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DB7C24" w14:paraId="74F2C76C" w14:textId="77777777" w:rsidTr="00913126">
        <w:tc>
          <w:tcPr>
            <w:tcW w:w="1368" w:type="dxa"/>
          </w:tcPr>
          <w:p w14:paraId="44AA6FEE" w14:textId="77777777" w:rsidR="00977FFC" w:rsidRPr="00DB7C24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994DB58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AFAFA9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DB7C24" w14:paraId="6438FAE3" w14:textId="77777777" w:rsidTr="00913126">
        <w:tc>
          <w:tcPr>
            <w:tcW w:w="1368" w:type="dxa"/>
          </w:tcPr>
          <w:p w14:paraId="20D9830E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57DA3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331AFFB" w14:textId="77777777" w:rsidR="00977FFC" w:rsidRPr="00BA19A0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FFC" w:rsidRPr="00DB7C24" w14:paraId="7EC6D6ED" w14:textId="77777777" w:rsidTr="00913126">
        <w:tc>
          <w:tcPr>
            <w:tcW w:w="1368" w:type="dxa"/>
          </w:tcPr>
          <w:p w14:paraId="78FDB3F9" w14:textId="77777777" w:rsidR="00977FFC" w:rsidRPr="00DB7C24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EE4BAC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BD9D4D5" w14:textId="77777777" w:rsidR="00977FFC" w:rsidRPr="00DB7C24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DB7C24" w14:paraId="49D47BD5" w14:textId="77777777" w:rsidTr="00913126">
        <w:tc>
          <w:tcPr>
            <w:tcW w:w="1368" w:type="dxa"/>
          </w:tcPr>
          <w:p w14:paraId="2D30435A" w14:textId="77777777" w:rsidR="00977FFC" w:rsidRPr="00DB7C24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9493E9" w14:textId="77777777" w:rsidR="00977FFC" w:rsidRPr="00DB7C24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FB1EAB" w14:textId="77777777" w:rsidR="00977FFC" w:rsidRPr="00DB7C24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DB7C2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79269B" w:rsidRPr="00DB7C24" w14:paraId="44C75AF5" w14:textId="77777777" w:rsidTr="00913126">
        <w:tc>
          <w:tcPr>
            <w:tcW w:w="1368" w:type="dxa"/>
          </w:tcPr>
          <w:p w14:paraId="01766774" w14:textId="74DBCCE1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6B85B6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5F57647" w14:textId="2A634725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การปรับโครงสร้าง</w:t>
            </w:r>
            <w:r w:rsidR="00C316F4">
              <w:rPr>
                <w:rFonts w:ascii="Angsana New" w:hAnsi="Angsana New" w:hint="cs"/>
                <w:sz w:val="30"/>
                <w:szCs w:val="30"/>
                <w:cs/>
              </w:rPr>
              <w:t>ธุรกิจภายในกลุ่มบริษัท</w:t>
            </w:r>
          </w:p>
        </w:tc>
      </w:tr>
      <w:tr w:rsidR="0079269B" w:rsidRPr="00DB7C24" w14:paraId="081DA5BF" w14:textId="77777777" w:rsidTr="00913126">
        <w:tc>
          <w:tcPr>
            <w:tcW w:w="1368" w:type="dxa"/>
          </w:tcPr>
          <w:p w14:paraId="779F8200" w14:textId="106EA806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4B4238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B3840E1" w14:textId="0030B9C9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9269B" w:rsidRPr="00DB7C24" w14:paraId="2087479D" w14:textId="77777777" w:rsidTr="00913126">
        <w:tc>
          <w:tcPr>
            <w:tcW w:w="1368" w:type="dxa"/>
          </w:tcPr>
          <w:p w14:paraId="68FA32D9" w14:textId="21EA9419" w:rsidR="0079269B" w:rsidRPr="00BA19A0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17D8E5D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8CB7654" w14:textId="3D5F6C5D" w:rsidR="0079269B" w:rsidRPr="00BA19A0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</w:tr>
      <w:tr w:rsidR="0079269B" w:rsidRPr="00DB7C24" w14:paraId="76F2CDBC" w14:textId="77777777" w:rsidTr="00913126">
        <w:tc>
          <w:tcPr>
            <w:tcW w:w="1368" w:type="dxa"/>
          </w:tcPr>
          <w:p w14:paraId="746C5817" w14:textId="6854120F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7C6409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16ACDF" w14:textId="7C45B292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79269B" w:rsidRPr="00DB7C24" w14:paraId="3C285BAC" w14:textId="77777777" w:rsidTr="00913126">
        <w:tc>
          <w:tcPr>
            <w:tcW w:w="1368" w:type="dxa"/>
          </w:tcPr>
          <w:p w14:paraId="5725A35A" w14:textId="18E09390" w:rsidR="0079269B" w:rsidRPr="00F2475C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F8A55C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14:paraId="32ECA951" w14:textId="7A89ACFD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79269B" w:rsidRPr="00DB7C24" w14:paraId="000EBB9E" w14:textId="77777777" w:rsidTr="00913126">
        <w:tc>
          <w:tcPr>
            <w:tcW w:w="1368" w:type="dxa"/>
          </w:tcPr>
          <w:p w14:paraId="7351A7C1" w14:textId="0EBE5029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9D81E3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B8CB52A" w14:textId="3615FE40" w:rsidR="0079269B" w:rsidRPr="001A2A65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9269B" w:rsidRPr="00DB7C24" w14:paraId="598AD492" w14:textId="77777777" w:rsidTr="00913126">
        <w:tc>
          <w:tcPr>
            <w:tcW w:w="1368" w:type="dxa"/>
          </w:tcPr>
          <w:p w14:paraId="766E7B4D" w14:textId="346FC7BB" w:rsidR="0079269B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77D31FC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8F35182" w14:textId="581478E1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79269B" w:rsidRPr="00DB7C24" w14:paraId="26805E5A" w14:textId="77777777" w:rsidTr="00913126">
        <w:tc>
          <w:tcPr>
            <w:tcW w:w="1368" w:type="dxa"/>
          </w:tcPr>
          <w:p w14:paraId="50404815" w14:textId="04C7B06D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D1A237F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ED0ACC1" w14:textId="7BC7EA89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Pr="00DB7C24">
              <w:rPr>
                <w:rFonts w:ascii="Angsana New" w:hAnsi="Angsana New"/>
                <w:b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9269B" w:rsidRPr="00DB7C24" w14:paraId="3C387D65" w14:textId="77777777" w:rsidTr="00913126">
        <w:tc>
          <w:tcPr>
            <w:tcW w:w="1368" w:type="dxa"/>
          </w:tcPr>
          <w:p w14:paraId="0423B8E9" w14:textId="3441C5CF" w:rsidR="0079269B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6979663C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53F059" w14:textId="33ED8C83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79269B" w:rsidRPr="00DB7C24" w14:paraId="18CACC3C" w14:textId="77777777" w:rsidTr="00913126">
        <w:tc>
          <w:tcPr>
            <w:tcW w:w="1368" w:type="dxa"/>
          </w:tcPr>
          <w:p w14:paraId="25B06E73" w14:textId="3F7D78AA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C3EE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7C89FDC0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4D8B5FF" w14:textId="4B8AE501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79269B" w:rsidRPr="00DB7C24" w14:paraId="6134C85F" w14:textId="77777777" w:rsidTr="00913126">
        <w:tc>
          <w:tcPr>
            <w:tcW w:w="1368" w:type="dxa"/>
          </w:tcPr>
          <w:p w14:paraId="490B4336" w14:textId="2A8029A3" w:rsidR="0079269B" w:rsidRPr="001A2A65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501E59D7" w14:textId="77777777" w:rsidR="0079269B" w:rsidRPr="00364C7A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769642C" w14:textId="10D2CBC0" w:rsidR="0079269B" w:rsidRPr="001A2A65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9269B" w:rsidRPr="00DB7C24" w14:paraId="7C7ECE62" w14:textId="77777777" w:rsidTr="00913126">
        <w:tc>
          <w:tcPr>
            <w:tcW w:w="1368" w:type="dxa"/>
          </w:tcPr>
          <w:p w14:paraId="06596E90" w14:textId="01DF2D24" w:rsidR="0079269B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FF34356" w14:textId="77777777" w:rsidR="0079269B" w:rsidRPr="00364C7A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26AF67D" w14:textId="69D36DE1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9269B" w:rsidRPr="00DB7C24" w14:paraId="1BFF515C" w14:textId="77777777" w:rsidTr="00913126">
        <w:tc>
          <w:tcPr>
            <w:tcW w:w="1368" w:type="dxa"/>
          </w:tcPr>
          <w:p w14:paraId="2D2B23F8" w14:textId="1ACC062C" w:rsidR="0079269B" w:rsidRPr="00BA19A0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B0FAD72" w14:textId="77777777" w:rsidR="0079269B" w:rsidRPr="00BA19A0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95" w:type="dxa"/>
          </w:tcPr>
          <w:p w14:paraId="537DCBC6" w14:textId="20158E4B" w:rsidR="0079269B" w:rsidRPr="00BA19A0" w:rsidRDefault="0079269B" w:rsidP="00BA19A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9269B" w:rsidRPr="00DB7C24" w14:paraId="7D140C85" w14:textId="77777777" w:rsidTr="00913126">
        <w:tc>
          <w:tcPr>
            <w:tcW w:w="1368" w:type="dxa"/>
          </w:tcPr>
          <w:p w14:paraId="2CE0F583" w14:textId="5B0EC8ED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77A2E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4571D83" w14:textId="613F070F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269B" w:rsidRPr="00DB7C24" w14:paraId="089BDE24" w14:textId="77777777" w:rsidTr="00913126">
        <w:tc>
          <w:tcPr>
            <w:tcW w:w="1368" w:type="dxa"/>
          </w:tcPr>
          <w:p w14:paraId="053133AB" w14:textId="4BE29AAC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7E995" w14:textId="77777777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DE8D764" w14:textId="4F548C54" w:rsidR="0079269B" w:rsidRPr="00DB7C24" w:rsidRDefault="0079269B" w:rsidP="0079269B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3C277F1" w14:textId="77777777" w:rsidR="00BD1558" w:rsidRPr="00DB7C24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</w:rPr>
        <w:br w:type="page"/>
      </w:r>
      <w:r w:rsidRPr="00DB7C24">
        <w:rPr>
          <w:rFonts w:ascii="Angsana New" w:hAnsi="Angsana New"/>
          <w:sz w:val="30"/>
          <w:szCs w:val="30"/>
          <w:cs/>
        </w:rPr>
        <w:t>หมายเหตุประกอบงบการ</w:t>
      </w:r>
      <w:r w:rsidR="004C0C22" w:rsidRPr="00DB7C24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14:paraId="06803B76" w14:textId="77777777" w:rsidR="00BD1558" w:rsidRPr="00BA19A0" w:rsidRDefault="00BD1558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75C85B" w14:textId="6BB4DF13" w:rsidR="00BD1558" w:rsidRPr="00DB7C24" w:rsidRDefault="00BD1558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DB7C24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DB7C24">
        <w:rPr>
          <w:rFonts w:ascii="Angsana New" w:hAnsi="Angsana New"/>
          <w:sz w:val="30"/>
          <w:szCs w:val="30"/>
          <w:cs/>
        </w:rPr>
        <w:t>นี้</w:t>
      </w:r>
      <w:r w:rsidRPr="00DB7C24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DB7C24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DB7C24">
        <w:rPr>
          <w:rFonts w:ascii="Angsana New" w:hAnsi="Angsana New"/>
          <w:sz w:val="30"/>
          <w:szCs w:val="30"/>
          <w:cs/>
        </w:rPr>
        <w:t>จาก</w:t>
      </w:r>
      <w:r w:rsidR="00AA73F6" w:rsidRPr="00DB7C24">
        <w:rPr>
          <w:rFonts w:ascii="Angsana New" w:hAnsi="Angsana New"/>
          <w:sz w:val="30"/>
          <w:szCs w:val="30"/>
          <w:cs/>
        </w:rPr>
        <w:t>คณะ</w:t>
      </w:r>
      <w:r w:rsidRPr="00DB7C24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321EE0">
        <w:rPr>
          <w:rFonts w:ascii="Angsana New" w:hAnsi="Angsana New"/>
          <w:sz w:val="30"/>
          <w:szCs w:val="30"/>
          <w:cs/>
        </w:rPr>
        <w:t>วันท</w:t>
      </w:r>
      <w:r w:rsidR="0004390F" w:rsidRPr="00321EE0">
        <w:rPr>
          <w:rFonts w:ascii="Angsana New" w:hAnsi="Angsana New"/>
          <w:sz w:val="30"/>
          <w:szCs w:val="30"/>
          <w:cs/>
        </w:rPr>
        <w:t>ี่</w:t>
      </w:r>
      <w:r w:rsidR="00C92AE8">
        <w:rPr>
          <w:rFonts w:ascii="Angsana New" w:hAnsi="Angsana New" w:hint="cs"/>
          <w:sz w:val="30"/>
          <w:szCs w:val="30"/>
          <w:cs/>
        </w:rPr>
        <w:t xml:space="preserve"> </w:t>
      </w:r>
      <w:r w:rsidR="00C92AE8">
        <w:rPr>
          <w:rFonts w:ascii="Angsana New" w:hAnsi="Angsana New"/>
          <w:sz w:val="30"/>
          <w:szCs w:val="30"/>
        </w:rPr>
        <w:t xml:space="preserve">11 </w:t>
      </w:r>
      <w:r w:rsidR="00C92AE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175FA" w:rsidRPr="00321EE0">
        <w:rPr>
          <w:rFonts w:ascii="Angsana New" w:hAnsi="Angsana New"/>
          <w:sz w:val="30"/>
          <w:szCs w:val="30"/>
        </w:rPr>
        <w:t>256</w:t>
      </w:r>
      <w:r w:rsidR="00CD424B">
        <w:rPr>
          <w:rFonts w:ascii="Angsana New" w:hAnsi="Angsana New"/>
          <w:sz w:val="30"/>
          <w:szCs w:val="30"/>
        </w:rPr>
        <w:t>5</w:t>
      </w:r>
    </w:p>
    <w:p w14:paraId="4193FE29" w14:textId="77777777" w:rsidR="00BD1558" w:rsidRPr="00BA19A0" w:rsidRDefault="00BD1558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8A4016" w14:textId="3FD7E138" w:rsidR="005F5E41" w:rsidRPr="00BA19A0" w:rsidRDefault="005F5E41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84B3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3C98574" w14:textId="77777777" w:rsidR="005F5E41" w:rsidRPr="00BA19A0" w:rsidRDefault="005F5E41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2AF084" w14:textId="40BDD3B3" w:rsidR="00870E72" w:rsidRDefault="002B433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70E72" w:rsidRPr="00DB7C2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บริษัทดำเนินธุรกิจหลักเกี่ยวกับการเพาะปลูก</w:t>
      </w:r>
      <w:r w:rsidR="00870E72" w:rsidRPr="00DB7C24">
        <w:rPr>
          <w:rFonts w:ascii="Angsana New" w:hAnsi="Angsana New"/>
          <w:sz w:val="30"/>
          <w:szCs w:val="30"/>
        </w:rPr>
        <w:t xml:space="preserve"> </w:t>
      </w:r>
      <w:r w:rsidR="00870E72" w:rsidRPr="00DB7C24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การผลิตและจำหน่ายอาหารแปรสภาพจากพืชผลทางการเกษตร</w:t>
      </w:r>
      <w:r w:rsidR="00870E72" w:rsidRPr="00DB7C24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ส่วนงานสับปะรดมีผลิตภัณฑ์หลักได้แก่ สับปะรดบรรจุกระป๋อง บรรจุในถุงปลอดเชื้อ</w:t>
      </w:r>
      <w:r w:rsidR="00870E72" w:rsidRPr="00DB7C24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ผลไม้อื่นๆ</w:t>
      </w:r>
      <w:r w:rsidR="00870E72" w:rsidRPr="00DB7C24">
        <w:rPr>
          <w:rFonts w:ascii="Angsana New" w:hAnsi="Angsana New"/>
          <w:sz w:val="30"/>
          <w:szCs w:val="30"/>
        </w:rPr>
        <w:t xml:space="preserve"> </w:t>
      </w:r>
      <w:r w:rsidR="00870E72" w:rsidRPr="00DB7C24">
        <w:rPr>
          <w:rFonts w:ascii="Angsana New" w:hAnsi="Angsana New"/>
          <w:sz w:val="30"/>
          <w:szCs w:val="30"/>
          <w:cs/>
        </w:rPr>
        <w:t>บรรจุกระป๋องและถ้วยพลาสติกและน้ำสับปะรดบรรจุกระป๋อง</w:t>
      </w:r>
      <w:r w:rsidR="00870E72">
        <w:rPr>
          <w:rFonts w:ascii="Angsana New" w:hAnsi="Angsana New" w:hint="cs"/>
          <w:sz w:val="30"/>
          <w:szCs w:val="30"/>
          <w:cs/>
        </w:rPr>
        <w:t xml:space="preserve"> </w:t>
      </w:r>
      <w:r w:rsidR="00A5120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A51209">
        <w:rPr>
          <w:rFonts w:ascii="Angsana New" w:hAnsi="Angsana New"/>
          <w:sz w:val="30"/>
          <w:szCs w:val="30"/>
        </w:rPr>
        <w:t xml:space="preserve">1 </w:t>
      </w:r>
      <w:r w:rsidR="008713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71386">
        <w:rPr>
          <w:rFonts w:ascii="Angsana New" w:hAnsi="Angsana New"/>
          <w:sz w:val="30"/>
          <w:szCs w:val="30"/>
        </w:rPr>
        <w:t>25</w:t>
      </w:r>
      <w:r w:rsidR="003942C9">
        <w:rPr>
          <w:rFonts w:ascii="Angsana New" w:hAnsi="Angsana New"/>
          <w:sz w:val="30"/>
          <w:szCs w:val="30"/>
        </w:rPr>
        <w:t xml:space="preserve">64 </w:t>
      </w:r>
      <w:r w:rsidR="008150AB">
        <w:rPr>
          <w:rFonts w:ascii="Angsana New" w:hAnsi="Angsana New" w:hint="cs"/>
          <w:sz w:val="30"/>
          <w:szCs w:val="30"/>
          <w:cs/>
        </w:rPr>
        <w:t>เป็นต้นไป</w:t>
      </w:r>
      <w:r w:rsidR="00D457C8">
        <w:rPr>
          <w:rFonts w:ascii="Angsana New" w:hAnsi="Angsana New" w:hint="cs"/>
          <w:sz w:val="30"/>
          <w:szCs w:val="30"/>
          <w:cs/>
        </w:rPr>
        <w:t xml:space="preserve"> </w:t>
      </w:r>
      <w:r w:rsidR="00FE4C20">
        <w:rPr>
          <w:rFonts w:ascii="Angsana New" w:hAnsi="Angsana New" w:hint="cs"/>
          <w:sz w:val="30"/>
          <w:szCs w:val="30"/>
          <w:cs/>
        </w:rPr>
        <w:t>บริษัทได้หยุดดำเนินการผลิตส่วนงานสับปะรดและ</w:t>
      </w:r>
      <w:r w:rsidR="008150AB">
        <w:rPr>
          <w:rFonts w:ascii="Angsana New" w:hAnsi="Angsana New" w:hint="cs"/>
          <w:sz w:val="30"/>
          <w:szCs w:val="30"/>
          <w:cs/>
        </w:rPr>
        <w:t>คงเหลือ</w:t>
      </w:r>
      <w:r w:rsidR="006507D6">
        <w:rPr>
          <w:rFonts w:ascii="Angsana New" w:hAnsi="Angsana New" w:hint="cs"/>
          <w:sz w:val="30"/>
          <w:szCs w:val="30"/>
          <w:cs/>
        </w:rPr>
        <w:t>เพียง</w:t>
      </w:r>
      <w:r w:rsidR="008150AB">
        <w:rPr>
          <w:rFonts w:ascii="Angsana New" w:hAnsi="Angsana New" w:hint="cs"/>
          <w:sz w:val="30"/>
          <w:szCs w:val="30"/>
          <w:cs/>
        </w:rPr>
        <w:t>การจำหน่ายสินค้า</w:t>
      </w:r>
      <w:r w:rsidR="008F7BF3">
        <w:rPr>
          <w:rFonts w:ascii="Angsana New" w:hAnsi="Angsana New" w:hint="cs"/>
          <w:sz w:val="30"/>
          <w:szCs w:val="30"/>
          <w:cs/>
        </w:rPr>
        <w:t>ตามคำสั่งซื้อของลูกค้าที่ค้างส่ง</w:t>
      </w:r>
      <w:r w:rsidR="007E6530">
        <w:rPr>
          <w:rFonts w:ascii="Angsana New" w:hAnsi="Angsana New" w:hint="cs"/>
          <w:sz w:val="30"/>
          <w:szCs w:val="30"/>
          <w:cs/>
        </w:rPr>
        <w:t>ในนามบริษัท</w:t>
      </w:r>
      <w:r w:rsidR="00003251">
        <w:rPr>
          <w:rFonts w:ascii="Angsana New" w:hAnsi="Angsana New" w:hint="cs"/>
          <w:sz w:val="30"/>
          <w:szCs w:val="30"/>
          <w:cs/>
        </w:rPr>
        <w:t xml:space="preserve"> </w:t>
      </w:r>
      <w:r w:rsidR="0067391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4E0CF0">
        <w:rPr>
          <w:rFonts w:ascii="Angsana New" w:hAnsi="Angsana New" w:hint="cs"/>
          <w:spacing w:val="-2"/>
          <w:sz w:val="30"/>
          <w:szCs w:val="30"/>
          <w:cs/>
        </w:rPr>
        <w:t>ได้เปลี่ยน</w:t>
      </w:r>
      <w:r w:rsidR="003E1727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6E693B">
        <w:rPr>
          <w:rFonts w:ascii="Angsana New" w:hAnsi="Angsana New" w:hint="cs"/>
          <w:spacing w:val="-2"/>
          <w:sz w:val="30"/>
          <w:szCs w:val="30"/>
          <w:cs/>
        </w:rPr>
        <w:t>ดำ</w:t>
      </w:r>
      <w:r w:rsidR="00772C31">
        <w:rPr>
          <w:rFonts w:ascii="Angsana New" w:hAnsi="Angsana New" w:hint="cs"/>
          <w:spacing w:val="-2"/>
          <w:sz w:val="30"/>
          <w:szCs w:val="30"/>
          <w:cs/>
        </w:rPr>
        <w:t>เนิน</w:t>
      </w:r>
      <w:r w:rsidR="004C4BAE" w:rsidRPr="00DB7C24">
        <w:rPr>
          <w:rFonts w:ascii="Angsana New" w:hAnsi="Angsana New"/>
          <w:sz w:val="30"/>
          <w:szCs w:val="30"/>
          <w:cs/>
        </w:rPr>
        <w:t>ธุรกิจหลัก</w:t>
      </w:r>
      <w:r w:rsidR="002D3F51">
        <w:rPr>
          <w:rFonts w:ascii="Angsana New" w:hAnsi="Angsana New" w:hint="cs"/>
          <w:sz w:val="30"/>
          <w:szCs w:val="30"/>
          <w:cs/>
        </w:rPr>
        <w:t>มา</w:t>
      </w:r>
      <w:r w:rsidR="00546178">
        <w:rPr>
          <w:rFonts w:ascii="Angsana New" w:hAnsi="Angsana New" w:hint="cs"/>
          <w:sz w:val="30"/>
          <w:szCs w:val="30"/>
          <w:cs/>
        </w:rPr>
        <w:t>เป็นการ</w:t>
      </w:r>
      <w:r w:rsidR="006E693B">
        <w:rPr>
          <w:rFonts w:ascii="Angsana New" w:hAnsi="Angsana New" w:hint="cs"/>
          <w:sz w:val="30"/>
          <w:szCs w:val="30"/>
          <w:cs/>
        </w:rPr>
        <w:t>ให้</w:t>
      </w:r>
      <w:r w:rsidR="008B4CB1">
        <w:rPr>
          <w:rFonts w:ascii="Angsana New" w:hAnsi="Angsana New" w:hint="cs"/>
          <w:sz w:val="30"/>
          <w:szCs w:val="30"/>
          <w:cs/>
        </w:rPr>
        <w:t>บร</w:t>
      </w:r>
      <w:r w:rsidR="0033278C">
        <w:rPr>
          <w:rFonts w:ascii="Angsana New" w:hAnsi="Angsana New" w:hint="cs"/>
          <w:sz w:val="30"/>
          <w:szCs w:val="30"/>
          <w:cs/>
        </w:rPr>
        <w:t>ิษัทย่อย</w:t>
      </w:r>
      <w:r w:rsidR="00D64B0C">
        <w:rPr>
          <w:rFonts w:ascii="Angsana New" w:hAnsi="Angsana New"/>
          <w:sz w:val="30"/>
          <w:szCs w:val="30"/>
          <w:cs/>
        </w:rPr>
        <w:br/>
      </w:r>
      <w:r w:rsidR="006E693B">
        <w:rPr>
          <w:rFonts w:ascii="Angsana New" w:hAnsi="Angsana New" w:hint="cs"/>
          <w:sz w:val="30"/>
          <w:szCs w:val="30"/>
          <w:cs/>
        </w:rPr>
        <w:t>เช่</w:t>
      </w:r>
      <w:r w:rsidR="004F7B9A">
        <w:rPr>
          <w:rFonts w:ascii="Angsana New" w:hAnsi="Angsana New" w:hint="cs"/>
          <w:sz w:val="30"/>
          <w:szCs w:val="30"/>
          <w:cs/>
        </w:rPr>
        <w:t>าสินทรัพ</w:t>
      </w:r>
      <w:r w:rsidR="006330C4">
        <w:rPr>
          <w:rFonts w:ascii="Angsana New" w:hAnsi="Angsana New" w:hint="cs"/>
          <w:sz w:val="30"/>
          <w:szCs w:val="30"/>
          <w:cs/>
        </w:rPr>
        <w:t>ย์</w:t>
      </w:r>
      <w:r w:rsidR="0033278C">
        <w:rPr>
          <w:rFonts w:ascii="Angsana New" w:hAnsi="Angsana New" w:hint="cs"/>
          <w:sz w:val="30"/>
          <w:szCs w:val="30"/>
          <w:cs/>
        </w:rPr>
        <w:t>เพื่อดำ</w:t>
      </w:r>
      <w:r w:rsidR="004E0CF0">
        <w:rPr>
          <w:rFonts w:ascii="Angsana New" w:hAnsi="Angsana New" w:hint="cs"/>
          <w:sz w:val="30"/>
          <w:szCs w:val="30"/>
          <w:cs/>
        </w:rPr>
        <w:t>เนินธุรกิจสับปะร</w:t>
      </w:r>
      <w:r w:rsidR="009A38F1">
        <w:rPr>
          <w:rFonts w:ascii="Angsana New" w:hAnsi="Angsana New" w:hint="cs"/>
          <w:sz w:val="30"/>
          <w:szCs w:val="30"/>
          <w:cs/>
        </w:rPr>
        <w:t>ด</w:t>
      </w:r>
      <w:r w:rsidR="0020166F">
        <w:rPr>
          <w:rFonts w:ascii="Angsana New" w:hAnsi="Angsana New" w:hint="cs"/>
          <w:sz w:val="30"/>
          <w:szCs w:val="30"/>
          <w:cs/>
        </w:rPr>
        <w:t>ซึ่งเป็นไปตามแผนการปรับโครงสร้างการดำเนินธุรกิจสับปะรด</w:t>
      </w:r>
      <w:r w:rsidR="0020166F">
        <w:rPr>
          <w:rFonts w:ascii="Angsana New" w:hAnsi="Angsana New" w:hint="cs"/>
          <w:spacing w:val="-2"/>
          <w:sz w:val="30"/>
          <w:szCs w:val="30"/>
          <w:cs/>
        </w:rPr>
        <w:t>ภายใน</w:t>
      </w:r>
      <w:r w:rsidR="00D64B0C">
        <w:rPr>
          <w:rFonts w:ascii="Angsana New" w:hAnsi="Angsana New"/>
          <w:spacing w:val="-2"/>
          <w:sz w:val="30"/>
          <w:szCs w:val="30"/>
          <w:cs/>
        </w:rPr>
        <w:br/>
      </w:r>
      <w:r w:rsidR="0020166F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20166F">
        <w:rPr>
          <w:rFonts w:ascii="Angsana New" w:hAnsi="Angsana New"/>
          <w:spacing w:val="-2"/>
          <w:sz w:val="30"/>
          <w:szCs w:val="30"/>
        </w:rPr>
        <w:t xml:space="preserve"> (</w:t>
      </w:r>
      <w:r w:rsidR="0020166F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ดูหมายเหตุข้อ </w:t>
      </w:r>
      <w:r w:rsidR="0020166F">
        <w:rPr>
          <w:rFonts w:ascii="Angsana New" w:hAnsi="Angsana New"/>
          <w:spacing w:val="-2"/>
          <w:sz w:val="30"/>
          <w:szCs w:val="30"/>
        </w:rPr>
        <w:t>3)</w:t>
      </w:r>
    </w:p>
    <w:p w14:paraId="6A214FF8" w14:textId="77777777" w:rsidR="00AF6E7D" w:rsidRPr="00BA19A0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B05D655" w14:textId="55D0DDF7" w:rsidR="00D27B2B" w:rsidRPr="00084B39" w:rsidRDefault="00B36947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84B3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084B3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3518CB3A" w14:textId="77777777" w:rsidR="00AD0A2F" w:rsidRPr="00BA19A0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30"/>
          <w:szCs w:val="30"/>
        </w:rPr>
      </w:pPr>
    </w:p>
    <w:p w14:paraId="1339506E" w14:textId="42562C1D" w:rsidR="00D2494F" w:rsidRPr="0021298C" w:rsidRDefault="0021298C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BA19A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br/>
      </w:r>
      <w:r w:rsidRPr="00BA19A0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A19A0">
        <w:rPr>
          <w:rFonts w:ascii="Angsana New" w:hAnsi="Angsana New"/>
          <w:spacing w:val="-2"/>
          <w:sz w:val="30"/>
          <w:szCs w:val="30"/>
        </w:rPr>
        <w:t>34</w:t>
      </w:r>
      <w:r w:rsidRPr="00BA19A0">
        <w:rPr>
          <w:rFonts w:ascii="Angsana New" w:hAnsi="Angsana New"/>
          <w:sz w:val="30"/>
          <w:szCs w:val="30"/>
        </w:rPr>
        <w:t xml:space="preserve"> </w:t>
      </w:r>
      <w:r w:rsidRPr="00BA19A0">
        <w:rPr>
          <w:rFonts w:ascii="Angsana New" w:hAnsi="Angsana New"/>
          <w:sz w:val="30"/>
          <w:szCs w:val="30"/>
          <w:cs/>
        </w:rPr>
        <w:t xml:space="preserve">เรื่อง </w:t>
      </w:r>
      <w:r w:rsidRPr="00BA19A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A19A0">
        <w:rPr>
          <w:rFonts w:ascii="Angsana New" w:hAnsi="Angsana New"/>
          <w:sz w:val="30"/>
          <w:szCs w:val="30"/>
        </w:rPr>
        <w:t xml:space="preserve"> </w:t>
      </w:r>
      <w:bookmarkEnd w:id="0"/>
      <w:r w:rsidRPr="00BA19A0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A19A0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A19A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A19A0">
        <w:rPr>
          <w:rFonts w:ascii="Angsana New" w:hAnsi="Angsana New"/>
          <w:sz w:val="30"/>
          <w:szCs w:val="30"/>
        </w:rPr>
        <w:t xml:space="preserve"> </w:t>
      </w:r>
      <w:r w:rsidRPr="00BA19A0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BA19A0">
        <w:rPr>
          <w:rFonts w:ascii="Angsana New" w:hAnsi="Angsana New"/>
          <w:spacing w:val="-2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BA19A0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BA19A0">
        <w:rPr>
          <w:rFonts w:ascii="Angsana New" w:hAnsi="Angsana New"/>
          <w:sz w:val="30"/>
          <w:szCs w:val="30"/>
        </w:rPr>
        <w:t xml:space="preserve"> 3</w:t>
      </w:r>
      <w:r w:rsidR="00085166">
        <w:rPr>
          <w:rFonts w:ascii="Angsana New" w:hAnsi="Angsana New"/>
          <w:sz w:val="30"/>
          <w:szCs w:val="30"/>
        </w:rPr>
        <w:t xml:space="preserve">0 </w:t>
      </w:r>
      <w:r w:rsidR="00085166">
        <w:rPr>
          <w:rFonts w:ascii="Angsana New" w:hAnsi="Angsana New" w:hint="cs"/>
          <w:sz w:val="30"/>
          <w:szCs w:val="30"/>
          <w:cs/>
        </w:rPr>
        <w:t>กันยายน</w:t>
      </w:r>
      <w:r w:rsidRPr="00BA19A0">
        <w:rPr>
          <w:rFonts w:ascii="Angsana New" w:hAnsi="Angsana New"/>
          <w:sz w:val="30"/>
          <w:szCs w:val="30"/>
        </w:rPr>
        <w:t xml:space="preserve"> 256</w:t>
      </w:r>
      <w:r w:rsidR="00085166">
        <w:rPr>
          <w:rFonts w:ascii="Angsana New" w:hAnsi="Angsana New"/>
          <w:sz w:val="30"/>
          <w:szCs w:val="30"/>
        </w:rPr>
        <w:t>4</w:t>
      </w:r>
    </w:p>
    <w:p w14:paraId="124B1AA8" w14:textId="28E4CD43" w:rsidR="0001261E" w:rsidRPr="00BA19A0" w:rsidRDefault="0001261E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30"/>
          <w:szCs w:val="30"/>
        </w:rPr>
      </w:pPr>
    </w:p>
    <w:p w14:paraId="460A5515" w14:textId="35F87FD9" w:rsidR="002E58F8" w:rsidRDefault="00793213" w:rsidP="0079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ในการจัดทำ</w:t>
      </w:r>
      <w:r w:rsidRPr="00DB7C24">
        <w:rPr>
          <w:rFonts w:ascii="Angsana New" w:hAnsi="Angsana New"/>
          <w:sz w:val="30"/>
          <w:szCs w:val="30"/>
          <w:cs/>
        </w:rPr>
        <w:t>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9154A8">
        <w:rPr>
          <w:rFonts w:ascii="Angsana New" w:hAnsi="Angsana New" w:hint="cs"/>
          <w:sz w:val="30"/>
          <w:szCs w:val="30"/>
          <w:cs/>
        </w:rPr>
        <w:t>ที่</w:t>
      </w:r>
      <w:r w:rsidRPr="00DB7C24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</w:t>
      </w:r>
      <w:r w:rsidRPr="00DB7C2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DB7C24">
        <w:rPr>
          <w:rFonts w:ascii="Angsana New" w:hAnsi="Angsana New"/>
          <w:sz w:val="30"/>
          <w:szCs w:val="30"/>
        </w:rPr>
        <w:t xml:space="preserve">30 </w:t>
      </w:r>
      <w:r w:rsidRPr="00DB7C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B7C24">
        <w:rPr>
          <w:rFonts w:ascii="Angsana New" w:hAnsi="Angsana New"/>
          <w:sz w:val="30"/>
          <w:szCs w:val="30"/>
        </w:rPr>
        <w:t>256</w:t>
      </w:r>
      <w:r w:rsidR="00605FA7">
        <w:rPr>
          <w:rFonts w:ascii="Angsana New" w:hAnsi="Angsana New"/>
          <w:sz w:val="30"/>
          <w:szCs w:val="30"/>
        </w:rPr>
        <w:t>4</w:t>
      </w:r>
    </w:p>
    <w:p w14:paraId="53545D79" w14:textId="77777777" w:rsidR="00784A78" w:rsidRDefault="00784A78" w:rsidP="0079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C9B959" w14:textId="77777777" w:rsidR="00F14D8F" w:rsidRDefault="00F1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43CBA1" w14:textId="6D0BCD6A" w:rsidR="0013280B" w:rsidRPr="00BA19A0" w:rsidRDefault="00752A48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การปรับโครงสร้างธุรกิจภายในกลุ่มบริษัท</w:t>
      </w:r>
    </w:p>
    <w:p w14:paraId="6ACD99B3" w14:textId="77777777" w:rsidR="004A1433" w:rsidRDefault="004A1433" w:rsidP="0079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9564522" w14:textId="01F0E810" w:rsidR="00D45B9B" w:rsidRPr="00BE16F7" w:rsidRDefault="00CB5C3C" w:rsidP="00D45B9B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E16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E6836" w:rsidRPr="00BE16F7">
        <w:rPr>
          <w:rFonts w:ascii="Angsana New" w:hAnsi="Angsana New"/>
          <w:sz w:val="30"/>
          <w:szCs w:val="30"/>
        </w:rPr>
        <w:t xml:space="preserve">1 </w:t>
      </w:r>
      <w:r w:rsidR="003E6836" w:rsidRPr="00BE16F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16F7">
        <w:rPr>
          <w:rFonts w:ascii="Angsana New" w:hAnsi="Angsana New"/>
          <w:sz w:val="30"/>
          <w:szCs w:val="30"/>
        </w:rPr>
        <w:t xml:space="preserve">2564 </w:t>
      </w:r>
      <w:r w:rsidR="00A35021" w:rsidRPr="00BE16F7">
        <w:rPr>
          <w:rFonts w:ascii="Angsana New" w:hAnsi="Angsana New" w:hint="cs"/>
          <w:sz w:val="30"/>
          <w:szCs w:val="30"/>
          <w:cs/>
        </w:rPr>
        <w:t>บริษัท</w:t>
      </w:r>
      <w:r w:rsidR="002E0927" w:rsidRPr="00BE16F7">
        <w:rPr>
          <w:rFonts w:ascii="Angsana New" w:hAnsi="Angsana New" w:hint="cs"/>
          <w:sz w:val="30"/>
          <w:szCs w:val="30"/>
          <w:cs/>
        </w:rPr>
        <w:t>ได้</w:t>
      </w:r>
      <w:r w:rsidR="00A35021" w:rsidRPr="00BE16F7">
        <w:rPr>
          <w:rFonts w:ascii="Angsana New" w:hAnsi="Angsana New"/>
          <w:sz w:val="30"/>
          <w:szCs w:val="30"/>
          <w:cs/>
        </w:rPr>
        <w:t>ปรับโครงสร้างการดำเนินธุรกิจสับปะรดภายในกลุ่มบริษัท</w:t>
      </w:r>
      <w:r w:rsidR="00B21A6E"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="005C3394" w:rsidRPr="00BE16F7">
        <w:rPr>
          <w:rFonts w:ascii="Angsana New" w:hAnsi="Angsana New" w:hint="cs"/>
          <w:sz w:val="30"/>
          <w:szCs w:val="30"/>
          <w:cs/>
        </w:rPr>
        <w:t>ซ</w:t>
      </w:r>
      <w:r w:rsidR="00B21A6E" w:rsidRPr="00BE16F7">
        <w:rPr>
          <w:rFonts w:ascii="Angsana New" w:hAnsi="Angsana New" w:hint="cs"/>
          <w:sz w:val="30"/>
          <w:szCs w:val="30"/>
          <w:cs/>
        </w:rPr>
        <w:t>ึ่งเป็นไป</w:t>
      </w:r>
      <w:r w:rsidRPr="00BE16F7">
        <w:rPr>
          <w:rFonts w:ascii="Angsana New" w:hAnsi="Angsana New" w:hint="cs"/>
          <w:sz w:val="30"/>
          <w:szCs w:val="30"/>
          <w:cs/>
        </w:rPr>
        <w:t>ตามมติ</w:t>
      </w:r>
      <w:r w:rsidR="00853A00" w:rsidRPr="00BE16F7">
        <w:rPr>
          <w:rFonts w:ascii="Angsana New" w:hAnsi="Angsana New"/>
          <w:sz w:val="30"/>
          <w:szCs w:val="30"/>
          <w:cs/>
        </w:rPr>
        <w:br/>
      </w:r>
      <w:r w:rsidRPr="00BE16F7">
        <w:rPr>
          <w:rFonts w:ascii="Angsana New" w:hAnsi="Angsana New" w:hint="cs"/>
          <w:sz w:val="30"/>
          <w:szCs w:val="30"/>
          <w:cs/>
        </w:rPr>
        <w:t>ของการประชุมของคณะกรรมการบริษัทเมื่อวันที่</w:t>
      </w:r>
      <w:r w:rsidRPr="00BE16F7">
        <w:rPr>
          <w:rFonts w:ascii="Angsana New" w:hAnsi="Angsana New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</w:rPr>
        <w:t>13</w:t>
      </w:r>
      <w:r w:rsidRPr="00BE16F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E16F7">
        <w:rPr>
          <w:rFonts w:ascii="Angsana New" w:hAnsi="Angsana New"/>
          <w:sz w:val="30"/>
          <w:szCs w:val="30"/>
        </w:rPr>
        <w:t>2564</w:t>
      </w:r>
      <w:r w:rsidRPr="00BE16F7">
        <w:rPr>
          <w:rFonts w:ascii="Angsana New" w:hAnsi="Angsana New" w:hint="cs"/>
          <w:sz w:val="30"/>
          <w:szCs w:val="30"/>
          <w:cs/>
        </w:rPr>
        <w:t xml:space="preserve"> ให้</w:t>
      </w:r>
      <w:r w:rsidR="000C3B5F" w:rsidRPr="00BE16F7">
        <w:rPr>
          <w:rFonts w:ascii="Angsana New" w:hAnsi="Angsana New" w:hint="cs"/>
          <w:sz w:val="30"/>
          <w:szCs w:val="30"/>
          <w:cs/>
        </w:rPr>
        <w:t>มีการ</w:t>
      </w:r>
      <w:r w:rsidRPr="00BE16F7">
        <w:rPr>
          <w:rFonts w:ascii="Angsana New" w:hAnsi="Angsana New" w:hint="cs"/>
          <w:sz w:val="30"/>
          <w:szCs w:val="30"/>
          <w:cs/>
        </w:rPr>
        <w:t>ดำเนินการปรับโครงสร้าง</w:t>
      </w:r>
      <w:r w:rsidRPr="00BE16F7">
        <w:rPr>
          <w:rFonts w:ascii="Angsana New" w:hAnsi="Angsana New"/>
          <w:sz w:val="30"/>
          <w:szCs w:val="30"/>
          <w:cs/>
        </w:rPr>
        <w:t>ธุรกิจสับปะรด</w:t>
      </w:r>
      <w:r w:rsidRPr="00BE16F7">
        <w:rPr>
          <w:rFonts w:ascii="Angsana New" w:hAnsi="Angsana New" w:hint="cs"/>
          <w:sz w:val="30"/>
          <w:szCs w:val="30"/>
          <w:cs/>
        </w:rPr>
        <w:t xml:space="preserve">ตามแผนการปรับโครงสร้าง </w:t>
      </w:r>
      <w:r w:rsidRPr="00BE16F7">
        <w:rPr>
          <w:rFonts w:ascii="Angsana New" w:hAnsi="Angsana New"/>
          <w:sz w:val="30"/>
          <w:szCs w:val="30"/>
          <w:cs/>
        </w:rPr>
        <w:t>โดย</w:t>
      </w:r>
      <w:r w:rsidRPr="00BE16F7">
        <w:rPr>
          <w:rFonts w:ascii="Angsana New" w:hAnsi="Angsana New" w:hint="cs"/>
          <w:sz w:val="30"/>
          <w:szCs w:val="30"/>
          <w:cs/>
        </w:rPr>
        <w:t>บริษั</w:t>
      </w:r>
      <w:r w:rsidR="00914BB8" w:rsidRPr="00BE16F7">
        <w:rPr>
          <w:rFonts w:ascii="Angsana New" w:hAnsi="Angsana New" w:hint="cs"/>
          <w:sz w:val="30"/>
          <w:szCs w:val="30"/>
          <w:cs/>
        </w:rPr>
        <w:t>ทได้</w:t>
      </w:r>
      <w:r w:rsidRPr="00BE16F7">
        <w:rPr>
          <w:rFonts w:ascii="Angsana New" w:hAnsi="Angsana New" w:hint="cs"/>
          <w:sz w:val="30"/>
          <w:szCs w:val="30"/>
          <w:cs/>
        </w:rPr>
        <w:t>ใ</w:t>
      </w:r>
      <w:r w:rsidRPr="00BE16F7">
        <w:rPr>
          <w:rFonts w:ascii="Angsana New" w:hAnsi="Angsana New"/>
          <w:sz w:val="30"/>
          <w:szCs w:val="30"/>
          <w:cs/>
        </w:rPr>
        <w:t>ห้บริษัท อาหารสยาม (</w:t>
      </w:r>
      <w:r w:rsidRPr="00BE16F7">
        <w:rPr>
          <w:rFonts w:ascii="Angsana New" w:hAnsi="Angsana New"/>
          <w:sz w:val="30"/>
          <w:szCs w:val="30"/>
        </w:rPr>
        <w:t>2513)</w:t>
      </w:r>
      <w:r w:rsidRPr="00BE16F7">
        <w:rPr>
          <w:rFonts w:ascii="Angsana New" w:hAnsi="Angsana New"/>
          <w:sz w:val="30"/>
          <w:szCs w:val="30"/>
          <w:cs/>
        </w:rPr>
        <w:t xml:space="preserve"> จำกัด </w:t>
      </w:r>
      <w:r w:rsidRPr="00BE16F7">
        <w:rPr>
          <w:rFonts w:ascii="Angsana New" w:hAnsi="Angsana New"/>
          <w:sz w:val="30"/>
          <w:szCs w:val="30"/>
        </w:rPr>
        <w:t xml:space="preserve">(“SF (2513)”) </w:t>
      </w:r>
      <w:r w:rsidRPr="00BE16F7">
        <w:rPr>
          <w:rFonts w:ascii="Angsana New" w:hAnsi="Angsana New"/>
          <w:sz w:val="30"/>
          <w:szCs w:val="30"/>
          <w:cs/>
        </w:rPr>
        <w:t>ซึ่งเป็น</w:t>
      </w:r>
      <w:r w:rsidR="00853A00">
        <w:rPr>
          <w:rFonts w:ascii="Angsana New" w:hAnsi="Angsana New"/>
          <w:sz w:val="30"/>
          <w:szCs w:val="30"/>
          <w:cs/>
        </w:rPr>
        <w:br/>
      </w:r>
      <w:r w:rsidRPr="00BE16F7">
        <w:rPr>
          <w:rFonts w:ascii="Angsana New" w:hAnsi="Angsana New"/>
          <w:sz w:val="30"/>
          <w:szCs w:val="30"/>
          <w:cs/>
        </w:rPr>
        <w:t>บริษัทย่อยของบริษัท</w:t>
      </w:r>
      <w:r w:rsidRPr="00BE16F7">
        <w:rPr>
          <w:rFonts w:ascii="Angsana New" w:hAnsi="Angsana New"/>
          <w:sz w:val="30"/>
          <w:szCs w:val="30"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>เป็นผู้ดำเนินธุรกิจสับปะรดทั้งหมด</w:t>
      </w:r>
      <w:r w:rsidR="00D45B9B" w:rsidRPr="00BE16F7">
        <w:rPr>
          <w:rFonts w:ascii="Angsana New" w:hAnsi="Angsana New" w:hint="cs"/>
          <w:sz w:val="30"/>
          <w:szCs w:val="30"/>
          <w:cs/>
        </w:rPr>
        <w:t>ของ</w:t>
      </w:r>
      <w:r w:rsidR="00F53631" w:rsidRPr="00BE16F7">
        <w:rPr>
          <w:rFonts w:ascii="Angsana New" w:hAnsi="Angsana New" w:hint="cs"/>
          <w:sz w:val="30"/>
          <w:szCs w:val="30"/>
          <w:cs/>
        </w:rPr>
        <w:t>กลุ่ม</w:t>
      </w:r>
      <w:r w:rsidRPr="00BE16F7">
        <w:rPr>
          <w:rFonts w:ascii="Angsana New" w:hAnsi="Angsana New"/>
          <w:sz w:val="30"/>
          <w:szCs w:val="30"/>
          <w:cs/>
        </w:rPr>
        <w:t>บริษัท</w:t>
      </w:r>
      <w:r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 xml:space="preserve">โดย </w:t>
      </w:r>
      <w:r w:rsidRPr="00BE16F7">
        <w:rPr>
          <w:rFonts w:ascii="Angsana New" w:hAnsi="Angsana New"/>
          <w:sz w:val="30"/>
          <w:szCs w:val="30"/>
        </w:rPr>
        <w:t>SF</w:t>
      </w:r>
      <w:r w:rsidRPr="00BE16F7">
        <w:rPr>
          <w:rFonts w:ascii="Angsana New" w:hAnsi="Angsana New"/>
          <w:sz w:val="30"/>
          <w:szCs w:val="30"/>
          <w:cs/>
        </w:rPr>
        <w:t xml:space="preserve"> (</w:t>
      </w:r>
      <w:r w:rsidRPr="00BE16F7">
        <w:rPr>
          <w:rFonts w:ascii="Angsana New" w:hAnsi="Angsana New"/>
          <w:sz w:val="30"/>
          <w:szCs w:val="30"/>
        </w:rPr>
        <w:t>2513</w:t>
      </w:r>
      <w:r w:rsidRPr="00BE16F7">
        <w:rPr>
          <w:rFonts w:ascii="Angsana New" w:hAnsi="Angsana New"/>
          <w:sz w:val="30"/>
          <w:szCs w:val="30"/>
          <w:cs/>
        </w:rPr>
        <w:t>)</w:t>
      </w:r>
      <w:r w:rsidR="006D5012"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>เป็นผู้ผลิตในธุรกิจสับปะรดตั้งแต่วันที่</w:t>
      </w:r>
      <w:r w:rsidR="00853A00"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</w:rPr>
        <w:t>1</w:t>
      </w:r>
      <w:r w:rsidRPr="00BE16F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E16F7">
        <w:rPr>
          <w:rFonts w:ascii="Angsana New" w:hAnsi="Angsana New"/>
          <w:sz w:val="30"/>
          <w:szCs w:val="30"/>
        </w:rPr>
        <w:t>2564</w:t>
      </w:r>
      <w:r w:rsidRPr="00BE16F7">
        <w:rPr>
          <w:rFonts w:ascii="Angsana New" w:hAnsi="Angsana New"/>
          <w:sz w:val="30"/>
          <w:szCs w:val="30"/>
          <w:cs/>
        </w:rPr>
        <w:t xml:space="preserve"> </w:t>
      </w:r>
      <w:r w:rsidRPr="00BE16F7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BE16F7">
        <w:rPr>
          <w:rFonts w:ascii="Angsana New" w:hAnsi="Angsana New"/>
          <w:sz w:val="30"/>
          <w:szCs w:val="30"/>
          <w:cs/>
        </w:rPr>
        <w:t>และทำการจัดจำหน่ายและส่งออกผลิตภัณฑ์ในส่วนของธุรกิจสับปะรด</w:t>
      </w:r>
      <w:r w:rsidR="00853A00">
        <w:rPr>
          <w:rFonts w:ascii="Angsana New" w:hAnsi="Angsana New"/>
          <w:sz w:val="30"/>
          <w:szCs w:val="30"/>
          <w:cs/>
        </w:rPr>
        <w:br/>
      </w:r>
      <w:r w:rsidRPr="00BE16F7">
        <w:rPr>
          <w:rFonts w:ascii="Angsana New" w:hAnsi="Angsana New"/>
          <w:sz w:val="30"/>
          <w:szCs w:val="30"/>
          <w:cs/>
        </w:rPr>
        <w:t xml:space="preserve">แทนบริษัทตั้งแต่วันที่ </w:t>
      </w:r>
      <w:r w:rsidRPr="00BE16F7">
        <w:rPr>
          <w:rFonts w:ascii="Angsana New" w:hAnsi="Angsana New"/>
          <w:sz w:val="30"/>
          <w:szCs w:val="30"/>
        </w:rPr>
        <w:t>1</w:t>
      </w:r>
      <w:r w:rsidRPr="00BE16F7">
        <w:rPr>
          <w:rFonts w:ascii="Angsana New" w:hAnsi="Angsana New"/>
          <w:sz w:val="30"/>
          <w:szCs w:val="30"/>
          <w:cs/>
        </w:rPr>
        <w:t xml:space="preserve"> มกราคม </w:t>
      </w:r>
      <w:r w:rsidRPr="00BE16F7">
        <w:rPr>
          <w:rFonts w:ascii="Angsana New" w:hAnsi="Angsana New"/>
          <w:sz w:val="30"/>
          <w:szCs w:val="30"/>
        </w:rPr>
        <w:t>2565</w:t>
      </w:r>
      <w:r w:rsidRPr="00BE16F7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3245AD"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="00D45B9B" w:rsidRPr="00BE16F7">
        <w:rPr>
          <w:rFonts w:ascii="Angsana New" w:hAnsi="Angsana New" w:hint="cs"/>
          <w:sz w:val="30"/>
          <w:szCs w:val="30"/>
          <w:cs/>
        </w:rPr>
        <w:t>และ</w:t>
      </w:r>
      <w:r w:rsidR="00D45B9B" w:rsidRPr="00BA19A0">
        <w:rPr>
          <w:rFonts w:asciiTheme="majorBidi" w:hAnsiTheme="majorBidi" w:cstheme="majorBidi"/>
          <w:sz w:val="30"/>
          <w:szCs w:val="30"/>
          <w:cs/>
        </w:rPr>
        <w:t>ได้วางแผนงานสำหรับการปรับโครงสร้างธุรกิจสับปะรดของ</w:t>
      </w:r>
      <w:r w:rsidR="00802414" w:rsidRPr="00BA19A0">
        <w:rPr>
          <w:rFonts w:asciiTheme="majorBidi" w:hAnsiTheme="majorBidi" w:cstheme="majorBidi"/>
          <w:sz w:val="30"/>
          <w:szCs w:val="30"/>
          <w:cs/>
        </w:rPr>
        <w:t>บริษัท ควอลิตี้</w:t>
      </w:r>
      <w:r w:rsidR="00853A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2414" w:rsidRPr="00BA19A0">
        <w:rPr>
          <w:rFonts w:asciiTheme="majorBidi" w:hAnsiTheme="majorBidi" w:cstheme="majorBidi"/>
          <w:sz w:val="30"/>
          <w:szCs w:val="30"/>
          <w:cs/>
        </w:rPr>
        <w:t xml:space="preserve">ไพน์แอปเปิ้ล โปรดักส์ จำกัด </w:t>
      </w:r>
      <w:r w:rsidR="00802414" w:rsidRPr="00BA19A0">
        <w:rPr>
          <w:rFonts w:asciiTheme="majorBidi" w:hAnsiTheme="majorBidi" w:cstheme="majorBidi"/>
          <w:sz w:val="30"/>
          <w:szCs w:val="30"/>
        </w:rPr>
        <w:t>(</w:t>
      </w:r>
      <w:r w:rsidR="00EE0082" w:rsidRPr="00BA19A0">
        <w:rPr>
          <w:rFonts w:asciiTheme="majorBidi" w:hAnsiTheme="majorBidi" w:cstheme="majorBidi"/>
          <w:sz w:val="30"/>
          <w:szCs w:val="30"/>
          <w:cs/>
        </w:rPr>
        <w:t>“</w:t>
      </w:r>
      <w:r w:rsidR="00D45B9B" w:rsidRPr="00BA19A0">
        <w:rPr>
          <w:rFonts w:asciiTheme="majorBidi" w:hAnsiTheme="majorBidi" w:cstheme="majorBidi"/>
          <w:sz w:val="30"/>
          <w:szCs w:val="30"/>
        </w:rPr>
        <w:t>QPP</w:t>
      </w:r>
      <w:r w:rsidR="00EE0082" w:rsidRPr="00BA19A0">
        <w:rPr>
          <w:rFonts w:asciiTheme="majorBidi" w:hAnsiTheme="majorBidi" w:cstheme="majorBidi"/>
          <w:sz w:val="30"/>
          <w:szCs w:val="30"/>
          <w:cs/>
        </w:rPr>
        <w:t>”</w:t>
      </w:r>
      <w:r w:rsidR="00802414" w:rsidRPr="00BA19A0">
        <w:rPr>
          <w:rFonts w:asciiTheme="majorBidi" w:hAnsiTheme="majorBidi" w:cstheme="majorBidi"/>
          <w:sz w:val="30"/>
          <w:szCs w:val="30"/>
        </w:rPr>
        <w:t>)</w:t>
      </w:r>
      <w:r w:rsidR="00D45B9B"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="00D45B9B" w:rsidRPr="00BA19A0">
        <w:rPr>
          <w:rFonts w:asciiTheme="majorBidi" w:hAnsiTheme="majorBidi" w:cstheme="majorBidi"/>
          <w:sz w:val="30"/>
          <w:szCs w:val="30"/>
          <w:cs/>
        </w:rPr>
        <w:t>โดย</w:t>
      </w:r>
      <w:r w:rsidR="002E0927" w:rsidRPr="00BA19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5B9B" w:rsidRPr="00BA19A0">
        <w:rPr>
          <w:rFonts w:asciiTheme="majorBidi" w:hAnsiTheme="majorBidi" w:cstheme="majorBidi"/>
          <w:sz w:val="30"/>
          <w:szCs w:val="30"/>
        </w:rPr>
        <w:t>SF</w:t>
      </w:r>
      <w:r w:rsidR="00D45B9B" w:rsidRPr="00BA19A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D45B9B" w:rsidRPr="00BA19A0">
        <w:rPr>
          <w:rFonts w:asciiTheme="majorBidi" w:hAnsiTheme="majorBidi" w:cstheme="majorBidi"/>
          <w:sz w:val="30"/>
          <w:szCs w:val="30"/>
        </w:rPr>
        <w:t>2513</w:t>
      </w:r>
      <w:r w:rsidR="00D45B9B" w:rsidRPr="00BA19A0">
        <w:rPr>
          <w:rFonts w:asciiTheme="majorBidi" w:hAnsiTheme="majorBidi" w:cstheme="majorBidi"/>
          <w:sz w:val="30"/>
          <w:szCs w:val="30"/>
          <w:cs/>
        </w:rPr>
        <w:t xml:space="preserve">) จะเริ่มเป็นผู้ผลิต ส่งออกและจัดจำหน่ายผลิตภัณฑ์ของธุรกิจสับปะรดแทน </w:t>
      </w:r>
      <w:r w:rsidR="00D45B9B" w:rsidRPr="00BA19A0">
        <w:rPr>
          <w:rFonts w:asciiTheme="majorBidi" w:hAnsiTheme="majorBidi" w:cstheme="majorBidi"/>
          <w:sz w:val="30"/>
          <w:szCs w:val="30"/>
        </w:rPr>
        <w:t xml:space="preserve">QPP </w:t>
      </w:r>
      <w:r w:rsidR="00D45B9B" w:rsidRPr="00BA19A0">
        <w:rPr>
          <w:rFonts w:asciiTheme="majorBidi" w:hAnsiTheme="majorBidi" w:cstheme="majorBidi"/>
          <w:sz w:val="30"/>
          <w:szCs w:val="30"/>
          <w:cs/>
        </w:rPr>
        <w:t>ทั้งหมด</w:t>
      </w:r>
    </w:p>
    <w:p w14:paraId="43629BEE" w14:textId="77777777" w:rsidR="00D45B9B" w:rsidRDefault="00D45B9B" w:rsidP="00D45B9B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DDA4BF" w14:textId="0A964F08" w:rsidR="00D45B9B" w:rsidRPr="00445296" w:rsidRDefault="00D45B9B" w:rsidP="00D45B9B">
      <w:pPr>
        <w:pStyle w:val="ListParagraph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การปรับโครงสร้างดังกล่าว</w:t>
      </w:r>
      <w:r w:rsidRPr="00445296">
        <w:rPr>
          <w:rFonts w:ascii="Angsana New" w:hAnsi="Angsana New"/>
          <w:sz w:val="30"/>
          <w:szCs w:val="30"/>
          <w:cs/>
        </w:rPr>
        <w:t>เพื่อให้การบริหารจัดการและการดำเนินงานของธุรกิจสับปะรดของบริษัทเป็นไปโดยมีประสิทธิภาพยิ่งขึ้น นอกจากนี้ยังเป็นการเตรียมความพร้อมของบริษัทที่จะเริ่มดำเนินธุรกิจพัฒนาที่ดินเป็นนิคมอุตสาหกรรมพร้อมระบบสาธารณูปโภคต่างๆ ในจังหวัดระยองและชลบุรี</w:t>
      </w:r>
      <w:r>
        <w:rPr>
          <w:rFonts w:ascii="Angsana New" w:hAnsi="Angsana New" w:hint="cs"/>
          <w:sz w:val="30"/>
          <w:szCs w:val="30"/>
          <w:cs/>
        </w:rPr>
        <w:t>ในอนาคต</w:t>
      </w:r>
      <w:r w:rsidRPr="00445296">
        <w:rPr>
          <w:rFonts w:ascii="Angsana New" w:hAnsi="Angsana New"/>
          <w:sz w:val="30"/>
          <w:szCs w:val="30"/>
          <w:cs/>
        </w:rPr>
        <w:t xml:space="preserve"> </w:t>
      </w:r>
    </w:p>
    <w:p w14:paraId="0E313A55" w14:textId="77777777" w:rsidR="00D45B9B" w:rsidRPr="00445296" w:rsidRDefault="00D45B9B" w:rsidP="00BA19A0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CB10C" w14:textId="2EE36ACE" w:rsidR="00C96201" w:rsidRDefault="00324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E84E7B">
        <w:rPr>
          <w:rFonts w:ascii="Angsana New" w:hAnsi="Angsana New" w:hint="cs"/>
          <w:sz w:val="30"/>
          <w:szCs w:val="30"/>
          <w:cs/>
        </w:rPr>
        <w:t>ได้</w:t>
      </w:r>
      <w:r w:rsidR="00FB0BDC">
        <w:rPr>
          <w:rFonts w:ascii="Angsana New" w:hAnsi="Angsana New" w:hint="cs"/>
          <w:sz w:val="30"/>
          <w:szCs w:val="30"/>
          <w:cs/>
        </w:rPr>
        <w:t>ขาย</w:t>
      </w:r>
      <w:r w:rsidR="00E84E7B">
        <w:rPr>
          <w:rFonts w:ascii="Angsana New" w:hAnsi="Angsana New" w:hint="cs"/>
          <w:sz w:val="30"/>
          <w:szCs w:val="30"/>
          <w:cs/>
        </w:rPr>
        <w:t xml:space="preserve">สินทรัพย์ชีวภาพ </w:t>
      </w:r>
      <w:r w:rsidR="002C63C1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67763B">
        <w:rPr>
          <w:rFonts w:ascii="Angsana New" w:hAnsi="Angsana New" w:hint="cs"/>
          <w:sz w:val="30"/>
          <w:szCs w:val="30"/>
          <w:cs/>
        </w:rPr>
        <w:t xml:space="preserve"> </w:t>
      </w:r>
      <w:r w:rsidR="00CC586A">
        <w:rPr>
          <w:rFonts w:ascii="Angsana New" w:hAnsi="Angsana New" w:hint="cs"/>
          <w:sz w:val="30"/>
          <w:szCs w:val="30"/>
          <w:cs/>
        </w:rPr>
        <w:t>และได้ทำสัญญาเช่า</w:t>
      </w:r>
      <w:r w:rsidR="00224EFF">
        <w:rPr>
          <w:rFonts w:ascii="Angsana New" w:hAnsi="Angsana New" w:hint="cs"/>
          <w:sz w:val="30"/>
          <w:szCs w:val="30"/>
          <w:cs/>
        </w:rPr>
        <w:t>ดำเนินงาน</w:t>
      </w:r>
      <w:r w:rsidR="00AA1588">
        <w:rPr>
          <w:rFonts w:ascii="Angsana New" w:hAnsi="Angsana New" w:hint="cs"/>
          <w:sz w:val="30"/>
          <w:szCs w:val="30"/>
          <w:cs/>
        </w:rPr>
        <w:t xml:space="preserve">เพื่อให้ </w:t>
      </w:r>
      <w:r w:rsidR="00AA1588" w:rsidRPr="00A243DE">
        <w:rPr>
          <w:rFonts w:ascii="Angsana New" w:hAnsi="Angsana New"/>
          <w:sz w:val="30"/>
          <w:szCs w:val="30"/>
        </w:rPr>
        <w:t>SF</w:t>
      </w:r>
      <w:r w:rsidR="00AA1588" w:rsidRPr="00A243DE">
        <w:rPr>
          <w:rFonts w:ascii="Angsana New" w:hAnsi="Angsana New"/>
          <w:sz w:val="30"/>
          <w:szCs w:val="30"/>
          <w:cs/>
        </w:rPr>
        <w:t xml:space="preserve"> (</w:t>
      </w:r>
      <w:r w:rsidR="00AA1588" w:rsidRPr="00A243DE">
        <w:rPr>
          <w:rFonts w:ascii="Angsana New" w:hAnsi="Angsana New"/>
          <w:sz w:val="30"/>
          <w:szCs w:val="30"/>
        </w:rPr>
        <w:t>2513</w:t>
      </w:r>
      <w:r w:rsidR="00AA1588" w:rsidRPr="00A243DE">
        <w:rPr>
          <w:rFonts w:ascii="Angsana New" w:hAnsi="Angsana New"/>
          <w:sz w:val="30"/>
          <w:szCs w:val="30"/>
          <w:cs/>
        </w:rPr>
        <w:t>)</w:t>
      </w:r>
      <w:r w:rsidR="00AA1588" w:rsidRPr="00A243DE">
        <w:rPr>
          <w:rFonts w:ascii="Angsana New" w:hAnsi="Angsana New"/>
          <w:sz w:val="30"/>
          <w:szCs w:val="30"/>
        </w:rPr>
        <w:t xml:space="preserve"> </w:t>
      </w:r>
      <w:r w:rsidR="00AA1588">
        <w:rPr>
          <w:rFonts w:ascii="Angsana New" w:hAnsi="Angsana New" w:hint="cs"/>
          <w:sz w:val="30"/>
          <w:szCs w:val="30"/>
          <w:cs/>
        </w:rPr>
        <w:t>เช่า</w:t>
      </w:r>
      <w:r w:rsidR="00CC586A">
        <w:rPr>
          <w:rFonts w:ascii="Angsana New" w:hAnsi="Angsana New" w:hint="cs"/>
          <w:sz w:val="30"/>
          <w:szCs w:val="30"/>
          <w:cs/>
        </w:rPr>
        <w:t>ที่ดิน อาคารและอุ</w:t>
      </w:r>
      <w:r w:rsidR="00382772">
        <w:rPr>
          <w:rFonts w:ascii="Angsana New" w:hAnsi="Angsana New" w:hint="cs"/>
          <w:sz w:val="30"/>
          <w:szCs w:val="30"/>
          <w:cs/>
        </w:rPr>
        <w:t>ป</w:t>
      </w:r>
      <w:r w:rsidR="00CC586A">
        <w:rPr>
          <w:rFonts w:ascii="Angsana New" w:hAnsi="Angsana New" w:hint="cs"/>
          <w:sz w:val="30"/>
          <w:szCs w:val="30"/>
          <w:cs/>
        </w:rPr>
        <w:t>กรณ์</w:t>
      </w:r>
      <w:r w:rsidR="00AA1588">
        <w:rPr>
          <w:rFonts w:ascii="Angsana New" w:hAnsi="Angsana New" w:hint="cs"/>
          <w:sz w:val="30"/>
          <w:szCs w:val="30"/>
          <w:cs/>
        </w:rPr>
        <w:t>เพื่อ</w:t>
      </w:r>
      <w:r w:rsidR="00E84E7B">
        <w:rPr>
          <w:rFonts w:ascii="Angsana New" w:hAnsi="Angsana New" w:hint="cs"/>
          <w:sz w:val="30"/>
          <w:szCs w:val="30"/>
          <w:cs/>
        </w:rPr>
        <w:t>ใช้ในการประกอบธุรกิจ</w:t>
      </w:r>
      <w:r w:rsidR="006A1ECD">
        <w:rPr>
          <w:rFonts w:ascii="Angsana New" w:hAnsi="Angsana New" w:hint="cs"/>
          <w:sz w:val="30"/>
          <w:szCs w:val="30"/>
          <w:cs/>
        </w:rPr>
        <w:t xml:space="preserve"> รวมถึงได้</w:t>
      </w:r>
      <w:r w:rsidR="000C5946">
        <w:rPr>
          <w:rFonts w:ascii="Angsana New" w:hAnsi="Angsana New" w:hint="cs"/>
          <w:sz w:val="30"/>
          <w:szCs w:val="30"/>
          <w:cs/>
        </w:rPr>
        <w:t>โอนพนักงานที่เกี่ยว</w:t>
      </w:r>
      <w:r w:rsidR="00115D27">
        <w:rPr>
          <w:rFonts w:ascii="Angsana New" w:hAnsi="Angsana New" w:hint="cs"/>
          <w:sz w:val="30"/>
          <w:szCs w:val="30"/>
          <w:cs/>
        </w:rPr>
        <w:t>ข้อง</w:t>
      </w:r>
      <w:r w:rsidR="000C5946">
        <w:rPr>
          <w:rFonts w:ascii="Angsana New" w:hAnsi="Angsana New" w:hint="cs"/>
          <w:sz w:val="30"/>
          <w:szCs w:val="30"/>
          <w:cs/>
        </w:rPr>
        <w:t>กับ</w:t>
      </w:r>
      <w:r w:rsidR="000C5946" w:rsidRPr="00A243DE">
        <w:rPr>
          <w:rFonts w:ascii="Angsana New" w:hAnsi="Angsana New"/>
          <w:sz w:val="30"/>
          <w:szCs w:val="30"/>
          <w:cs/>
        </w:rPr>
        <w:t>ธุรกิจสับปะรด</w:t>
      </w:r>
      <w:r w:rsidR="006A1ECD">
        <w:rPr>
          <w:rFonts w:ascii="Angsana New" w:hAnsi="Angsana New" w:hint="cs"/>
          <w:sz w:val="30"/>
          <w:szCs w:val="30"/>
          <w:cs/>
        </w:rPr>
        <w:t>ให้</w:t>
      </w:r>
      <w:r w:rsidR="006A1ECD" w:rsidRPr="003245AD">
        <w:rPr>
          <w:rFonts w:ascii="Angsana New" w:hAnsi="Angsana New"/>
          <w:sz w:val="30"/>
          <w:szCs w:val="30"/>
        </w:rPr>
        <w:t xml:space="preserve"> </w:t>
      </w:r>
      <w:r w:rsidR="006A1ECD" w:rsidRPr="00A243DE">
        <w:rPr>
          <w:rFonts w:ascii="Angsana New" w:hAnsi="Angsana New"/>
          <w:sz w:val="30"/>
          <w:szCs w:val="30"/>
        </w:rPr>
        <w:t>SF</w:t>
      </w:r>
      <w:r w:rsidR="006A1ECD" w:rsidRPr="00A243DE">
        <w:rPr>
          <w:rFonts w:ascii="Angsana New" w:hAnsi="Angsana New"/>
          <w:sz w:val="30"/>
          <w:szCs w:val="30"/>
          <w:cs/>
        </w:rPr>
        <w:t xml:space="preserve"> (</w:t>
      </w:r>
      <w:r w:rsidR="006A1ECD" w:rsidRPr="00A243DE">
        <w:rPr>
          <w:rFonts w:ascii="Angsana New" w:hAnsi="Angsana New"/>
          <w:sz w:val="30"/>
          <w:szCs w:val="30"/>
        </w:rPr>
        <w:t>2513</w:t>
      </w:r>
      <w:r w:rsidR="006A1ECD" w:rsidRPr="00A243DE">
        <w:rPr>
          <w:rFonts w:ascii="Angsana New" w:hAnsi="Angsana New"/>
          <w:sz w:val="30"/>
          <w:szCs w:val="30"/>
          <w:cs/>
        </w:rPr>
        <w:t>)</w:t>
      </w:r>
      <w:r w:rsidR="00AB4C28">
        <w:rPr>
          <w:rFonts w:ascii="Angsana New" w:hAnsi="Angsana New" w:hint="cs"/>
          <w:sz w:val="30"/>
          <w:szCs w:val="30"/>
          <w:cs/>
        </w:rPr>
        <w:t xml:space="preserve"> </w:t>
      </w:r>
      <w:r w:rsidR="00FA4775">
        <w:rPr>
          <w:rFonts w:ascii="Angsana New" w:hAnsi="Angsana New" w:hint="cs"/>
          <w:sz w:val="30"/>
          <w:szCs w:val="30"/>
          <w:cs/>
        </w:rPr>
        <w:t>โดยมูลค่าของสินทรัพย์และหนี้สิน</w:t>
      </w:r>
      <w:r w:rsidR="005D74DB">
        <w:rPr>
          <w:rFonts w:ascii="Angsana New" w:hAnsi="Angsana New" w:hint="cs"/>
          <w:sz w:val="30"/>
          <w:szCs w:val="30"/>
          <w:cs/>
        </w:rPr>
        <w:t>สุทธิที่โอน</w:t>
      </w:r>
      <w:r w:rsidR="00E42CD7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29A5992B" w14:textId="50F1BE4B" w:rsidR="009E1C50" w:rsidRDefault="009E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980"/>
      </w:tblGrid>
      <w:tr w:rsidR="00161CE7" w:rsidRPr="00BE16F7" w14:paraId="5565D45A" w14:textId="77777777" w:rsidTr="00161CE7">
        <w:trPr>
          <w:trHeight w:val="20"/>
        </w:trPr>
        <w:tc>
          <w:tcPr>
            <w:tcW w:w="7290" w:type="dxa"/>
            <w:shd w:val="clear" w:color="auto" w:fill="auto"/>
          </w:tcPr>
          <w:p w14:paraId="53481641" w14:textId="377C5400" w:rsidR="00161CE7" w:rsidRPr="00BA19A0" w:rsidRDefault="00161CE7" w:rsidP="00161C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F8AA843" w14:textId="008BD80D" w:rsidR="00161CE7" w:rsidRPr="00BA19A0" w:rsidRDefault="00161CE7" w:rsidP="00BA19A0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CE7" w:rsidRPr="00BE16F7" w14:paraId="58B37BE5" w14:textId="77777777" w:rsidTr="00BA19A0">
        <w:trPr>
          <w:trHeight w:val="20"/>
        </w:trPr>
        <w:tc>
          <w:tcPr>
            <w:tcW w:w="7290" w:type="dxa"/>
            <w:shd w:val="clear" w:color="auto" w:fill="auto"/>
          </w:tcPr>
          <w:p w14:paraId="68383F33" w14:textId="77777777" w:rsidR="00161CE7" w:rsidRPr="00BE16F7" w:rsidRDefault="00161CE7" w:rsidP="00161C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0DD6689" w14:textId="769DE359" w:rsidR="00161CE7" w:rsidRPr="00BE16F7" w:rsidRDefault="00161CE7" w:rsidP="00161CE7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4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529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44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144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1CE7" w:rsidRPr="00BE16F7" w14:paraId="4ACBC79F" w14:textId="77777777" w:rsidTr="00161CE7">
        <w:trPr>
          <w:trHeight w:val="20"/>
        </w:trPr>
        <w:tc>
          <w:tcPr>
            <w:tcW w:w="7290" w:type="dxa"/>
            <w:shd w:val="clear" w:color="auto" w:fill="auto"/>
          </w:tcPr>
          <w:p w14:paraId="0B851AEA" w14:textId="3D02F9D2" w:rsidR="00161CE7" w:rsidRPr="00BA19A0" w:rsidRDefault="00161CE7" w:rsidP="0016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shd w:val="clear" w:color="auto" w:fill="auto"/>
          </w:tcPr>
          <w:p w14:paraId="0C664759" w14:textId="0C6828B4" w:rsidR="00161CE7" w:rsidRPr="00BA19A0" w:rsidRDefault="00F217B1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902DB">
              <w:rPr>
                <w:rFonts w:ascii="Angsana New" w:hAnsi="Angsana New"/>
                <w:sz w:val="30"/>
                <w:szCs w:val="30"/>
              </w:rPr>
              <w:t>4</w:t>
            </w:r>
            <w:r w:rsidR="00935D33">
              <w:rPr>
                <w:rFonts w:ascii="Angsana New" w:hAnsi="Angsana New"/>
                <w:sz w:val="30"/>
                <w:szCs w:val="30"/>
              </w:rPr>
              <w:t>,08</w:t>
            </w:r>
            <w:r w:rsidR="001070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61CE7" w:rsidRPr="00BE16F7" w14:paraId="78DE5CF4" w14:textId="77777777" w:rsidTr="00BA19A0">
        <w:trPr>
          <w:trHeight w:val="20"/>
        </w:trPr>
        <w:tc>
          <w:tcPr>
            <w:tcW w:w="7290" w:type="dxa"/>
            <w:shd w:val="clear" w:color="auto" w:fill="auto"/>
          </w:tcPr>
          <w:p w14:paraId="737E41FF" w14:textId="4FE4F578" w:rsidR="00161CE7" w:rsidRPr="00BE16F7" w:rsidRDefault="00161CE7" w:rsidP="0016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980" w:type="dxa"/>
            <w:shd w:val="clear" w:color="auto" w:fill="auto"/>
          </w:tcPr>
          <w:p w14:paraId="4DB6CCDF" w14:textId="5E49A3B4" w:rsidR="00161CE7" w:rsidRPr="00BE16F7" w:rsidRDefault="00BA73B4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125,145</w:t>
            </w:r>
          </w:p>
        </w:tc>
      </w:tr>
      <w:tr w:rsidR="00161CE7" w:rsidRPr="00BE16F7" w14:paraId="060C6BB3" w14:textId="77777777" w:rsidTr="00BA19A0">
        <w:trPr>
          <w:trHeight w:val="20"/>
        </w:trPr>
        <w:tc>
          <w:tcPr>
            <w:tcW w:w="7290" w:type="dxa"/>
            <w:shd w:val="clear" w:color="auto" w:fill="auto"/>
          </w:tcPr>
          <w:p w14:paraId="3120E5B1" w14:textId="7EF8CF4D" w:rsidR="00161CE7" w:rsidRPr="00BE16F7" w:rsidRDefault="00161CE7" w:rsidP="0016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5EE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6188753" w14:textId="729F489E" w:rsidR="00161CE7" w:rsidRPr="00161CE7" w:rsidRDefault="005B1D0F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A73B4">
              <w:rPr>
                <w:rFonts w:ascii="Angsana New" w:hAnsi="Angsana New"/>
                <w:sz w:val="30"/>
                <w:szCs w:val="30"/>
              </w:rPr>
              <w:t>82,</w:t>
            </w:r>
            <w:r>
              <w:rPr>
                <w:rFonts w:ascii="Angsana New" w:hAnsi="Angsana New"/>
                <w:sz w:val="30"/>
                <w:szCs w:val="30"/>
              </w:rPr>
              <w:t>004)</w:t>
            </w:r>
          </w:p>
        </w:tc>
      </w:tr>
      <w:tr w:rsidR="00161CE7" w:rsidRPr="00BE16F7" w14:paraId="06938D63" w14:textId="77777777" w:rsidTr="00843F37">
        <w:trPr>
          <w:trHeight w:val="20"/>
        </w:trPr>
        <w:tc>
          <w:tcPr>
            <w:tcW w:w="7290" w:type="dxa"/>
            <w:shd w:val="clear" w:color="auto" w:fill="auto"/>
          </w:tcPr>
          <w:p w14:paraId="169D497F" w14:textId="71942527" w:rsidR="00161CE7" w:rsidRPr="00BE16F7" w:rsidRDefault="000B2D2B" w:rsidP="0016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161CE7" w:rsidRPr="00BA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B1959B7" w14:textId="5AE1729E" w:rsidR="00161CE7" w:rsidRPr="00BA19A0" w:rsidRDefault="00A3484B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87,22</w:t>
            </w:r>
            <w:r w:rsidR="001070F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161CE7" w:rsidRPr="00BE16F7" w14:paraId="0DB52E04" w14:textId="77777777" w:rsidTr="00843F37">
        <w:trPr>
          <w:trHeight w:val="20"/>
        </w:trPr>
        <w:tc>
          <w:tcPr>
            <w:tcW w:w="7290" w:type="dxa"/>
            <w:shd w:val="clear" w:color="auto" w:fill="auto"/>
          </w:tcPr>
          <w:p w14:paraId="2271239E" w14:textId="34B64C94" w:rsidR="00161CE7" w:rsidRPr="00BA19A0" w:rsidRDefault="00161CE7" w:rsidP="0016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sz w:val="30"/>
                <w:szCs w:val="30"/>
                <w:cs/>
              </w:rPr>
              <w:t>เงินสดรับ</w:t>
            </w:r>
            <w:r w:rsidR="006C2A6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shd w:val="clear" w:color="auto" w:fill="auto"/>
          </w:tcPr>
          <w:p w14:paraId="6970212A" w14:textId="6EC6DFC1" w:rsidR="00161CE7" w:rsidRPr="00BE16F7" w:rsidRDefault="00694AF3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19,000</w:t>
            </w:r>
          </w:p>
        </w:tc>
      </w:tr>
      <w:tr w:rsidR="002D22A5" w:rsidRPr="00BE16F7" w14:paraId="060A9699" w14:textId="77777777" w:rsidTr="00843F37">
        <w:trPr>
          <w:trHeight w:val="20"/>
        </w:trPr>
        <w:tc>
          <w:tcPr>
            <w:tcW w:w="7290" w:type="dxa"/>
            <w:shd w:val="clear" w:color="auto" w:fill="auto"/>
          </w:tcPr>
          <w:p w14:paraId="15BD69C6" w14:textId="061D7400" w:rsidR="002D22A5" w:rsidRPr="00BA19A0" w:rsidRDefault="002D22A5" w:rsidP="002D2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="003166A6">
              <w:rPr>
                <w:rFonts w:ascii="Angsana New" w:hAnsi="Angsana New" w:hint="cs"/>
                <w:sz w:val="30"/>
                <w:szCs w:val="30"/>
                <w:cs/>
              </w:rPr>
              <w:t>ค้างรับ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E8F99C3" w14:textId="592B7B20" w:rsidR="002D22A5" w:rsidRPr="00BE16F7" w:rsidRDefault="003D4F32" w:rsidP="002D2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4645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46458">
              <w:rPr>
                <w:rFonts w:ascii="Angsana New" w:hAnsi="Angsana New"/>
                <w:sz w:val="30"/>
                <w:szCs w:val="30"/>
              </w:rPr>
              <w:t>4</w:t>
            </w:r>
            <w:r w:rsidR="00576609">
              <w:rPr>
                <w:rFonts w:ascii="Angsana New" w:hAnsi="Angsana New"/>
                <w:sz w:val="30"/>
                <w:szCs w:val="30"/>
              </w:rPr>
              <w:t>6</w:t>
            </w:r>
            <w:r w:rsidR="00A46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D22A5" w:rsidRPr="00BE16F7" w14:paraId="20D98FFA" w14:textId="77777777" w:rsidTr="00BA19A0">
        <w:trPr>
          <w:trHeight w:val="20"/>
        </w:trPr>
        <w:tc>
          <w:tcPr>
            <w:tcW w:w="7290" w:type="dxa"/>
            <w:shd w:val="clear" w:color="auto" w:fill="auto"/>
          </w:tcPr>
          <w:p w14:paraId="23FC0817" w14:textId="2227B27D" w:rsidR="002D22A5" w:rsidRPr="00BE16F7" w:rsidRDefault="002D22A5" w:rsidP="002D2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</w:t>
            </w:r>
            <w:r w:rsidR="003166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สินทรัพย์สุทธิที่รับรู้ในกำไรขาดทุนเบ็ดเสร็จ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F115B" w14:textId="752E943D" w:rsidR="002D22A5" w:rsidRPr="00BA19A0" w:rsidRDefault="00280872" w:rsidP="002D2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6,23</w:t>
            </w:r>
            <w:r w:rsidR="001070F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10E8A63" w14:textId="25DFB4F5" w:rsidR="00E42CD7" w:rsidRDefault="00E4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2DEF4D" w14:textId="72B9FAEC" w:rsidR="00E42CD7" w:rsidRDefault="00E4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DC1B08" w14:textId="77777777" w:rsidR="00D33ABC" w:rsidRDefault="00D33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B5906BF" w14:textId="5197CC83" w:rsidR="00CB5C3C" w:rsidRDefault="00CB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B94172" w14:textId="50E296FD" w:rsidR="00352147" w:rsidRPr="00DB7C24" w:rsidRDefault="00352147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31095D9" w14:textId="77777777" w:rsidR="00A56AFB" w:rsidRPr="00BA19A0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42400B78" w14:textId="772A7F34" w:rsidR="00793213" w:rsidRDefault="00793213" w:rsidP="00793213">
      <w:pPr>
        <w:spacing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BA19A0">
        <w:rPr>
          <w:rFonts w:ascii="Angsana New" w:hAnsi="Angsana New"/>
          <w:b/>
          <w:spacing w:val="-2"/>
          <w:sz w:val="30"/>
          <w:szCs w:val="30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</w:t>
      </w:r>
      <w:r w:rsidRPr="00953BA7">
        <w:rPr>
          <w:rFonts w:ascii="Angsana New" w:hAnsi="Angsana New"/>
          <w:b/>
          <w:sz w:val="30"/>
          <w:szCs w:val="30"/>
          <w:cs/>
        </w:rPr>
        <w:t>ที่มีนัยสำคัญในระหว่างงวดมีดังต่อไปนี้</w:t>
      </w:r>
    </w:p>
    <w:p w14:paraId="7AD04573" w14:textId="77777777" w:rsidR="00793213" w:rsidRPr="00BA19A0" w:rsidRDefault="00793213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3510"/>
      </w:tblGrid>
      <w:tr w:rsidR="000701B2" w:rsidRPr="00953BA7" w14:paraId="113538DF" w14:textId="77777777" w:rsidTr="002C30C3">
        <w:trPr>
          <w:trHeight w:val="20"/>
        </w:trPr>
        <w:tc>
          <w:tcPr>
            <w:tcW w:w="4410" w:type="dxa"/>
            <w:shd w:val="clear" w:color="auto" w:fill="auto"/>
          </w:tcPr>
          <w:p w14:paraId="1B0838F0" w14:textId="77777777" w:rsidR="000701B2" w:rsidRPr="00843F37" w:rsidRDefault="000701B2" w:rsidP="00B51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257D21D6" w14:textId="77777777" w:rsidR="000701B2" w:rsidRPr="00843F37" w:rsidRDefault="000701B2" w:rsidP="00B51F70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43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510" w:type="dxa"/>
            <w:shd w:val="clear" w:color="auto" w:fill="auto"/>
          </w:tcPr>
          <w:p w14:paraId="4C87CFA1" w14:textId="77777777" w:rsidR="000701B2" w:rsidRPr="00843F37" w:rsidRDefault="000701B2" w:rsidP="00BA19A0">
            <w:pPr>
              <w:spacing w:line="240" w:lineRule="auto"/>
              <w:ind w:firstLine="164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843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C30C3" w:rsidRPr="00953BA7" w14:paraId="097CDB71" w14:textId="77777777" w:rsidTr="002C30C3">
        <w:trPr>
          <w:trHeight w:val="20"/>
        </w:trPr>
        <w:tc>
          <w:tcPr>
            <w:tcW w:w="4410" w:type="dxa"/>
            <w:shd w:val="clear" w:color="auto" w:fill="auto"/>
          </w:tcPr>
          <w:p w14:paraId="6713DAFD" w14:textId="309E9BA8" w:rsidR="002C30C3" w:rsidRPr="00843F37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BA19A0" w:rsidRPr="00843F37">
              <w:rPr>
                <w:rFonts w:ascii="Angsana New" w:hAnsi="Angsana New"/>
                <w:sz w:val="30"/>
                <w:szCs w:val="30"/>
                <w:cs/>
              </w:rPr>
              <w:t xml:space="preserve">โออิชิ กรุ๊ป จำกัด </w:t>
            </w:r>
            <w:r w:rsidR="00BA19A0" w:rsidRPr="00843F37">
              <w:rPr>
                <w:rFonts w:ascii="Angsana New" w:hAnsi="Angsana New"/>
                <w:sz w:val="30"/>
                <w:szCs w:val="30"/>
              </w:rPr>
              <w:t>(</w:t>
            </w:r>
            <w:r w:rsidR="00BA19A0" w:rsidRPr="00843F3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BA19A0" w:rsidRPr="00843F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FC4FD77" w14:textId="46EB3B28" w:rsidR="002C30C3" w:rsidRPr="00843F37" w:rsidRDefault="002C30C3" w:rsidP="002C30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</w:tcPr>
          <w:p w14:paraId="433CAB1A" w14:textId="19CB4A21" w:rsidR="002C30C3" w:rsidRPr="00843F37" w:rsidRDefault="002C30C3" w:rsidP="00BA19A0">
            <w:pPr>
              <w:spacing w:line="240" w:lineRule="auto"/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C30C3" w:rsidRPr="00953BA7" w14:paraId="2D68BCF5" w14:textId="77777777" w:rsidTr="002C30C3">
        <w:trPr>
          <w:trHeight w:val="20"/>
        </w:trPr>
        <w:tc>
          <w:tcPr>
            <w:tcW w:w="4410" w:type="dxa"/>
            <w:shd w:val="clear" w:color="auto" w:fill="auto"/>
          </w:tcPr>
          <w:p w14:paraId="472C51B7" w14:textId="66CEE1E2" w:rsidR="002C30C3" w:rsidRPr="00843F37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BA19A0" w:rsidRPr="00843F37">
              <w:rPr>
                <w:rFonts w:ascii="Angsana New" w:hAnsi="Angsana New"/>
                <w:sz w:val="30"/>
                <w:szCs w:val="30"/>
                <w:cs/>
              </w:rPr>
              <w:t>เบฟเทค จำกัด</w:t>
            </w:r>
          </w:p>
        </w:tc>
        <w:tc>
          <w:tcPr>
            <w:tcW w:w="1350" w:type="dxa"/>
            <w:shd w:val="clear" w:color="auto" w:fill="auto"/>
          </w:tcPr>
          <w:p w14:paraId="0A47C767" w14:textId="1B9DCDE5" w:rsidR="002C30C3" w:rsidRPr="00843F37" w:rsidRDefault="002C30C3" w:rsidP="002C30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</w:tcPr>
          <w:p w14:paraId="7EB97FCC" w14:textId="0FF096EC" w:rsidR="002C30C3" w:rsidRPr="00843F37" w:rsidRDefault="002C30C3" w:rsidP="00BA19A0">
            <w:pPr>
              <w:spacing w:line="240" w:lineRule="auto"/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8415CE1" w14:textId="0E94F111" w:rsidR="00D33ABC" w:rsidRDefault="00D33ABC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0DE0A" w14:textId="29BC8BCC" w:rsidR="00D33ABC" w:rsidRDefault="00C279DE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BA19A0">
        <w:rPr>
          <w:rFonts w:ascii="Angsana New" w:hAnsi="Angsana New"/>
          <w:b/>
          <w:spacing w:val="-2"/>
          <w:sz w:val="30"/>
          <w:szCs w:val="30"/>
          <w:cs/>
        </w:rPr>
        <w:t>นโยบายการกำหนดราคาที่มีการเปลี่ยนแปลงอย่างมีสาระสำคัญในระหว่างงวด</w:t>
      </w:r>
      <w:r w:rsidR="007926BE">
        <w:rPr>
          <w:rFonts w:ascii="Angsana New" w:hAnsi="Angsana New" w:hint="cs"/>
          <w:b/>
          <w:spacing w:val="-2"/>
          <w:sz w:val="30"/>
          <w:szCs w:val="30"/>
          <w:cs/>
        </w:rPr>
        <w:t>สาม</w:t>
      </w:r>
      <w:r w:rsidRPr="00BA19A0">
        <w:rPr>
          <w:rFonts w:ascii="Angsana New" w:hAnsi="Angsana New"/>
          <w:b/>
          <w:spacing w:val="-2"/>
          <w:sz w:val="30"/>
          <w:szCs w:val="30"/>
          <w:cs/>
        </w:rPr>
        <w:t xml:space="preserve">เดือนสิ้นสุดวันที่ </w:t>
      </w:r>
      <w:r w:rsidRPr="00BA19A0">
        <w:rPr>
          <w:rFonts w:ascii="Angsana New" w:hAnsi="Angsana New"/>
          <w:bCs/>
          <w:spacing w:val="-2"/>
          <w:sz w:val="30"/>
          <w:szCs w:val="30"/>
        </w:rPr>
        <w:t>3</w:t>
      </w:r>
      <w:r w:rsidR="00BA19A0">
        <w:rPr>
          <w:rFonts w:ascii="Angsana New" w:hAnsi="Angsana New"/>
          <w:bCs/>
          <w:spacing w:val="-2"/>
          <w:sz w:val="30"/>
          <w:szCs w:val="30"/>
        </w:rPr>
        <w:t>1</w:t>
      </w:r>
      <w:r w:rsidRPr="00BA19A0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="007926BE">
        <w:rPr>
          <w:rFonts w:ascii="Angsana New" w:hAnsi="Angsana New" w:hint="cs"/>
          <w:b/>
          <w:spacing w:val="-2"/>
          <w:sz w:val="30"/>
          <w:szCs w:val="30"/>
          <w:cs/>
        </w:rPr>
        <w:t>ธันวาคม</w:t>
      </w:r>
      <w:r w:rsidRPr="00BA19A0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Pr="00BA19A0">
        <w:rPr>
          <w:rFonts w:ascii="Angsana New" w:hAnsi="Angsana New"/>
          <w:bCs/>
          <w:spacing w:val="-2"/>
          <w:sz w:val="30"/>
          <w:szCs w:val="30"/>
        </w:rPr>
        <w:t>256</w:t>
      </w:r>
      <w:r w:rsidR="007926BE">
        <w:rPr>
          <w:rFonts w:ascii="Angsana New" w:hAnsi="Angsana New"/>
          <w:bCs/>
          <w:spacing w:val="-2"/>
          <w:sz w:val="30"/>
          <w:szCs w:val="30"/>
        </w:rPr>
        <w:t>4</w:t>
      </w:r>
      <w:r w:rsidRPr="00BA19A0">
        <w:rPr>
          <w:rFonts w:ascii="Angsana New" w:hAnsi="Angsana New"/>
          <w:b/>
          <w:spacing w:val="-2"/>
          <w:sz w:val="30"/>
          <w:szCs w:val="30"/>
        </w:rPr>
        <w:t xml:space="preserve">          </w:t>
      </w:r>
      <w:r w:rsidRPr="00BA19A0">
        <w:rPr>
          <w:rFonts w:ascii="Angsana New" w:hAnsi="Angsana New"/>
          <w:b/>
          <w:spacing w:val="-2"/>
          <w:sz w:val="30"/>
          <w:szCs w:val="30"/>
          <w:cs/>
        </w:rPr>
        <w:t>มีดังต่อไปนี้</w:t>
      </w:r>
    </w:p>
    <w:p w14:paraId="05001F43" w14:textId="77777777" w:rsidR="00C279DE" w:rsidRPr="007926BE" w:rsidRDefault="00C279DE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860"/>
      </w:tblGrid>
      <w:tr w:rsidR="00C279DE" w:rsidRPr="00987762" w14:paraId="6AB8E36C" w14:textId="77777777" w:rsidTr="00BA19A0">
        <w:trPr>
          <w:trHeight w:val="20"/>
        </w:trPr>
        <w:tc>
          <w:tcPr>
            <w:tcW w:w="4410" w:type="dxa"/>
            <w:shd w:val="clear" w:color="auto" w:fill="auto"/>
          </w:tcPr>
          <w:p w14:paraId="7D1EF7D4" w14:textId="75571552" w:rsidR="00C279DE" w:rsidRPr="00034A92" w:rsidRDefault="00C279DE" w:rsidP="00BA19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4A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60" w:type="dxa"/>
            <w:shd w:val="clear" w:color="auto" w:fill="auto"/>
          </w:tcPr>
          <w:p w14:paraId="03D703C9" w14:textId="53A5DE52" w:rsidR="00C279DE" w:rsidRPr="00034A92" w:rsidRDefault="00C279DE" w:rsidP="00BA19A0">
            <w:pPr>
              <w:spacing w:line="240" w:lineRule="auto"/>
              <w:ind w:firstLine="164"/>
              <w:rPr>
                <w:rFonts w:ascii="Angsana New" w:hAnsi="Angsana New"/>
                <w:sz w:val="30"/>
                <w:szCs w:val="30"/>
              </w:rPr>
            </w:pPr>
            <w:r w:rsidRPr="00034A92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นโยบายการกำหนด</w:t>
            </w:r>
            <w:r w:rsidR="005F334F" w:rsidRPr="00034A92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ราคา</w:t>
            </w:r>
          </w:p>
        </w:tc>
      </w:tr>
      <w:tr w:rsidR="007926BE" w:rsidRPr="00CB070B" w14:paraId="04E1CCE8" w14:textId="77777777" w:rsidTr="007926BE">
        <w:trPr>
          <w:trHeight w:val="20"/>
        </w:trPr>
        <w:tc>
          <w:tcPr>
            <w:tcW w:w="4410" w:type="dxa"/>
            <w:shd w:val="clear" w:color="auto" w:fill="auto"/>
          </w:tcPr>
          <w:p w14:paraId="2537C167" w14:textId="79C0F66C" w:rsidR="007926BE" w:rsidRPr="00987762" w:rsidRDefault="007926BE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A19A0">
              <w:rPr>
                <w:rFonts w:ascii="Angsana New" w:hAnsi="Angsana New"/>
                <w:sz w:val="30"/>
                <w:szCs w:val="30"/>
                <w:cs/>
              </w:rPr>
              <w:t>ขายวัตถุดิบ วัสดุสิ้นเปลืองและ</w:t>
            </w:r>
            <w:r w:rsidR="00775AA8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4860" w:type="dxa"/>
            <w:shd w:val="clear" w:color="auto" w:fill="auto"/>
          </w:tcPr>
          <w:p w14:paraId="67034E5A" w14:textId="2630CDD3" w:rsidR="007926BE" w:rsidRPr="00BE16F7" w:rsidRDefault="00B742BE" w:rsidP="00BA19A0">
            <w:pPr>
              <w:spacing w:line="240" w:lineRule="auto"/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9E5E9D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14:paraId="3EBF7F9F" w14:textId="77777777" w:rsidR="00B8786D" w:rsidRPr="00BA19A0" w:rsidRDefault="00B8786D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8FC2E3" w14:textId="77777777" w:rsidR="00777C2E" w:rsidRPr="00DB7C24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725"/>
        <w:gridCol w:w="286"/>
        <w:gridCol w:w="797"/>
        <w:gridCol w:w="272"/>
        <w:gridCol w:w="806"/>
        <w:gridCol w:w="259"/>
        <w:gridCol w:w="815"/>
      </w:tblGrid>
      <w:tr w:rsidR="001070F3" w:rsidRPr="00DB7C24" w14:paraId="78463790" w14:textId="77777777" w:rsidTr="002C4158">
        <w:trPr>
          <w:tblHeader/>
        </w:trPr>
        <w:tc>
          <w:tcPr>
            <w:tcW w:w="2843" w:type="pct"/>
          </w:tcPr>
          <w:p w14:paraId="4D346D49" w14:textId="57437098" w:rsidR="00777C2E" w:rsidRPr="00BF545E" w:rsidRDefault="00BF545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985" w:type="pct"/>
            <w:gridSpan w:val="3"/>
          </w:tcPr>
          <w:p w14:paraId="6F5155CB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54981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pct"/>
            <w:gridSpan w:val="3"/>
          </w:tcPr>
          <w:p w14:paraId="48F19DF9" w14:textId="77777777" w:rsidR="00777C2E" w:rsidRPr="00DB7C24" w:rsidRDefault="00777C2E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0F3" w:rsidRPr="00DB7C24" w14:paraId="771EB4CE" w14:textId="77777777" w:rsidTr="002C4158">
        <w:trPr>
          <w:tblHeader/>
        </w:trPr>
        <w:tc>
          <w:tcPr>
            <w:tcW w:w="2843" w:type="pct"/>
          </w:tcPr>
          <w:p w14:paraId="38CE94E9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703F3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703F3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5" w:type="pct"/>
          </w:tcPr>
          <w:p w14:paraId="68338363" w14:textId="22E3E47F" w:rsidR="007C79C7" w:rsidRPr="00DB7C24" w:rsidRDefault="00CD424B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1B445784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27DE21AB" w14:textId="46E024E4" w:rsidR="007C79C7" w:rsidRPr="00DB7C24" w:rsidRDefault="00CD424B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FBE783D" w14:textId="77777777" w:rsidR="007C79C7" w:rsidRPr="00DB7C24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19176AD8" w14:textId="1DE43737" w:rsidR="007C79C7" w:rsidRPr="00DB7C24" w:rsidRDefault="00CD424B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326A9A2A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14:paraId="3EA911DA" w14:textId="28D186E1" w:rsidR="007C79C7" w:rsidRPr="00DB7C24" w:rsidRDefault="00CD424B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71E51" w:rsidRPr="00DB7C24" w14:paraId="48533539" w14:textId="77777777" w:rsidTr="002C4158">
        <w:trPr>
          <w:tblHeader/>
        </w:trPr>
        <w:tc>
          <w:tcPr>
            <w:tcW w:w="2843" w:type="pct"/>
          </w:tcPr>
          <w:p w14:paraId="700B3027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7"/>
          </w:tcPr>
          <w:p w14:paraId="784348F7" w14:textId="77777777" w:rsidR="00777C2E" w:rsidRPr="00DB7C24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0F3" w:rsidRPr="00DB7C24" w14:paraId="652C80FE" w14:textId="77777777" w:rsidTr="002C4158">
        <w:trPr>
          <w:trHeight w:val="272"/>
        </w:trPr>
        <w:tc>
          <w:tcPr>
            <w:tcW w:w="2843" w:type="pct"/>
          </w:tcPr>
          <w:p w14:paraId="3B2DB189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5" w:type="pct"/>
          </w:tcPr>
          <w:p w14:paraId="6300A8D6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2B5A124E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397CF7C7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3A650A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7D42D8A4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7E0BA2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</w:tcPr>
          <w:p w14:paraId="669109A9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0F3" w:rsidRPr="00DB7C24" w14:paraId="3C346664" w14:textId="77777777" w:rsidTr="002C4158">
        <w:tc>
          <w:tcPr>
            <w:tcW w:w="2843" w:type="pct"/>
          </w:tcPr>
          <w:p w14:paraId="709EEAE0" w14:textId="7ABA8FD5" w:rsidR="001642AA" w:rsidRPr="00BE16F7" w:rsidRDefault="001642AA" w:rsidP="0016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E16F7">
              <w:rPr>
                <w:rFonts w:ascii="Angsana New" w:hAnsi="Angsana New" w:hint="cs"/>
                <w:sz w:val="30"/>
                <w:szCs w:val="30"/>
                <w:cs/>
              </w:rPr>
              <w:t>ขายวัตถุดิบ วัสดุสิ้นเปลืองและ</w:t>
            </w:r>
            <w:r w:rsidR="009E5E9D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395" w:type="pct"/>
          </w:tcPr>
          <w:p w14:paraId="1BA58EDC" w14:textId="3ED736B6" w:rsidR="001642AA" w:rsidRPr="00DB7C24" w:rsidRDefault="001642A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39664E96" w14:textId="77777777" w:rsidR="001642AA" w:rsidRPr="00DB7C24" w:rsidRDefault="001642AA" w:rsidP="0016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24E1A0F8" w14:textId="615AABE6" w:rsidR="001642AA" w:rsidRPr="00DB7C24" w:rsidRDefault="001642AA" w:rsidP="0016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E900B7" w14:textId="77777777" w:rsidR="001642AA" w:rsidRPr="00DB7C24" w:rsidRDefault="001642AA" w:rsidP="0016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4BCD5647" w14:textId="36ED1DD5" w:rsidR="001642AA" w:rsidRPr="00DB7C24" w:rsidRDefault="00885C7C" w:rsidP="0016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E5B3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5B3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E5B3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1F73CDEB" w14:textId="77777777" w:rsidR="001642AA" w:rsidRPr="00DB7C24" w:rsidRDefault="001642AA" w:rsidP="0016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</w:tcPr>
          <w:p w14:paraId="38AF67F8" w14:textId="419E46F3" w:rsidR="001642AA" w:rsidRPr="00DB7C24" w:rsidRDefault="009E5E9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1070F3" w:rsidRPr="00DB7C24" w14:paraId="397393E9" w14:textId="77777777" w:rsidTr="002C4158">
        <w:tc>
          <w:tcPr>
            <w:tcW w:w="2843" w:type="pct"/>
          </w:tcPr>
          <w:p w14:paraId="1E170F34" w14:textId="3BDED623" w:rsidR="00894C14" w:rsidRPr="00DB7C24" w:rsidRDefault="00894C1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95" w:type="pct"/>
            <w:shd w:val="clear" w:color="auto" w:fill="auto"/>
          </w:tcPr>
          <w:p w14:paraId="75AEF3E9" w14:textId="41A8D87B" w:rsidR="00894C14" w:rsidRPr="00DB7C24" w:rsidRDefault="00894C1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3D0306C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74DE85F5" w14:textId="5A96AE98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C60955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360C923" w14:textId="6A67751C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7,390</w:t>
            </w:r>
          </w:p>
        </w:tc>
        <w:tc>
          <w:tcPr>
            <w:tcW w:w="141" w:type="pct"/>
            <w:shd w:val="clear" w:color="auto" w:fill="auto"/>
          </w:tcPr>
          <w:p w14:paraId="53111396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51295375" w14:textId="339339E5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</w:tr>
      <w:tr w:rsidR="001070F3" w:rsidRPr="00DB7C24" w14:paraId="727BF754" w14:textId="77777777" w:rsidTr="002C4158">
        <w:tc>
          <w:tcPr>
            <w:tcW w:w="2843" w:type="pct"/>
          </w:tcPr>
          <w:p w14:paraId="21FE1468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95" w:type="pct"/>
            <w:shd w:val="clear" w:color="auto" w:fill="auto"/>
          </w:tcPr>
          <w:p w14:paraId="2B61AD8D" w14:textId="0585B7D6" w:rsidR="00894C14" w:rsidRPr="00DB7C24" w:rsidRDefault="00894C1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D4BD6E8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41807692" w14:textId="5E10E3BD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519547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6CD8C79E" w14:textId="092FF2FF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141" w:type="pct"/>
            <w:shd w:val="clear" w:color="auto" w:fill="auto"/>
          </w:tcPr>
          <w:p w14:paraId="536ED7EE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5E5EB614" w14:textId="2F3187C2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1070F3" w:rsidRPr="00DB7C24" w14:paraId="6208775B" w14:textId="77777777" w:rsidTr="002C4158">
        <w:tc>
          <w:tcPr>
            <w:tcW w:w="2843" w:type="pct"/>
          </w:tcPr>
          <w:p w14:paraId="18CC3818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95" w:type="pct"/>
            <w:shd w:val="clear" w:color="auto" w:fill="auto"/>
          </w:tcPr>
          <w:p w14:paraId="6D90BDD1" w14:textId="75EA355A" w:rsidR="00894C14" w:rsidRPr="00DB7C24" w:rsidRDefault="00894C1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64CEF79B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72FDD8BC" w14:textId="3AD8747E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70A5ED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6F9A31DD" w14:textId="3758BA2A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0977D10B" w14:textId="77777777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549B39E2" w14:textId="055AA49C" w:rsidR="00894C14" w:rsidRPr="00DB7C24" w:rsidRDefault="00894C14" w:rsidP="0089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070F3" w:rsidRPr="00DB7C24" w14:paraId="5AEB3434" w14:textId="77777777" w:rsidTr="002C4158">
        <w:tc>
          <w:tcPr>
            <w:tcW w:w="2843" w:type="pct"/>
          </w:tcPr>
          <w:p w14:paraId="0157208E" w14:textId="57D59871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ขายสินทรัพย์อื่น</w:t>
            </w:r>
          </w:p>
        </w:tc>
        <w:tc>
          <w:tcPr>
            <w:tcW w:w="395" w:type="pct"/>
            <w:shd w:val="clear" w:color="auto" w:fill="auto"/>
          </w:tcPr>
          <w:p w14:paraId="06889020" w14:textId="1025C451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00DD95E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6E58C3E5" w14:textId="13E901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E60137D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6D88072" w14:textId="6CE9E1E2" w:rsidR="00770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  <w:tc>
          <w:tcPr>
            <w:tcW w:w="141" w:type="pct"/>
            <w:shd w:val="clear" w:color="auto" w:fill="auto"/>
          </w:tcPr>
          <w:p w14:paraId="5AC46DAE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3CB08500" w14:textId="638B8905" w:rsidR="007709A0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70F3" w:rsidRPr="00DB7C24" w14:paraId="115DA470" w14:textId="77777777" w:rsidTr="002C4158">
        <w:tc>
          <w:tcPr>
            <w:tcW w:w="2843" w:type="pct"/>
          </w:tcPr>
          <w:p w14:paraId="79D7B93E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95" w:type="pct"/>
            <w:shd w:val="clear" w:color="auto" w:fill="auto"/>
          </w:tcPr>
          <w:p w14:paraId="63EA81E6" w14:textId="350DA8C5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3686307E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54FF26BE" w14:textId="3B9738C4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7E201D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10A2D141" w14:textId="506A75FA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83,388</w:t>
            </w:r>
          </w:p>
        </w:tc>
        <w:tc>
          <w:tcPr>
            <w:tcW w:w="141" w:type="pct"/>
            <w:shd w:val="clear" w:color="auto" w:fill="auto"/>
          </w:tcPr>
          <w:p w14:paraId="5142607C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7A7C65E3" w14:textId="4B1A25DC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100,526</w:t>
            </w:r>
          </w:p>
        </w:tc>
      </w:tr>
      <w:tr w:rsidR="001070F3" w:rsidRPr="00DB7C24" w14:paraId="73372457" w14:textId="77777777" w:rsidTr="002C4158">
        <w:tc>
          <w:tcPr>
            <w:tcW w:w="2843" w:type="pct"/>
          </w:tcPr>
          <w:p w14:paraId="79644587" w14:textId="2AA26E99" w:rsidR="007709A0" w:rsidRPr="00BE16F7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BE16F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395" w:type="pct"/>
            <w:shd w:val="clear" w:color="auto" w:fill="auto"/>
          </w:tcPr>
          <w:p w14:paraId="16CC52C4" w14:textId="6DEE0FE3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378FF375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287BA992" w14:textId="60E46130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250641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466DB8A4" w14:textId="732BD353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  <w:tc>
          <w:tcPr>
            <w:tcW w:w="141" w:type="pct"/>
            <w:shd w:val="clear" w:color="auto" w:fill="auto"/>
          </w:tcPr>
          <w:p w14:paraId="7A513AED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194E7DA7" w14:textId="735713FB" w:rsidR="00770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70F3" w:rsidRPr="00DB7C24" w14:paraId="346D7D32" w14:textId="77777777" w:rsidTr="002C4158">
        <w:tc>
          <w:tcPr>
            <w:tcW w:w="2843" w:type="pct"/>
          </w:tcPr>
          <w:p w14:paraId="1338332C" w14:textId="006DD3A9" w:rsidR="007709A0" w:rsidRPr="00BE16F7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6E0FDD3F" w14:textId="77777777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71A7B7EA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4A4779ED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31D64EC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09B573D3" w14:textId="77777777" w:rsidR="00770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1292113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71E68AF3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0F3" w:rsidRPr="00CD424B" w14:paraId="28A1313D" w14:textId="77777777" w:rsidTr="002C4158">
        <w:tc>
          <w:tcPr>
            <w:tcW w:w="2843" w:type="pct"/>
          </w:tcPr>
          <w:p w14:paraId="70DD940F" w14:textId="77777777" w:rsidR="007709A0" w:rsidRPr="00CD424B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CD42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95" w:type="pct"/>
            <w:shd w:val="clear" w:color="auto" w:fill="auto"/>
          </w:tcPr>
          <w:p w14:paraId="7F85F6E9" w14:textId="77777777" w:rsidR="007709A0" w:rsidRPr="00CD424B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515E4566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28994488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AE6CD28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3593067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FA2B417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0FE39393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0F3" w:rsidRPr="00DB7C24" w14:paraId="3AE408EE" w14:textId="77777777" w:rsidTr="002C4158">
        <w:tc>
          <w:tcPr>
            <w:tcW w:w="2843" w:type="pct"/>
          </w:tcPr>
          <w:p w14:paraId="4AEACBE6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95" w:type="pct"/>
            <w:shd w:val="clear" w:color="auto" w:fill="auto"/>
          </w:tcPr>
          <w:p w14:paraId="2C9D0F1F" w14:textId="544585C0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2059E690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33EEF509" w14:textId="0D159C99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13B2220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049906E3" w14:textId="34677D95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41" w:type="pct"/>
            <w:shd w:val="clear" w:color="auto" w:fill="auto"/>
          </w:tcPr>
          <w:p w14:paraId="7DA9DD3F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</w:tcPr>
          <w:p w14:paraId="7899AF39" w14:textId="271D5672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1070F3" w:rsidRPr="00DB7C24" w14:paraId="59FB8821" w14:textId="77777777" w:rsidTr="002C4158">
        <w:tc>
          <w:tcPr>
            <w:tcW w:w="2843" w:type="pct"/>
          </w:tcPr>
          <w:p w14:paraId="5937699A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95" w:type="pct"/>
            <w:shd w:val="clear" w:color="auto" w:fill="auto"/>
          </w:tcPr>
          <w:p w14:paraId="3DDB1C4D" w14:textId="292F699F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56" w:type="pct"/>
            <w:shd w:val="clear" w:color="auto" w:fill="auto"/>
          </w:tcPr>
          <w:p w14:paraId="19D98A45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499A39CE" w14:textId="469E2D64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8" w:type="pct"/>
            <w:shd w:val="clear" w:color="auto" w:fill="auto"/>
          </w:tcPr>
          <w:p w14:paraId="3CA86B47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4285BA9" w14:textId="43D6B507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1" w:type="pct"/>
            <w:shd w:val="clear" w:color="auto" w:fill="auto"/>
          </w:tcPr>
          <w:p w14:paraId="3B512635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3333817E" w14:textId="6A14808A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1070F3" w:rsidRPr="00BF545E" w14:paraId="2EB5A538" w14:textId="77777777" w:rsidTr="002C4158">
        <w:tc>
          <w:tcPr>
            <w:tcW w:w="2843" w:type="pct"/>
          </w:tcPr>
          <w:p w14:paraId="08E77C01" w14:textId="13EE5996" w:rsidR="007709A0" w:rsidRPr="002C4158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C4158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  <w:r w:rsidRPr="002C4158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Pr="002C4158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95" w:type="pct"/>
            <w:shd w:val="clear" w:color="auto" w:fill="auto"/>
          </w:tcPr>
          <w:p w14:paraId="338CE0AC" w14:textId="5734A359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</w:t>
            </w:r>
            <w:r w:rsidR="00843F37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6" w:type="pct"/>
            <w:shd w:val="clear" w:color="auto" w:fill="auto"/>
          </w:tcPr>
          <w:p w14:paraId="3E93E3B4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4" w:type="pct"/>
            <w:shd w:val="clear" w:color="auto" w:fill="auto"/>
          </w:tcPr>
          <w:p w14:paraId="4A93333A" w14:textId="63E264D5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15,376</w:t>
            </w:r>
          </w:p>
        </w:tc>
        <w:tc>
          <w:tcPr>
            <w:tcW w:w="148" w:type="pct"/>
            <w:shd w:val="clear" w:color="auto" w:fill="auto"/>
          </w:tcPr>
          <w:p w14:paraId="0C2112D0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6BDB67C3" w14:textId="6202985D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B289880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</w:tcPr>
          <w:p w14:paraId="3F6F5FA9" w14:textId="61219DAA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70F3" w:rsidRPr="00DB7C24" w14:paraId="6EF1D5F7" w14:textId="77777777" w:rsidTr="002C4158">
        <w:tc>
          <w:tcPr>
            <w:tcW w:w="2843" w:type="pct"/>
          </w:tcPr>
          <w:p w14:paraId="1DBE5175" w14:textId="77777777" w:rsidR="007709A0" w:rsidRPr="00BA1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2947A935" w14:textId="77777777" w:rsidR="007709A0" w:rsidRPr="00BA19A0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3D331678" w14:textId="77777777" w:rsidR="007709A0" w:rsidRPr="00BA1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4" w:type="pct"/>
            <w:shd w:val="clear" w:color="auto" w:fill="auto"/>
          </w:tcPr>
          <w:p w14:paraId="6BF1C69E" w14:textId="77777777" w:rsidR="007709A0" w:rsidRPr="00BA1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5D911D" w14:textId="77777777" w:rsidR="007709A0" w:rsidRPr="00BA1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6194C6CC" w14:textId="77777777" w:rsidR="007709A0" w:rsidRPr="00BA1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39B61F8" w14:textId="77777777" w:rsidR="007709A0" w:rsidRPr="00BA1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</w:tcPr>
          <w:p w14:paraId="1B0A231D" w14:textId="77777777" w:rsidR="007709A0" w:rsidRPr="00BA19A0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0F3" w:rsidRPr="00CD424B" w14:paraId="1DD2FD5D" w14:textId="77777777" w:rsidTr="002C4158">
        <w:tc>
          <w:tcPr>
            <w:tcW w:w="2843" w:type="pct"/>
          </w:tcPr>
          <w:p w14:paraId="2C7754FE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CD42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95" w:type="pct"/>
            <w:shd w:val="clear" w:color="auto" w:fill="auto"/>
          </w:tcPr>
          <w:p w14:paraId="79045FB9" w14:textId="77777777" w:rsidR="007709A0" w:rsidRPr="00CD424B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37D9390A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236DFFCA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DFAA2FA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34B2C4F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5EFA439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257BEA29" w14:textId="77777777" w:rsidR="007709A0" w:rsidRPr="00CD424B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0F3" w:rsidRPr="00DB7C24" w14:paraId="2A065F15" w14:textId="77777777" w:rsidTr="002C4158">
        <w:tc>
          <w:tcPr>
            <w:tcW w:w="2843" w:type="pct"/>
          </w:tcPr>
          <w:p w14:paraId="424EA3CA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95" w:type="pct"/>
            <w:shd w:val="clear" w:color="auto" w:fill="auto"/>
          </w:tcPr>
          <w:p w14:paraId="5DEE4F67" w14:textId="77777777" w:rsidR="007709A0" w:rsidRPr="00BA19A0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1A690626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shd w:val="clear" w:color="auto" w:fill="auto"/>
          </w:tcPr>
          <w:p w14:paraId="4A1DB094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00BF042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auto"/>
          </w:tcPr>
          <w:p w14:paraId="150D13A8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1B7DB4A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shd w:val="clear" w:color="auto" w:fill="auto"/>
          </w:tcPr>
          <w:p w14:paraId="756475C1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70F3" w:rsidRPr="00DB7C24" w14:paraId="379FF0B3" w14:textId="77777777" w:rsidTr="002C4158">
        <w:tc>
          <w:tcPr>
            <w:tcW w:w="2843" w:type="pct"/>
          </w:tcPr>
          <w:p w14:paraId="517A66BE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95" w:type="pct"/>
            <w:shd w:val="clear" w:color="auto" w:fill="auto"/>
          </w:tcPr>
          <w:p w14:paraId="5FC4771D" w14:textId="12E3C8A9" w:rsidR="007709A0" w:rsidRPr="00DB7C24" w:rsidRDefault="00300B58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709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7709A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6" w:type="pct"/>
            <w:shd w:val="clear" w:color="auto" w:fill="auto"/>
          </w:tcPr>
          <w:p w14:paraId="0F1A898D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081B9CED" w14:textId="4EF70AD0" w:rsidR="007709A0" w:rsidRPr="00DB7C24" w:rsidRDefault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  <w:tc>
          <w:tcPr>
            <w:tcW w:w="148" w:type="pct"/>
            <w:shd w:val="clear" w:color="auto" w:fill="auto"/>
          </w:tcPr>
          <w:p w14:paraId="265FD424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455A2AB7" w14:textId="2D2FE232" w:rsidR="007709A0" w:rsidRPr="00DB7C24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8,913</w:t>
            </w:r>
          </w:p>
        </w:tc>
        <w:tc>
          <w:tcPr>
            <w:tcW w:w="141" w:type="pct"/>
            <w:shd w:val="clear" w:color="auto" w:fill="auto"/>
          </w:tcPr>
          <w:p w14:paraId="2F258CD1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4E97FBB3" w14:textId="62EDE5E0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</w:tr>
      <w:tr w:rsidR="001070F3" w:rsidRPr="00DB7C24" w14:paraId="79728C3C" w14:textId="77777777" w:rsidTr="002C4158">
        <w:tc>
          <w:tcPr>
            <w:tcW w:w="2843" w:type="pct"/>
          </w:tcPr>
          <w:p w14:paraId="0DE1C15F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395" w:type="pct"/>
            <w:shd w:val="clear" w:color="auto" w:fill="auto"/>
          </w:tcPr>
          <w:p w14:paraId="28C411C9" w14:textId="4795BB4F" w:rsidR="007709A0" w:rsidRPr="001070F3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070F3">
              <w:rPr>
                <w:rFonts w:ascii="Angsana New" w:hAnsi="Angsana New"/>
                <w:sz w:val="30"/>
                <w:szCs w:val="30"/>
              </w:rPr>
              <w:t>7</w:t>
            </w:r>
            <w:r w:rsidR="001070F3" w:rsidRPr="00843F3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6" w:type="pct"/>
            <w:shd w:val="clear" w:color="auto" w:fill="auto"/>
          </w:tcPr>
          <w:p w14:paraId="04EB0F4F" w14:textId="77777777" w:rsidR="007709A0" w:rsidRPr="001070F3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48B70185" w14:textId="5C955C0D" w:rsidR="007709A0" w:rsidRPr="001070F3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070F3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48" w:type="pct"/>
            <w:shd w:val="clear" w:color="auto" w:fill="auto"/>
          </w:tcPr>
          <w:p w14:paraId="2FC23185" w14:textId="77777777" w:rsidR="007709A0" w:rsidRPr="001070F3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47F28BDD" w14:textId="563F9D37" w:rsidR="007709A0" w:rsidRPr="001070F3" w:rsidRDefault="007709A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070F3">
              <w:rPr>
                <w:rFonts w:ascii="Angsana New" w:hAnsi="Angsana New"/>
                <w:sz w:val="30"/>
                <w:szCs w:val="30"/>
              </w:rPr>
              <w:t>5</w:t>
            </w:r>
            <w:r w:rsidR="001070F3" w:rsidRPr="00843F3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1" w:type="pct"/>
            <w:shd w:val="clear" w:color="auto" w:fill="auto"/>
          </w:tcPr>
          <w:p w14:paraId="3EEC813D" w14:textId="77777777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1226E6D7" w14:textId="0E1A1D31" w:rsidR="007709A0" w:rsidRPr="00DB7C24" w:rsidRDefault="007709A0" w:rsidP="0077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</w:tr>
      <w:tr w:rsidR="001070F3" w:rsidRPr="00DB7C24" w14:paraId="38A798E0" w14:textId="77777777" w:rsidTr="002C4158">
        <w:tc>
          <w:tcPr>
            <w:tcW w:w="2843" w:type="pct"/>
          </w:tcPr>
          <w:p w14:paraId="35977E43" w14:textId="4E0E36FB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395" w:type="pct"/>
            <w:shd w:val="clear" w:color="auto" w:fill="auto"/>
          </w:tcPr>
          <w:p w14:paraId="0FD3AC6E" w14:textId="1260091D" w:rsidR="001070F3" w:rsidRPr="00843F37" w:rsidDel="001070F3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468AB481" w14:textId="77777777" w:rsidR="001070F3" w:rsidRPr="001070F3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523B89B6" w14:textId="6C97D672" w:rsidR="001070F3" w:rsidRPr="001070F3" w:rsidRDefault="00F201E9" w:rsidP="0020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11EE495" w14:textId="77777777" w:rsidR="001070F3" w:rsidRPr="001070F3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933FD53" w14:textId="094A4D6B" w:rsidR="001070F3" w:rsidRPr="00843F37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4A8A20C9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30188B5F" w14:textId="14289AF0" w:rsidR="001070F3" w:rsidRDefault="00F201E9" w:rsidP="0020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70F3" w:rsidRPr="00DB7C24" w14:paraId="45ABB4E9" w14:textId="77777777" w:rsidTr="002C4158">
        <w:tc>
          <w:tcPr>
            <w:tcW w:w="2843" w:type="pct"/>
          </w:tcPr>
          <w:p w14:paraId="184696DB" w14:textId="68547FFA" w:rsidR="001070F3" w:rsidRPr="00AD0B59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6074E" w14:textId="7C3BFFEB" w:rsidR="001070F3" w:rsidRPr="001070F3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070F3">
              <w:rPr>
                <w:rFonts w:ascii="Angsana New" w:hAnsi="Angsana New"/>
                <w:sz w:val="30"/>
                <w:szCs w:val="30"/>
              </w:rPr>
              <w:t>11,</w:t>
            </w:r>
            <w:r w:rsidRPr="00843F3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56" w:type="pct"/>
            <w:shd w:val="clear" w:color="auto" w:fill="auto"/>
          </w:tcPr>
          <w:p w14:paraId="53231A92" w14:textId="77777777" w:rsidR="001070F3" w:rsidRPr="001070F3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F27B6" w14:textId="64779C2A" w:rsidR="001070F3" w:rsidRPr="001070F3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070F3">
              <w:rPr>
                <w:rFonts w:ascii="Angsana New" w:hAnsi="Angsana New"/>
                <w:sz w:val="30"/>
                <w:szCs w:val="30"/>
              </w:rPr>
              <w:t>9,109</w:t>
            </w:r>
          </w:p>
        </w:tc>
        <w:tc>
          <w:tcPr>
            <w:tcW w:w="148" w:type="pct"/>
            <w:shd w:val="clear" w:color="auto" w:fill="auto"/>
          </w:tcPr>
          <w:p w14:paraId="34632E56" w14:textId="77777777" w:rsidR="001070F3" w:rsidRPr="001070F3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5C14" w14:textId="24D5E5AA" w:rsidR="001070F3" w:rsidRPr="001070F3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070F3">
              <w:rPr>
                <w:rFonts w:ascii="Angsana New" w:hAnsi="Angsana New"/>
                <w:sz w:val="30"/>
                <w:szCs w:val="30"/>
              </w:rPr>
              <w:t>9,4</w:t>
            </w:r>
            <w:r w:rsidRPr="00843F37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1" w:type="pct"/>
            <w:shd w:val="clear" w:color="auto" w:fill="auto"/>
          </w:tcPr>
          <w:p w14:paraId="6EDA4600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C6CEE" w14:textId="79AF33BB" w:rsidR="001070F3" w:rsidRPr="00AD0B59" w:rsidRDefault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9,109</w:t>
            </w:r>
          </w:p>
        </w:tc>
      </w:tr>
      <w:tr w:rsidR="001070F3" w:rsidRPr="00DB7C24" w14:paraId="144C8DF8" w14:textId="77777777" w:rsidTr="002C4158">
        <w:tc>
          <w:tcPr>
            <w:tcW w:w="2843" w:type="pct"/>
          </w:tcPr>
          <w:p w14:paraId="1B1CC271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  <w:shd w:val="clear" w:color="auto" w:fill="auto"/>
          </w:tcPr>
          <w:p w14:paraId="395C20CC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firstLine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1E631158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firstLine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  <w:shd w:val="clear" w:color="auto" w:fill="auto"/>
          </w:tcPr>
          <w:p w14:paraId="599D31A3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861DCB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firstLine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tcBorders>
              <w:top w:val="double" w:sz="4" w:space="0" w:color="auto"/>
            </w:tcBorders>
            <w:shd w:val="clear" w:color="auto" w:fill="auto"/>
          </w:tcPr>
          <w:p w14:paraId="7A31DDF1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firstLine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61C67A6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firstLine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4" w:type="pct"/>
            <w:tcBorders>
              <w:top w:val="double" w:sz="4" w:space="0" w:color="auto"/>
            </w:tcBorders>
            <w:shd w:val="clear" w:color="auto" w:fill="auto"/>
          </w:tcPr>
          <w:p w14:paraId="6AC14A4E" w14:textId="77777777" w:rsidR="001070F3" w:rsidRPr="00843F37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0F3" w:rsidRPr="00DB7C24" w14:paraId="0F458450" w14:textId="77777777" w:rsidTr="002C4158">
        <w:tc>
          <w:tcPr>
            <w:tcW w:w="2843" w:type="pct"/>
          </w:tcPr>
          <w:p w14:paraId="65CF3852" w14:textId="49818E82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95" w:type="pct"/>
            <w:shd w:val="clear" w:color="auto" w:fill="auto"/>
          </w:tcPr>
          <w:p w14:paraId="59B085AB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" w:type="pct"/>
          </w:tcPr>
          <w:p w14:paraId="6404CFD4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4" w:type="pct"/>
            <w:shd w:val="clear" w:color="auto" w:fill="auto"/>
          </w:tcPr>
          <w:p w14:paraId="27A5E8A2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2DA68EB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9" w:type="pct"/>
            <w:shd w:val="clear" w:color="auto" w:fill="auto"/>
          </w:tcPr>
          <w:p w14:paraId="2FF7BF96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E7DAA85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14:paraId="46037FAA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070F3" w:rsidRPr="00DB7C24" w14:paraId="5E3A942A" w14:textId="77777777" w:rsidTr="002C4158">
        <w:tc>
          <w:tcPr>
            <w:tcW w:w="2843" w:type="pct"/>
          </w:tcPr>
          <w:p w14:paraId="5266125A" w14:textId="3CD87802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95" w:type="pct"/>
            <w:shd w:val="clear" w:color="auto" w:fill="auto"/>
          </w:tcPr>
          <w:p w14:paraId="30DAFA89" w14:textId="0B09A7BC" w:rsidR="001070F3" w:rsidRPr="00DB7C24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56" w:type="pct"/>
            <w:shd w:val="clear" w:color="auto" w:fill="auto"/>
          </w:tcPr>
          <w:p w14:paraId="5BCA2C90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761C857F" w14:textId="62911082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10,460</w:t>
            </w:r>
          </w:p>
        </w:tc>
        <w:tc>
          <w:tcPr>
            <w:tcW w:w="148" w:type="pct"/>
            <w:shd w:val="clear" w:color="auto" w:fill="auto"/>
          </w:tcPr>
          <w:p w14:paraId="3F3A5CA3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3D00AAAA" w14:textId="7F326E77" w:rsidR="001070F3" w:rsidRPr="009D7810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41" w:type="pct"/>
            <w:shd w:val="clear" w:color="auto" w:fill="auto"/>
          </w:tcPr>
          <w:p w14:paraId="5DA0003E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5E36251C" w14:textId="0B5282B8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10,460</w:t>
            </w:r>
          </w:p>
        </w:tc>
      </w:tr>
      <w:tr w:rsidR="001070F3" w:rsidRPr="00DB7C24" w14:paraId="25010429" w14:textId="77777777" w:rsidTr="002C4158">
        <w:tc>
          <w:tcPr>
            <w:tcW w:w="2843" w:type="pct"/>
          </w:tcPr>
          <w:p w14:paraId="144CDC68" w14:textId="2C08ABD7" w:rsidR="001070F3" w:rsidRPr="001A2A65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95" w:type="pct"/>
            <w:shd w:val="clear" w:color="auto" w:fill="auto"/>
          </w:tcPr>
          <w:p w14:paraId="63B0455D" w14:textId="0C7488FA" w:rsidR="001070F3" w:rsidRPr="00DB7C24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6" w:type="pct"/>
            <w:shd w:val="clear" w:color="auto" w:fill="auto"/>
          </w:tcPr>
          <w:p w14:paraId="7C61FAD7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55E10630" w14:textId="30FC1983" w:rsidR="001070F3" w:rsidRPr="001A2A65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4B7317C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72F237E9" w14:textId="4CC4CA15" w:rsidR="001070F3" w:rsidRPr="009D7810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5157EBFD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35053CFA" w14:textId="40BDC5FE" w:rsidR="001070F3" w:rsidRPr="001A2A65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070F3" w:rsidRPr="00DB7C24" w14:paraId="5C0E0537" w14:textId="77777777" w:rsidTr="002C4158">
        <w:tc>
          <w:tcPr>
            <w:tcW w:w="2843" w:type="pct"/>
          </w:tcPr>
          <w:p w14:paraId="2B5DC00D" w14:textId="367055CF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95" w:type="pct"/>
            <w:shd w:val="clear" w:color="auto" w:fill="auto"/>
          </w:tcPr>
          <w:p w14:paraId="469D88AA" w14:textId="6E2DC213" w:rsidR="001070F3" w:rsidRPr="00DB7C24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13,360</w:t>
            </w:r>
          </w:p>
        </w:tc>
        <w:tc>
          <w:tcPr>
            <w:tcW w:w="156" w:type="pct"/>
            <w:shd w:val="clear" w:color="auto" w:fill="auto"/>
          </w:tcPr>
          <w:p w14:paraId="2490C8B6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6170B79F" w14:textId="7F57CE41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20,366</w:t>
            </w:r>
          </w:p>
        </w:tc>
        <w:tc>
          <w:tcPr>
            <w:tcW w:w="148" w:type="pct"/>
            <w:shd w:val="clear" w:color="auto" w:fill="auto"/>
          </w:tcPr>
          <w:p w14:paraId="3C412FDF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BD64113" w14:textId="58D3F1D1" w:rsidR="001070F3" w:rsidRPr="009D7810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5,097</w:t>
            </w:r>
          </w:p>
        </w:tc>
        <w:tc>
          <w:tcPr>
            <w:tcW w:w="141" w:type="pct"/>
            <w:shd w:val="clear" w:color="auto" w:fill="auto"/>
          </w:tcPr>
          <w:p w14:paraId="558B3F2E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5A03BA46" w14:textId="76A2CEDC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16,036</w:t>
            </w:r>
          </w:p>
        </w:tc>
      </w:tr>
      <w:tr w:rsidR="001070F3" w:rsidRPr="00DB7C24" w14:paraId="357EA9EE" w14:textId="77777777" w:rsidTr="002C4158">
        <w:tc>
          <w:tcPr>
            <w:tcW w:w="2843" w:type="pct"/>
          </w:tcPr>
          <w:p w14:paraId="3FA1E695" w14:textId="58D7C45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395" w:type="pct"/>
            <w:shd w:val="clear" w:color="auto" w:fill="auto"/>
          </w:tcPr>
          <w:p w14:paraId="4117C196" w14:textId="74E8D18B" w:rsidR="001070F3" w:rsidRPr="00DB7C24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5,484</w:t>
            </w:r>
          </w:p>
        </w:tc>
        <w:tc>
          <w:tcPr>
            <w:tcW w:w="156" w:type="pct"/>
            <w:shd w:val="clear" w:color="auto" w:fill="auto"/>
          </w:tcPr>
          <w:p w14:paraId="476A8111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</w:tcPr>
          <w:p w14:paraId="5BE64064" w14:textId="59D997E9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5,595</w:t>
            </w:r>
          </w:p>
        </w:tc>
        <w:tc>
          <w:tcPr>
            <w:tcW w:w="148" w:type="pct"/>
            <w:shd w:val="clear" w:color="auto" w:fill="auto"/>
          </w:tcPr>
          <w:p w14:paraId="2B4126A7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7D74A4D6" w14:textId="331BB431" w:rsidR="001070F3" w:rsidRPr="009D7810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  <w:tc>
          <w:tcPr>
            <w:tcW w:w="141" w:type="pct"/>
            <w:shd w:val="clear" w:color="auto" w:fill="auto"/>
          </w:tcPr>
          <w:p w14:paraId="7EE4B394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26CA2F20" w14:textId="55F58D42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</w:tr>
      <w:tr w:rsidR="001070F3" w:rsidRPr="00DB7C24" w14:paraId="05771011" w14:textId="77777777" w:rsidTr="002C4158">
        <w:tc>
          <w:tcPr>
            <w:tcW w:w="2843" w:type="pct"/>
          </w:tcPr>
          <w:p w14:paraId="5749D7FE" w14:textId="3B010158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395" w:type="pct"/>
            <w:shd w:val="clear" w:color="auto" w:fill="auto"/>
          </w:tcPr>
          <w:p w14:paraId="46EFFE85" w14:textId="1850DB8D" w:rsidR="001070F3" w:rsidRPr="00DB7C24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56" w:type="pct"/>
            <w:shd w:val="clear" w:color="auto" w:fill="auto"/>
          </w:tcPr>
          <w:p w14:paraId="00040698" w14:textId="77777777" w:rsidR="001070F3" w:rsidRPr="00DB7C24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4" w:type="pct"/>
            <w:shd w:val="clear" w:color="auto" w:fill="auto"/>
          </w:tcPr>
          <w:p w14:paraId="357D9344" w14:textId="6AEFD4B6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8" w:type="pct"/>
            <w:shd w:val="clear" w:color="auto" w:fill="auto"/>
          </w:tcPr>
          <w:p w14:paraId="2D876B53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3F2D2BC4" w14:textId="2F573566" w:rsidR="001070F3" w:rsidRPr="009D7810" w:rsidRDefault="001070F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1" w:type="pct"/>
            <w:shd w:val="clear" w:color="auto" w:fill="auto"/>
          </w:tcPr>
          <w:p w14:paraId="42F4C529" w14:textId="77777777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4" w:type="pct"/>
            <w:shd w:val="clear" w:color="auto" w:fill="auto"/>
          </w:tcPr>
          <w:p w14:paraId="433C9042" w14:textId="4CF41B00" w:rsidR="001070F3" w:rsidRPr="009D7810" w:rsidRDefault="001070F3" w:rsidP="0010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</w:tbl>
    <w:p w14:paraId="03DF0480" w14:textId="77777777" w:rsidR="00BF5AFA" w:rsidRPr="00843F37" w:rsidRDefault="00BF5AFA" w:rsidP="008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24D13" w14:textId="6540D958" w:rsidR="00D82F84" w:rsidRPr="00BA19A0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A19A0">
        <w:rPr>
          <w:rFonts w:ascii="Angsana New" w:hAnsi="Angsana New"/>
          <w:i/>
          <w:iCs/>
          <w:sz w:val="30"/>
          <w:szCs w:val="30"/>
          <w:cs/>
        </w:rPr>
        <w:t>ค่าตอบแทนกรรมการ</w:t>
      </w:r>
    </w:p>
    <w:p w14:paraId="4855F759" w14:textId="75F35A16" w:rsidR="006F4D43" w:rsidRDefault="00D82F84" w:rsidP="006F4D4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F37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50C11" w:rsidRPr="00E96F37">
        <w:rPr>
          <w:rFonts w:asciiTheme="majorBidi" w:hAnsiTheme="majorBidi" w:cstheme="majorBidi"/>
          <w:sz w:val="30"/>
          <w:szCs w:val="30"/>
        </w:rPr>
        <w:t>2</w:t>
      </w:r>
      <w:r w:rsidR="00E61E78">
        <w:rPr>
          <w:rFonts w:asciiTheme="majorBidi" w:hAnsiTheme="majorBidi" w:cstheme="majorBidi"/>
          <w:sz w:val="30"/>
          <w:szCs w:val="30"/>
        </w:rPr>
        <w:t>5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E96F3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 w:rsidRPr="00E96F37">
        <w:rPr>
          <w:rFonts w:asciiTheme="majorBidi" w:hAnsiTheme="majorBidi" w:cstheme="majorBidi"/>
          <w:sz w:val="30"/>
          <w:szCs w:val="30"/>
        </w:rPr>
        <w:t>25</w:t>
      </w:r>
      <w:r w:rsidR="00B50C11" w:rsidRPr="00E96F37">
        <w:rPr>
          <w:rFonts w:asciiTheme="majorBidi" w:hAnsiTheme="majorBidi" w:cstheme="majorBidi"/>
          <w:sz w:val="30"/>
          <w:szCs w:val="30"/>
        </w:rPr>
        <w:t>6</w:t>
      </w:r>
      <w:r w:rsidR="004A556B">
        <w:rPr>
          <w:rFonts w:asciiTheme="majorBidi" w:hAnsiTheme="majorBidi" w:cstheme="majorBidi"/>
          <w:sz w:val="30"/>
          <w:szCs w:val="30"/>
        </w:rPr>
        <w:t>5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 w:rsidRPr="00E96F37">
        <w:rPr>
          <w:rFonts w:asciiTheme="majorBidi" w:hAnsiTheme="majorBidi" w:cstheme="majorBidi"/>
          <w:sz w:val="30"/>
          <w:szCs w:val="30"/>
          <w:cs/>
        </w:rPr>
        <w:t>ย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ค่าตอบแทนกรรมการบริษัทและเบี้ยประชุมประจำปี </w:t>
      </w:r>
      <w:r w:rsidR="00553C64" w:rsidRPr="00E96F37">
        <w:rPr>
          <w:rFonts w:asciiTheme="majorBidi" w:hAnsiTheme="majorBidi" w:cstheme="majorBidi"/>
          <w:sz w:val="30"/>
          <w:szCs w:val="30"/>
        </w:rPr>
        <w:t>25</w:t>
      </w:r>
      <w:r w:rsidR="00B50C11" w:rsidRPr="00E96F37">
        <w:rPr>
          <w:rFonts w:asciiTheme="majorBidi" w:hAnsiTheme="majorBidi" w:cstheme="majorBidi"/>
          <w:sz w:val="30"/>
          <w:szCs w:val="30"/>
        </w:rPr>
        <w:t>6</w:t>
      </w:r>
      <w:r w:rsidR="00E61E78">
        <w:rPr>
          <w:rFonts w:asciiTheme="majorBidi" w:hAnsiTheme="majorBidi" w:cstheme="majorBidi"/>
          <w:sz w:val="30"/>
          <w:szCs w:val="30"/>
        </w:rPr>
        <w:t>5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เป็นจำนวนเงินทั้งสิ้นไม่เกิน </w:t>
      </w:r>
      <w:r w:rsidR="00B50C11" w:rsidRPr="00E96F37">
        <w:rPr>
          <w:rFonts w:asciiTheme="majorBidi" w:hAnsiTheme="majorBidi" w:cstheme="majorBidi"/>
          <w:sz w:val="30"/>
          <w:szCs w:val="30"/>
        </w:rPr>
        <w:t>15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012A55D" w14:textId="668E07BD" w:rsidR="00CE78BF" w:rsidRPr="00FE0FDC" w:rsidRDefault="00D709B3" w:rsidP="008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843F37">
        <w:rPr>
          <w:rFonts w:asciiTheme="majorBidi" w:hAnsiTheme="majorBidi" w:cstheme="majorBidi"/>
          <w:sz w:val="30"/>
          <w:szCs w:val="30"/>
        </w:rPr>
        <w:tab/>
      </w:r>
    </w:p>
    <w:p w14:paraId="1069A620" w14:textId="509BA4DF" w:rsidR="00C80239" w:rsidRPr="00DB7C24" w:rsidRDefault="00E96F37" w:rsidP="006F4D4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="00020115" w:rsidRPr="00AD0B59">
        <w:rPr>
          <w:rFonts w:asciiTheme="majorBidi" w:hAnsiTheme="majorBidi" w:cstheme="majorBidi"/>
          <w:sz w:val="30"/>
          <w:szCs w:val="30"/>
          <w:cs/>
        </w:rPr>
        <w:t>อดคงเหลือกับ</w:t>
      </w:r>
      <w:r w:rsidR="00973146" w:rsidRPr="00AD0B59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DB7C24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1BA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7D41BA" w:rsidRPr="00DB7C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175FA" w:rsidRPr="00DB7C24">
        <w:rPr>
          <w:rFonts w:asciiTheme="majorBidi" w:hAnsiTheme="majorBidi" w:cstheme="majorBidi"/>
          <w:sz w:val="30"/>
          <w:szCs w:val="30"/>
        </w:rPr>
        <w:t>256</w:t>
      </w:r>
      <w:r w:rsidR="00CD424B">
        <w:rPr>
          <w:rFonts w:asciiTheme="majorBidi" w:hAnsiTheme="majorBidi" w:cstheme="majorBidi"/>
          <w:sz w:val="30"/>
          <w:szCs w:val="30"/>
        </w:rPr>
        <w:t>4</w:t>
      </w:r>
      <w:r w:rsidR="000175FA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47" w:rsidRPr="00DB7C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DB7C24">
        <w:rPr>
          <w:rFonts w:asciiTheme="majorBidi" w:hAnsiTheme="majorBidi" w:cstheme="majorBidi"/>
          <w:sz w:val="30"/>
          <w:szCs w:val="30"/>
        </w:rPr>
        <w:t>3</w:t>
      </w:r>
      <w:r w:rsidR="0027568B" w:rsidRPr="00DB7C24">
        <w:rPr>
          <w:rFonts w:asciiTheme="majorBidi" w:hAnsiTheme="majorBidi" w:cstheme="majorBidi"/>
          <w:sz w:val="30"/>
          <w:szCs w:val="30"/>
        </w:rPr>
        <w:t xml:space="preserve">0 </w:t>
      </w:r>
      <w:r w:rsidR="0027568B" w:rsidRPr="00DB7C2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0175FA" w:rsidRPr="00DB7C24">
        <w:rPr>
          <w:rFonts w:asciiTheme="majorBidi" w:hAnsiTheme="majorBidi" w:cstheme="majorBidi"/>
          <w:sz w:val="30"/>
          <w:szCs w:val="30"/>
        </w:rPr>
        <w:t>25</w:t>
      </w:r>
      <w:r w:rsidR="00CD424B">
        <w:rPr>
          <w:rFonts w:asciiTheme="majorBidi" w:hAnsiTheme="majorBidi" w:cstheme="majorBidi"/>
          <w:sz w:val="30"/>
          <w:szCs w:val="30"/>
        </w:rPr>
        <w:t>64</w:t>
      </w:r>
      <w:r w:rsidR="000175FA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037" w:rsidRPr="00DB7C24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16CF59" w14:textId="77777777" w:rsidR="00464646" w:rsidRPr="00FE0FDC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64646" w:rsidRPr="00DB7C24" w14:paraId="6EC48502" w14:textId="77777777" w:rsidTr="004D7B7F">
        <w:tc>
          <w:tcPr>
            <w:tcW w:w="2312" w:type="pct"/>
          </w:tcPr>
          <w:p w14:paraId="461D6C3D" w14:textId="2E6AAD98" w:rsidR="00464646" w:rsidRPr="00DB7C24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3"/>
          </w:tcPr>
          <w:p w14:paraId="71CE3101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3AF332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6907426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46" w:rsidRPr="003C7742" w14:paraId="28CF42A9" w14:textId="77777777" w:rsidTr="004D7B7F">
        <w:tc>
          <w:tcPr>
            <w:tcW w:w="2312" w:type="pct"/>
          </w:tcPr>
          <w:p w14:paraId="042F8834" w14:textId="77777777" w:rsidR="00464646" w:rsidRPr="00DB7C24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E88EAB7" w14:textId="77777777" w:rsidR="00464646" w:rsidRPr="003C7742" w:rsidRDefault="002703F3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5A12E52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37AD057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9975732" w14:textId="77777777" w:rsidR="00464646" w:rsidRPr="003C7742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DF8FED7" w14:textId="77777777" w:rsidR="00464646" w:rsidRPr="003C7742" w:rsidRDefault="002703F3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4556A9A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BE77062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64646" w:rsidRPr="003C7742" w14:paraId="465882EC" w14:textId="77777777" w:rsidTr="004D7B7F">
        <w:tc>
          <w:tcPr>
            <w:tcW w:w="2312" w:type="pct"/>
          </w:tcPr>
          <w:p w14:paraId="323D05F7" w14:textId="471092CF" w:rsidR="00464646" w:rsidRPr="00BA19A0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A1AB3E3" w14:textId="1C3295ED" w:rsidR="00464646" w:rsidRPr="003C7742" w:rsidRDefault="00CD424B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1D73FF88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1EC5BF" w14:textId="69C462BC" w:rsidR="00464646" w:rsidRPr="003C7742" w:rsidRDefault="00CD424B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594F2D9" w14:textId="77777777" w:rsidR="00464646" w:rsidRPr="003C7742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354D18" w14:textId="2E777B7D" w:rsidR="00464646" w:rsidRPr="003C7742" w:rsidRDefault="00CD424B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DDB5886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DFFF78" w14:textId="6E80EA5B" w:rsidR="00464646" w:rsidRPr="003C7742" w:rsidRDefault="00CD424B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64646" w:rsidRPr="003C7742" w14:paraId="19372A28" w14:textId="77777777" w:rsidTr="00C47E5C">
        <w:tc>
          <w:tcPr>
            <w:tcW w:w="2312" w:type="pct"/>
          </w:tcPr>
          <w:p w14:paraId="4CA379E4" w14:textId="77777777" w:rsidR="00464646" w:rsidRPr="003C7742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687F7B8" w14:textId="77777777" w:rsidR="00464646" w:rsidRPr="003C7742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247" w:rsidRPr="003C7742" w14:paraId="452CC953" w14:textId="77777777" w:rsidTr="00BA19A0">
        <w:tc>
          <w:tcPr>
            <w:tcW w:w="2312" w:type="pct"/>
          </w:tcPr>
          <w:p w14:paraId="745911FA" w14:textId="61DCD960" w:rsidR="009A3247" w:rsidRPr="003C7742" w:rsidRDefault="009A3247" w:rsidP="009A324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9" w:type="pct"/>
            <w:shd w:val="clear" w:color="auto" w:fill="auto"/>
          </w:tcPr>
          <w:p w14:paraId="18138EAC" w14:textId="62AB850A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15510DC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774A07C" w14:textId="708C3155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3DA9B6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8A47DE9" w14:textId="691BC4B2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7F48D6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shd w:val="clear" w:color="auto" w:fill="auto"/>
          </w:tcPr>
          <w:p w14:paraId="7319F083" w14:textId="4D4D7494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6DED" w:rsidRPr="003C7742" w14:paraId="4CB0AD33" w14:textId="77777777" w:rsidTr="00BA19A0">
        <w:tc>
          <w:tcPr>
            <w:tcW w:w="2312" w:type="pct"/>
          </w:tcPr>
          <w:p w14:paraId="5F7BADE9" w14:textId="02BA0072" w:rsidR="00716DED" w:rsidRPr="00843F37" w:rsidRDefault="00716DED" w:rsidP="00716D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26CBAB7F" w14:textId="0937CBD6" w:rsidR="00716DED" w:rsidRPr="00843F37" w:rsidRDefault="00716DE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987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7EF788" w14:textId="77777777" w:rsidR="00716DED" w:rsidRPr="003C7742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7EB18CA" w14:textId="3E63E40A" w:rsidR="00716DED" w:rsidRPr="00843F37" w:rsidRDefault="00716DE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122C4F1" w14:textId="77777777" w:rsidR="00716DED" w:rsidRPr="003C7742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DEA16F0" w14:textId="37384C29" w:rsidR="00716DED" w:rsidRPr="00843F37" w:rsidRDefault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38,396</w:t>
            </w:r>
          </w:p>
        </w:tc>
        <w:tc>
          <w:tcPr>
            <w:tcW w:w="146" w:type="pct"/>
            <w:shd w:val="clear" w:color="auto" w:fill="auto"/>
          </w:tcPr>
          <w:p w14:paraId="387EB04F" w14:textId="77777777" w:rsidR="00716DED" w:rsidRPr="003C7742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shd w:val="clear" w:color="auto" w:fill="auto"/>
          </w:tcPr>
          <w:p w14:paraId="6F3E863C" w14:textId="21AE7FA7" w:rsidR="00716DED" w:rsidRPr="00843F37" w:rsidRDefault="00716DE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DED" w:rsidRPr="003C7742" w14:paraId="497696FB" w14:textId="77777777" w:rsidTr="00843F37">
        <w:tc>
          <w:tcPr>
            <w:tcW w:w="2312" w:type="pct"/>
          </w:tcPr>
          <w:p w14:paraId="7121221D" w14:textId="58B48E91" w:rsidR="00716DED" w:rsidRDefault="00716DED" w:rsidP="00716D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F26AB06" w14:textId="065CD560" w:rsidR="00716DED" w:rsidRPr="00843F37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5,605</w:t>
            </w:r>
          </w:p>
        </w:tc>
        <w:tc>
          <w:tcPr>
            <w:tcW w:w="146" w:type="pct"/>
            <w:shd w:val="clear" w:color="auto" w:fill="auto"/>
          </w:tcPr>
          <w:p w14:paraId="297BBBA7" w14:textId="77777777" w:rsidR="00716DED" w:rsidRPr="0059488A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0ADAD189" w14:textId="3272739B" w:rsidR="00716DED" w:rsidRPr="0059488A" w:rsidRDefault="00716DE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  <w:tc>
          <w:tcPr>
            <w:tcW w:w="145" w:type="pct"/>
            <w:shd w:val="clear" w:color="auto" w:fill="auto"/>
          </w:tcPr>
          <w:p w14:paraId="07A51C69" w14:textId="77777777" w:rsidR="00716DED" w:rsidRPr="0059488A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43F9EFD" w14:textId="6BC9CFD5" w:rsidR="00716DED" w:rsidRPr="00843F37" w:rsidRDefault="00716DE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5,605</w:t>
            </w:r>
          </w:p>
        </w:tc>
        <w:tc>
          <w:tcPr>
            <w:tcW w:w="146" w:type="pct"/>
            <w:shd w:val="clear" w:color="auto" w:fill="auto"/>
          </w:tcPr>
          <w:p w14:paraId="77C34E9C" w14:textId="77777777" w:rsidR="00716DED" w:rsidRPr="0059488A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1AABBCCC" w14:textId="38370601" w:rsidR="00716DED" w:rsidRPr="0059488A" w:rsidRDefault="00716DE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</w:tr>
      <w:tr w:rsidR="00716DED" w:rsidRPr="003C7742" w14:paraId="1D150063" w14:textId="77777777" w:rsidTr="00843F37">
        <w:tc>
          <w:tcPr>
            <w:tcW w:w="2312" w:type="pct"/>
          </w:tcPr>
          <w:p w14:paraId="65DECE77" w14:textId="71CBCD13" w:rsidR="00716DED" w:rsidRPr="003C7742" w:rsidRDefault="00716DED" w:rsidP="00716D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398C7" w14:textId="328755ED" w:rsidR="00716DED" w:rsidRPr="00716DED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="Angsana New" w:hAnsi="Angsana New"/>
                <w:b/>
                <w:bCs/>
                <w:sz w:val="30"/>
                <w:szCs w:val="30"/>
              </w:rPr>
              <w:t>5,605</w:t>
            </w:r>
          </w:p>
        </w:tc>
        <w:tc>
          <w:tcPr>
            <w:tcW w:w="146" w:type="pct"/>
            <w:shd w:val="clear" w:color="auto" w:fill="auto"/>
          </w:tcPr>
          <w:p w14:paraId="3228D333" w14:textId="77777777" w:rsidR="00716DED" w:rsidRPr="003C7742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B1B40" w14:textId="0CF8410A" w:rsidR="00716DED" w:rsidRPr="0059488A" w:rsidRDefault="00716DE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45" w:type="pct"/>
            <w:shd w:val="clear" w:color="auto" w:fill="auto"/>
          </w:tcPr>
          <w:p w14:paraId="6D914A47" w14:textId="77777777" w:rsidR="00716DED" w:rsidRPr="003C7742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B7270" w14:textId="2AE3CB3D" w:rsidR="00716DED" w:rsidRPr="003C7742" w:rsidRDefault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44,001</w:t>
            </w:r>
          </w:p>
        </w:tc>
        <w:tc>
          <w:tcPr>
            <w:tcW w:w="146" w:type="pct"/>
            <w:shd w:val="clear" w:color="auto" w:fill="auto"/>
          </w:tcPr>
          <w:p w14:paraId="72C21B36" w14:textId="77777777" w:rsidR="00716DED" w:rsidRPr="003C7742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ACF72" w14:textId="7FF8BC3F" w:rsidR="00716DED" w:rsidRPr="0059488A" w:rsidRDefault="00716DED" w:rsidP="0071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</w:tr>
    </w:tbl>
    <w:p w14:paraId="02195DD6" w14:textId="4646B97D" w:rsidR="00061E35" w:rsidRDefault="0059488A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9"/>
        <w:gridCol w:w="1084"/>
        <w:gridCol w:w="273"/>
        <w:gridCol w:w="994"/>
        <w:gridCol w:w="271"/>
        <w:gridCol w:w="1082"/>
        <w:gridCol w:w="273"/>
        <w:gridCol w:w="1054"/>
      </w:tblGrid>
      <w:tr w:rsidR="00716DED" w:rsidRPr="003C7742" w14:paraId="7ACDF731" w14:textId="77777777" w:rsidTr="00843F37">
        <w:tc>
          <w:tcPr>
            <w:tcW w:w="2307" w:type="pct"/>
          </w:tcPr>
          <w:p w14:paraId="5826A462" w14:textId="77777777" w:rsidR="00716DED" w:rsidRPr="00987762" w:rsidRDefault="00716DED" w:rsidP="00B15A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pct"/>
            <w:gridSpan w:val="3"/>
          </w:tcPr>
          <w:p w14:paraId="5D7D17AB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01F3AF" w14:textId="77777777" w:rsidR="00716DED" w:rsidRPr="003C7742" w:rsidRDefault="00716DED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1CEE3E05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DED" w:rsidRPr="003C7742" w14:paraId="7C4392D4" w14:textId="77777777" w:rsidTr="00843F37">
        <w:tc>
          <w:tcPr>
            <w:tcW w:w="2307" w:type="pct"/>
          </w:tcPr>
          <w:p w14:paraId="4A91078A" w14:textId="77777777" w:rsidR="00716DED" w:rsidRPr="00987762" w:rsidDel="00E20394" w:rsidRDefault="00716DED" w:rsidP="00B15A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8DB12F9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773AC21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9F4761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8822276" w14:textId="77777777" w:rsidR="00716DED" w:rsidRPr="003C7742" w:rsidRDefault="00716DED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70FAFB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0596187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FFF328F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16DED" w:rsidRPr="003C7742" w14:paraId="650C5E5A" w14:textId="77777777" w:rsidTr="00843F37">
        <w:tc>
          <w:tcPr>
            <w:tcW w:w="2307" w:type="pct"/>
          </w:tcPr>
          <w:p w14:paraId="4764D968" w14:textId="77777777" w:rsidR="00716DED" w:rsidRPr="00987762" w:rsidDel="00E20394" w:rsidRDefault="00716DED" w:rsidP="00B15A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2F55782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192AB8D9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7020D2A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4BFD4CE" w14:textId="77777777" w:rsidR="00716DED" w:rsidRPr="003C7742" w:rsidRDefault="00716DED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53C6CB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EFE1910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51440F2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6DED" w:rsidRPr="003C7742" w14:paraId="651F59FD" w14:textId="77777777" w:rsidTr="00843F37">
        <w:tc>
          <w:tcPr>
            <w:tcW w:w="2307" w:type="pct"/>
          </w:tcPr>
          <w:p w14:paraId="268C85C1" w14:textId="77777777" w:rsidR="00716DED" w:rsidRPr="00987762" w:rsidDel="00E20394" w:rsidRDefault="00716DED" w:rsidP="00B15A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pct"/>
            <w:gridSpan w:val="7"/>
          </w:tcPr>
          <w:p w14:paraId="77F3F588" w14:textId="77777777" w:rsidR="00716DED" w:rsidRPr="003C7742" w:rsidRDefault="00716DED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24B" w:rsidRPr="003C7742" w14:paraId="6BFDBF7A" w14:textId="77777777" w:rsidTr="00AD4456">
        <w:tc>
          <w:tcPr>
            <w:tcW w:w="2312" w:type="pct"/>
          </w:tcPr>
          <w:p w14:paraId="26681FA4" w14:textId="550535D6" w:rsidR="00CD424B" w:rsidRPr="00BA19A0" w:rsidRDefault="00CD424B" w:rsidP="00CD42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039291ED" w14:textId="2F7E1E6B" w:rsidR="00CD424B" w:rsidRPr="003C7742" w:rsidRDefault="00CD424B" w:rsidP="00CD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F4DF2E" w14:textId="77777777" w:rsidR="00CD424B" w:rsidRPr="003C7742" w:rsidRDefault="00CD424B" w:rsidP="00CD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22B662" w14:textId="1461C1BF" w:rsidR="00CD424B" w:rsidRPr="003C7742" w:rsidRDefault="00CD424B" w:rsidP="00CD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BC32A" w14:textId="77777777" w:rsidR="00CD424B" w:rsidRPr="003C7742" w:rsidRDefault="00CD424B" w:rsidP="00CD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3AFBDF" w14:textId="05526BD2" w:rsidR="00CD424B" w:rsidRPr="003C7742" w:rsidRDefault="00CD424B" w:rsidP="00CD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DD7D24" w14:textId="77777777" w:rsidR="00CD424B" w:rsidRPr="003C7742" w:rsidRDefault="00CD424B" w:rsidP="00CD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16B3D4" w14:textId="45FF09F1" w:rsidR="00CD424B" w:rsidRPr="003C7742" w:rsidRDefault="00CD424B" w:rsidP="00CD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F06" w:rsidRPr="003C7742" w14:paraId="3CCDC333" w14:textId="77777777" w:rsidTr="001A2A65">
        <w:tc>
          <w:tcPr>
            <w:tcW w:w="2312" w:type="pct"/>
          </w:tcPr>
          <w:p w14:paraId="5576513E" w14:textId="77777777" w:rsidR="001B3F06" w:rsidRPr="003C7742" w:rsidRDefault="001B3F06" w:rsidP="001B3F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717AA8A" w14:textId="49677AE7" w:rsidR="001B3F06" w:rsidRPr="003C7742" w:rsidRDefault="00393B94" w:rsidP="001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F64301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F755327" w14:textId="136F4B19" w:rsidR="001B3F06" w:rsidRPr="003C7742" w:rsidRDefault="00377BD9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03FE8C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49129B" w14:textId="0C293203" w:rsidR="001B3F06" w:rsidRPr="003C7742" w:rsidRDefault="00393B94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08534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8534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6" w:type="pct"/>
            <w:shd w:val="clear" w:color="auto" w:fill="FFFFFF"/>
          </w:tcPr>
          <w:p w14:paraId="1D5BA4AB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/>
          </w:tcPr>
          <w:p w14:paraId="5FC8FE39" w14:textId="58904CD5" w:rsidR="001B3F06" w:rsidRPr="003C7742" w:rsidRDefault="00377BD9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36,180</w:t>
            </w:r>
          </w:p>
        </w:tc>
      </w:tr>
      <w:tr w:rsidR="001B3F06" w:rsidRPr="003C7742" w14:paraId="7A4B8371" w14:textId="77777777" w:rsidTr="001A2A65">
        <w:tc>
          <w:tcPr>
            <w:tcW w:w="2312" w:type="pct"/>
          </w:tcPr>
          <w:p w14:paraId="3CC643FC" w14:textId="77777777" w:rsidR="001B3F06" w:rsidRPr="003C7742" w:rsidRDefault="001B3F06" w:rsidP="001B3F0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D2AE6D4" w14:textId="20155224" w:rsidR="001B3F06" w:rsidRPr="003C7742" w:rsidRDefault="00393B94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1,850</w:t>
            </w:r>
          </w:p>
        </w:tc>
        <w:tc>
          <w:tcPr>
            <w:tcW w:w="146" w:type="pct"/>
            <w:shd w:val="clear" w:color="auto" w:fill="auto"/>
          </w:tcPr>
          <w:p w14:paraId="11E6030C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00FA765" w14:textId="375ED6BB" w:rsidR="001B3F06" w:rsidRPr="003C7742" w:rsidRDefault="0037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145" w:type="pct"/>
            <w:shd w:val="clear" w:color="auto" w:fill="auto"/>
          </w:tcPr>
          <w:p w14:paraId="3395A4D6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E162BD" w14:textId="601A1836" w:rsidR="001B3F06" w:rsidRPr="003C7742" w:rsidRDefault="00393B94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146" w:type="pct"/>
            <w:shd w:val="clear" w:color="auto" w:fill="auto"/>
          </w:tcPr>
          <w:p w14:paraId="77959A97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15879F5" w14:textId="197A32D0" w:rsidR="001B3F06" w:rsidRPr="003C7742" w:rsidRDefault="00377BD9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</w:tr>
      <w:tr w:rsidR="001B3F06" w:rsidRPr="003C7742" w14:paraId="1164B9C8" w14:textId="77777777" w:rsidTr="001A2A65">
        <w:tc>
          <w:tcPr>
            <w:tcW w:w="2312" w:type="pct"/>
          </w:tcPr>
          <w:p w14:paraId="3DFE8548" w14:textId="77777777" w:rsidR="001B3F06" w:rsidRPr="003C7742" w:rsidRDefault="001B3F06" w:rsidP="001B3F0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DF1D" w14:textId="75362D3A" w:rsidR="001B3F06" w:rsidRPr="003C7742" w:rsidRDefault="00393B94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46" w:type="pct"/>
            <w:shd w:val="clear" w:color="auto" w:fill="auto"/>
          </w:tcPr>
          <w:p w14:paraId="41BB5212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6404" w14:textId="18424978" w:rsidR="001B3F06" w:rsidRPr="003C7742" w:rsidRDefault="0037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1,443</w:t>
            </w:r>
          </w:p>
        </w:tc>
        <w:tc>
          <w:tcPr>
            <w:tcW w:w="145" w:type="pct"/>
            <w:shd w:val="clear" w:color="auto" w:fill="auto"/>
          </w:tcPr>
          <w:p w14:paraId="5631C15F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44422" w14:textId="26DDFBB4" w:rsidR="001B3F06" w:rsidRPr="003C7742" w:rsidRDefault="00E23DAF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393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146" w:type="pct"/>
            <w:shd w:val="clear" w:color="auto" w:fill="auto"/>
          </w:tcPr>
          <w:p w14:paraId="6346B865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F80C" w14:textId="16A7435F" w:rsidR="001B3F06" w:rsidRPr="003C7742" w:rsidRDefault="00377BD9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37,381</w:t>
            </w:r>
          </w:p>
        </w:tc>
      </w:tr>
    </w:tbl>
    <w:p w14:paraId="38843782" w14:textId="77777777" w:rsidR="00B9790C" w:rsidRPr="00843F37" w:rsidRDefault="00B9790C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3"/>
        <w:gridCol w:w="990"/>
        <w:gridCol w:w="271"/>
        <w:gridCol w:w="1078"/>
        <w:gridCol w:w="273"/>
        <w:gridCol w:w="1075"/>
      </w:tblGrid>
      <w:tr w:rsidR="00E20394" w:rsidRPr="003C7742" w14:paraId="43E0A067" w14:textId="77777777" w:rsidTr="00843F37">
        <w:tc>
          <w:tcPr>
            <w:tcW w:w="2307" w:type="pct"/>
          </w:tcPr>
          <w:p w14:paraId="020C85C8" w14:textId="328BD990" w:rsidR="00E20394" w:rsidRPr="003C7742" w:rsidRDefault="00E20394" w:rsidP="00E203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77" w:type="pct"/>
          </w:tcPr>
          <w:p w14:paraId="35750DC4" w14:textId="77777777" w:rsidR="00E20394" w:rsidRPr="003C7742" w:rsidRDefault="00E20394" w:rsidP="00E20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9DF650" w14:textId="77777777" w:rsidR="00E20394" w:rsidRPr="003C7742" w:rsidRDefault="00E20394" w:rsidP="00E20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4FF514C" w14:textId="77777777" w:rsidR="00E20394" w:rsidRPr="003C7742" w:rsidRDefault="00E20394" w:rsidP="00E20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DEC293" w14:textId="77777777" w:rsidR="00E20394" w:rsidRPr="003C7742" w:rsidRDefault="00E20394" w:rsidP="00E2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DB65CF" w14:textId="77777777" w:rsidR="00E20394" w:rsidRPr="003C7742" w:rsidRDefault="00E20394" w:rsidP="00E20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DD78F6" w14:textId="77777777" w:rsidR="00E20394" w:rsidRPr="003C7742" w:rsidRDefault="00E20394" w:rsidP="00E20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B764923" w14:textId="77777777" w:rsidR="00E20394" w:rsidRPr="003C7742" w:rsidRDefault="00E20394" w:rsidP="00E20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0394" w:rsidRPr="003C7742" w14:paraId="10AED587" w14:textId="77777777" w:rsidTr="00843F37">
        <w:tc>
          <w:tcPr>
            <w:tcW w:w="2307" w:type="pct"/>
          </w:tcPr>
          <w:p w14:paraId="42FDF3DF" w14:textId="044AD283" w:rsidR="00E20394" w:rsidRPr="003C7742" w:rsidRDefault="00E20394" w:rsidP="00E203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3819944" w14:textId="3A71F61E" w:rsidR="00E20394" w:rsidRPr="003C7742" w:rsidRDefault="00E2039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DE184B8" w14:textId="77777777" w:rsidR="00E20394" w:rsidRPr="003C7742" w:rsidRDefault="00E20394" w:rsidP="00E2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0FAD5778" w14:textId="1A14340C" w:rsidR="00E20394" w:rsidRPr="003C7742" w:rsidRDefault="00E2039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015B28" w14:textId="77777777" w:rsidR="00E20394" w:rsidRPr="003C7742" w:rsidRDefault="00E20394" w:rsidP="00E2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3712C8BA" w14:textId="213F3095" w:rsidR="00E20394" w:rsidRPr="003C7742" w:rsidRDefault="00E2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208,000</w:t>
            </w:r>
          </w:p>
        </w:tc>
        <w:tc>
          <w:tcPr>
            <w:tcW w:w="146" w:type="pct"/>
            <w:shd w:val="clear" w:color="auto" w:fill="auto"/>
          </w:tcPr>
          <w:p w14:paraId="66AB4E13" w14:textId="77777777" w:rsidR="00E20394" w:rsidRPr="003C7742" w:rsidRDefault="00E20394" w:rsidP="00E2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54DF2C2E" w14:textId="141D66FC" w:rsidR="00E20394" w:rsidRPr="003C7742" w:rsidRDefault="00E20394" w:rsidP="00E2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148,000</w:t>
            </w:r>
          </w:p>
        </w:tc>
      </w:tr>
    </w:tbl>
    <w:p w14:paraId="0FD7F5F0" w14:textId="77777777" w:rsidR="00F23652" w:rsidRPr="00843F37" w:rsidRDefault="00F23652" w:rsidP="00843F3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8"/>
        <w:gridCol w:w="275"/>
        <w:gridCol w:w="988"/>
        <w:gridCol w:w="268"/>
        <w:gridCol w:w="1078"/>
        <w:gridCol w:w="269"/>
        <w:gridCol w:w="1076"/>
      </w:tblGrid>
      <w:tr w:rsidR="0038563C" w:rsidRPr="003C7742" w14:paraId="4A1AA5CF" w14:textId="77777777" w:rsidTr="0038563C">
        <w:tc>
          <w:tcPr>
            <w:tcW w:w="2311" w:type="pct"/>
          </w:tcPr>
          <w:p w14:paraId="3F63988C" w14:textId="642D344C" w:rsidR="009A3247" w:rsidRPr="003C7742" w:rsidRDefault="009A3247" w:rsidP="009A32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76" w:type="pct"/>
            <w:shd w:val="clear" w:color="auto" w:fill="auto"/>
          </w:tcPr>
          <w:p w14:paraId="6AE004FA" w14:textId="0F90295B" w:rsidR="009A3247" w:rsidRPr="00F13C8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F2BEE05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35711C1" w14:textId="353C27F8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E50EE14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CA74B9" w14:textId="288F394A" w:rsidR="009A3247" w:rsidRPr="00F13C8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EC8FA2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44F1D0F" w14:textId="5FD61F32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63C" w:rsidRPr="003C7742" w14:paraId="1F0DE51A" w14:textId="77777777" w:rsidTr="00BA19A0">
        <w:tc>
          <w:tcPr>
            <w:tcW w:w="2311" w:type="pct"/>
          </w:tcPr>
          <w:p w14:paraId="4375EF1A" w14:textId="59A12634" w:rsidR="009A3247" w:rsidRPr="003C7742" w:rsidRDefault="009A3247" w:rsidP="009A324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1E629835" w14:textId="77777777" w:rsidR="009A3247" w:rsidRPr="00F13C8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775E1F9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06AFA8E" w14:textId="77777777" w:rsidR="009A3247" w:rsidDel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31ADF0B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EB9172" w14:textId="77777777" w:rsidR="009A3247" w:rsidRPr="00F13C8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037A459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1A8AD51" w14:textId="77777777" w:rsidR="009A3247" w:rsidDel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63C" w:rsidRPr="003C7742" w14:paraId="062F2E73" w14:textId="77777777" w:rsidTr="00BA19A0">
        <w:tc>
          <w:tcPr>
            <w:tcW w:w="2311" w:type="pct"/>
          </w:tcPr>
          <w:p w14:paraId="3B5682B2" w14:textId="74C8B885" w:rsidR="009A3247" w:rsidRPr="003C7742" w:rsidRDefault="009A3247" w:rsidP="009A3247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576" w:type="pct"/>
            <w:shd w:val="clear" w:color="auto" w:fill="auto"/>
          </w:tcPr>
          <w:p w14:paraId="00E0C65A" w14:textId="77777777" w:rsidR="009A3247" w:rsidRPr="00F13C8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A261C73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31E32A2" w14:textId="77777777" w:rsidR="009A3247" w:rsidDel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8894167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49ECA03" w14:textId="77777777" w:rsidR="009A3247" w:rsidRPr="00F13C8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AB89467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6221FEB" w14:textId="77777777" w:rsidR="009A3247" w:rsidDel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63C" w:rsidRPr="003C7742" w14:paraId="04E93883" w14:textId="77777777" w:rsidTr="0038563C">
        <w:tc>
          <w:tcPr>
            <w:tcW w:w="2311" w:type="pct"/>
          </w:tcPr>
          <w:p w14:paraId="16B1F04B" w14:textId="6B6E7A79" w:rsidR="009A3247" w:rsidRPr="003C7742" w:rsidRDefault="009A3247" w:rsidP="009A32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435C2B83" w14:textId="641DB181" w:rsidR="009A3247" w:rsidRPr="009A3247" w:rsidRDefault="00CE3144" w:rsidP="0068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147" w:type="pct"/>
            <w:shd w:val="clear" w:color="auto" w:fill="auto"/>
          </w:tcPr>
          <w:p w14:paraId="41FE1842" w14:textId="77777777" w:rsidR="009A3247" w:rsidRPr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4BF56362" w14:textId="28A05D1E" w:rsidR="009A3247" w:rsidRPr="00BA19A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143" w:type="pct"/>
            <w:shd w:val="clear" w:color="auto" w:fill="auto"/>
          </w:tcPr>
          <w:p w14:paraId="1FF2846A" w14:textId="77777777" w:rsidR="009A3247" w:rsidRPr="00BA19A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35CE99DF" w14:textId="09C0CE54" w:rsidR="009A3247" w:rsidRPr="009A3247" w:rsidRDefault="00CE3144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4" w:type="pct"/>
            <w:shd w:val="clear" w:color="auto" w:fill="auto"/>
          </w:tcPr>
          <w:p w14:paraId="51F1BECD" w14:textId="77777777" w:rsidR="009A3247" w:rsidRPr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4231A08E" w14:textId="2B210AE3" w:rsidR="009A3247" w:rsidRPr="00BA19A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</w:tr>
    </w:tbl>
    <w:p w14:paraId="6D38146C" w14:textId="58AF18C9" w:rsidR="00CD424B" w:rsidRPr="00843F37" w:rsidRDefault="00CD424B" w:rsidP="00843F3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8"/>
        <w:gridCol w:w="270"/>
        <w:gridCol w:w="994"/>
        <w:gridCol w:w="270"/>
        <w:gridCol w:w="1078"/>
        <w:gridCol w:w="270"/>
        <w:gridCol w:w="1080"/>
      </w:tblGrid>
      <w:tr w:rsidR="0038563C" w:rsidRPr="003C7742" w14:paraId="1944263C" w14:textId="77777777" w:rsidTr="00843F37">
        <w:tc>
          <w:tcPr>
            <w:tcW w:w="2306" w:type="pct"/>
          </w:tcPr>
          <w:p w14:paraId="004D840B" w14:textId="3477B3A8" w:rsidR="009A3247" w:rsidRPr="00BA19A0" w:rsidRDefault="0038563C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6" w:type="pct"/>
            <w:shd w:val="clear" w:color="auto" w:fill="auto"/>
          </w:tcPr>
          <w:p w14:paraId="38CF3831" w14:textId="3111ADCD" w:rsidR="009A3247" w:rsidRPr="004C76F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0AB915D" w14:textId="77777777" w:rsidR="009A3247" w:rsidRPr="004C76F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0F44B51" w14:textId="1E56FEF2" w:rsidR="009A3247" w:rsidRPr="004C76F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6FA348C" w14:textId="77777777" w:rsidR="009A3247" w:rsidRPr="004C76F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7BEC72A" w14:textId="57FCBBD5" w:rsidR="009A3247" w:rsidRPr="004C76F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EB43BD" w14:textId="77777777" w:rsidR="009A3247" w:rsidRPr="004C76F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7" w:type="pct"/>
            <w:shd w:val="clear" w:color="auto" w:fill="auto"/>
          </w:tcPr>
          <w:p w14:paraId="28928D51" w14:textId="738DB49E" w:rsidR="009A3247" w:rsidRPr="004C76F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3144" w:rsidRPr="00377BD9" w14:paraId="65E380D8" w14:textId="77777777" w:rsidTr="00843F37">
        <w:tc>
          <w:tcPr>
            <w:tcW w:w="2306" w:type="pct"/>
          </w:tcPr>
          <w:p w14:paraId="03092809" w14:textId="599BE99A" w:rsidR="00CE3144" w:rsidRPr="003C7742" w:rsidRDefault="00CE3144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11518EAE" w14:textId="7F3F385E" w:rsidR="00CE3144" w:rsidRPr="00843F37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0DB5F8A" w14:textId="77777777" w:rsidR="00CE3144" w:rsidRPr="00843F37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AECEFB2" w14:textId="6ACF3818" w:rsidR="00CE3144" w:rsidRPr="00843F37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EB47334" w14:textId="77777777" w:rsidR="00CE3144" w:rsidRPr="00843F37" w:rsidRDefault="00CE3144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BB47AB8" w14:textId="15D44D4F" w:rsidR="00CE3144" w:rsidRPr="00843F37" w:rsidRDefault="00CB637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CE3144" w:rsidRPr="00715DC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44" w:type="pct"/>
            <w:shd w:val="clear" w:color="auto" w:fill="auto"/>
          </w:tcPr>
          <w:p w14:paraId="75D49CD0" w14:textId="77777777" w:rsidR="00CE3144" w:rsidRPr="00843F37" w:rsidRDefault="00CE3144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7" w:type="pct"/>
            <w:shd w:val="clear" w:color="auto" w:fill="auto"/>
          </w:tcPr>
          <w:p w14:paraId="7890CBB3" w14:textId="62D7585C" w:rsidR="00CE3144" w:rsidRPr="00843F37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63C" w:rsidRPr="00377BD9" w14:paraId="15C65A9E" w14:textId="77777777" w:rsidTr="00843F37">
        <w:tc>
          <w:tcPr>
            <w:tcW w:w="2306" w:type="pct"/>
          </w:tcPr>
          <w:p w14:paraId="362320FF" w14:textId="1DA5D7B0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CB5B4F8" w14:textId="0BE4DB05" w:rsidR="009A3247" w:rsidRPr="00843F37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5,594</w:t>
            </w:r>
          </w:p>
        </w:tc>
        <w:tc>
          <w:tcPr>
            <w:tcW w:w="144" w:type="pct"/>
            <w:shd w:val="clear" w:color="auto" w:fill="auto"/>
          </w:tcPr>
          <w:p w14:paraId="61EC823B" w14:textId="77777777" w:rsidR="009A3247" w:rsidRPr="00843F3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494D0041" w14:textId="0CA6874D" w:rsidR="009A3247" w:rsidRPr="00843F37" w:rsidRDefault="00CE3144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  <w:tc>
          <w:tcPr>
            <w:tcW w:w="144" w:type="pct"/>
            <w:shd w:val="clear" w:color="auto" w:fill="auto"/>
          </w:tcPr>
          <w:p w14:paraId="2A0F89E4" w14:textId="77777777" w:rsidR="009A3247" w:rsidRPr="00843F3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129C639" w14:textId="59A31C2B" w:rsidR="009A3247" w:rsidRPr="00843F37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15DCA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4" w:type="pct"/>
            <w:shd w:val="clear" w:color="auto" w:fill="auto"/>
          </w:tcPr>
          <w:p w14:paraId="2AA63CBE" w14:textId="77777777" w:rsidR="009A3247" w:rsidRPr="00843F3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6751C2A" w14:textId="6BA13FE7" w:rsidR="009A3247" w:rsidRPr="00843F37" w:rsidRDefault="00CE3144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</w:tr>
      <w:tr w:rsidR="00CE3144" w:rsidRPr="00377BD9" w14:paraId="6341B6E1" w14:textId="77777777" w:rsidTr="00843F37">
        <w:tc>
          <w:tcPr>
            <w:tcW w:w="2306" w:type="pct"/>
          </w:tcPr>
          <w:p w14:paraId="755ED919" w14:textId="03D0BCEA" w:rsidR="00CE3144" w:rsidRPr="003C7742" w:rsidRDefault="00CE3144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B9615" w14:textId="23756C7A" w:rsidR="00CE3144" w:rsidRPr="00377BD9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5,594</w:t>
            </w:r>
          </w:p>
        </w:tc>
        <w:tc>
          <w:tcPr>
            <w:tcW w:w="144" w:type="pct"/>
            <w:shd w:val="clear" w:color="auto" w:fill="auto"/>
          </w:tcPr>
          <w:p w14:paraId="0179832B" w14:textId="77777777" w:rsidR="00CE3144" w:rsidRPr="00377BD9" w:rsidRDefault="00CE314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9AC70" w14:textId="7CCBD4E8" w:rsidR="00CE3144" w:rsidRPr="00377BD9" w:rsidRDefault="00CE3144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  <w:tc>
          <w:tcPr>
            <w:tcW w:w="144" w:type="pct"/>
            <w:shd w:val="clear" w:color="auto" w:fill="auto"/>
          </w:tcPr>
          <w:p w14:paraId="614917C8" w14:textId="77777777" w:rsidR="00CE3144" w:rsidRPr="00377BD9" w:rsidRDefault="00CE3144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249DB" w14:textId="1B652EA2" w:rsidR="00CE3144" w:rsidRPr="00715DCA" w:rsidRDefault="00282A3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E3144" w:rsidRPr="00843F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144" w:type="pct"/>
            <w:shd w:val="clear" w:color="auto" w:fill="auto"/>
          </w:tcPr>
          <w:p w14:paraId="5A7831D2" w14:textId="77777777" w:rsidR="00CE3144" w:rsidRPr="00377BD9" w:rsidRDefault="00CE3144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C2845" w14:textId="27D69CF6" w:rsidR="00CE3144" w:rsidRPr="00377BD9" w:rsidRDefault="00CE3144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</w:tr>
    </w:tbl>
    <w:p w14:paraId="45104732" w14:textId="1C882BEC" w:rsidR="0038563C" w:rsidRPr="00843F37" w:rsidRDefault="0038563C" w:rsidP="0038563C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080"/>
        <w:gridCol w:w="240"/>
        <w:gridCol w:w="1022"/>
        <w:gridCol w:w="270"/>
        <w:gridCol w:w="1078"/>
        <w:gridCol w:w="270"/>
        <w:gridCol w:w="1082"/>
      </w:tblGrid>
      <w:tr w:rsidR="0038563C" w:rsidRPr="00F41FF6" w14:paraId="37170BA7" w14:textId="77777777" w:rsidTr="0038563C">
        <w:tc>
          <w:tcPr>
            <w:tcW w:w="2307" w:type="pct"/>
          </w:tcPr>
          <w:p w14:paraId="06584708" w14:textId="7076D66A" w:rsidR="0038563C" w:rsidRPr="00843F3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  <w:shd w:val="clear" w:color="auto" w:fill="auto"/>
          </w:tcPr>
          <w:p w14:paraId="03A9AF97" w14:textId="77777777" w:rsidR="0038563C" w:rsidRPr="00843F37" w:rsidDel="000175FA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FC1DCE0" w14:textId="77777777" w:rsidR="0038563C" w:rsidRPr="00843F3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6B434D99" w14:textId="77777777" w:rsidR="0038563C" w:rsidRPr="00843F37" w:rsidDel="009A324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004D541" w14:textId="77777777" w:rsidR="0038563C" w:rsidRPr="00843F3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475DD08" w14:textId="77777777" w:rsidR="0038563C" w:rsidRPr="00843F37" w:rsidDel="000175FA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AD3B25" w14:textId="77777777" w:rsidR="0038563C" w:rsidRPr="00843F3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8" w:type="pct"/>
          </w:tcPr>
          <w:p w14:paraId="08C2DFF9" w14:textId="77777777" w:rsidR="0038563C" w:rsidRPr="00843F37" w:rsidDel="009A324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DCA" w:rsidRPr="00F41FF6" w14:paraId="3381ACEB" w14:textId="77777777" w:rsidTr="00843F37">
        <w:trPr>
          <w:trHeight w:val="272"/>
        </w:trPr>
        <w:tc>
          <w:tcPr>
            <w:tcW w:w="2307" w:type="pct"/>
          </w:tcPr>
          <w:p w14:paraId="510B545D" w14:textId="13BAC6BC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3AB061DB" w14:textId="34F12797" w:rsidR="00715DCA" w:rsidRPr="00843F37" w:rsidDel="000175FA" w:rsidRDefault="00715DC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13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BA6E1E2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6C344DFA" w14:textId="73FD62F1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A05679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B223419" w14:textId="7F66D184" w:rsidR="00715DCA" w:rsidRPr="00843F37" w:rsidDel="000175FA" w:rsidRDefault="00715DC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91608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  <w:shd w:val="clear" w:color="auto" w:fill="auto"/>
          </w:tcPr>
          <w:p w14:paraId="6A35A29C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8" w:type="pct"/>
          </w:tcPr>
          <w:p w14:paraId="26AC1A82" w14:textId="5AC9A1F3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5DCA" w:rsidRPr="00F41FF6" w14:paraId="4E0D5A9A" w14:textId="77777777" w:rsidTr="00843F37">
        <w:trPr>
          <w:trHeight w:val="137"/>
        </w:trPr>
        <w:tc>
          <w:tcPr>
            <w:tcW w:w="2307" w:type="pct"/>
          </w:tcPr>
          <w:p w14:paraId="491FC974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63803956" w14:textId="12A78A7C" w:rsidR="00715DCA" w:rsidRPr="00EB21B2" w:rsidRDefault="00715DCA" w:rsidP="0068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28" w:type="pct"/>
            <w:shd w:val="clear" w:color="auto" w:fill="auto"/>
          </w:tcPr>
          <w:p w14:paraId="49247C0C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7B7B01A" w14:textId="16916711" w:rsidR="00715DCA" w:rsidRPr="00EB21B2" w:rsidRDefault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  <w:tc>
          <w:tcPr>
            <w:tcW w:w="144" w:type="pct"/>
            <w:shd w:val="clear" w:color="auto" w:fill="auto"/>
          </w:tcPr>
          <w:p w14:paraId="7CEBA3D1" w14:textId="77777777" w:rsidR="00715DCA" w:rsidRPr="00EB21B2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6F888FA" w14:textId="20CE9380" w:rsidR="00715DCA" w:rsidRPr="00EB21B2" w:rsidRDefault="00715DC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4" w:type="pct"/>
            <w:shd w:val="clear" w:color="auto" w:fill="auto"/>
          </w:tcPr>
          <w:p w14:paraId="37ABC8FF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44AA0F3" w14:textId="7F838417" w:rsidR="00715DCA" w:rsidRPr="00EB21B2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715DCA" w:rsidRPr="00F41FF6" w14:paraId="7C031741" w14:textId="77777777" w:rsidTr="00843F37">
        <w:trPr>
          <w:trHeight w:val="191"/>
        </w:trPr>
        <w:tc>
          <w:tcPr>
            <w:tcW w:w="2307" w:type="pct"/>
          </w:tcPr>
          <w:p w14:paraId="715994FE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4B5C651" w14:textId="5B4F3416" w:rsidR="00715DCA" w:rsidRPr="00EB21B2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  <w:tc>
          <w:tcPr>
            <w:tcW w:w="128" w:type="pct"/>
            <w:shd w:val="clear" w:color="auto" w:fill="auto"/>
          </w:tcPr>
          <w:p w14:paraId="1C85D696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5860511" w14:textId="36DF5D5E" w:rsidR="00715DCA" w:rsidRPr="00EB21B2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3,677</w:t>
            </w:r>
          </w:p>
        </w:tc>
        <w:tc>
          <w:tcPr>
            <w:tcW w:w="144" w:type="pct"/>
            <w:shd w:val="clear" w:color="auto" w:fill="auto"/>
          </w:tcPr>
          <w:p w14:paraId="117D4F72" w14:textId="77777777" w:rsidR="00715DCA" w:rsidRPr="00EB21B2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F5D7BF8" w14:textId="3AEA343F" w:rsidR="00715DCA" w:rsidRPr="00EB21B2" w:rsidRDefault="00715DC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2,743</w:t>
            </w:r>
          </w:p>
        </w:tc>
        <w:tc>
          <w:tcPr>
            <w:tcW w:w="144" w:type="pct"/>
            <w:shd w:val="clear" w:color="auto" w:fill="auto"/>
          </w:tcPr>
          <w:p w14:paraId="10698B60" w14:textId="77777777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C1490C8" w14:textId="183DC2C3" w:rsidR="00715DCA" w:rsidRPr="00EB21B2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21B2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715DCA" w:rsidRPr="00F41FF6" w14:paraId="370CC560" w14:textId="77777777" w:rsidTr="00843F37">
        <w:trPr>
          <w:trHeight w:val="127"/>
        </w:trPr>
        <w:tc>
          <w:tcPr>
            <w:tcW w:w="2307" w:type="pct"/>
          </w:tcPr>
          <w:p w14:paraId="1DA00736" w14:textId="6E065C3B" w:rsidR="00715DCA" w:rsidRPr="00843F37" w:rsidRDefault="00715DCA" w:rsidP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59FE" w14:textId="45B7AA2C" w:rsidR="00715DCA" w:rsidRPr="00EB21B2" w:rsidRDefault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1B2">
              <w:rPr>
                <w:rFonts w:ascii="Angsana New" w:hAnsi="Angsana New"/>
                <w:b/>
                <w:bCs/>
                <w:sz w:val="30"/>
                <w:szCs w:val="30"/>
              </w:rPr>
              <w:t>3,669</w:t>
            </w:r>
          </w:p>
        </w:tc>
        <w:tc>
          <w:tcPr>
            <w:tcW w:w="128" w:type="pct"/>
            <w:shd w:val="clear" w:color="auto" w:fill="auto"/>
          </w:tcPr>
          <w:p w14:paraId="292621AB" w14:textId="77777777" w:rsidR="00715DCA" w:rsidRPr="00EB21B2" w:rsidRDefault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66008" w14:textId="6AE8A25D" w:rsidR="00715DCA" w:rsidRPr="00EB21B2" w:rsidRDefault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1B2">
              <w:rPr>
                <w:rFonts w:ascii="Angsana New" w:hAnsi="Angsana New"/>
                <w:b/>
                <w:bCs/>
                <w:sz w:val="30"/>
                <w:szCs w:val="30"/>
              </w:rPr>
              <w:t>8,012</w:t>
            </w:r>
          </w:p>
        </w:tc>
        <w:tc>
          <w:tcPr>
            <w:tcW w:w="144" w:type="pct"/>
            <w:shd w:val="clear" w:color="auto" w:fill="auto"/>
          </w:tcPr>
          <w:p w14:paraId="3EFEF49D" w14:textId="77777777" w:rsidR="00715DCA" w:rsidRPr="00EB21B2" w:rsidRDefault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55FAFF7A" w14:textId="2680B023" w:rsidR="00715DCA" w:rsidRPr="00EB21B2" w:rsidRDefault="00715DC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1B2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06683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B21B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668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1927E05C" w14:textId="77777777" w:rsidR="00715DCA" w:rsidRPr="00843F37" w:rsidRDefault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9D6F89F" w14:textId="229C363A" w:rsidR="00715DCA" w:rsidRPr="00EB21B2" w:rsidRDefault="0071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1B2">
              <w:rPr>
                <w:rFonts w:ascii="Angsana New" w:hAnsi="Angsana New"/>
                <w:b/>
                <w:bCs/>
                <w:sz w:val="30"/>
                <w:szCs w:val="30"/>
              </w:rPr>
              <w:t>7,870</w:t>
            </w:r>
          </w:p>
        </w:tc>
      </w:tr>
    </w:tbl>
    <w:p w14:paraId="5177ADAA" w14:textId="12B8055C" w:rsidR="00E20394" w:rsidRPr="00843F37" w:rsidRDefault="00E20394">
      <w:pPr>
        <w:rPr>
          <w:rFonts w:asciiTheme="majorBidi" w:hAnsiTheme="majorBidi" w:cstheme="majorBidi"/>
          <w:sz w:val="26"/>
          <w:szCs w:val="26"/>
        </w:rPr>
      </w:pPr>
      <w:r w:rsidRPr="00843F37">
        <w:rPr>
          <w:rFonts w:asciiTheme="majorBidi" w:hAnsiTheme="majorBidi" w:cstheme="majorBidi"/>
          <w:sz w:val="26"/>
          <w:szCs w:val="26"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80"/>
        <w:gridCol w:w="240"/>
        <w:gridCol w:w="1022"/>
        <w:gridCol w:w="271"/>
        <w:gridCol w:w="1078"/>
        <w:gridCol w:w="270"/>
        <w:gridCol w:w="1078"/>
      </w:tblGrid>
      <w:tr w:rsidR="0038563C" w:rsidRPr="003C7742" w:rsidDel="000175FA" w14:paraId="1ABE0EDB" w14:textId="77777777" w:rsidTr="00843F37">
        <w:tc>
          <w:tcPr>
            <w:tcW w:w="2308" w:type="pct"/>
          </w:tcPr>
          <w:p w14:paraId="1D0F4DE9" w14:textId="7F25DA18" w:rsidR="0038563C" w:rsidRPr="00BE16F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E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  <w:shd w:val="clear" w:color="auto" w:fill="auto"/>
          </w:tcPr>
          <w:p w14:paraId="6F2C9432" w14:textId="77777777" w:rsidR="0038563C" w:rsidRPr="003C7742" w:rsidDel="000175FA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C3E36FB" w14:textId="77777777" w:rsidR="0038563C" w:rsidRPr="003C7742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9CFF58E" w14:textId="77777777" w:rsidR="0038563C" w:rsidRPr="003C7742" w:rsidDel="000175FA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0C0F2B" w14:textId="77777777" w:rsidR="0038563C" w:rsidRPr="003C7742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BAEC282" w14:textId="77777777" w:rsidR="0038563C" w:rsidRPr="003C7742" w:rsidDel="000175FA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A68BF8F" w14:textId="77777777" w:rsidR="0038563C" w:rsidRPr="003C7742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6" w:type="pct"/>
          </w:tcPr>
          <w:p w14:paraId="3F898B9E" w14:textId="77777777" w:rsidR="0038563C" w:rsidRPr="003C7742" w:rsidDel="000175FA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63C" w:rsidRPr="008A60B8" w14:paraId="0CDB942C" w14:textId="77777777" w:rsidTr="00843F37">
        <w:tc>
          <w:tcPr>
            <w:tcW w:w="2308" w:type="pct"/>
          </w:tcPr>
          <w:p w14:paraId="5B7D6376" w14:textId="3B1C3351" w:rsidR="0038563C" w:rsidRPr="003C7742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745D8E50" w14:textId="49C3C754" w:rsidR="0038563C" w:rsidRPr="008A60B8" w:rsidDel="000175FA" w:rsidRDefault="00715DCA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9,200</w:t>
            </w:r>
          </w:p>
        </w:tc>
        <w:tc>
          <w:tcPr>
            <w:tcW w:w="128" w:type="pct"/>
            <w:shd w:val="clear" w:color="auto" w:fill="auto"/>
          </w:tcPr>
          <w:p w14:paraId="44299B35" w14:textId="77777777" w:rsidR="0038563C" w:rsidRPr="009A324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0B341BBF" w14:textId="7EA562FA" w:rsidR="0038563C" w:rsidRPr="008A60B8" w:rsidRDefault="0038563C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13,288</w:t>
            </w:r>
          </w:p>
        </w:tc>
        <w:tc>
          <w:tcPr>
            <w:tcW w:w="145" w:type="pct"/>
            <w:shd w:val="clear" w:color="auto" w:fill="auto"/>
          </w:tcPr>
          <w:p w14:paraId="6919198B" w14:textId="77777777" w:rsidR="0038563C" w:rsidRPr="008A60B8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02F5DB51" w14:textId="6F672EF5" w:rsidR="0038563C" w:rsidRPr="008A60B8" w:rsidDel="000175FA" w:rsidRDefault="00715DC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8,643</w:t>
            </w:r>
          </w:p>
        </w:tc>
        <w:tc>
          <w:tcPr>
            <w:tcW w:w="144" w:type="pct"/>
            <w:shd w:val="clear" w:color="auto" w:fill="auto"/>
          </w:tcPr>
          <w:p w14:paraId="2CEB6288" w14:textId="77777777" w:rsidR="0038563C" w:rsidRPr="009A3247" w:rsidRDefault="0038563C" w:rsidP="00385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5D2FC669" w14:textId="6445D799" w:rsidR="0038563C" w:rsidRPr="008A60B8" w:rsidRDefault="0038563C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12,269</w:t>
            </w:r>
          </w:p>
        </w:tc>
      </w:tr>
    </w:tbl>
    <w:p w14:paraId="16236305" w14:textId="7B094AAA" w:rsidR="009A3247" w:rsidRPr="00843F37" w:rsidRDefault="0038563C" w:rsidP="00843F37">
      <w:pPr>
        <w:rPr>
          <w:rFonts w:asciiTheme="majorBidi" w:hAnsiTheme="majorBidi" w:cstheme="majorBidi"/>
          <w:sz w:val="26"/>
          <w:szCs w:val="26"/>
        </w:rPr>
      </w:pPr>
      <w:r w:rsidRPr="00843F37">
        <w:rPr>
          <w:rFonts w:asciiTheme="majorBidi" w:hAnsiTheme="majorBidi" w:cstheme="majorBidi"/>
          <w:sz w:val="26"/>
          <w:szCs w:val="26"/>
        </w:rPr>
        <w:tab/>
      </w:r>
      <w:r w:rsidR="00132ED8">
        <w:rPr>
          <w:rFonts w:asciiTheme="majorBidi" w:hAnsiTheme="majorBidi" w:cstheme="majorBidi"/>
          <w:sz w:val="26"/>
          <w:szCs w:val="26"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1"/>
        <w:gridCol w:w="238"/>
        <w:gridCol w:w="1022"/>
        <w:gridCol w:w="271"/>
        <w:gridCol w:w="1078"/>
        <w:gridCol w:w="270"/>
        <w:gridCol w:w="1080"/>
      </w:tblGrid>
      <w:tr w:rsidR="0038563C" w:rsidRPr="003C7742" w:rsidDel="000175FA" w14:paraId="22F7279E" w14:textId="77777777" w:rsidTr="00BA19A0">
        <w:tc>
          <w:tcPr>
            <w:tcW w:w="2307" w:type="pct"/>
          </w:tcPr>
          <w:p w14:paraId="64CFB0BF" w14:textId="3C256F6C" w:rsidR="009A3247" w:rsidRPr="003C7742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77" w:type="pct"/>
            <w:shd w:val="clear" w:color="auto" w:fill="auto"/>
          </w:tcPr>
          <w:p w14:paraId="0EBC79B7" w14:textId="77777777" w:rsidR="009A3247" w:rsidRPr="003C7742" w:rsidDel="000175FA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F960B4A" w14:textId="77777777" w:rsidR="009A3247" w:rsidRPr="003C7742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6A3BFD5B" w14:textId="77777777" w:rsidR="009A3247" w:rsidRPr="003C7742" w:rsidDel="000175FA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A73866B" w14:textId="77777777" w:rsidR="009A3247" w:rsidRPr="003C7742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CF88219" w14:textId="77777777" w:rsidR="009A3247" w:rsidRPr="003C7742" w:rsidDel="000175FA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4A3E102" w14:textId="77777777" w:rsidR="009A3247" w:rsidRPr="003C7742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7" w:type="pct"/>
          </w:tcPr>
          <w:p w14:paraId="5DFBE117" w14:textId="77777777" w:rsidR="009A3247" w:rsidRPr="003C7742" w:rsidDel="000175FA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63C" w14:paraId="72F587B1" w14:textId="77777777" w:rsidTr="00BA19A0">
        <w:tc>
          <w:tcPr>
            <w:tcW w:w="2307" w:type="pct"/>
          </w:tcPr>
          <w:p w14:paraId="7EB7A053" w14:textId="77777777" w:rsidR="009A3247" w:rsidRPr="003C7742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658E9EBD" w14:textId="2B6BA7C7" w:rsidR="009A3247" w:rsidRPr="00BA19A0" w:rsidDel="000175FA" w:rsidRDefault="00715DCA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27" w:type="pct"/>
            <w:shd w:val="clear" w:color="auto" w:fill="auto"/>
          </w:tcPr>
          <w:p w14:paraId="2B6CABFA" w14:textId="77777777" w:rsidR="009A3247" w:rsidRPr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030E5E35" w14:textId="4781865C" w:rsidR="009A3247" w:rsidRPr="00BA19A0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45" w:type="pct"/>
            <w:shd w:val="clear" w:color="auto" w:fill="auto"/>
          </w:tcPr>
          <w:p w14:paraId="5940B633" w14:textId="77777777" w:rsidR="009A3247" w:rsidRPr="00BA19A0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229A9D0C" w14:textId="12DE4C34" w:rsidR="009A3247" w:rsidRPr="00BA19A0" w:rsidDel="000175FA" w:rsidRDefault="00715DCA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44" w:type="pct"/>
            <w:shd w:val="clear" w:color="auto" w:fill="auto"/>
          </w:tcPr>
          <w:p w14:paraId="208789A9" w14:textId="77777777" w:rsidR="009A3247" w:rsidRPr="009A3247" w:rsidRDefault="009A3247" w:rsidP="009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AB8E9FF" w14:textId="6EBF1B01" w:rsidR="009A3247" w:rsidRPr="00BA19A0" w:rsidRDefault="009A324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5E940BF4" w14:textId="6379F433" w:rsidR="00973146" w:rsidRPr="003C7742" w:rsidRDefault="0038563C" w:rsidP="00843F37">
      <w:pPr>
        <w:tabs>
          <w:tab w:val="clear" w:pos="680"/>
          <w:tab w:val="clear" w:pos="907"/>
          <w:tab w:val="left" w:pos="540"/>
        </w:tabs>
        <w:ind w:left="547" w:hanging="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983005" w:rsidRPr="00843F37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A786A20" w14:textId="636A53F1" w:rsidR="00983005" w:rsidRPr="00F15D8D" w:rsidRDefault="0038563C" w:rsidP="008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5D8D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988"/>
        <w:gridCol w:w="270"/>
        <w:gridCol w:w="1983"/>
      </w:tblGrid>
      <w:tr w:rsidR="00983005" w:rsidRPr="003C7742" w14:paraId="1F0710FD" w14:textId="77777777" w:rsidTr="001A2A65">
        <w:tc>
          <w:tcPr>
            <w:tcW w:w="2737" w:type="pct"/>
          </w:tcPr>
          <w:p w14:paraId="61AAD36C" w14:textId="3B45DEB2" w:rsidR="00983005" w:rsidRPr="00EB5670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D424B"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61" w:type="pct"/>
          </w:tcPr>
          <w:p w14:paraId="717DC0B4" w14:textId="63D551F5" w:rsidR="00983005" w:rsidRPr="00EB5670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56BDDE" w14:textId="77777777" w:rsidR="00983005" w:rsidRPr="00EB5670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</w:tcPr>
          <w:p w14:paraId="1ABEA686" w14:textId="09B622B6" w:rsidR="00983005" w:rsidRPr="00EB5670" w:rsidRDefault="00983005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005" w:rsidRPr="003C7742" w14:paraId="0918C98D" w14:textId="77777777" w:rsidTr="001A2A65">
        <w:tc>
          <w:tcPr>
            <w:tcW w:w="2737" w:type="pct"/>
          </w:tcPr>
          <w:p w14:paraId="6F7D67BC" w14:textId="76D11F64" w:rsidR="00983005" w:rsidRPr="00EB5670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3" w:type="pct"/>
            <w:gridSpan w:val="3"/>
          </w:tcPr>
          <w:p w14:paraId="39017CAD" w14:textId="77777777" w:rsidR="00983005" w:rsidRPr="00EB5670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6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EB56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0098" w:rsidRPr="003C7742" w14:paraId="6124B93C" w14:textId="77777777" w:rsidTr="001A2A65">
        <w:tc>
          <w:tcPr>
            <w:tcW w:w="2737" w:type="pct"/>
          </w:tcPr>
          <w:p w14:paraId="7A183EA6" w14:textId="499200EE" w:rsidR="001D0098" w:rsidRPr="00BA19A0" w:rsidRDefault="003470CE" w:rsidP="001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61" w:type="pct"/>
            <w:shd w:val="clear" w:color="auto" w:fill="auto"/>
          </w:tcPr>
          <w:p w14:paraId="0F285BDF" w14:textId="13FC46C0" w:rsidR="001D0098" w:rsidRPr="00EB5670" w:rsidRDefault="001D0098" w:rsidP="001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A592D57" w14:textId="77777777" w:rsidR="001D0098" w:rsidRPr="00EB5670" w:rsidRDefault="001D0098" w:rsidP="001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shd w:val="clear" w:color="auto" w:fill="auto"/>
          </w:tcPr>
          <w:p w14:paraId="6A2D2657" w14:textId="027D1787" w:rsidR="001D0098" w:rsidRPr="00EB5670" w:rsidRDefault="001D0098" w:rsidP="001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668" w:rsidRPr="003C7742" w14:paraId="5E013289" w14:textId="77777777" w:rsidTr="001A2A65">
        <w:tc>
          <w:tcPr>
            <w:tcW w:w="2737" w:type="pct"/>
          </w:tcPr>
          <w:p w14:paraId="08D81A93" w14:textId="4B27DC8B" w:rsidR="00280668" w:rsidRPr="0068136A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5C0B">
              <w:rPr>
                <w:rFonts w:ascii="Angsana New" w:hAnsi="Angsana New"/>
                <w:sz w:val="30"/>
                <w:szCs w:val="30"/>
                <w:cs/>
              </w:rPr>
              <w:t>ภาระผูกพันตาม</w:t>
            </w:r>
            <w:r w:rsidRPr="00A05C0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061" w:type="pct"/>
            <w:shd w:val="clear" w:color="auto" w:fill="auto"/>
          </w:tcPr>
          <w:p w14:paraId="65802083" w14:textId="5344A14D" w:rsidR="00280668" w:rsidRPr="003773E5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A05C0B">
              <w:rPr>
                <w:rFonts w:ascii="Angsana New" w:hAnsi="Angsana New"/>
                <w:sz w:val="30"/>
                <w:szCs w:val="30"/>
              </w:rPr>
              <w:t>2</w:t>
            </w:r>
            <w:r w:rsidRPr="003773E5">
              <w:rPr>
                <w:rFonts w:ascii="Angsana New" w:hAnsi="Angsana New"/>
                <w:sz w:val="30"/>
                <w:szCs w:val="30"/>
              </w:rPr>
              <w:t>,</w:t>
            </w:r>
            <w:r w:rsidRPr="00A05C0B">
              <w:rPr>
                <w:rFonts w:ascii="Angsana New" w:hAnsi="Angsana New"/>
                <w:sz w:val="30"/>
                <w:szCs w:val="30"/>
              </w:rPr>
              <w:t>43</w:t>
            </w:r>
            <w:r w:rsidRPr="003773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7F6C3ABF" w14:textId="77777777" w:rsidR="00280668" w:rsidRPr="00EB5670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shd w:val="clear" w:color="auto" w:fill="auto"/>
          </w:tcPr>
          <w:p w14:paraId="7616A692" w14:textId="0AECFAE4" w:rsidR="00280668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0668" w:rsidRPr="003C7742" w14:paraId="5D4680DA" w14:textId="77777777" w:rsidTr="001A2A65">
        <w:tc>
          <w:tcPr>
            <w:tcW w:w="2737" w:type="pct"/>
          </w:tcPr>
          <w:p w14:paraId="23A5F63B" w14:textId="0F3AEB25" w:rsidR="00280668" w:rsidRPr="00843F37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D9D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</w:t>
            </w:r>
            <w:r w:rsidRPr="00B37D9D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061" w:type="pct"/>
            <w:shd w:val="clear" w:color="auto" w:fill="auto"/>
          </w:tcPr>
          <w:p w14:paraId="30E406BB" w14:textId="56879EB8" w:rsidR="00280668" w:rsidRPr="003773E5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773E5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44" w:type="pct"/>
            <w:shd w:val="clear" w:color="auto" w:fill="auto"/>
          </w:tcPr>
          <w:p w14:paraId="36E310D8" w14:textId="77777777" w:rsidR="00280668" w:rsidRPr="00EB5670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shd w:val="clear" w:color="auto" w:fill="auto"/>
          </w:tcPr>
          <w:p w14:paraId="400A114D" w14:textId="2BE0E93D" w:rsidR="00280668" w:rsidRPr="00EB5670" w:rsidRDefault="00280668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0668" w:rsidRPr="003C7742" w14:paraId="451281B1" w14:textId="77777777" w:rsidTr="001A2A65">
        <w:tc>
          <w:tcPr>
            <w:tcW w:w="2737" w:type="pct"/>
          </w:tcPr>
          <w:p w14:paraId="06836C3D" w14:textId="3E7C1DED" w:rsidR="00280668" w:rsidRPr="00843F37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 xml:space="preserve">สัญญาบริการ </w:t>
            </w:r>
          </w:p>
        </w:tc>
        <w:tc>
          <w:tcPr>
            <w:tcW w:w="1061" w:type="pct"/>
            <w:shd w:val="clear" w:color="auto" w:fill="auto"/>
          </w:tcPr>
          <w:p w14:paraId="7ADC1821" w14:textId="44D099DB" w:rsidR="00280668" w:rsidRPr="003773E5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773E5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144" w:type="pct"/>
            <w:shd w:val="clear" w:color="auto" w:fill="auto"/>
          </w:tcPr>
          <w:p w14:paraId="68969E20" w14:textId="77777777" w:rsidR="00280668" w:rsidRPr="00EB5670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shd w:val="clear" w:color="auto" w:fill="auto"/>
          </w:tcPr>
          <w:p w14:paraId="753D2071" w14:textId="070F1F25" w:rsidR="00280668" w:rsidRPr="00EB5670" w:rsidRDefault="00280668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0668" w:rsidRPr="00DB7C24" w14:paraId="5EA65C15" w14:textId="77777777" w:rsidTr="001A2A65">
        <w:tc>
          <w:tcPr>
            <w:tcW w:w="2737" w:type="pct"/>
          </w:tcPr>
          <w:p w14:paraId="013D0C99" w14:textId="77777777" w:rsidR="00280668" w:rsidRPr="00EB5670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8E981" w14:textId="0940AC5F" w:rsidR="00280668" w:rsidRPr="003773E5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773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3773E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3CC2BBE0" w14:textId="77777777" w:rsidR="00280668" w:rsidRPr="00EB5670" w:rsidRDefault="00280668" w:rsidP="002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E66B1" w14:textId="6A2A934C" w:rsidR="00280668" w:rsidRPr="00EB5670" w:rsidRDefault="00280668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B96F0A" w14:textId="77777777" w:rsidR="00121457" w:rsidRPr="00843F37" w:rsidRDefault="001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42C38F3E" w14:textId="19D613D2" w:rsidR="00EB5670" w:rsidRPr="00843F37" w:rsidRDefault="00EB5670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43F37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3A9FB82" w14:textId="6E07D602" w:rsidR="009E1AAF" w:rsidRPr="00F15D8D" w:rsidRDefault="009E1AAF" w:rsidP="008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3C87E667" w14:textId="77777777" w:rsidR="002F6130" w:rsidRPr="003D38E7" w:rsidRDefault="002F6130" w:rsidP="002F6130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38E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สัญญาเช่าที่ดิน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พร้อมสิ่งปลูกสร้าง</w:t>
      </w:r>
    </w:p>
    <w:p w14:paraId="449EC786" w14:textId="77777777" w:rsidR="002F6130" w:rsidRDefault="002F6130" w:rsidP="002F6130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3D38E7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D38E7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บริษัททำสัญญาให้เช่าที่ดินพร้อมสิ่งปลูกสร้างกับบริษัท อาหารสยาม </w:t>
      </w:r>
      <w:r w:rsidRPr="003D38E7">
        <w:rPr>
          <w:rFonts w:asciiTheme="majorBidi" w:hAnsiTheme="majorBidi" w:cstheme="majorBidi"/>
          <w:spacing w:val="-2"/>
          <w:sz w:val="30"/>
          <w:szCs w:val="30"/>
        </w:rPr>
        <w:t xml:space="preserve">(2513) </w:t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3D38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>ซึ่งเป็น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บริษัทย่อยของบริษัท</w:t>
      </w:r>
      <w:r w:rsidRPr="0098776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A592BCF" w14:textId="77777777" w:rsidR="002F6130" w:rsidRPr="00843F37" w:rsidRDefault="002F6130" w:rsidP="002F6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C18E611" w14:textId="77777777" w:rsidR="00282492" w:rsidRPr="00987762" w:rsidRDefault="00282492" w:rsidP="00282492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76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ที่ดินเพื่อการเกษตร</w:t>
      </w:r>
    </w:p>
    <w:p w14:paraId="523EF7C3" w14:textId="77777777" w:rsidR="00282492" w:rsidRDefault="00282492" w:rsidP="0028249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B0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A2B02">
        <w:rPr>
          <w:rFonts w:asciiTheme="majorBidi" w:hAnsiTheme="majorBidi" w:cstheme="majorBidi"/>
          <w:sz w:val="30"/>
          <w:szCs w:val="30"/>
        </w:rPr>
        <w:t xml:space="preserve">15 </w:t>
      </w:r>
      <w:r w:rsidRPr="00EA2B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B02"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บริษัททำสัญญาให้เช่าที่ดินเพื่อการเกษตรกับ</w:t>
      </w:r>
      <w:r w:rsidRPr="00EA2B02">
        <w:rPr>
          <w:rFonts w:asciiTheme="majorBidi" w:hAnsiTheme="majorBidi" w:cstheme="majorBidi"/>
          <w:sz w:val="30"/>
          <w:szCs w:val="30"/>
          <w:cs/>
        </w:rPr>
        <w:t>บริษัท อาหารสยาม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 w:rsidRPr="00EA2B02">
        <w:rPr>
          <w:rFonts w:asciiTheme="majorBidi" w:hAnsiTheme="majorBidi" w:cstheme="majorBidi"/>
          <w:sz w:val="30"/>
          <w:szCs w:val="30"/>
        </w:rPr>
        <w:t>2513</w:t>
      </w:r>
      <w:r>
        <w:rPr>
          <w:rFonts w:asciiTheme="majorBidi" w:hAnsiTheme="majorBidi" w:cstheme="majorBidi"/>
          <w:sz w:val="30"/>
          <w:szCs w:val="30"/>
        </w:rPr>
        <w:t>)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จำกัด ซึ่งเป็น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บริษัทย่อยของบริษัท</w:t>
      </w:r>
      <w:r w:rsidRPr="0098776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54B3C8A8" w14:textId="77777777" w:rsidR="00282492" w:rsidRPr="00843F37" w:rsidRDefault="00282492" w:rsidP="00282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3DA9FECA" w14:textId="4178E0AB" w:rsidR="00D77342" w:rsidRPr="00843F37" w:rsidRDefault="00D77342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3F3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="00662952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เครื่องจักรและอุปกรณ์</w:t>
      </w:r>
    </w:p>
    <w:p w14:paraId="39925749" w14:textId="75E0E844" w:rsidR="00662952" w:rsidRDefault="00662952" w:rsidP="00843F3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B0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A2B02">
        <w:rPr>
          <w:rFonts w:asciiTheme="majorBidi" w:hAnsiTheme="majorBidi" w:cstheme="majorBidi"/>
          <w:sz w:val="30"/>
          <w:szCs w:val="30"/>
        </w:rPr>
        <w:t xml:space="preserve">15 </w:t>
      </w:r>
      <w:r w:rsidRPr="00EA2B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B02"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บริษัททำสัญญา</w:t>
      </w:r>
      <w:r w:rsidR="0052733F">
        <w:rPr>
          <w:rFonts w:asciiTheme="majorBidi" w:hAnsiTheme="majorBidi" w:cstheme="majorBidi" w:hint="cs"/>
          <w:sz w:val="30"/>
          <w:szCs w:val="30"/>
          <w:cs/>
        </w:rPr>
        <w:t>ให้</w:t>
      </w:r>
      <w:r>
        <w:rPr>
          <w:rFonts w:asciiTheme="majorBidi" w:hAnsiTheme="majorBidi" w:cstheme="majorBidi" w:hint="cs"/>
          <w:sz w:val="30"/>
          <w:szCs w:val="30"/>
          <w:cs/>
        </w:rPr>
        <w:t>เช่าเครื่องจักรและอุปกรณ์กับ</w:t>
      </w:r>
      <w:r w:rsidRPr="00EA2B02">
        <w:rPr>
          <w:rFonts w:asciiTheme="majorBidi" w:hAnsiTheme="majorBidi" w:cstheme="majorBidi"/>
          <w:sz w:val="30"/>
          <w:szCs w:val="30"/>
          <w:cs/>
        </w:rPr>
        <w:t xml:space="preserve">บริษัท อาหารสยาม </w:t>
      </w:r>
      <w:r w:rsidR="00900413">
        <w:rPr>
          <w:rFonts w:asciiTheme="majorBidi" w:hAnsiTheme="majorBidi" w:cstheme="majorBidi"/>
          <w:sz w:val="30"/>
          <w:szCs w:val="30"/>
        </w:rPr>
        <w:t>(</w:t>
      </w:r>
      <w:r w:rsidRPr="00EA2B02">
        <w:rPr>
          <w:rFonts w:asciiTheme="majorBidi" w:hAnsiTheme="majorBidi" w:cstheme="majorBidi"/>
          <w:sz w:val="30"/>
          <w:szCs w:val="30"/>
        </w:rPr>
        <w:t>2513</w:t>
      </w:r>
      <w:r w:rsidR="00900413">
        <w:rPr>
          <w:rFonts w:asciiTheme="majorBidi" w:hAnsiTheme="majorBidi" w:cstheme="majorBidi"/>
          <w:sz w:val="30"/>
          <w:szCs w:val="30"/>
        </w:rPr>
        <w:t>)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จำกัด ซึ่งเป็น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บริษัทย่อยของบริษัท สัญญาเช่ามีกำหนดระยะเวลา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 w:rsidR="00583DF5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261A69BA" w14:textId="34E270A2" w:rsidR="00D77342" w:rsidRPr="00843F37" w:rsidRDefault="00D77342" w:rsidP="008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6"/>
          <w:szCs w:val="16"/>
          <w:cs/>
        </w:rPr>
      </w:pPr>
    </w:p>
    <w:p w14:paraId="58F75836" w14:textId="4B14E6A9" w:rsidR="00F15D8D" w:rsidRDefault="00F1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9ADA2C3" w14:textId="77777777" w:rsidR="000C250B" w:rsidRDefault="000C250B" w:rsidP="000C250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816"/>
        <w:gridCol w:w="992"/>
        <w:gridCol w:w="276"/>
        <w:gridCol w:w="981"/>
        <w:gridCol w:w="237"/>
        <w:gridCol w:w="1005"/>
        <w:gridCol w:w="237"/>
        <w:gridCol w:w="1044"/>
      </w:tblGrid>
      <w:tr w:rsidR="000C250B" w:rsidRPr="001B41B9" w14:paraId="0D3150F7" w14:textId="77777777" w:rsidTr="00B15A3F">
        <w:tc>
          <w:tcPr>
            <w:tcW w:w="1959" w:type="pct"/>
          </w:tcPr>
          <w:p w14:paraId="4549F7FE" w14:textId="77777777" w:rsidR="000C250B" w:rsidRPr="00BA19A0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41BBAD5B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57F64CFB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EF4199E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pct"/>
            <w:gridSpan w:val="3"/>
          </w:tcPr>
          <w:p w14:paraId="15879379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50B" w:rsidRPr="001B41B9" w14:paraId="3561C4FE" w14:textId="77777777" w:rsidTr="00B15A3F">
        <w:tc>
          <w:tcPr>
            <w:tcW w:w="1959" w:type="pct"/>
          </w:tcPr>
          <w:p w14:paraId="37FBDC90" w14:textId="77777777" w:rsidR="000C250B" w:rsidRPr="00BA19A0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54494911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84F954" w14:textId="77777777" w:rsidR="000C250B" w:rsidRPr="009E402F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A5DD16C" w14:textId="77777777" w:rsidR="000C250B" w:rsidRPr="001B41B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C380821" w14:textId="77777777" w:rsidR="000C250B" w:rsidRPr="001B41B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C9CC969" w14:textId="77777777" w:rsidR="000C250B" w:rsidRPr="00EE573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</w:tcPr>
          <w:p w14:paraId="75E77883" w14:textId="77777777" w:rsidR="000C250B" w:rsidRPr="009E402F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4C0742B5" w14:textId="77777777" w:rsidR="000C250B" w:rsidRPr="001B41B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97032D" w14:textId="77777777" w:rsidR="000C250B" w:rsidRPr="001B41B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C250B" w:rsidRPr="001B41B9" w14:paraId="78C23199" w14:textId="77777777" w:rsidTr="00B15A3F">
        <w:tc>
          <w:tcPr>
            <w:tcW w:w="1959" w:type="pct"/>
          </w:tcPr>
          <w:p w14:paraId="02CF107B" w14:textId="77777777" w:rsidR="000C250B" w:rsidRPr="00BA19A0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5CB7E7BE" w14:textId="77777777" w:rsidR="000C250B" w:rsidRPr="00C10E83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0" w:type="pct"/>
          </w:tcPr>
          <w:p w14:paraId="1642528C" w14:textId="77777777" w:rsidR="000C250B" w:rsidRPr="00AD5B5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09658C45" w14:textId="77777777" w:rsidR="000C250B" w:rsidRPr="00AD5B5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C2EA84" w14:textId="77777777" w:rsidR="000C250B" w:rsidRPr="00AD5B5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BAB8D51" w14:textId="77777777" w:rsidR="000C250B" w:rsidRPr="00AD5B5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F591B37" w14:textId="77777777" w:rsidR="000C250B" w:rsidRPr="00AD5B5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875EF10" w14:textId="77777777" w:rsidR="000C250B" w:rsidRPr="00AD5B5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F6109CF" w14:textId="77777777" w:rsidR="000C250B" w:rsidRPr="00AD5B59" w:rsidRDefault="000C250B" w:rsidP="00B15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C250B" w:rsidRPr="001B41B9" w14:paraId="6792708A" w14:textId="77777777" w:rsidTr="00B15A3F">
        <w:tc>
          <w:tcPr>
            <w:tcW w:w="1959" w:type="pct"/>
          </w:tcPr>
          <w:p w14:paraId="4CF5ADE5" w14:textId="77777777" w:rsidR="000C250B" w:rsidRPr="00BA19A0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081D1904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7" w:type="pct"/>
            <w:gridSpan w:val="7"/>
          </w:tcPr>
          <w:p w14:paraId="5F55545E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250B" w:rsidRPr="001B41B9" w14:paraId="4FF07367" w14:textId="77777777" w:rsidTr="00B15A3F">
        <w:tc>
          <w:tcPr>
            <w:tcW w:w="1959" w:type="pct"/>
          </w:tcPr>
          <w:p w14:paraId="77F44887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4" w:type="pct"/>
            <w:shd w:val="clear" w:color="auto" w:fill="auto"/>
          </w:tcPr>
          <w:p w14:paraId="718F608C" w14:textId="77777777" w:rsidR="000C250B" w:rsidRPr="004A199B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40" w:type="pct"/>
            <w:shd w:val="clear" w:color="auto" w:fill="auto"/>
          </w:tcPr>
          <w:p w14:paraId="2477BE4B" w14:textId="77777777" w:rsidR="000C250B" w:rsidRPr="001B41B9" w:rsidRDefault="000C250B" w:rsidP="00B15A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0CBF839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BFE664B" w14:textId="77777777" w:rsidR="000C250B" w:rsidRPr="001B41B9" w:rsidRDefault="000C250B" w:rsidP="00B15A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9A71EF0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5AD945" w14:textId="77777777" w:rsidR="000C250B" w:rsidRPr="001B41B9" w:rsidRDefault="000C250B" w:rsidP="00B15A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74DFE1E" w14:textId="77777777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61A7467" w14:textId="77777777" w:rsidR="000C250B" w:rsidRPr="001B41B9" w:rsidRDefault="000C250B" w:rsidP="00B15A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D8D" w:rsidRPr="00FD1117" w14:paraId="41FE8651" w14:textId="77777777" w:rsidTr="00843F37">
        <w:tc>
          <w:tcPr>
            <w:tcW w:w="1959" w:type="pct"/>
          </w:tcPr>
          <w:p w14:paraId="5688040B" w14:textId="77777777" w:rsidR="00F15D8D" w:rsidRPr="001B41B9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44" w:type="pct"/>
            <w:shd w:val="clear" w:color="auto" w:fill="auto"/>
          </w:tcPr>
          <w:p w14:paraId="3B0FFABB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F129E83" w14:textId="77777777" w:rsidR="00F15D8D" w:rsidRPr="00D66FAC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5,605</w:t>
            </w:r>
          </w:p>
        </w:tc>
        <w:tc>
          <w:tcPr>
            <w:tcW w:w="150" w:type="pct"/>
            <w:shd w:val="clear" w:color="auto" w:fill="auto"/>
          </w:tcPr>
          <w:p w14:paraId="38580BD7" w14:textId="77777777" w:rsidR="00F15D8D" w:rsidRPr="007C541F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4CB0183" w14:textId="77777777" w:rsidR="00F15D8D" w:rsidRPr="006913EA" w:rsidRDefault="00F15D8D" w:rsidP="00F15D8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,323</w:t>
            </w:r>
          </w:p>
        </w:tc>
        <w:tc>
          <w:tcPr>
            <w:tcW w:w="129" w:type="pct"/>
            <w:shd w:val="clear" w:color="auto" w:fill="auto"/>
          </w:tcPr>
          <w:p w14:paraId="1B05C03B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6AC4F68" w14:textId="05851EB0" w:rsidR="00F15D8D" w:rsidRPr="00843F37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13,239</w:t>
            </w:r>
          </w:p>
        </w:tc>
        <w:tc>
          <w:tcPr>
            <w:tcW w:w="129" w:type="pct"/>
            <w:shd w:val="clear" w:color="auto" w:fill="auto"/>
          </w:tcPr>
          <w:p w14:paraId="5B6F168E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FC13441" w14:textId="77777777" w:rsidR="00F15D8D" w:rsidRPr="006913EA" w:rsidRDefault="00F15D8D" w:rsidP="00F15D8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,323</w:t>
            </w:r>
          </w:p>
        </w:tc>
      </w:tr>
      <w:tr w:rsidR="000C250B" w:rsidRPr="00FD1117" w14:paraId="6A287361" w14:textId="77777777" w:rsidTr="00843F37">
        <w:tc>
          <w:tcPr>
            <w:tcW w:w="1959" w:type="pct"/>
          </w:tcPr>
          <w:p w14:paraId="5C73B00F" w14:textId="2A2622BA" w:rsidR="000C250B" w:rsidRPr="001B41B9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44" w:type="pct"/>
            <w:shd w:val="clear" w:color="auto" w:fill="auto"/>
          </w:tcPr>
          <w:p w14:paraId="5D361919" w14:textId="77777777" w:rsidR="000C250B" w:rsidRPr="001415D2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F6DB243" w14:textId="77777777" w:rsidR="000C250B" w:rsidRPr="007A4508" w:rsidRDefault="000C250B" w:rsidP="00B15A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E5CC0E8" w14:textId="77777777" w:rsidR="000C250B" w:rsidRPr="000233AA" w:rsidRDefault="000C250B" w:rsidP="00B15A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76154D4" w14:textId="77777777" w:rsidR="000C250B" w:rsidRPr="00931A99" w:rsidRDefault="000C250B" w:rsidP="00B15A3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29" w:type="pct"/>
            <w:shd w:val="clear" w:color="auto" w:fill="auto"/>
          </w:tcPr>
          <w:p w14:paraId="2C002CF9" w14:textId="77777777" w:rsidR="000C250B" w:rsidRPr="000233AA" w:rsidRDefault="000C250B" w:rsidP="00B15A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DCA0BC6" w14:textId="19FBDC90" w:rsidR="000C250B" w:rsidRPr="00843F37" w:rsidRDefault="00991A12" w:rsidP="0020477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B32710F" w14:textId="77777777" w:rsidR="000C250B" w:rsidRPr="000233AA" w:rsidRDefault="000C250B" w:rsidP="00B1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9284D41" w14:textId="77777777" w:rsidR="000C250B" w:rsidRPr="00EE5214" w:rsidRDefault="000C250B" w:rsidP="00B15A3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F15D8D" w:rsidRPr="00FD1117" w14:paraId="0A730E08" w14:textId="77777777" w:rsidTr="00843F37">
        <w:tc>
          <w:tcPr>
            <w:tcW w:w="1959" w:type="pct"/>
          </w:tcPr>
          <w:p w14:paraId="0AABFE2C" w14:textId="41AD5A1B" w:rsidR="00F15D8D" w:rsidRPr="001B41B9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03429463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C43487F" w14:textId="6903FA37" w:rsidR="00F15D8D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C410243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50091D1" w14:textId="6A5EEB92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1E6D1BA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087508" w14:textId="4FCF48A4" w:rsidR="00F15D8D" w:rsidRPr="00F15D8D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843F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1,231</w:t>
            </w:r>
          </w:p>
        </w:tc>
        <w:tc>
          <w:tcPr>
            <w:tcW w:w="129" w:type="pct"/>
            <w:shd w:val="clear" w:color="auto" w:fill="auto"/>
          </w:tcPr>
          <w:p w14:paraId="627E910A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C8F245F" w14:textId="760D9BAA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D8D" w:rsidRPr="00FD1117" w14:paraId="4097D331" w14:textId="77777777" w:rsidTr="00843F37">
        <w:tc>
          <w:tcPr>
            <w:tcW w:w="1959" w:type="pct"/>
          </w:tcPr>
          <w:p w14:paraId="3340A89A" w14:textId="192F24D4" w:rsidR="00F15D8D" w:rsidRPr="001B41B9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5290E96C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C57A708" w14:textId="58A304B8" w:rsidR="00F15D8D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9AFACBB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3825F13" w14:textId="568030F4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B8606EA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FC3FC86" w14:textId="5E22AD78" w:rsidR="00F15D8D" w:rsidRPr="00F15D8D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843F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1,230</w:t>
            </w:r>
          </w:p>
        </w:tc>
        <w:tc>
          <w:tcPr>
            <w:tcW w:w="129" w:type="pct"/>
            <w:shd w:val="clear" w:color="auto" w:fill="auto"/>
          </w:tcPr>
          <w:p w14:paraId="0CBB7F64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012E996" w14:textId="0319BBC7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D8D" w:rsidRPr="00FD1117" w14:paraId="5B1C571F" w14:textId="77777777" w:rsidTr="00F15D8D">
        <w:tc>
          <w:tcPr>
            <w:tcW w:w="1959" w:type="pct"/>
          </w:tcPr>
          <w:p w14:paraId="3D9EB84F" w14:textId="3B196247" w:rsidR="00F15D8D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0D118099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37F3583" w14:textId="00F8E089" w:rsidR="00F15D8D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234CAD0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E5580E0" w14:textId="0EE2F695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13E0031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29A4A85" w14:textId="7365B207" w:rsidR="00F15D8D" w:rsidRPr="00F15D8D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843F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1,230</w:t>
            </w:r>
          </w:p>
        </w:tc>
        <w:tc>
          <w:tcPr>
            <w:tcW w:w="129" w:type="pct"/>
            <w:shd w:val="clear" w:color="auto" w:fill="auto"/>
          </w:tcPr>
          <w:p w14:paraId="14298751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838EE58" w14:textId="0D456DE1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D8D" w:rsidRPr="00FD1117" w14:paraId="4A0C76BF" w14:textId="77777777" w:rsidTr="00843F37">
        <w:tc>
          <w:tcPr>
            <w:tcW w:w="1959" w:type="pct"/>
          </w:tcPr>
          <w:p w14:paraId="207612D8" w14:textId="6F0E0457" w:rsidR="00F15D8D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6CBDB844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5530AB4" w14:textId="66CAAB81" w:rsidR="00F15D8D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DCE7AED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54EA048" w14:textId="341A61DC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46796E4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5146D2A" w14:textId="1F6BA3CA" w:rsidR="00F15D8D" w:rsidRPr="00F15D8D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843F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1,230</w:t>
            </w:r>
          </w:p>
        </w:tc>
        <w:tc>
          <w:tcPr>
            <w:tcW w:w="129" w:type="pct"/>
            <w:shd w:val="clear" w:color="auto" w:fill="auto"/>
          </w:tcPr>
          <w:p w14:paraId="4BACB0E9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B0BAD84" w14:textId="3B950724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D8D" w:rsidRPr="00FD1117" w14:paraId="55318C2B" w14:textId="77777777" w:rsidTr="00843F37">
        <w:tc>
          <w:tcPr>
            <w:tcW w:w="1959" w:type="pct"/>
          </w:tcPr>
          <w:p w14:paraId="2ABDD0DD" w14:textId="2664B6CE" w:rsidR="00F15D8D" w:rsidRPr="001B41B9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4F0272C5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BF9CA28" w14:textId="08225580" w:rsidR="00F15D8D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8CD2B29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1FD9A6F" w14:textId="73290372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91A8CA8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A92FE4B" w14:textId="7F774FED" w:rsidR="00F15D8D" w:rsidRPr="00F15D8D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843F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6,153</w:t>
            </w:r>
          </w:p>
        </w:tc>
        <w:tc>
          <w:tcPr>
            <w:tcW w:w="129" w:type="pct"/>
            <w:shd w:val="clear" w:color="auto" w:fill="auto"/>
          </w:tcPr>
          <w:p w14:paraId="2432675A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CB3B4F2" w14:textId="5F3FB59A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D8D" w:rsidRPr="00FD1117" w14:paraId="5EA97C1B" w14:textId="77777777" w:rsidTr="00843F37">
        <w:tc>
          <w:tcPr>
            <w:tcW w:w="1959" w:type="pct"/>
          </w:tcPr>
          <w:p w14:paraId="087A40A1" w14:textId="4A9EDFE5" w:rsidR="00F15D8D" w:rsidRPr="001B41B9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550E0F05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76304F1" w14:textId="2836C214" w:rsidR="00F15D8D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CC14806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2DF4EA0B" w14:textId="0776140B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7C37600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109294DA" w14:textId="1F42253F" w:rsidR="00F15D8D" w:rsidRPr="00F15D8D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843F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19,688</w:t>
            </w:r>
          </w:p>
        </w:tc>
        <w:tc>
          <w:tcPr>
            <w:tcW w:w="129" w:type="pct"/>
            <w:shd w:val="clear" w:color="auto" w:fill="auto"/>
          </w:tcPr>
          <w:p w14:paraId="6265212C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CB674BE" w14:textId="2A26B514" w:rsidR="00F15D8D" w:rsidRDefault="00F15D8D" w:rsidP="00843F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D8D" w:rsidRPr="00FD1117" w14:paraId="2F71C008" w14:textId="77777777" w:rsidTr="00B15A3F">
        <w:tc>
          <w:tcPr>
            <w:tcW w:w="1959" w:type="pct"/>
          </w:tcPr>
          <w:p w14:paraId="2CDF35FE" w14:textId="77777777" w:rsidR="00F15D8D" w:rsidRPr="001B41B9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14:paraId="0A271E61" w14:textId="77777777" w:rsidR="00F15D8D" w:rsidRPr="001415D2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51F32" w14:textId="77777777" w:rsidR="00F15D8D" w:rsidRPr="002A4660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762">
              <w:rPr>
                <w:rFonts w:ascii="Angsana New" w:hAnsi="Angsana New"/>
                <w:b/>
                <w:bCs/>
                <w:sz w:val="30"/>
                <w:szCs w:val="30"/>
              </w:rPr>
              <w:t>5,605</w:t>
            </w:r>
          </w:p>
        </w:tc>
        <w:tc>
          <w:tcPr>
            <w:tcW w:w="150" w:type="pct"/>
            <w:shd w:val="clear" w:color="auto" w:fill="auto"/>
          </w:tcPr>
          <w:p w14:paraId="3A4A7E3B" w14:textId="77777777" w:rsidR="00F15D8D" w:rsidRPr="00D953C9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978B2" w14:textId="77777777" w:rsidR="00F15D8D" w:rsidRPr="004E56EE" w:rsidRDefault="00F15D8D" w:rsidP="00F15D8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129" w:type="pct"/>
            <w:shd w:val="clear" w:color="auto" w:fill="auto"/>
          </w:tcPr>
          <w:p w14:paraId="6FF827A4" w14:textId="77777777" w:rsidR="00F15D8D" w:rsidRPr="000233AA" w:rsidRDefault="00F15D8D" w:rsidP="00F15D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5BCC2" w14:textId="77777777" w:rsidR="00F15D8D" w:rsidRPr="00896691" w:rsidRDefault="00F15D8D" w:rsidP="00F15D8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6B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B480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42F733D2" w14:textId="77777777" w:rsidR="00F15D8D" w:rsidRPr="000233AA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BD4DC" w14:textId="77777777" w:rsidR="00F15D8D" w:rsidRPr="00D66FAC" w:rsidRDefault="00F15D8D" w:rsidP="00F15D8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</w:tr>
      <w:tr w:rsidR="002A4660" w:rsidRPr="001B41B9" w14:paraId="74DEA52B" w14:textId="77777777" w:rsidTr="00BA19A0">
        <w:tc>
          <w:tcPr>
            <w:tcW w:w="1959" w:type="pct"/>
          </w:tcPr>
          <w:p w14:paraId="659179A4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  <w:shd w:val="clear" w:color="auto" w:fill="auto"/>
          </w:tcPr>
          <w:p w14:paraId="18F48629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7CB96DA" w14:textId="77777777" w:rsidR="002A4660" w:rsidRPr="001B41B9" w:rsidRDefault="002A4660" w:rsidP="002A466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8671FBB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7393090" w14:textId="77777777" w:rsidR="002A4660" w:rsidRPr="001B41B9" w:rsidRDefault="002A4660" w:rsidP="002A466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808BFCE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2B32438" w14:textId="77777777" w:rsidR="002A4660" w:rsidRPr="001B41B9" w:rsidRDefault="002A4660" w:rsidP="002A466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D813EC6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252283F" w14:textId="77777777" w:rsidR="002A4660" w:rsidRPr="001B41B9" w:rsidRDefault="002A4660" w:rsidP="002A466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660" w:rsidRPr="001B41B9" w14:paraId="7944AEFC" w14:textId="77777777" w:rsidTr="00BA19A0">
        <w:tc>
          <w:tcPr>
            <w:tcW w:w="1959" w:type="pct"/>
          </w:tcPr>
          <w:p w14:paraId="1C7349E0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44" w:type="pct"/>
            <w:shd w:val="clear" w:color="auto" w:fill="auto"/>
          </w:tcPr>
          <w:p w14:paraId="0DE5D58B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53DEDB1" w14:textId="501B1E44" w:rsidR="002A4660" w:rsidRPr="00564E9F" w:rsidRDefault="004269AD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211,530</w:t>
            </w:r>
          </w:p>
        </w:tc>
        <w:tc>
          <w:tcPr>
            <w:tcW w:w="150" w:type="pct"/>
            <w:shd w:val="clear" w:color="auto" w:fill="auto"/>
          </w:tcPr>
          <w:p w14:paraId="73D481FA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A8B5C7D" w14:textId="7CB5E5A7" w:rsidR="002A4660" w:rsidRPr="00666134" w:rsidRDefault="002A4660" w:rsidP="002A466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  <w:tc>
          <w:tcPr>
            <w:tcW w:w="129" w:type="pct"/>
            <w:shd w:val="clear" w:color="auto" w:fill="auto"/>
          </w:tcPr>
          <w:p w14:paraId="0F680D3E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5D0B13B" w14:textId="10683D94" w:rsidR="002A4660" w:rsidRPr="00564E9F" w:rsidRDefault="004269AD" w:rsidP="002A466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210,9</w:t>
            </w:r>
            <w:r w:rsidR="006D339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522BF6A1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7BA1624A" w14:textId="2B4497B1" w:rsidR="002A4660" w:rsidRPr="00666134" w:rsidRDefault="002A4660" w:rsidP="002A466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</w:tr>
      <w:tr w:rsidR="002A4660" w:rsidRPr="001B41B9" w14:paraId="67F907DE" w14:textId="77777777" w:rsidTr="00BA19A0">
        <w:tc>
          <w:tcPr>
            <w:tcW w:w="1959" w:type="pct"/>
          </w:tcPr>
          <w:p w14:paraId="5AF9EE5C" w14:textId="77777777" w:rsidR="002A4660" w:rsidRPr="008A25EE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44" w:type="pct"/>
            <w:shd w:val="clear" w:color="auto" w:fill="auto"/>
          </w:tcPr>
          <w:p w14:paraId="413A2028" w14:textId="77777777" w:rsidR="002A4660" w:rsidRPr="008A25EE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0" w:type="pct"/>
            <w:shd w:val="clear" w:color="auto" w:fill="auto"/>
          </w:tcPr>
          <w:p w14:paraId="6DF0651C" w14:textId="77777777" w:rsidR="002A4660" w:rsidRPr="007C541F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A63E76C" w14:textId="77777777" w:rsidR="002A4660" w:rsidRPr="008A25EE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34" w:type="pct"/>
          </w:tcPr>
          <w:p w14:paraId="25B1E4A4" w14:textId="77777777" w:rsidR="002A4660" w:rsidRPr="008A25EE" w:rsidRDefault="002A4660" w:rsidP="002A466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29" w:type="pct"/>
            <w:shd w:val="clear" w:color="auto" w:fill="auto"/>
          </w:tcPr>
          <w:p w14:paraId="349D2937" w14:textId="77777777" w:rsidR="002A4660" w:rsidRPr="008A25EE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7" w:type="pct"/>
            <w:shd w:val="clear" w:color="auto" w:fill="auto"/>
          </w:tcPr>
          <w:p w14:paraId="0C430152" w14:textId="77777777" w:rsidR="002A4660" w:rsidRPr="007C541F" w:rsidRDefault="002A4660" w:rsidP="002A466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1964E35" w14:textId="77777777" w:rsidR="002A4660" w:rsidRPr="008A25EE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68" w:type="pct"/>
          </w:tcPr>
          <w:p w14:paraId="7E42E931" w14:textId="77777777" w:rsidR="002A4660" w:rsidRPr="007C541F" w:rsidRDefault="002A4660" w:rsidP="002A466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A4660" w:rsidRPr="001B41B9" w14:paraId="0FD72E2C" w14:textId="77777777" w:rsidTr="00BA19A0">
        <w:tc>
          <w:tcPr>
            <w:tcW w:w="1959" w:type="pct"/>
          </w:tcPr>
          <w:p w14:paraId="57AFB9D2" w14:textId="77777777" w:rsidR="002A4660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0B7895E4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C1B152F" w14:textId="0850D3CB" w:rsidR="002A4660" w:rsidRPr="00D66FAC" w:rsidRDefault="004269AD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93,543</w:t>
            </w:r>
          </w:p>
        </w:tc>
        <w:tc>
          <w:tcPr>
            <w:tcW w:w="150" w:type="pct"/>
            <w:shd w:val="clear" w:color="auto" w:fill="auto"/>
          </w:tcPr>
          <w:p w14:paraId="26087F3F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2F065F31" w14:textId="2E4B262C" w:rsidR="002A4660" w:rsidRPr="003821C3" w:rsidRDefault="002A4660" w:rsidP="002A466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  <w:tc>
          <w:tcPr>
            <w:tcW w:w="129" w:type="pct"/>
            <w:shd w:val="clear" w:color="auto" w:fill="auto"/>
          </w:tcPr>
          <w:p w14:paraId="227EA355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F4CC71F" w14:textId="65FB079F" w:rsidR="002A4660" w:rsidRPr="007C541F" w:rsidRDefault="004269AD" w:rsidP="002A466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92,744</w:t>
            </w:r>
          </w:p>
        </w:tc>
        <w:tc>
          <w:tcPr>
            <w:tcW w:w="129" w:type="pct"/>
            <w:shd w:val="clear" w:color="auto" w:fill="auto"/>
          </w:tcPr>
          <w:p w14:paraId="6F7FE8E5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1916841E" w14:textId="143B052C" w:rsidR="002A4660" w:rsidRPr="007C541F" w:rsidRDefault="002A4660" w:rsidP="002A466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</w:tr>
      <w:tr w:rsidR="002A4660" w:rsidRPr="001B41B9" w14:paraId="6B2B50D9" w14:textId="77777777" w:rsidTr="00BA19A0">
        <w:tc>
          <w:tcPr>
            <w:tcW w:w="1959" w:type="pct"/>
          </w:tcPr>
          <w:p w14:paraId="4D12F519" w14:textId="77777777" w:rsidR="002A4660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6B5192E0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37C9090" w14:textId="01EAA510" w:rsidR="002A4660" w:rsidRPr="00D66FAC" w:rsidRDefault="004269AD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10,002</w:t>
            </w:r>
          </w:p>
        </w:tc>
        <w:tc>
          <w:tcPr>
            <w:tcW w:w="150" w:type="pct"/>
            <w:shd w:val="clear" w:color="auto" w:fill="auto"/>
          </w:tcPr>
          <w:p w14:paraId="4CC2C173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66842A26" w14:textId="7F8A906B" w:rsidR="002A4660" w:rsidRPr="003821C3" w:rsidRDefault="002A4660" w:rsidP="002A466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129" w:type="pct"/>
            <w:shd w:val="clear" w:color="auto" w:fill="auto"/>
          </w:tcPr>
          <w:p w14:paraId="7751D7AE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9CC3349" w14:textId="2BB1C9F4" w:rsidR="002A4660" w:rsidRPr="00E239C9" w:rsidRDefault="004269AD" w:rsidP="002A466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10,002</w:t>
            </w:r>
          </w:p>
        </w:tc>
        <w:tc>
          <w:tcPr>
            <w:tcW w:w="129" w:type="pct"/>
            <w:shd w:val="clear" w:color="auto" w:fill="auto"/>
          </w:tcPr>
          <w:p w14:paraId="49D841C6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086022FF" w14:textId="7DCACDCB" w:rsidR="002A4660" w:rsidRPr="007C541F" w:rsidRDefault="002A4660" w:rsidP="002A466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</w:tr>
      <w:tr w:rsidR="002A4660" w:rsidRPr="001B41B9" w14:paraId="107B5532" w14:textId="77777777" w:rsidTr="00BA19A0">
        <w:tc>
          <w:tcPr>
            <w:tcW w:w="1959" w:type="pct"/>
          </w:tcPr>
          <w:p w14:paraId="6F894A2B" w14:textId="66E4D193" w:rsidR="002A4660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00EF38B4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45F0636" w14:textId="21CAFC5B" w:rsidR="002A4660" w:rsidRPr="00D66FAC" w:rsidRDefault="004269AD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C7E47FD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139CC2C1" w14:textId="01D35F26" w:rsidR="002A4660" w:rsidRDefault="002A4660" w:rsidP="002A466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29" w:type="pct"/>
            <w:shd w:val="clear" w:color="auto" w:fill="auto"/>
          </w:tcPr>
          <w:p w14:paraId="7FE813BE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54A519E" w14:textId="5E9D637D" w:rsidR="002A4660" w:rsidRDefault="004269AD" w:rsidP="00843F3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F29DBF7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3E843BC" w14:textId="6845D789" w:rsidR="002A4660" w:rsidRDefault="002A4660" w:rsidP="002A466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2A4660" w:rsidRPr="001B41B9" w14:paraId="73370F82" w14:textId="77777777" w:rsidTr="00BA19A0">
        <w:tc>
          <w:tcPr>
            <w:tcW w:w="1959" w:type="pct"/>
          </w:tcPr>
          <w:p w14:paraId="77C98838" w14:textId="77777777" w:rsidR="002A4660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</w:tcPr>
          <w:p w14:paraId="097BC20F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07AB6" w14:textId="203DB2D6" w:rsidR="002A4660" w:rsidRPr="000233AA" w:rsidRDefault="004269AD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315,075</w:t>
            </w:r>
          </w:p>
        </w:tc>
        <w:tc>
          <w:tcPr>
            <w:tcW w:w="150" w:type="pct"/>
            <w:shd w:val="clear" w:color="auto" w:fill="auto"/>
          </w:tcPr>
          <w:p w14:paraId="380079F9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55427FE" w14:textId="05FD04F1" w:rsidR="002A4660" w:rsidRPr="00666134" w:rsidRDefault="002A4660" w:rsidP="002A466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  <w:tc>
          <w:tcPr>
            <w:tcW w:w="129" w:type="pct"/>
            <w:shd w:val="clear" w:color="auto" w:fill="auto"/>
          </w:tcPr>
          <w:p w14:paraId="088EE948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836DC" w14:textId="5D58713D" w:rsidR="002A4660" w:rsidRPr="000233AA" w:rsidRDefault="004269AD" w:rsidP="002A466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313,681</w:t>
            </w:r>
          </w:p>
        </w:tc>
        <w:tc>
          <w:tcPr>
            <w:tcW w:w="129" w:type="pct"/>
            <w:shd w:val="clear" w:color="auto" w:fill="auto"/>
          </w:tcPr>
          <w:p w14:paraId="037D8F9C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02FB068D" w14:textId="43CDAC3D" w:rsidR="002A4660" w:rsidRPr="00666134" w:rsidRDefault="002A4660" w:rsidP="0068136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</w:tr>
      <w:tr w:rsidR="002A4660" w:rsidRPr="001B41B9" w14:paraId="1119869A" w14:textId="77777777" w:rsidTr="00BA19A0">
        <w:tc>
          <w:tcPr>
            <w:tcW w:w="1959" w:type="pct"/>
          </w:tcPr>
          <w:p w14:paraId="0682976E" w14:textId="77777777" w:rsidR="002A4660" w:rsidRPr="00C85F5D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  <w:shd w:val="clear" w:color="auto" w:fill="auto"/>
          </w:tcPr>
          <w:p w14:paraId="5AF80963" w14:textId="77777777" w:rsidR="002A4660" w:rsidRPr="001B41B9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88CFE2B" w14:textId="59033914" w:rsidR="002A4660" w:rsidRDefault="004269AD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320,680</w:t>
            </w:r>
          </w:p>
        </w:tc>
        <w:tc>
          <w:tcPr>
            <w:tcW w:w="150" w:type="pct"/>
            <w:shd w:val="clear" w:color="auto" w:fill="auto"/>
          </w:tcPr>
          <w:p w14:paraId="53FFA457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11508D07" w14:textId="7D42671E" w:rsidR="002A4660" w:rsidRDefault="004269AD" w:rsidP="002A466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  <w:r w:rsidR="002A46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29" w:type="pct"/>
            <w:shd w:val="clear" w:color="auto" w:fill="auto"/>
          </w:tcPr>
          <w:p w14:paraId="5A3EFCD7" w14:textId="77777777" w:rsidR="002A4660" w:rsidRPr="000233AA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769FE5" w14:textId="512090EE" w:rsidR="002A4660" w:rsidRDefault="004269AD" w:rsidP="002A466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5E5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5E5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5E5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0AE0DB3A" w14:textId="77777777" w:rsidR="002A4660" w:rsidRPr="00BA19A0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</w:tcPr>
          <w:p w14:paraId="6F46FB09" w14:textId="5B820788" w:rsidR="002A4660" w:rsidRDefault="004269AD" w:rsidP="002A466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  <w:r w:rsidR="002A4660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</w:tr>
      <w:tr w:rsidR="002A4660" w:rsidRPr="008F3999" w14:paraId="09D68358" w14:textId="77777777" w:rsidTr="00BA19A0">
        <w:tc>
          <w:tcPr>
            <w:tcW w:w="2403" w:type="pct"/>
            <w:gridSpan w:val="2"/>
            <w:vAlign w:val="bottom"/>
          </w:tcPr>
          <w:p w14:paraId="1B4D7F04" w14:textId="77777777" w:rsidR="002A4660" w:rsidRPr="00FF3F54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70E715B" w14:textId="77777777" w:rsidR="002A4660" w:rsidRPr="00843F37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01F6CAD" w14:textId="77777777" w:rsidR="002A4660" w:rsidRPr="00935342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609900A9" w14:textId="77777777" w:rsidR="002A4660" w:rsidRPr="00843F37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8BB4F19" w14:textId="77777777" w:rsidR="002A4660" w:rsidRPr="00935342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4D66E03" w14:textId="77777777" w:rsidR="002A4660" w:rsidRPr="00843F37" w:rsidRDefault="002A4660" w:rsidP="002A466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1475390" w14:textId="77777777" w:rsidR="002A4660" w:rsidRPr="008A25EE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85D9980" w14:textId="77777777" w:rsidR="002A4660" w:rsidRPr="00843F37" w:rsidRDefault="002A4660" w:rsidP="002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EFE" w:rsidRPr="008F3999" w14:paraId="1DAA63CC" w14:textId="77777777" w:rsidTr="00BA19A0">
        <w:tc>
          <w:tcPr>
            <w:tcW w:w="1959" w:type="pct"/>
          </w:tcPr>
          <w:p w14:paraId="05797128" w14:textId="77777777" w:rsidR="00E95EFE" w:rsidRPr="00114CA3" w:rsidRDefault="00E95EFE" w:rsidP="00E9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  <w:shd w:val="clear" w:color="auto" w:fill="auto"/>
          </w:tcPr>
          <w:p w14:paraId="1EF6C920" w14:textId="77777777" w:rsidR="00E95EFE" w:rsidRPr="008F3999" w:rsidRDefault="00E95EFE" w:rsidP="00E9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8FF0" w14:textId="15019ADB" w:rsidR="00E95EFE" w:rsidRDefault="00E95EFE" w:rsidP="00E9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320,680</w:t>
            </w:r>
          </w:p>
        </w:tc>
        <w:tc>
          <w:tcPr>
            <w:tcW w:w="150" w:type="pct"/>
            <w:shd w:val="clear" w:color="auto" w:fill="auto"/>
          </w:tcPr>
          <w:p w14:paraId="0434D6B0" w14:textId="77777777" w:rsidR="00E95EFE" w:rsidRPr="008F3999" w:rsidRDefault="00E95EFE" w:rsidP="00E9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A1CD202" w14:textId="79496CBB" w:rsidR="00E95EFE" w:rsidRDefault="00E95EFE" w:rsidP="00E95E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29" w:type="pct"/>
            <w:shd w:val="clear" w:color="auto" w:fill="auto"/>
          </w:tcPr>
          <w:p w14:paraId="3EB1A025" w14:textId="77777777" w:rsidR="00E95EFE" w:rsidRPr="00BA19A0" w:rsidRDefault="00E95EFE" w:rsidP="00E9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98A60" w14:textId="10DD4B0E" w:rsidR="00E95EFE" w:rsidRDefault="00E95EFE" w:rsidP="00E95EFE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357,682</w:t>
            </w:r>
          </w:p>
        </w:tc>
        <w:tc>
          <w:tcPr>
            <w:tcW w:w="129" w:type="pct"/>
            <w:shd w:val="clear" w:color="auto" w:fill="auto"/>
          </w:tcPr>
          <w:p w14:paraId="691E6408" w14:textId="77777777" w:rsidR="00E95EFE" w:rsidRPr="008F3999" w:rsidRDefault="00E95EFE" w:rsidP="00E9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DF07AF8" w14:textId="373F4A16" w:rsidR="00E95EFE" w:rsidRDefault="00E95EFE" w:rsidP="00E95EF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</w:tr>
    </w:tbl>
    <w:p w14:paraId="177418AE" w14:textId="77777777" w:rsidR="00EB5670" w:rsidRPr="00843F37" w:rsidRDefault="00EB5670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7EA11" w14:textId="77777777" w:rsidR="00F15D8D" w:rsidRDefault="00F1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960F2FF" w14:textId="5791F7AF" w:rsidR="00EB5670" w:rsidRPr="00DB7C24" w:rsidRDefault="00EB5670" w:rsidP="00EB567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ชีวภาพ</w:t>
      </w:r>
    </w:p>
    <w:p w14:paraId="446FB529" w14:textId="77777777" w:rsidR="00EB5670" w:rsidRPr="00843F37" w:rsidRDefault="00EB5670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00"/>
        <w:gridCol w:w="1891"/>
        <w:gridCol w:w="271"/>
        <w:gridCol w:w="1887"/>
      </w:tblGrid>
      <w:tr w:rsidR="00881819" w:rsidRPr="00DB7C24" w14:paraId="5EB4023E" w14:textId="77777777" w:rsidTr="00843F37">
        <w:trPr>
          <w:trHeight w:val="442"/>
        </w:trPr>
        <w:tc>
          <w:tcPr>
            <w:tcW w:w="2837" w:type="pct"/>
            <w:gridSpan w:val="2"/>
          </w:tcPr>
          <w:p w14:paraId="59025085" w14:textId="0DDB768A" w:rsidR="00881819" w:rsidRPr="00BA19A0" w:rsidRDefault="004927F4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สำหรับงวดสามเดือน</w:t>
            </w:r>
            <w:r w:rsidR="00881819"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="00881819" w:rsidRPr="00BA19A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881819"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881819"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="00881819"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010" w:type="pct"/>
          </w:tcPr>
          <w:p w14:paraId="48D7F4ED" w14:textId="4FA12DFE" w:rsidR="00881819" w:rsidRPr="00DB7C24" w:rsidRDefault="0088181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FDC168B" w14:textId="77777777" w:rsidR="00881819" w:rsidRPr="00DB7C24" w:rsidRDefault="0088181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</w:tcPr>
          <w:p w14:paraId="5959A24B" w14:textId="4C911F6C" w:rsidR="00881819" w:rsidRPr="00BA19A0" w:rsidRDefault="00881819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819" w:rsidRPr="00DB7C24" w14:paraId="02DCA33D" w14:textId="77777777" w:rsidTr="00843F37">
        <w:trPr>
          <w:trHeight w:val="442"/>
        </w:trPr>
        <w:tc>
          <w:tcPr>
            <w:tcW w:w="2356" w:type="pct"/>
          </w:tcPr>
          <w:p w14:paraId="3AC6ED0D" w14:textId="77777777" w:rsidR="005945DD" w:rsidRPr="00BA19A0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C80CE1B" w14:textId="3D7CEB45" w:rsidR="005945DD" w:rsidRPr="00843F37" w:rsidRDefault="001B3B5C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163" w:type="pct"/>
            <w:gridSpan w:val="3"/>
          </w:tcPr>
          <w:p w14:paraId="746FDF76" w14:textId="77777777" w:rsidR="005945DD" w:rsidRPr="00DB7C24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27F4" w:rsidRPr="00DB7C24" w14:paraId="06D3B25D" w14:textId="77777777" w:rsidTr="00843F37">
        <w:trPr>
          <w:trHeight w:val="427"/>
        </w:trPr>
        <w:tc>
          <w:tcPr>
            <w:tcW w:w="2356" w:type="pct"/>
          </w:tcPr>
          <w:p w14:paraId="656F07E4" w14:textId="1C6F721F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75FA"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424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81" w:type="pct"/>
          </w:tcPr>
          <w:p w14:paraId="6F8EA08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pct"/>
            <w:shd w:val="clear" w:color="auto" w:fill="auto"/>
          </w:tcPr>
          <w:p w14:paraId="4DB13EB2" w14:textId="6507C927" w:rsidR="00A67AA5" w:rsidRPr="00BA19A0" w:rsidRDefault="004F5E5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178,901</w:t>
            </w:r>
          </w:p>
        </w:tc>
        <w:tc>
          <w:tcPr>
            <w:tcW w:w="145" w:type="pct"/>
            <w:shd w:val="clear" w:color="auto" w:fill="auto"/>
          </w:tcPr>
          <w:p w14:paraId="23BF22FC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76ADDBBC" w14:textId="62F58EE1" w:rsidR="00A67AA5" w:rsidRPr="00DB7C24" w:rsidRDefault="00E252E1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115,931</w:t>
            </w:r>
          </w:p>
        </w:tc>
      </w:tr>
      <w:tr w:rsidR="004927F4" w:rsidRPr="00DB7C24" w14:paraId="274C043E" w14:textId="77777777" w:rsidTr="00843F37">
        <w:trPr>
          <w:trHeight w:val="412"/>
        </w:trPr>
        <w:tc>
          <w:tcPr>
            <w:tcW w:w="2356" w:type="pct"/>
          </w:tcPr>
          <w:p w14:paraId="026E3F0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481" w:type="pct"/>
          </w:tcPr>
          <w:p w14:paraId="5A74AD95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pct"/>
            <w:shd w:val="clear" w:color="auto" w:fill="auto"/>
          </w:tcPr>
          <w:p w14:paraId="49341641" w14:textId="4B53BA75" w:rsidR="00A67AA5" w:rsidRPr="00BA19A0" w:rsidRDefault="00602651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34,662</w:t>
            </w:r>
          </w:p>
        </w:tc>
        <w:tc>
          <w:tcPr>
            <w:tcW w:w="145" w:type="pct"/>
            <w:shd w:val="clear" w:color="auto" w:fill="auto"/>
          </w:tcPr>
          <w:p w14:paraId="6E46A662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2769F796" w14:textId="60916CB1" w:rsidR="00A67AA5" w:rsidRPr="00DB7C24" w:rsidRDefault="00602651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21,469</w:t>
            </w:r>
          </w:p>
        </w:tc>
      </w:tr>
      <w:tr w:rsidR="004927F4" w:rsidRPr="00DB7C24" w14:paraId="59DF80AF" w14:textId="77777777" w:rsidTr="00843F37">
        <w:trPr>
          <w:trHeight w:val="412"/>
        </w:trPr>
        <w:tc>
          <w:tcPr>
            <w:tcW w:w="2356" w:type="pct"/>
          </w:tcPr>
          <w:p w14:paraId="2A4B94B1" w14:textId="375F380B" w:rsidR="00A67AA5" w:rsidRPr="00DB7C24" w:rsidRDefault="00A67AA5" w:rsidP="00843F37">
            <w:pPr>
              <w:tabs>
                <w:tab w:val="left" w:pos="180"/>
                <w:tab w:val="left" w:pos="3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</w:t>
            </w:r>
            <w:r w:rsidR="00E252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E252E1" w:rsidRPr="00DB7C2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252E1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81" w:type="pct"/>
          </w:tcPr>
          <w:p w14:paraId="30941FCC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pct"/>
            <w:shd w:val="clear" w:color="auto" w:fill="auto"/>
          </w:tcPr>
          <w:p w14:paraId="3D949240" w14:textId="02050A29" w:rsidR="00A67AA5" w:rsidRPr="00BA19A0" w:rsidRDefault="00602651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2,997</w:t>
            </w:r>
          </w:p>
        </w:tc>
        <w:tc>
          <w:tcPr>
            <w:tcW w:w="145" w:type="pct"/>
            <w:shd w:val="clear" w:color="auto" w:fill="auto"/>
          </w:tcPr>
          <w:p w14:paraId="07BB837C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3FAFE48B" w14:textId="03B81D04" w:rsidR="00A67AA5" w:rsidRPr="00DB7C24" w:rsidRDefault="00602651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</w:tr>
      <w:tr w:rsidR="00E252E1" w:rsidRPr="00DB7C24" w14:paraId="17ABF54B" w14:textId="77777777" w:rsidTr="00843F37">
        <w:trPr>
          <w:trHeight w:val="412"/>
        </w:trPr>
        <w:tc>
          <w:tcPr>
            <w:tcW w:w="2356" w:type="pct"/>
          </w:tcPr>
          <w:p w14:paraId="370B981C" w14:textId="14F4D096" w:rsidR="00E252E1" w:rsidRPr="00DB7C24" w:rsidRDefault="00E252E1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481" w:type="pct"/>
          </w:tcPr>
          <w:p w14:paraId="52D7383F" w14:textId="77777777" w:rsidR="00E252E1" w:rsidRPr="00DB7C24" w:rsidRDefault="00E252E1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pct"/>
            <w:shd w:val="clear" w:color="auto" w:fill="auto"/>
          </w:tcPr>
          <w:p w14:paraId="2595AD11" w14:textId="02DE6EBB" w:rsidR="00E252E1" w:rsidRPr="00E252E1" w:rsidRDefault="00602651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5" w:type="pct"/>
            <w:shd w:val="clear" w:color="auto" w:fill="auto"/>
          </w:tcPr>
          <w:p w14:paraId="7A1D3964" w14:textId="77777777" w:rsidR="00E252E1" w:rsidRPr="00DB7C24" w:rsidRDefault="00E252E1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4E2FB7D3" w14:textId="65BD6C30" w:rsidR="00E252E1" w:rsidRPr="00DB7C24" w:rsidRDefault="00602651" w:rsidP="00F7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927F4" w:rsidRPr="00DB7C24" w14:paraId="3ABE6F73" w14:textId="77777777" w:rsidTr="00843F37">
        <w:trPr>
          <w:trHeight w:val="412"/>
        </w:trPr>
        <w:tc>
          <w:tcPr>
            <w:tcW w:w="2356" w:type="pct"/>
          </w:tcPr>
          <w:p w14:paraId="6E58B1C2" w14:textId="77777777" w:rsidR="00A67AA5" w:rsidRPr="00DB7C24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DB7C24">
              <w:rPr>
                <w:rFonts w:ascii="Angsana New" w:hAnsi="Angsana New"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481" w:type="pct"/>
          </w:tcPr>
          <w:p w14:paraId="5BA846CD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pct"/>
            <w:shd w:val="clear" w:color="auto" w:fill="auto"/>
          </w:tcPr>
          <w:p w14:paraId="61B112E4" w14:textId="1D05ECEA" w:rsidR="00A67AA5" w:rsidRPr="00BA19A0" w:rsidRDefault="00602651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(23,221)</w:t>
            </w:r>
          </w:p>
        </w:tc>
        <w:tc>
          <w:tcPr>
            <w:tcW w:w="145" w:type="pct"/>
            <w:shd w:val="clear" w:color="auto" w:fill="auto"/>
          </w:tcPr>
          <w:p w14:paraId="612EAEA9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56EF7092" w14:textId="1ECBC5DC" w:rsidR="00A67AA5" w:rsidRPr="00DB7C24" w:rsidRDefault="00602651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64588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45881">
              <w:rPr>
                <w:rFonts w:ascii="Angsana New" w:hAnsi="Angsana New"/>
                <w:sz w:val="30"/>
                <w:szCs w:val="30"/>
              </w:rPr>
              <w:t>770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2651" w:rsidRPr="00DB7C24" w14:paraId="0B9AFC24" w14:textId="77777777" w:rsidTr="00843F37">
        <w:trPr>
          <w:trHeight w:val="412"/>
        </w:trPr>
        <w:tc>
          <w:tcPr>
            <w:tcW w:w="2356" w:type="pct"/>
          </w:tcPr>
          <w:p w14:paraId="24496B4F" w14:textId="49D4F478" w:rsidR="00602651" w:rsidRPr="00DB7C24" w:rsidRDefault="00602651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ขายให้บริษัทย่อย</w:t>
            </w:r>
          </w:p>
        </w:tc>
        <w:tc>
          <w:tcPr>
            <w:tcW w:w="481" w:type="pct"/>
          </w:tcPr>
          <w:p w14:paraId="2FA68DAB" w14:textId="57E7240B" w:rsidR="00602651" w:rsidRPr="00843F37" w:rsidRDefault="001B3B5C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10" w:type="pct"/>
            <w:shd w:val="clear" w:color="auto" w:fill="auto"/>
          </w:tcPr>
          <w:p w14:paraId="2395960A" w14:textId="0E5B28EB" w:rsidR="00602651" w:rsidRDefault="00602651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A9CAF6" w14:textId="77777777" w:rsidR="00602651" w:rsidRPr="00DB7C24" w:rsidRDefault="00602651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58DC043A" w14:textId="6585B83B" w:rsidR="00602651" w:rsidRPr="004927F4" w:rsidRDefault="00602651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52509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 w:rsidR="00525097">
              <w:rPr>
                <w:rFonts w:ascii="Angsana New" w:hAnsi="Angsana New"/>
                <w:sz w:val="30"/>
                <w:szCs w:val="30"/>
              </w:rPr>
              <w:t>4</w:t>
            </w:r>
            <w:r w:rsidR="0003797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27F4" w:rsidRPr="00DB7C24" w14:paraId="345F7B88" w14:textId="77777777" w:rsidTr="00843F37">
        <w:trPr>
          <w:trHeight w:val="412"/>
        </w:trPr>
        <w:tc>
          <w:tcPr>
            <w:tcW w:w="2356" w:type="pct"/>
          </w:tcPr>
          <w:p w14:paraId="36C66386" w14:textId="77777777" w:rsidR="00A67AA5" w:rsidRPr="00DB7C24" w:rsidRDefault="00FE40D7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67AA5" w:rsidRPr="00DB7C2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481" w:type="pct"/>
          </w:tcPr>
          <w:p w14:paraId="73E4CFDD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pct"/>
            <w:shd w:val="clear" w:color="auto" w:fill="auto"/>
          </w:tcPr>
          <w:p w14:paraId="2C07365D" w14:textId="55F9994E" w:rsidR="00A67AA5" w:rsidRPr="00BA19A0" w:rsidRDefault="00426314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2,306</w:t>
            </w:r>
          </w:p>
        </w:tc>
        <w:tc>
          <w:tcPr>
            <w:tcW w:w="145" w:type="pct"/>
            <w:shd w:val="clear" w:color="auto" w:fill="auto"/>
          </w:tcPr>
          <w:p w14:paraId="2BBD68F9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1C70F479" w14:textId="637B386D" w:rsidR="00A67AA5" w:rsidRPr="004927F4" w:rsidRDefault="005E6D60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</w:tr>
      <w:tr w:rsidR="004927F4" w:rsidRPr="00DB7C24" w14:paraId="5CC01869" w14:textId="77777777" w:rsidTr="00843F37">
        <w:trPr>
          <w:trHeight w:val="412"/>
        </w:trPr>
        <w:tc>
          <w:tcPr>
            <w:tcW w:w="2356" w:type="pct"/>
          </w:tcPr>
          <w:p w14:paraId="4E12E560" w14:textId="2C673BE0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41B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5F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81" w:type="pct"/>
          </w:tcPr>
          <w:p w14:paraId="45F66CF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F1873" w14:textId="75B6E195" w:rsidR="00A67AA5" w:rsidRPr="00075883" w:rsidRDefault="00602651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195,693</w:t>
            </w:r>
          </w:p>
        </w:tc>
        <w:tc>
          <w:tcPr>
            <w:tcW w:w="145" w:type="pct"/>
            <w:shd w:val="clear" w:color="auto" w:fill="auto"/>
          </w:tcPr>
          <w:p w14:paraId="5319A9A6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E3626" w14:textId="509DB058" w:rsidR="00A67AA5" w:rsidRPr="00DB7C24" w:rsidRDefault="00602651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5,029</w:t>
            </w:r>
          </w:p>
        </w:tc>
      </w:tr>
    </w:tbl>
    <w:p w14:paraId="4B8A6630" w14:textId="3704AE7E" w:rsidR="00251021" w:rsidRPr="00843F37" w:rsidRDefault="00251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F4BED93" w14:textId="146A429E" w:rsidR="00A25CEC" w:rsidRPr="001A2A65" w:rsidRDefault="00A25CEC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A2A65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084B39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บริษัทย่อยและ</w:t>
      </w:r>
      <w:r w:rsidRPr="001A2A65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</w:t>
      </w:r>
    </w:p>
    <w:p w14:paraId="5EE5E52F" w14:textId="77777777" w:rsidR="00A25CEC" w:rsidRPr="00DB7C24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328"/>
        <w:gridCol w:w="1891"/>
        <w:gridCol w:w="268"/>
        <w:gridCol w:w="1891"/>
      </w:tblGrid>
      <w:tr w:rsidR="003D2F32" w:rsidRPr="00DB7C24" w14:paraId="77EEC327" w14:textId="77777777" w:rsidTr="00172697">
        <w:trPr>
          <w:trHeight w:val="417"/>
          <w:tblHeader/>
        </w:trPr>
        <w:tc>
          <w:tcPr>
            <w:tcW w:w="2841" w:type="pct"/>
          </w:tcPr>
          <w:p w14:paraId="021BC576" w14:textId="525E5C7B" w:rsidR="003D2F32" w:rsidRDefault="00E252E1" w:rsidP="00E25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252E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</w:t>
            </w:r>
            <w:r w:rsidR="004927F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ที่มีสาระสำคัญ</w:t>
            </w:r>
            <w:r w:rsidR="00F106D0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F713C9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="00F106D0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</w:p>
          <w:p w14:paraId="34963289" w14:textId="1479C6CC" w:rsidR="00F106D0" w:rsidRPr="00BA19A0" w:rsidRDefault="003D2F32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F106D0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="00F106D0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7D41BA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7D41BA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="000175FA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CD424B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4</w:t>
            </w:r>
          </w:p>
        </w:tc>
        <w:tc>
          <w:tcPr>
            <w:tcW w:w="1008" w:type="pct"/>
          </w:tcPr>
          <w:p w14:paraId="441CACA0" w14:textId="77777777" w:rsidR="003D2F32" w:rsidRDefault="003D2F32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11D9248" w14:textId="0E85F535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185D5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</w:tcPr>
          <w:p w14:paraId="74E80EE9" w14:textId="77777777" w:rsidR="003D2F32" w:rsidRDefault="003D2F32" w:rsidP="00E25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14:paraId="11F826A2" w14:textId="1FA415E1" w:rsidR="00F106D0" w:rsidRPr="00BA19A0" w:rsidRDefault="00F106D0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D0" w:rsidRPr="00DB7C24" w14:paraId="6406071E" w14:textId="77777777" w:rsidTr="00BA19A0">
        <w:trPr>
          <w:trHeight w:val="402"/>
          <w:tblHeader/>
        </w:trPr>
        <w:tc>
          <w:tcPr>
            <w:tcW w:w="2841" w:type="pct"/>
          </w:tcPr>
          <w:p w14:paraId="1DC1B91D" w14:textId="77777777" w:rsidR="00F106D0" w:rsidRPr="00BA19A0" w:rsidRDefault="00F106D0" w:rsidP="00A2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59" w:type="pct"/>
            <w:gridSpan w:val="3"/>
          </w:tcPr>
          <w:p w14:paraId="2BE75073" w14:textId="77777777" w:rsidR="00F106D0" w:rsidRPr="00AD0B59" w:rsidRDefault="00F106D0" w:rsidP="00A25CE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F32" w:rsidRPr="00DB7C24" w14:paraId="0F7C715C" w14:textId="77777777" w:rsidTr="00172697">
        <w:trPr>
          <w:trHeight w:val="417"/>
        </w:trPr>
        <w:tc>
          <w:tcPr>
            <w:tcW w:w="2841" w:type="pct"/>
          </w:tcPr>
          <w:p w14:paraId="564C04B4" w14:textId="76352FD6" w:rsidR="00F106D0" w:rsidRPr="00BA19A0" w:rsidRDefault="002C4FB9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pct"/>
            <w:shd w:val="clear" w:color="auto" w:fill="auto"/>
          </w:tcPr>
          <w:p w14:paraId="3D5D626E" w14:textId="6DFAF807" w:rsidR="00F106D0" w:rsidRPr="00DB7C24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4295E529" w14:textId="77777777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0B852F83" w14:textId="62B251DA" w:rsidR="00F106D0" w:rsidRPr="00DB7C24" w:rsidRDefault="00F106D0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6878" w:rsidRPr="00DB7C24" w14:paraId="4F83BAA6" w14:textId="77777777" w:rsidTr="00172697">
        <w:trPr>
          <w:trHeight w:val="417"/>
        </w:trPr>
        <w:tc>
          <w:tcPr>
            <w:tcW w:w="2841" w:type="pct"/>
          </w:tcPr>
          <w:p w14:paraId="7E348DBA" w14:textId="40206B61" w:rsidR="00996878" w:rsidRPr="00BA19A0" w:rsidRDefault="005D5ECD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เพิ่มทุนใน</w:t>
            </w: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บริษัท อาหารสยาม</w:t>
            </w:r>
            <w:r w:rsidR="00031B9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031B97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(2513) </w:t>
            </w:r>
            <w:r w:rsidR="00031B9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008" w:type="pct"/>
            <w:shd w:val="clear" w:color="auto" w:fill="auto"/>
          </w:tcPr>
          <w:p w14:paraId="412E1062" w14:textId="1F3323E1" w:rsidR="00996878" w:rsidRPr="00DB7C24" w:rsidRDefault="00744C4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37442A" w14:textId="77777777" w:rsidR="00996878" w:rsidRPr="00DB7C24" w:rsidRDefault="00996878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263EBA74" w14:textId="25C8A55C" w:rsidR="00996878" w:rsidRPr="00DB7C24" w:rsidRDefault="008D4FEC" w:rsidP="00843F37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C20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54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C20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996878" w:rsidRPr="00DB7C24" w14:paraId="5B8F99C9" w14:textId="77777777" w:rsidTr="00172697">
        <w:trPr>
          <w:trHeight w:val="417"/>
        </w:trPr>
        <w:tc>
          <w:tcPr>
            <w:tcW w:w="2841" w:type="pct"/>
          </w:tcPr>
          <w:p w14:paraId="22E9B64C" w14:textId="77777777" w:rsidR="00996878" w:rsidRPr="00BA19A0" w:rsidRDefault="00996878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pct"/>
            <w:shd w:val="clear" w:color="auto" w:fill="auto"/>
          </w:tcPr>
          <w:p w14:paraId="7B033CCD" w14:textId="77777777" w:rsidR="00996878" w:rsidRPr="00DB7C24" w:rsidRDefault="00996878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46407158" w14:textId="77777777" w:rsidR="00996878" w:rsidRPr="00DB7C24" w:rsidRDefault="00996878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314913F6" w14:textId="77777777" w:rsidR="00996878" w:rsidRPr="00DB7C24" w:rsidRDefault="00996878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6878" w:rsidRPr="00DB7C24" w14:paraId="0CE2CDB0" w14:textId="77777777" w:rsidTr="00172697">
        <w:trPr>
          <w:trHeight w:val="417"/>
        </w:trPr>
        <w:tc>
          <w:tcPr>
            <w:tcW w:w="2841" w:type="pct"/>
          </w:tcPr>
          <w:p w14:paraId="1250E190" w14:textId="2A16D672" w:rsidR="00996878" w:rsidRPr="00BA19A0" w:rsidRDefault="00996878" w:rsidP="00996878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0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ทร่วม</w:t>
            </w:r>
          </w:p>
        </w:tc>
        <w:tc>
          <w:tcPr>
            <w:tcW w:w="1008" w:type="pct"/>
            <w:shd w:val="clear" w:color="auto" w:fill="auto"/>
          </w:tcPr>
          <w:p w14:paraId="43EA0889" w14:textId="77777777" w:rsidR="00996878" w:rsidRPr="00DB7C24" w:rsidRDefault="00996878" w:rsidP="00996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04564498" w14:textId="77777777" w:rsidR="00996878" w:rsidRPr="00DB7C24" w:rsidRDefault="00996878" w:rsidP="0099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7C922001" w14:textId="77777777" w:rsidR="00996878" w:rsidRPr="00DB7C24" w:rsidRDefault="00996878" w:rsidP="00996878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6878" w:rsidRPr="00DB7C24" w14:paraId="51CD302E" w14:textId="77777777" w:rsidTr="00172697">
        <w:trPr>
          <w:trHeight w:val="402"/>
        </w:trPr>
        <w:tc>
          <w:tcPr>
            <w:tcW w:w="2841" w:type="pct"/>
            <w:shd w:val="clear" w:color="auto" w:fill="auto"/>
          </w:tcPr>
          <w:p w14:paraId="5FEA3087" w14:textId="5C1626B7" w:rsidR="00996878" w:rsidRPr="00793213" w:rsidRDefault="00996878" w:rsidP="0099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ที่ใช้วิธีส่วนได้เสีย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008" w:type="pct"/>
            <w:shd w:val="clear" w:color="auto" w:fill="auto"/>
          </w:tcPr>
          <w:p w14:paraId="36548961" w14:textId="48BDD085" w:rsidR="00996878" w:rsidRPr="00DB7C24" w:rsidRDefault="00C20D71" w:rsidP="0068136A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</w:t>
            </w:r>
            <w:r w:rsidR="00843F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43" w:type="pct"/>
            <w:shd w:val="clear" w:color="auto" w:fill="auto"/>
          </w:tcPr>
          <w:p w14:paraId="64271C03" w14:textId="77777777" w:rsidR="00996878" w:rsidRPr="00DB7C24" w:rsidRDefault="00996878" w:rsidP="0099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4B6A8DC2" w14:textId="7E8BDC31" w:rsidR="00996878" w:rsidRPr="00DB7C24" w:rsidRDefault="00C20D71" w:rsidP="00843F3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7FB6" w:rsidRPr="009B7FB6" w14:paraId="2E0B3138" w14:textId="77777777" w:rsidTr="00172697">
        <w:trPr>
          <w:trHeight w:val="402"/>
        </w:trPr>
        <w:tc>
          <w:tcPr>
            <w:tcW w:w="2841" w:type="pct"/>
            <w:shd w:val="clear" w:color="auto" w:fill="auto"/>
          </w:tcPr>
          <w:p w14:paraId="341595D0" w14:textId="3F1462B9" w:rsidR="009B7FB6" w:rsidRPr="00DB7C24" w:rsidRDefault="009B7FB6" w:rsidP="009B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08" w:type="pct"/>
            <w:shd w:val="clear" w:color="auto" w:fill="auto"/>
          </w:tcPr>
          <w:p w14:paraId="3B2119AA" w14:textId="1D7C93D0" w:rsidR="009B7FB6" w:rsidRPr="00DB7C24" w:rsidRDefault="009B7FB6" w:rsidP="0068136A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(12,000)</w:t>
            </w:r>
          </w:p>
        </w:tc>
        <w:tc>
          <w:tcPr>
            <w:tcW w:w="143" w:type="pct"/>
            <w:shd w:val="clear" w:color="auto" w:fill="auto"/>
          </w:tcPr>
          <w:p w14:paraId="7FE26512" w14:textId="77777777" w:rsidR="009B7FB6" w:rsidRPr="00DB7C24" w:rsidRDefault="009B7FB6" w:rsidP="009B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2B4C6D55" w14:textId="4F3F60C9" w:rsidR="009B7FB6" w:rsidRPr="00DB7C24" w:rsidRDefault="009B7FB6" w:rsidP="00843F3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1A89D9" w14:textId="1674DB9E" w:rsidR="00225D2F" w:rsidRDefault="00225D2F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ab/>
      </w:r>
    </w:p>
    <w:p w14:paraId="30794FF6" w14:textId="4D70F123" w:rsidR="00744C4A" w:rsidRPr="00E652AB" w:rsidRDefault="00744C4A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8136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ในการประชุมวิสามัญผู้ถือหุ้นของบริษัท อาหารสยาม </w:t>
      </w:r>
      <w:r w:rsidRPr="00E652AB">
        <w:rPr>
          <w:rFonts w:asciiTheme="majorBidi" w:hAnsiTheme="majorBidi" w:cstheme="majorBidi"/>
          <w:spacing w:val="-4"/>
          <w:sz w:val="30"/>
          <w:szCs w:val="30"/>
        </w:rPr>
        <w:t xml:space="preserve">(2513) </w:t>
      </w:r>
      <w:r w:rsidRPr="00E652AB">
        <w:rPr>
          <w:rFonts w:asciiTheme="majorBidi" w:hAnsiTheme="majorBidi" w:cstheme="majorBidi"/>
          <w:spacing w:val="-4"/>
          <w:sz w:val="30"/>
          <w:szCs w:val="30"/>
          <w:cs/>
        </w:rPr>
        <w:t>จำกัด ซึ่งเป็นบริษัทย่อยของบริษัท เมื่อวันที่</w:t>
      </w:r>
      <w:r w:rsidR="00E652AB" w:rsidRPr="00E652A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611AE" w:rsidRPr="00E652A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060AD7" w:rsidRPr="00E652A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611AE" w:rsidRPr="00E652AB">
        <w:rPr>
          <w:rFonts w:asciiTheme="majorBidi" w:hAnsiTheme="majorBidi" w:cstheme="majorBidi"/>
          <w:spacing w:val="-4"/>
          <w:sz w:val="30"/>
          <w:szCs w:val="30"/>
          <w:cs/>
        </w:rPr>
        <w:t>พฤศจิกายน</w:t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7E5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11AE" w:rsidRPr="00E07E52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="00060AD7" w:rsidRPr="00E07E5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(</w:t>
      </w:r>
      <w:r w:rsidR="00060AD7" w:rsidRPr="00E07E5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07E52">
        <w:rPr>
          <w:rFonts w:asciiTheme="majorBidi" w:hAnsiTheme="majorBidi" w:cstheme="majorBidi"/>
          <w:spacing w:val="-2"/>
          <w:sz w:val="30"/>
          <w:szCs w:val="30"/>
        </w:rPr>
        <w:t>00,000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มูลค่าที่ตราไว้</w:t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หุ้นละ </w:t>
      </w:r>
      <w:r w:rsidRPr="00E07E52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บาท) เป็นจำนวน </w:t>
      </w:r>
      <w:r w:rsidR="00C6479F" w:rsidRPr="00E07E52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E07E52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(</w:t>
      </w:r>
      <w:r w:rsidR="00C6479F" w:rsidRPr="00E07E52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E07E52">
        <w:rPr>
          <w:rFonts w:asciiTheme="majorBidi" w:hAnsiTheme="majorBidi" w:cstheme="majorBidi"/>
          <w:spacing w:val="-2"/>
          <w:sz w:val="30"/>
          <w:szCs w:val="30"/>
        </w:rPr>
        <w:t>,00,000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มูลค่าที่ตราไว้ หุ้นละ </w:t>
      </w:r>
      <w:r w:rsidRPr="00E07E52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>บาท) โดยการออกหุ้นสามัญเพิ่มทุน</w:t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ตามสัดส่วนการถือหุ้นของผู้ถือหุ้นเดิมจำนวน </w:t>
      </w:r>
      <w:r w:rsidR="008B05C0" w:rsidRPr="00E652AB">
        <w:rPr>
          <w:rFonts w:asciiTheme="majorBidi" w:hAnsiTheme="majorBidi" w:cstheme="majorBidi"/>
          <w:sz w:val="30"/>
          <w:szCs w:val="30"/>
        </w:rPr>
        <w:t>99</w:t>
      </w:r>
      <w:r w:rsidRPr="00E652AB">
        <w:rPr>
          <w:rFonts w:asciiTheme="majorBidi" w:hAnsiTheme="majorBidi" w:cstheme="majorBidi"/>
          <w:sz w:val="30"/>
          <w:szCs w:val="30"/>
        </w:rPr>
        <w:t xml:space="preserve"> </w:t>
      </w:r>
      <w:r w:rsidRPr="00E652AB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8B05C0" w:rsidRPr="00E652AB">
        <w:rPr>
          <w:rFonts w:asciiTheme="majorBidi" w:hAnsiTheme="majorBidi" w:cstheme="majorBidi"/>
          <w:sz w:val="30"/>
          <w:szCs w:val="30"/>
        </w:rPr>
        <w:t>9</w:t>
      </w:r>
      <w:r w:rsidRPr="00E652AB">
        <w:rPr>
          <w:rFonts w:asciiTheme="majorBidi" w:hAnsiTheme="majorBidi" w:cstheme="majorBidi"/>
          <w:sz w:val="30"/>
          <w:szCs w:val="30"/>
        </w:rPr>
        <w:t>,</w:t>
      </w:r>
      <w:r w:rsidR="008B05C0" w:rsidRPr="00E652AB">
        <w:rPr>
          <w:rFonts w:asciiTheme="majorBidi" w:hAnsiTheme="majorBidi" w:cstheme="majorBidi"/>
          <w:sz w:val="30"/>
          <w:szCs w:val="30"/>
        </w:rPr>
        <w:t>9</w:t>
      </w:r>
      <w:r w:rsidRPr="00E652AB">
        <w:rPr>
          <w:rFonts w:asciiTheme="majorBidi" w:hAnsiTheme="majorBidi" w:cstheme="majorBidi"/>
          <w:sz w:val="30"/>
          <w:szCs w:val="30"/>
        </w:rPr>
        <w:t xml:space="preserve">00,000 </w:t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E652AB">
        <w:rPr>
          <w:rFonts w:asciiTheme="majorBidi" w:hAnsiTheme="majorBidi" w:cstheme="majorBidi"/>
          <w:sz w:val="30"/>
          <w:szCs w:val="30"/>
        </w:rPr>
        <w:t xml:space="preserve">10 </w:t>
      </w:r>
      <w:r w:rsidRPr="00E652AB">
        <w:rPr>
          <w:rFonts w:asciiTheme="majorBidi" w:hAnsiTheme="majorBidi" w:cstheme="majorBidi"/>
          <w:sz w:val="30"/>
          <w:szCs w:val="30"/>
          <w:cs/>
        </w:rPr>
        <w:t>บาท) บริษัทย่อ</w:t>
      </w:r>
      <w:r w:rsidR="008B05C0" w:rsidRPr="00E652AB">
        <w:rPr>
          <w:rFonts w:asciiTheme="majorBidi" w:hAnsiTheme="majorBidi" w:cstheme="majorBidi"/>
          <w:sz w:val="30"/>
          <w:szCs w:val="30"/>
          <w:cs/>
        </w:rPr>
        <w:t>ย</w:t>
      </w:r>
      <w:r w:rsidRPr="00E652AB">
        <w:rPr>
          <w:rFonts w:asciiTheme="majorBidi" w:hAnsiTheme="majorBidi" w:cstheme="majorBidi"/>
          <w:sz w:val="30"/>
          <w:szCs w:val="30"/>
          <w:cs/>
        </w:rPr>
        <w:t>ได้จดทะเบียนการเพิ่มทุน</w:t>
      </w:r>
      <w:r w:rsidR="007241A7" w:rsidRPr="00E652AB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แล้วกับกระทรวงพาณิชย์เมื่อวันที่ </w:t>
      </w:r>
      <w:r w:rsidR="007241A7" w:rsidRPr="00E652AB">
        <w:rPr>
          <w:rFonts w:asciiTheme="majorBidi" w:hAnsiTheme="majorBidi" w:cstheme="majorBidi"/>
          <w:sz w:val="30"/>
          <w:szCs w:val="30"/>
        </w:rPr>
        <w:t>1</w:t>
      </w:r>
      <w:r w:rsidRPr="00E652AB">
        <w:rPr>
          <w:rFonts w:asciiTheme="majorBidi" w:hAnsiTheme="majorBidi" w:cstheme="majorBidi"/>
          <w:sz w:val="30"/>
          <w:szCs w:val="30"/>
        </w:rPr>
        <w:t xml:space="preserve">2 </w:t>
      </w:r>
      <w:r w:rsidR="007241A7" w:rsidRPr="00843F37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6813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652AB">
        <w:rPr>
          <w:rFonts w:asciiTheme="majorBidi" w:hAnsiTheme="majorBidi" w:cstheme="majorBidi"/>
          <w:sz w:val="30"/>
          <w:szCs w:val="30"/>
        </w:rPr>
        <w:t>256</w:t>
      </w:r>
      <w:r w:rsidR="007241A7" w:rsidRPr="00E652AB">
        <w:rPr>
          <w:rFonts w:asciiTheme="majorBidi" w:hAnsiTheme="majorBidi" w:cstheme="majorBidi"/>
          <w:sz w:val="30"/>
          <w:szCs w:val="30"/>
        </w:rPr>
        <w:t>4</w:t>
      </w:r>
    </w:p>
    <w:p w14:paraId="306F404A" w14:textId="6FA59B42" w:rsidR="007241A7" w:rsidRDefault="007241A7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4" w:hanging="7"/>
        <w:rPr>
          <w:rFonts w:asciiTheme="majorBidi" w:hAnsiTheme="majorBidi" w:cstheme="majorBidi"/>
          <w:sz w:val="30"/>
          <w:szCs w:val="30"/>
        </w:rPr>
      </w:pPr>
    </w:p>
    <w:p w14:paraId="09CE4828" w14:textId="125CE6E5" w:rsidR="00295F33" w:rsidRDefault="00295F33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</w:t>
      </w:r>
      <w:r w:rsidRPr="00BA19A0">
        <w:rPr>
          <w:rFonts w:asciiTheme="majorBidi" w:hAnsiTheme="majorBidi" w:cstheme="majorBidi"/>
          <w:b/>
          <w:bCs/>
          <w:sz w:val="30"/>
          <w:szCs w:val="30"/>
          <w:cs/>
        </w:rPr>
        <w:t>อาคาร</w:t>
      </w: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748FBE7A" w14:textId="7E14F889" w:rsidR="00986260" w:rsidRPr="00843F37" w:rsidRDefault="00922AAF" w:rsidP="00843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43F37">
        <w:rPr>
          <w:rFonts w:ascii="Angsana New" w:hAnsi="Angsana New"/>
          <w:sz w:val="30"/>
          <w:szCs w:val="30"/>
          <w:cs/>
        </w:rPr>
        <w:tab/>
      </w:r>
      <w:r w:rsidRPr="00843F37">
        <w:rPr>
          <w:rFonts w:ascii="Angsana New" w:hAnsi="Angsana New"/>
          <w:sz w:val="30"/>
          <w:szCs w:val="30"/>
          <w:cs/>
        </w:rPr>
        <w:tab/>
      </w: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328"/>
        <w:gridCol w:w="1891"/>
        <w:gridCol w:w="268"/>
        <w:gridCol w:w="1891"/>
      </w:tblGrid>
      <w:tr w:rsidR="00986260" w:rsidRPr="00DB7C24" w14:paraId="01655CF3" w14:textId="77777777" w:rsidTr="00BA19A0">
        <w:trPr>
          <w:trHeight w:val="417"/>
          <w:tblHeader/>
        </w:trPr>
        <w:tc>
          <w:tcPr>
            <w:tcW w:w="2841" w:type="pct"/>
          </w:tcPr>
          <w:p w14:paraId="6D146834" w14:textId="77777777" w:rsidR="00986260" w:rsidRPr="008A60B8" w:rsidRDefault="00986260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สำหรับงวดสามเดือน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8A60B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008" w:type="pct"/>
          </w:tcPr>
          <w:p w14:paraId="42EE9767" w14:textId="77777777" w:rsidR="00986260" w:rsidRPr="00DB7C24" w:rsidRDefault="00986260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6332574" w14:textId="77777777" w:rsidR="00986260" w:rsidRPr="00DB7C24" w:rsidRDefault="00986260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</w:tcPr>
          <w:p w14:paraId="0330C795" w14:textId="77777777" w:rsidR="00986260" w:rsidRPr="008A60B8" w:rsidRDefault="00986260" w:rsidP="00BA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260" w:rsidRPr="00DB7C24" w14:paraId="2A076B67" w14:textId="77777777" w:rsidTr="00BA19A0">
        <w:trPr>
          <w:trHeight w:val="402"/>
          <w:tblHeader/>
        </w:trPr>
        <w:tc>
          <w:tcPr>
            <w:tcW w:w="2841" w:type="pct"/>
          </w:tcPr>
          <w:p w14:paraId="28AB8423" w14:textId="77777777" w:rsidR="00986260" w:rsidRPr="00843F37" w:rsidRDefault="00986260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159" w:type="pct"/>
            <w:gridSpan w:val="3"/>
          </w:tcPr>
          <w:p w14:paraId="56F9037B" w14:textId="77777777" w:rsidR="00986260" w:rsidRPr="00AD0B59" w:rsidRDefault="00986260" w:rsidP="00BA19A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7DE" w:rsidRPr="00DB7C24" w14:paraId="61B316CF" w14:textId="77777777" w:rsidTr="00BA19A0">
        <w:trPr>
          <w:trHeight w:val="417"/>
        </w:trPr>
        <w:tc>
          <w:tcPr>
            <w:tcW w:w="2841" w:type="pct"/>
          </w:tcPr>
          <w:p w14:paraId="79B004D0" w14:textId="1CCB422F" w:rsidR="00DB67DE" w:rsidRPr="00DF0194" w:rsidRDefault="00DB67DE" w:rsidP="00DB67DE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008" w:type="pct"/>
            <w:shd w:val="clear" w:color="auto" w:fill="auto"/>
          </w:tcPr>
          <w:p w14:paraId="70B59AD1" w14:textId="225A029C" w:rsidR="00DB67DE" w:rsidRPr="00BF7597" w:rsidRDefault="00BF7597" w:rsidP="00843F3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F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3F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43" w:type="pct"/>
            <w:shd w:val="clear" w:color="auto" w:fill="auto"/>
          </w:tcPr>
          <w:p w14:paraId="02013C7D" w14:textId="77777777" w:rsidR="00DB67DE" w:rsidRPr="00DB7C24" w:rsidRDefault="00DB67DE" w:rsidP="00DB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047A44EE" w14:textId="7C2EF974" w:rsidR="00DB67DE" w:rsidRPr="00BF7597" w:rsidRDefault="00DB67DE" w:rsidP="00843F37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75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1,916</w:t>
            </w:r>
          </w:p>
        </w:tc>
      </w:tr>
      <w:tr w:rsidR="00DB67DE" w:rsidRPr="00DB7C24" w14:paraId="75385A64" w14:textId="77777777" w:rsidTr="00BA19A0">
        <w:trPr>
          <w:trHeight w:val="417"/>
        </w:trPr>
        <w:tc>
          <w:tcPr>
            <w:tcW w:w="2841" w:type="pct"/>
          </w:tcPr>
          <w:p w14:paraId="2E7EE473" w14:textId="502038C2" w:rsidR="00DB67DE" w:rsidRPr="009A72EE" w:rsidRDefault="00DB67DE" w:rsidP="00DB67DE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08" w:type="pct"/>
            <w:shd w:val="clear" w:color="auto" w:fill="auto"/>
          </w:tcPr>
          <w:p w14:paraId="550ED17D" w14:textId="3124DB64" w:rsidR="00DB67DE" w:rsidRDefault="00DB67DE" w:rsidP="00843F3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(44)</w:t>
            </w:r>
          </w:p>
        </w:tc>
        <w:tc>
          <w:tcPr>
            <w:tcW w:w="143" w:type="pct"/>
            <w:shd w:val="clear" w:color="auto" w:fill="auto"/>
          </w:tcPr>
          <w:p w14:paraId="34878DB7" w14:textId="77777777" w:rsidR="00DB67DE" w:rsidRPr="00DB7C24" w:rsidRDefault="00DB67DE" w:rsidP="00DB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4F546F22" w14:textId="6E0155BB" w:rsidR="00DB67DE" w:rsidRPr="00DB7C24" w:rsidRDefault="00DB67DE" w:rsidP="00843F37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(44)</w:t>
            </w:r>
          </w:p>
        </w:tc>
      </w:tr>
      <w:tr w:rsidR="00DB67DE" w:rsidRPr="00DB7C24" w14:paraId="50FC6EA2" w14:textId="77777777" w:rsidTr="00BA19A0">
        <w:trPr>
          <w:trHeight w:val="417"/>
        </w:trPr>
        <w:tc>
          <w:tcPr>
            <w:tcW w:w="2841" w:type="pct"/>
          </w:tcPr>
          <w:p w14:paraId="5D1C16E3" w14:textId="6664D79A" w:rsidR="00DB67DE" w:rsidRPr="00F769B8" w:rsidRDefault="00DB67DE" w:rsidP="00DB67DE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36A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008" w:type="pct"/>
            <w:shd w:val="clear" w:color="auto" w:fill="auto"/>
          </w:tcPr>
          <w:p w14:paraId="19A6EA2B" w14:textId="40707721" w:rsidR="00DB67DE" w:rsidRPr="00843F37" w:rsidRDefault="00DB67DE" w:rsidP="00DB67D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F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723615" w14:textId="77777777" w:rsidR="00DB67DE" w:rsidRPr="00DB7C24" w:rsidRDefault="00DB67DE" w:rsidP="00DB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pct"/>
            <w:shd w:val="clear" w:color="auto" w:fill="auto"/>
          </w:tcPr>
          <w:p w14:paraId="3F91A1E4" w14:textId="6CEC3A35" w:rsidR="00DB67DE" w:rsidRPr="00DB7C24" w:rsidRDefault="00DB67DE" w:rsidP="00843F37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(82,490)</w:t>
            </w:r>
          </w:p>
        </w:tc>
      </w:tr>
    </w:tbl>
    <w:p w14:paraId="3E8BCDA0" w14:textId="58667CB5" w:rsidR="00110427" w:rsidRPr="00843F37" w:rsidRDefault="00022D9A" w:rsidP="00843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7D6052B9" w14:textId="141520F7" w:rsidR="006B5F5E" w:rsidRPr="00843F37" w:rsidRDefault="00022D9A" w:rsidP="00843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1608D2" w:rsidRPr="00843F37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ข้อมูลเกี่ยวกับสัญญาให้เช่าเปิดเผยในหมายเหตุข้อ </w:t>
      </w:r>
      <w:r w:rsidR="00922AAF">
        <w:rPr>
          <w:rFonts w:asciiTheme="majorBidi" w:hAnsiTheme="majorBidi" w:cstheme="majorBidi"/>
          <w:sz w:val="30"/>
          <w:szCs w:val="30"/>
        </w:rPr>
        <w:t>4</w:t>
      </w:r>
    </w:p>
    <w:p w14:paraId="1A9E3CC4" w14:textId="22299C12" w:rsidR="00922AAF" w:rsidRPr="00843F37" w:rsidRDefault="00922AAF" w:rsidP="00843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9129CC7" w14:textId="099E57E2" w:rsidR="006860CB" w:rsidRPr="00BA19A0" w:rsidRDefault="006860CB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A19A0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A156EC4" w14:textId="42FAC898" w:rsidR="006860CB" w:rsidRPr="00F15D8D" w:rsidRDefault="006860CB" w:rsidP="00843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9"/>
        <w:gridCol w:w="1891"/>
        <w:gridCol w:w="267"/>
        <w:gridCol w:w="1891"/>
      </w:tblGrid>
      <w:tr w:rsidR="00C1285D" w:rsidRPr="00DB7C24" w14:paraId="5F8B7C7F" w14:textId="77777777" w:rsidTr="00843F37">
        <w:trPr>
          <w:trHeight w:val="417"/>
          <w:tblHeader/>
        </w:trPr>
        <w:tc>
          <w:tcPr>
            <w:tcW w:w="2820" w:type="pct"/>
          </w:tcPr>
          <w:p w14:paraId="6721BDF0" w14:textId="11D85ED7" w:rsidR="00C1285D" w:rsidRPr="008A60B8" w:rsidRDefault="00C1285D" w:rsidP="00C12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สำหรับงวดสามเดือน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8A60B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018" w:type="pct"/>
          </w:tcPr>
          <w:p w14:paraId="2279B1D3" w14:textId="77777777" w:rsidR="00C1285D" w:rsidRPr="00DB7C24" w:rsidRDefault="00C1285D" w:rsidP="00C12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1A7BBAD" w14:textId="77777777" w:rsidR="00C1285D" w:rsidRPr="00DB7C24" w:rsidRDefault="00C1285D" w:rsidP="00C12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pct"/>
          </w:tcPr>
          <w:p w14:paraId="10567321" w14:textId="77777777" w:rsidR="00C1285D" w:rsidRPr="008A60B8" w:rsidRDefault="00C1285D" w:rsidP="00C12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95E" w:rsidRPr="00DB7C24" w14:paraId="5C835D51" w14:textId="77777777" w:rsidTr="00843F37">
        <w:trPr>
          <w:trHeight w:val="402"/>
          <w:tblHeader/>
        </w:trPr>
        <w:tc>
          <w:tcPr>
            <w:tcW w:w="2820" w:type="pct"/>
          </w:tcPr>
          <w:p w14:paraId="0534073B" w14:textId="77777777" w:rsidR="00E3795E" w:rsidRPr="00BA19A0" w:rsidRDefault="00E3795E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180" w:type="pct"/>
            <w:gridSpan w:val="3"/>
          </w:tcPr>
          <w:p w14:paraId="380615E9" w14:textId="77777777" w:rsidR="00E3795E" w:rsidRPr="00AD0B59" w:rsidRDefault="00E3795E" w:rsidP="00BA19A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B84" w:rsidRPr="00B959D7" w14:paraId="247780E7" w14:textId="77777777" w:rsidTr="00843F37">
        <w:trPr>
          <w:trHeight w:val="417"/>
        </w:trPr>
        <w:tc>
          <w:tcPr>
            <w:tcW w:w="2820" w:type="pct"/>
          </w:tcPr>
          <w:p w14:paraId="568A12B0" w14:textId="438AA5A9" w:rsidR="00597B84" w:rsidRPr="008A60B8" w:rsidRDefault="00914CD1" w:rsidP="00597B84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597B84" w:rsidRPr="008A60B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D66F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66F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98776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018" w:type="pct"/>
            <w:shd w:val="clear" w:color="auto" w:fill="auto"/>
          </w:tcPr>
          <w:p w14:paraId="09FBDF47" w14:textId="7C1E7A89" w:rsidR="00597B84" w:rsidRPr="00DB7C24" w:rsidRDefault="00C20D71" w:rsidP="00843F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EB16B81" w14:textId="77777777" w:rsidR="00597B84" w:rsidRPr="00DB7C24" w:rsidRDefault="00597B84" w:rsidP="0059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pct"/>
            <w:shd w:val="clear" w:color="auto" w:fill="auto"/>
          </w:tcPr>
          <w:p w14:paraId="1775FCFF" w14:textId="1659C3FE" w:rsidR="00597B84" w:rsidRPr="00B959D7" w:rsidRDefault="000455A2" w:rsidP="00843F37">
            <w:pPr>
              <w:pStyle w:val="acctfourfigures"/>
              <w:tabs>
                <w:tab w:val="clear" w:pos="765"/>
                <w:tab w:val="decimal" w:pos="1511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13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A73DC" w:rsidRPr="00B959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3,153</w:t>
            </w:r>
            <w:r w:rsidRPr="00B959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2DE7D13" w14:textId="77777777" w:rsidR="00D75865" w:rsidRPr="00843F37" w:rsidRDefault="00D75865" w:rsidP="00843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BA5AFFA" w14:textId="1A6A80DE" w:rsidR="00921B61" w:rsidRDefault="00225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43F3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</w:p>
    <w:p w14:paraId="33FF47FF" w14:textId="71F412B1" w:rsidR="00EA2B02" w:rsidRPr="00843F37" w:rsidRDefault="00EA2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43F3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43F37">
        <w:rPr>
          <w:rFonts w:ascii="Angsana New" w:hAnsi="Angsana New"/>
          <w:sz w:val="30"/>
          <w:szCs w:val="30"/>
        </w:rPr>
        <w:t xml:space="preserve">1 </w:t>
      </w:r>
      <w:r w:rsidRPr="00843F3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43F37">
        <w:rPr>
          <w:rFonts w:ascii="Angsana New" w:hAnsi="Angsana New"/>
          <w:sz w:val="30"/>
          <w:szCs w:val="30"/>
        </w:rPr>
        <w:t xml:space="preserve">2564 </w:t>
      </w:r>
      <w:r w:rsidR="00A81F54">
        <w:rPr>
          <w:rFonts w:ascii="Angsana New" w:hAnsi="Angsana New" w:hint="cs"/>
          <w:sz w:val="30"/>
          <w:szCs w:val="30"/>
          <w:cs/>
        </w:rPr>
        <w:t>บริษัท</w:t>
      </w:r>
      <w:r w:rsidRPr="00843F37">
        <w:rPr>
          <w:rFonts w:ascii="Angsana New" w:hAnsi="Angsana New"/>
          <w:sz w:val="30"/>
          <w:szCs w:val="30"/>
          <w:cs/>
        </w:rPr>
        <w:t>ได้ยกเลิกสัญญาเช่า</w:t>
      </w:r>
      <w:r w:rsidR="00B67E7D">
        <w:rPr>
          <w:rFonts w:ascii="Angsana New" w:hAnsi="Angsana New" w:hint="cs"/>
          <w:sz w:val="30"/>
          <w:szCs w:val="30"/>
          <w:cs/>
        </w:rPr>
        <w:t>อุปกรณ์</w:t>
      </w:r>
      <w:r w:rsidR="00A81F54">
        <w:rPr>
          <w:rFonts w:ascii="Angsana New" w:hAnsi="Angsana New" w:hint="cs"/>
          <w:sz w:val="30"/>
          <w:szCs w:val="30"/>
          <w:cs/>
        </w:rPr>
        <w:t>หลายสัญญา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E36D9">
        <w:rPr>
          <w:rFonts w:ascii="Angsana New" w:hAnsi="Angsana New" w:hint="cs"/>
          <w:sz w:val="30"/>
          <w:szCs w:val="30"/>
          <w:cs/>
        </w:rPr>
        <w:t>เนื่องจาก</w:t>
      </w:r>
      <w:r>
        <w:rPr>
          <w:rFonts w:ascii="Angsana New" w:hAnsi="Angsana New" w:hint="cs"/>
          <w:sz w:val="30"/>
          <w:szCs w:val="30"/>
          <w:cs/>
        </w:rPr>
        <w:t>โอนสัญญาเช่าดังกล่าว</w:t>
      </w:r>
      <w:r w:rsidR="00004EBC">
        <w:rPr>
          <w:rFonts w:ascii="Angsana New" w:hAnsi="Angsana New" w:hint="cs"/>
          <w:sz w:val="30"/>
          <w:szCs w:val="30"/>
          <w:cs/>
        </w:rPr>
        <w:t>ให้</w:t>
      </w:r>
      <w:r w:rsidR="00143C8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บริษัท อาหารสยาม </w:t>
      </w:r>
      <w:r w:rsidR="00ED59EE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2513</w:t>
      </w:r>
      <w:r w:rsidR="00ED59EE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จำกัด ซึ่งเป็นบริษัทย่อย</w:t>
      </w:r>
      <w:r w:rsidR="00ED59EE">
        <w:rPr>
          <w:rFonts w:ascii="Angsana New" w:hAnsi="Angsana New" w:hint="cs"/>
          <w:sz w:val="30"/>
          <w:szCs w:val="30"/>
          <w:cs/>
        </w:rPr>
        <w:t>ของบริษัท</w:t>
      </w:r>
      <w:r w:rsidR="00A81F54">
        <w:rPr>
          <w:rFonts w:ascii="Angsana New" w:hAnsi="Angsana New" w:hint="cs"/>
          <w:sz w:val="30"/>
          <w:szCs w:val="30"/>
          <w:cs/>
        </w:rPr>
        <w:t xml:space="preserve"> </w:t>
      </w:r>
      <w:r w:rsidR="00143C8D">
        <w:rPr>
          <w:rFonts w:ascii="Angsana New" w:hAnsi="Angsana New" w:hint="cs"/>
          <w:sz w:val="30"/>
          <w:szCs w:val="30"/>
          <w:cs/>
        </w:rPr>
        <w:t>ซึ่งเป็นไปตามแผนการปรับโครงสร้างการดำเนินธุรกิจสับปะรด</w:t>
      </w:r>
      <w:r w:rsidR="00143C8D">
        <w:rPr>
          <w:rFonts w:ascii="Angsana New" w:hAnsi="Angsana New" w:hint="cs"/>
          <w:spacing w:val="-2"/>
          <w:sz w:val="30"/>
          <w:szCs w:val="30"/>
          <w:cs/>
        </w:rPr>
        <w:t>ภายในกลุ่มบริษัท</w:t>
      </w:r>
      <w:r w:rsidR="00143C8D" w:rsidRPr="00BA19A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42C677F" w14:textId="77777777" w:rsidR="00225D2F" w:rsidRPr="00BA19A0" w:rsidRDefault="00225D2F" w:rsidP="00843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D671CCD" w14:textId="28A0061A" w:rsidR="00193364" w:rsidRDefault="00193364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3EA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1439B" w:rsidRPr="00B83EA4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25D2F" w:rsidRPr="00B83EA4" w14:paraId="38B5B3E6" w14:textId="3117624E" w:rsidTr="00843F37">
        <w:tc>
          <w:tcPr>
            <w:tcW w:w="3780" w:type="dxa"/>
            <w:vAlign w:val="bottom"/>
          </w:tcPr>
          <w:p w14:paraId="07B8FD16" w14:textId="77777777" w:rsidR="00225D2F" w:rsidRPr="00BA19A0" w:rsidRDefault="00225D2F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9232838" w14:textId="0753F6D6" w:rsidR="00225D2F" w:rsidRPr="00B83EA4" w:rsidRDefault="00225D2F" w:rsidP="009D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5D2F" w:rsidRPr="00B83EA4" w14:paraId="4B14ABAC" w14:textId="67A98C3D" w:rsidTr="00843F37">
        <w:tc>
          <w:tcPr>
            <w:tcW w:w="3780" w:type="dxa"/>
            <w:vAlign w:val="bottom"/>
          </w:tcPr>
          <w:p w14:paraId="64E4DD58" w14:textId="77777777" w:rsidR="00225D2F" w:rsidRPr="00BA19A0" w:rsidDel="00CF6302" w:rsidRDefault="00225D2F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B0C7414" w14:textId="7CA72CDC" w:rsidR="00225D2F" w:rsidRPr="00BA19A0" w:rsidDel="00CF6302" w:rsidRDefault="00225D2F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  <w:vAlign w:val="bottom"/>
          </w:tcPr>
          <w:p w14:paraId="67CDE773" w14:textId="77777777" w:rsidR="00225D2F" w:rsidRPr="00BA19A0" w:rsidRDefault="00225D2F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75F4D2" w14:textId="2A309AFA" w:rsidR="00225D2F" w:rsidRPr="00BA19A0" w:rsidDel="00CF6302" w:rsidRDefault="00225D2F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0A7770" w:rsidRPr="00B83EA4" w14:paraId="4DE62A57" w14:textId="5B82A630" w:rsidTr="00843F37">
        <w:tc>
          <w:tcPr>
            <w:tcW w:w="3780" w:type="dxa"/>
            <w:vAlign w:val="bottom"/>
          </w:tcPr>
          <w:p w14:paraId="16CA12EB" w14:textId="4F91F7E9" w:rsidR="000A7770" w:rsidRPr="00BA19A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5B37DEA" w14:textId="41CE44AD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1F23799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BCE42" w14:textId="59DB5416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B34A68D" w14:textId="74C1FECB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E2E76F3" w14:textId="151AB860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A7770" w:rsidRPr="00B83EA4" w14:paraId="6ACCFDA6" w14:textId="46658248" w:rsidTr="00843F37">
        <w:tc>
          <w:tcPr>
            <w:tcW w:w="3780" w:type="dxa"/>
            <w:vAlign w:val="bottom"/>
          </w:tcPr>
          <w:p w14:paraId="56667BB4" w14:textId="77777777" w:rsidR="000A7770" w:rsidRPr="00BA19A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A47964" w14:textId="7EEF2346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4D1B25E" w14:textId="77777777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B48D1A" w14:textId="3729371B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895E6D3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C51853" w14:textId="1040BF41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94302BF" w14:textId="4F820D8C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43E8C9" w14:textId="51C6B35B" w:rsidR="000A7770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A7770" w:rsidRPr="00B83EA4" w14:paraId="4F55E9AB" w14:textId="6009E6C7" w:rsidTr="00843F37">
        <w:trPr>
          <w:tblHeader/>
        </w:trPr>
        <w:tc>
          <w:tcPr>
            <w:tcW w:w="3780" w:type="dxa"/>
            <w:vAlign w:val="bottom"/>
          </w:tcPr>
          <w:p w14:paraId="01B18D6A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6"/>
          </w:tcPr>
          <w:p w14:paraId="138ACFE3" w14:textId="65A0376D" w:rsidR="000A7770" w:rsidRPr="00B83EA4" w:rsidRDefault="000A7770" w:rsidP="0084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2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0" w:type="dxa"/>
          </w:tcPr>
          <w:p w14:paraId="76E74A04" w14:textId="77777777" w:rsidR="000A7770" w:rsidRPr="00B83EA4" w:rsidRDefault="000A7770" w:rsidP="000A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7770" w:rsidRPr="00B83EA4" w14:paraId="6D554710" w14:textId="0B5A18FF" w:rsidTr="00843F37">
        <w:tc>
          <w:tcPr>
            <w:tcW w:w="3780" w:type="dxa"/>
          </w:tcPr>
          <w:p w14:paraId="2DF22A6D" w14:textId="18380D42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023A6635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6615C" w14:textId="277D0520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526141" w14:textId="5A004510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9C34A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CD63DD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75F56D" w14:textId="07BB919A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DA077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70" w:rsidRPr="00B83EA4" w14:paraId="7A08C73D" w14:textId="32A029B5" w:rsidTr="00843F37">
        <w:tc>
          <w:tcPr>
            <w:tcW w:w="3780" w:type="dxa"/>
          </w:tcPr>
          <w:p w14:paraId="5FB1286E" w14:textId="45DAF869" w:rsidR="000A7770" w:rsidRPr="001A2A65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F34D03A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AF365" w14:textId="7A439EEC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68EF09" w14:textId="274E2415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6F567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8DE266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212EB0" w14:textId="4E47A4E6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CD168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70" w:rsidRPr="00B83EA4" w14:paraId="57D84433" w14:textId="120530F6" w:rsidTr="00843F37">
        <w:tc>
          <w:tcPr>
            <w:tcW w:w="3780" w:type="dxa"/>
          </w:tcPr>
          <w:p w14:paraId="7B94234D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7D99DE17" w14:textId="4CFBD18B" w:rsidR="000A7770" w:rsidRPr="00B83EA4" w:rsidRDefault="00CA73DC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768,033</w:t>
            </w:r>
          </w:p>
        </w:tc>
        <w:tc>
          <w:tcPr>
            <w:tcW w:w="270" w:type="dxa"/>
          </w:tcPr>
          <w:p w14:paraId="18993DAC" w14:textId="25425A95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1B2FCA" w14:textId="5CBB726F" w:rsidR="000A7770" w:rsidRPr="00BF7EF7" w:rsidRDefault="000A7770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500,470</w:t>
            </w:r>
          </w:p>
        </w:tc>
        <w:tc>
          <w:tcPr>
            <w:tcW w:w="270" w:type="dxa"/>
          </w:tcPr>
          <w:p w14:paraId="17054B1A" w14:textId="77777777" w:rsidR="000A7770" w:rsidRPr="00BF7EF7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69265" w14:textId="248C7C8B" w:rsidR="000A7770" w:rsidRPr="00843F37" w:rsidRDefault="000A77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1EDB85" w14:textId="54779D6B" w:rsidR="000A7770" w:rsidRPr="00843F37" w:rsidRDefault="000A7770" w:rsidP="00BA19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33FFCB" w14:textId="12394B41" w:rsidR="000A7770" w:rsidRPr="00843F37" w:rsidRDefault="000A7770" w:rsidP="00843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A7770" w:rsidRPr="00B83EA4" w14:paraId="68C5E5B4" w14:textId="37B59CFB" w:rsidTr="00843F37">
        <w:tc>
          <w:tcPr>
            <w:tcW w:w="3780" w:type="dxa"/>
          </w:tcPr>
          <w:p w14:paraId="1EBD2BED" w14:textId="77777777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A251D6" w14:textId="5A567404" w:rsidR="000A7770" w:rsidRPr="00B83EA4" w:rsidRDefault="00666650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62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A7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2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36024078" w14:textId="681F663E" w:rsidR="000A7770" w:rsidRPr="00B83EA4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4ADCF1" w14:textId="0ECA6FE6" w:rsidR="000A7770" w:rsidRPr="00BF7EF7" w:rsidRDefault="007B6B97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7770" w:rsidRPr="00843F3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C551A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0AEC16" w14:textId="77777777" w:rsidR="000A7770" w:rsidRPr="00BF7EF7" w:rsidRDefault="000A7770" w:rsidP="000A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7138E6" w14:textId="34F546EC" w:rsidR="000A7770" w:rsidRPr="00843F37" w:rsidRDefault="00BF7EF7" w:rsidP="000A77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</w:t>
            </w:r>
            <w:r w:rsidR="006140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</w:t>
            </w: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140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1628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DB74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F0FB600" w14:textId="0BDEE186" w:rsidR="000A7770" w:rsidRPr="00843F37" w:rsidRDefault="000A7770" w:rsidP="000A77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41FE0" w14:textId="19F3A298" w:rsidR="000A7770" w:rsidRPr="00843F37" w:rsidDel="000F64DD" w:rsidRDefault="00BF7EF7" w:rsidP="000A77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1,130,544</w:t>
            </w:r>
          </w:p>
        </w:tc>
      </w:tr>
      <w:tr w:rsidR="006140EF" w:rsidRPr="00B83EA4" w14:paraId="591B0BB0" w14:textId="17B0BB7A" w:rsidTr="00843F37">
        <w:tc>
          <w:tcPr>
            <w:tcW w:w="3780" w:type="dxa"/>
          </w:tcPr>
          <w:p w14:paraId="0B0A2414" w14:textId="77777777" w:rsidR="006140EF" w:rsidRPr="00B83EA4" w:rsidRDefault="006140EF" w:rsidP="0061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042E9A" w14:textId="26E0DD77" w:rsidR="006140EF" w:rsidRPr="00CA73DC" w:rsidRDefault="006140EF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02,442</w:t>
            </w:r>
          </w:p>
        </w:tc>
        <w:tc>
          <w:tcPr>
            <w:tcW w:w="270" w:type="dxa"/>
          </w:tcPr>
          <w:p w14:paraId="6F925C5A" w14:textId="4B8B7494" w:rsidR="006140EF" w:rsidRPr="000A7770" w:rsidRDefault="006140EF" w:rsidP="0061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6C625" w14:textId="6ABFB0FC" w:rsidR="006140EF" w:rsidRPr="00BF7EF7" w:rsidRDefault="006140EF" w:rsidP="0061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  <w:r w:rsidRPr="00BF7E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47BC39BB" w14:textId="77777777" w:rsidR="006140EF" w:rsidRPr="00BF7EF7" w:rsidRDefault="006140EF" w:rsidP="0061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73E983" w14:textId="40AEA5F3" w:rsidR="006140EF" w:rsidRPr="006140EF" w:rsidRDefault="006140EF" w:rsidP="006140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1,101,28</w:t>
            </w:r>
            <w:r w:rsidR="00DB74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AFF8EEE" w14:textId="5E76999A" w:rsidR="006140EF" w:rsidRPr="00BF7EF7" w:rsidRDefault="006140EF" w:rsidP="006140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4EA1E" w14:textId="41A0E034" w:rsidR="006140EF" w:rsidRPr="00BF7EF7" w:rsidDel="000F64DD" w:rsidRDefault="006140EF" w:rsidP="006140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1,130,544</w:t>
            </w:r>
          </w:p>
        </w:tc>
      </w:tr>
    </w:tbl>
    <w:p w14:paraId="705654AB" w14:textId="26C58C51" w:rsidR="00225D2F" w:rsidRDefault="00225D2F" w:rsidP="00CC769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440"/>
        <w:gridCol w:w="180"/>
        <w:gridCol w:w="1260"/>
      </w:tblGrid>
      <w:tr w:rsidR="00F0216C" w:rsidRPr="00B83EA4" w14:paraId="5297DFFE" w14:textId="77777777" w:rsidTr="00F0216C">
        <w:trPr>
          <w:cantSplit/>
          <w:trHeight w:val="144"/>
        </w:trPr>
        <w:tc>
          <w:tcPr>
            <w:tcW w:w="6390" w:type="dxa"/>
          </w:tcPr>
          <w:p w14:paraId="66362454" w14:textId="77777777" w:rsidR="00F0216C" w:rsidRPr="000E3D58" w:rsidRDefault="00F0216C" w:rsidP="0061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61C9BF5" w14:textId="14F65C0F" w:rsidR="00F0216C" w:rsidRPr="00B83EA4" w:rsidRDefault="00F0216C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319A" w:rsidRPr="00B83EA4" w14:paraId="42DD8320" w14:textId="77777777" w:rsidTr="00F0216C">
        <w:trPr>
          <w:cantSplit/>
          <w:trHeight w:val="144"/>
        </w:trPr>
        <w:tc>
          <w:tcPr>
            <w:tcW w:w="6390" w:type="dxa"/>
          </w:tcPr>
          <w:p w14:paraId="508A762A" w14:textId="4DD3E2A4" w:rsidR="0061319A" w:rsidRPr="000E3D58" w:rsidRDefault="0061319A" w:rsidP="0061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49C7FBE" w14:textId="622CCF4B" w:rsidR="0061319A" w:rsidRPr="000E3D58" w:rsidRDefault="00F0216C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</w:tr>
      <w:tr w:rsidR="00F0216C" w:rsidRPr="00B83EA4" w14:paraId="667B0F5A" w14:textId="77777777" w:rsidTr="00B560D9">
        <w:trPr>
          <w:cantSplit/>
          <w:trHeight w:val="144"/>
        </w:trPr>
        <w:tc>
          <w:tcPr>
            <w:tcW w:w="6390" w:type="dxa"/>
          </w:tcPr>
          <w:p w14:paraId="48B73FF8" w14:textId="77777777" w:rsidR="00F0216C" w:rsidRPr="000E3D58" w:rsidRDefault="00F0216C" w:rsidP="00225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C0993E2" w14:textId="08763110" w:rsidR="00F0216C" w:rsidRDefault="00F0216C" w:rsidP="00BA19A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25D2F" w:rsidRPr="00B83EA4" w14:paraId="08A64413" w14:textId="77777777" w:rsidTr="00F0216C">
        <w:trPr>
          <w:cantSplit/>
          <w:trHeight w:val="144"/>
        </w:trPr>
        <w:tc>
          <w:tcPr>
            <w:tcW w:w="6390" w:type="dxa"/>
          </w:tcPr>
          <w:p w14:paraId="7B00779A" w14:textId="7F2BE8A2" w:rsidR="00225D2F" w:rsidRPr="000E3D58" w:rsidRDefault="00225D2F" w:rsidP="00225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F95032" w14:textId="52FE6000" w:rsidR="00225D2F" w:rsidRPr="000E3D58" w:rsidRDefault="00225D2F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68674BF" w14:textId="77777777" w:rsidR="00225D2F" w:rsidRPr="000E3D58" w:rsidRDefault="00225D2F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396A0C" w14:textId="03B5B20D" w:rsidR="00225D2F" w:rsidRPr="000E3D58" w:rsidRDefault="00225D2F" w:rsidP="00BA19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5119" w:rsidRPr="00B83EA4" w14:paraId="77CC031E" w14:textId="77777777" w:rsidTr="00F0216C">
        <w:trPr>
          <w:cantSplit/>
          <w:trHeight w:val="144"/>
        </w:trPr>
        <w:tc>
          <w:tcPr>
            <w:tcW w:w="6390" w:type="dxa"/>
          </w:tcPr>
          <w:p w14:paraId="12DB82A1" w14:textId="77777777" w:rsidR="00355119" w:rsidRPr="000E3D58" w:rsidRDefault="00355119" w:rsidP="00225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E1D5ED5" w14:textId="54B12663" w:rsidR="00355119" w:rsidRDefault="00355119" w:rsidP="00225D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5D2F" w:rsidRPr="00B83EA4" w14:paraId="46B89B3F" w14:textId="77777777" w:rsidTr="00F0216C">
        <w:trPr>
          <w:cantSplit/>
          <w:trHeight w:val="144"/>
        </w:trPr>
        <w:tc>
          <w:tcPr>
            <w:tcW w:w="6390" w:type="dxa"/>
          </w:tcPr>
          <w:p w14:paraId="454ADA21" w14:textId="44EDCA06" w:rsidR="00225D2F" w:rsidRPr="001A2A65" w:rsidRDefault="00225D2F" w:rsidP="00225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639EF5E2" w14:textId="77777777" w:rsidR="00225D2F" w:rsidRPr="000E3D58" w:rsidRDefault="00225D2F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BCD65" w14:textId="77777777" w:rsidR="00225D2F" w:rsidRPr="000E3D58" w:rsidRDefault="00225D2F" w:rsidP="00225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383EB" w14:textId="77777777" w:rsidR="00225D2F" w:rsidRPr="000E3D58" w:rsidRDefault="00225D2F" w:rsidP="00843F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D8D" w:rsidRPr="00B83EA4" w14:paraId="1A904F87" w14:textId="77777777" w:rsidTr="00F0216C">
        <w:trPr>
          <w:cantSplit/>
          <w:trHeight w:val="144"/>
        </w:trPr>
        <w:tc>
          <w:tcPr>
            <w:tcW w:w="6390" w:type="dxa"/>
          </w:tcPr>
          <w:p w14:paraId="78BCCC51" w14:textId="6B461A81" w:rsidR="00F15D8D" w:rsidRPr="00BA19A0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A8B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DF73549" w14:textId="7B73A6B1" w:rsidR="00F15D8D" w:rsidRPr="00BA19A0" w:rsidDel="00681357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A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02,442</w:t>
            </w:r>
          </w:p>
        </w:tc>
        <w:tc>
          <w:tcPr>
            <w:tcW w:w="180" w:type="dxa"/>
          </w:tcPr>
          <w:p w14:paraId="0FC42716" w14:textId="77777777" w:rsidR="00F15D8D" w:rsidRPr="00BA19A0" w:rsidRDefault="00F15D8D" w:rsidP="00F1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1C2A51" w14:textId="01929568" w:rsidR="00F15D8D" w:rsidRPr="00843F37" w:rsidRDefault="00F15D8D" w:rsidP="00843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400C">
              <w:rPr>
                <w:rFonts w:asciiTheme="majorBidi" w:hAnsiTheme="majorBidi" w:cstheme="majorBidi"/>
                <w:sz w:val="30"/>
                <w:szCs w:val="30"/>
              </w:rPr>
              <w:t>544,284</w:t>
            </w:r>
          </w:p>
        </w:tc>
      </w:tr>
    </w:tbl>
    <w:p w14:paraId="579B1FC7" w14:textId="6BF96194" w:rsidR="000455A2" w:rsidRPr="002C4158" w:rsidRDefault="0004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  <w:cs/>
        </w:rPr>
      </w:pPr>
    </w:p>
    <w:p w14:paraId="67ED1942" w14:textId="0CC0B2E1" w:rsidR="009522BA" w:rsidRPr="0020108A" w:rsidRDefault="009522BA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8136A">
        <w:rPr>
          <w:rFonts w:ascii="Angsana New" w:hAnsi="Angsana New"/>
          <w:b/>
          <w:bCs/>
          <w:sz w:val="30"/>
          <w:szCs w:val="30"/>
          <w:cs/>
        </w:rPr>
        <w:t>การดำเนินงานที่ยกเลิก</w:t>
      </w:r>
      <w:r w:rsidR="00C65198" w:rsidRPr="0020108A">
        <w:rPr>
          <w:rFonts w:ascii="Angsana New" w:hAnsi="Angsana New"/>
          <w:b/>
          <w:bCs/>
          <w:sz w:val="30"/>
          <w:szCs w:val="30"/>
          <w:cs/>
        </w:rPr>
        <w:t>ในงบการเงินเฉพาะกิจการ</w:t>
      </w:r>
    </w:p>
    <w:p w14:paraId="7D5CE81F" w14:textId="4049D55F" w:rsidR="00DF6FCB" w:rsidRPr="000B5ACA" w:rsidRDefault="000B5ACA" w:rsidP="00555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 w:rsidR="00C259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34D6D85F" w14:textId="12035F7E" w:rsidR="00FD1643" w:rsidRPr="002C4158" w:rsidRDefault="007C0C50" w:rsidP="002C4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highlight w:val="cyan"/>
        </w:rPr>
      </w:pPr>
      <w:r w:rsidRPr="00BA19A0">
        <w:rPr>
          <w:rFonts w:asciiTheme="majorBidi" w:hAnsiTheme="majorBidi" w:cstheme="majorBidi"/>
          <w:b/>
          <w:sz w:val="30"/>
          <w:szCs w:val="30"/>
          <w:cs/>
        </w:rPr>
        <w:t>การดำเนินงานที่ยกเลิกเป็นส่วนประกอบของธุรกิจของ</w:t>
      </w:r>
      <w:r w:rsidRPr="00BA19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19A0">
        <w:rPr>
          <w:rFonts w:asciiTheme="majorBidi" w:hAnsiTheme="majorBidi" w:cstheme="majorBidi"/>
          <w:b/>
          <w:sz w:val="30"/>
          <w:szCs w:val="30"/>
          <w:cs/>
        </w:rPr>
        <w:t xml:space="preserve"> เป็นสายงานธุรกิจที่สำคัญที่ยกเลิกหรือถือไว้เพื่อขาย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</w:t>
      </w:r>
      <w:r w:rsidR="0071485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A19A0">
        <w:rPr>
          <w:rFonts w:asciiTheme="majorBidi" w:hAnsiTheme="majorBidi" w:cstheme="majorBidi"/>
          <w:b/>
          <w:sz w:val="30"/>
          <w:szCs w:val="30"/>
          <w:cs/>
        </w:rPr>
        <w:t>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52087AAF" w14:textId="5301ACDA" w:rsidR="00E940C9" w:rsidRPr="00BA19A0" w:rsidRDefault="00FD1643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BA19A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E940C9" w:rsidRPr="00BA19A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ส่วนงานสับปะรด</w:t>
      </w:r>
    </w:p>
    <w:p w14:paraId="5991CB84" w14:textId="40616943" w:rsidR="0055591E" w:rsidRDefault="00864645" w:rsidP="00555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="0055591E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="0055591E" w:rsidRPr="00BA19A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55591E" w:rsidRPr="00BA19A0">
        <w:rPr>
          <w:rFonts w:asciiTheme="majorBidi" w:hAnsiTheme="majorBidi" w:cstheme="majorBidi"/>
          <w:sz w:val="30"/>
          <w:szCs w:val="30"/>
        </w:rPr>
        <w:t>256</w:t>
      </w:r>
      <w:r w:rsidR="0055591E">
        <w:rPr>
          <w:rFonts w:asciiTheme="majorBidi" w:hAnsiTheme="majorBidi" w:cstheme="majorBidi"/>
          <w:sz w:val="30"/>
          <w:szCs w:val="30"/>
        </w:rPr>
        <w:t>4</w:t>
      </w:r>
      <w:r w:rsidR="0055591E" w:rsidRPr="00BA19A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เป็นต้นไป </w:t>
      </w:r>
      <w:r w:rsidR="0055591E" w:rsidRPr="00BA19A0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หยุดดำเนินการผลิตส่วนงานสับปะรด</w:t>
      </w:r>
      <w:r w:rsidRPr="00DB7C24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ซึ่งเป็นไปตามแผนการปรับโครงสร้างการดำเนินธุรกิจสับปะรด</w:t>
      </w:r>
      <w:r>
        <w:rPr>
          <w:rFonts w:ascii="Angsana New" w:hAnsi="Angsana New" w:hint="cs"/>
          <w:spacing w:val="-2"/>
          <w:sz w:val="30"/>
          <w:szCs w:val="30"/>
          <w:cs/>
        </w:rPr>
        <w:t>ภายในกลุ่มบริษัท</w:t>
      </w:r>
      <w:r w:rsidR="0055591E" w:rsidRPr="00BA19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163">
        <w:rPr>
          <w:rFonts w:asciiTheme="majorBidi" w:hAnsiTheme="majorBidi" w:cstheme="majorBidi" w:hint="cs"/>
          <w:sz w:val="30"/>
          <w:szCs w:val="30"/>
          <w:cs/>
        </w:rPr>
        <w:t xml:space="preserve">ซึ่งได้เปิดเผยในหมายเหตุข้อ </w:t>
      </w:r>
      <w:r w:rsidR="00243163">
        <w:rPr>
          <w:rFonts w:asciiTheme="majorBidi" w:hAnsiTheme="majorBidi" w:cstheme="majorBidi"/>
          <w:sz w:val="30"/>
          <w:szCs w:val="30"/>
        </w:rPr>
        <w:t>3</w:t>
      </w:r>
      <w:r w:rsidR="001B2847">
        <w:rPr>
          <w:rFonts w:asciiTheme="majorBidi" w:hAnsiTheme="majorBidi" w:cstheme="majorBidi"/>
          <w:sz w:val="30"/>
          <w:szCs w:val="30"/>
        </w:rPr>
        <w:t xml:space="preserve"> </w:t>
      </w:r>
      <w:r w:rsidR="001B2847">
        <w:rPr>
          <w:rFonts w:asciiTheme="majorBidi" w:hAnsiTheme="majorBidi" w:cstheme="majorBidi" w:hint="cs"/>
          <w:sz w:val="30"/>
          <w:szCs w:val="30"/>
          <w:cs/>
        </w:rPr>
        <w:t>โดยบริษัทจะเหลือเพียง</w:t>
      </w:r>
      <w:r w:rsidR="003F37B1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309A2" w:rsidRPr="00843F37">
        <w:rPr>
          <w:rFonts w:ascii="Angsana New" w:hAnsi="Angsana New"/>
          <w:spacing w:val="-2"/>
          <w:sz w:val="30"/>
          <w:szCs w:val="30"/>
          <w:cs/>
        </w:rPr>
        <w:t xml:space="preserve">จำหน่ายสินค้าตามคำสั่งซื้อของลูกค้าที่ค้างส่งในนามบริษัท </w:t>
      </w:r>
      <w:r w:rsidR="0055591E" w:rsidRPr="00843F37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</w:t>
      </w:r>
      <w:r w:rsidR="00160FDD" w:rsidRPr="00843F37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="0055591E" w:rsidRPr="00843F37">
        <w:rPr>
          <w:rFonts w:asciiTheme="majorBidi" w:hAnsiTheme="majorBidi" w:cstheme="majorBidi"/>
          <w:spacing w:val="-2"/>
          <w:sz w:val="30"/>
          <w:szCs w:val="30"/>
          <w:cs/>
        </w:rPr>
        <w:t>ที่แสดงเปรียบเทียบ</w:t>
      </w:r>
      <w:r w:rsidR="0055591E" w:rsidRPr="00BA19A0">
        <w:rPr>
          <w:rFonts w:asciiTheme="majorBidi" w:hAnsiTheme="majorBidi" w:cstheme="majorBidi"/>
          <w:sz w:val="30"/>
          <w:szCs w:val="30"/>
          <w:cs/>
        </w:rPr>
        <w:t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302FD4A6" w14:textId="77777777" w:rsidR="00C945D7" w:rsidRPr="002C4158" w:rsidRDefault="00C945D7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0"/>
          <w:szCs w:val="10"/>
          <w:highlight w:val="cyan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78"/>
        <w:gridCol w:w="1533"/>
      </w:tblGrid>
      <w:tr w:rsidR="009A4F8C" w:rsidRPr="00BE16F7" w14:paraId="0FC8DEC4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1C423856" w14:textId="2FC4F18C" w:rsidR="009A4F8C" w:rsidRPr="00BA19A0" w:rsidRDefault="00EB5C52" w:rsidP="009A4F8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2B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3377FE14" w14:textId="06A9BFCD" w:rsidR="009A4F8C" w:rsidRPr="00BA19A0" w:rsidRDefault="00786A4B" w:rsidP="009A4F8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C52" w:rsidRPr="00BE16F7" w14:paraId="0C2C8186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2816B190" w14:textId="10C7C375" w:rsidR="00EB5C52" w:rsidRPr="00BA19A0" w:rsidRDefault="00EB5C52" w:rsidP="00BA19A0">
            <w:pPr>
              <w:ind w:right="-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9A6A92C" w14:textId="756361C1" w:rsidR="00EB5C52" w:rsidRPr="00BA19A0" w:rsidRDefault="00EB5C52" w:rsidP="00EB5C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1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9B4B7E0" w14:textId="77777777" w:rsidR="00EB5C52" w:rsidRPr="00BA19A0" w:rsidRDefault="00EB5C52" w:rsidP="00EB5C5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04FF03BD" w14:textId="17CF7EE7" w:rsidR="00EB5C52" w:rsidRPr="00BA19A0" w:rsidRDefault="00EB5C52" w:rsidP="00EB5C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A10664" w:rsidRPr="00BE16F7" w14:paraId="76B87836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6EE0613C" w14:textId="77777777" w:rsidR="00A10664" w:rsidRPr="00BA19A0" w:rsidRDefault="00A10664" w:rsidP="00786A4B">
            <w:pPr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2E4A62AE" w14:textId="2A98B48D" w:rsidR="00A10664" w:rsidRPr="00BE16F7" w:rsidRDefault="00A10664" w:rsidP="00786A4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C52" w:rsidRPr="00BE16F7" w14:paraId="409C8AA4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12A5F551" w14:textId="77777777" w:rsidR="00786A4B" w:rsidRPr="00BA19A0" w:rsidRDefault="00786A4B" w:rsidP="00786A4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3C0E0D2" w14:textId="490435E1" w:rsidR="00786A4B" w:rsidRPr="00BA19A0" w:rsidRDefault="00BF7597" w:rsidP="00BA19A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843F37">
              <w:rPr>
                <w:rFonts w:ascii="Angsana New" w:hAnsi="Angsana New" w:cs="Angsana New"/>
                <w:sz w:val="30"/>
                <w:szCs w:val="30"/>
              </w:rPr>
              <w:t>807</w:t>
            </w:r>
            <w:r w:rsidR="00B15A3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78" w:type="dxa"/>
            <w:vAlign w:val="bottom"/>
          </w:tcPr>
          <w:p w14:paraId="197D9B34" w14:textId="77777777" w:rsidR="00786A4B" w:rsidRPr="00BA19A0" w:rsidRDefault="00786A4B" w:rsidP="00786A4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2B7D53D" w14:textId="14B6BB7A" w:rsidR="00786A4B" w:rsidRPr="00BA19A0" w:rsidRDefault="00ED43E5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558,181</w:t>
            </w:r>
          </w:p>
        </w:tc>
      </w:tr>
      <w:tr w:rsidR="00EB5C52" w:rsidRPr="00BE16F7" w14:paraId="0770CDF7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507F8BE5" w14:textId="77777777" w:rsidR="00786A4B" w:rsidRPr="00BA19A0" w:rsidRDefault="00786A4B" w:rsidP="00786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26B39F" w14:textId="50685809" w:rsidR="00786A4B" w:rsidRPr="00BF7597" w:rsidRDefault="00BF759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BF759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43E5">
              <w:rPr>
                <w:rFonts w:ascii="Angsana New" w:hAnsi="Angsana New" w:cs="Angsana New"/>
                <w:sz w:val="30"/>
                <w:szCs w:val="30"/>
              </w:rPr>
              <w:t>697,664</w:t>
            </w:r>
            <w:r w:rsidRPr="00BF759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FC5B607" w14:textId="77777777" w:rsidR="00786A4B" w:rsidRPr="00BA19A0" w:rsidRDefault="00786A4B" w:rsidP="00786A4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2EE4E729" w14:textId="6EA2BE4B" w:rsidR="00786A4B" w:rsidRPr="00BA19A0" w:rsidRDefault="00ED43E5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(573,</w:t>
            </w:r>
            <w:r w:rsidR="009F6A41">
              <w:rPr>
                <w:rFonts w:ascii="Angsana New" w:hAnsi="Angsana New" w:cs="Angsana New"/>
                <w:sz w:val="30"/>
                <w:szCs w:val="30"/>
              </w:rPr>
              <w:t>134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B5C52" w:rsidRPr="00BE16F7" w14:paraId="7359CBB6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0D9A2D5D" w14:textId="77777777" w:rsidR="00786A4B" w:rsidRPr="00BA19A0" w:rsidRDefault="00786A4B" w:rsidP="00786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ECAF7D6" w14:textId="3D7F3D90" w:rsidR="00786A4B" w:rsidRPr="00BA19A0" w:rsidRDefault="00ED43E5" w:rsidP="00BA19A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109,579</w:t>
            </w:r>
          </w:p>
        </w:tc>
        <w:tc>
          <w:tcPr>
            <w:tcW w:w="178" w:type="dxa"/>
            <w:vAlign w:val="bottom"/>
          </w:tcPr>
          <w:p w14:paraId="7B92CFA3" w14:textId="77777777" w:rsidR="00786A4B" w:rsidRPr="00BA19A0" w:rsidRDefault="00786A4B" w:rsidP="00786A4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4A34AD01" w14:textId="06929871" w:rsidR="00786A4B" w:rsidRPr="00ED43E5" w:rsidRDefault="00ED43E5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F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</w:t>
            </w:r>
            <w:r w:rsidR="009F6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843F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F6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953</w:t>
            </w:r>
            <w:r w:rsidRPr="00843F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10664" w:rsidRPr="00BE16F7" w14:paraId="2B0A8087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0DE0CFEB" w14:textId="2AEBBB9B" w:rsidR="00A10664" w:rsidRPr="00BA19A0" w:rsidRDefault="00820184" w:rsidP="00786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ED43E5" w:rsidRPr="00ED43E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ED43E5" w:rsidRPr="00ED43E5">
              <w:rPr>
                <w:rFonts w:asciiTheme="majorBidi" w:hAnsiTheme="majorBidi"/>
                <w:sz w:val="30"/>
                <w:szCs w:val="30"/>
                <w:cs/>
              </w:rPr>
              <w:t>) 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951AC7" w14:textId="586F4F19" w:rsidR="00A10664" w:rsidRPr="00843F37" w:rsidRDefault="00820184" w:rsidP="00A1066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D43E5" w:rsidRPr="00843F37">
              <w:rPr>
                <w:rFonts w:ascii="Angsana New" w:hAnsi="Angsana New" w:cs="Angsana New"/>
                <w:sz w:val="30"/>
                <w:szCs w:val="30"/>
              </w:rPr>
              <w:t>22,0</w:t>
            </w:r>
            <w:r w:rsidR="009F6A41" w:rsidRPr="00843F37"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73104CE" w14:textId="77777777" w:rsidR="00A10664" w:rsidRPr="00843F37" w:rsidRDefault="00A10664" w:rsidP="00786A4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5E923BBC" w14:textId="0ED84DB1" w:rsidR="00A10664" w:rsidRPr="00843F37" w:rsidRDefault="00ED43E5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</w:t>
            </w:r>
            <w:r w:rsidR="009F6A4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A10664" w:rsidRPr="00BE16F7" w14:paraId="4D09F14E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7262EC47" w14:textId="561B8C09" w:rsidR="00A10664" w:rsidRPr="00BE16F7" w:rsidRDefault="00452FCC" w:rsidP="00786A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="00567E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0F5B80" w14:textId="7D1AD440" w:rsidR="00A10664" w:rsidRPr="00BE16F7" w:rsidRDefault="00ED43E5" w:rsidP="00A1066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87,5</w:t>
            </w:r>
            <w:r w:rsidR="009F6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78" w:type="dxa"/>
            <w:vAlign w:val="bottom"/>
          </w:tcPr>
          <w:p w14:paraId="60361324" w14:textId="77777777" w:rsidR="00A10664" w:rsidRPr="00BE16F7" w:rsidRDefault="00A10664" w:rsidP="00786A4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15893D86" w14:textId="5FA2DC19" w:rsidR="00A10664" w:rsidRPr="00ED43E5" w:rsidRDefault="00ED43E5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F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F6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43F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F6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Pr="00843F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7)</w:t>
            </w:r>
          </w:p>
        </w:tc>
      </w:tr>
      <w:tr w:rsidR="00ED43E5" w:rsidRPr="00BE16F7" w14:paraId="32B0A13E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39B0AC7D" w14:textId="1D630C87" w:rsidR="00ED43E5" w:rsidRPr="00BE16F7" w:rsidRDefault="00ED43E5" w:rsidP="00ED43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กำไรจากการจำหน่ายการดำเนินงานที่ยกเลิก</w:t>
            </w:r>
          </w:p>
        </w:tc>
        <w:tc>
          <w:tcPr>
            <w:tcW w:w="1530" w:type="dxa"/>
            <w:vAlign w:val="bottom"/>
          </w:tcPr>
          <w:p w14:paraId="49D61106" w14:textId="6CAD7738" w:rsidR="00ED43E5" w:rsidRPr="00843F37" w:rsidRDefault="00ED43E5" w:rsidP="00ED43E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3F37">
              <w:rPr>
                <w:rFonts w:ascii="Angsana New" w:hAnsi="Angsana New" w:cs="Angsana New"/>
                <w:sz w:val="30"/>
                <w:szCs w:val="30"/>
              </w:rPr>
              <w:t>6,236</w:t>
            </w:r>
          </w:p>
        </w:tc>
        <w:tc>
          <w:tcPr>
            <w:tcW w:w="178" w:type="dxa"/>
            <w:vAlign w:val="bottom"/>
          </w:tcPr>
          <w:p w14:paraId="3457F650" w14:textId="77777777" w:rsidR="00ED43E5" w:rsidRPr="00BE16F7" w:rsidRDefault="00ED43E5" w:rsidP="00ED43E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2D911A74" w14:textId="517AF3ED" w:rsidR="00ED43E5" w:rsidRPr="00843F37" w:rsidRDefault="00ED43E5" w:rsidP="00843F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43E5" w:rsidRPr="00BE16F7" w14:paraId="679A0740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22A9F87E" w14:textId="28A92261" w:rsidR="00ED43E5" w:rsidRPr="00BA19A0" w:rsidRDefault="00ED43E5" w:rsidP="00ED4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ภาษีเงินได้ของกำไรจากการจำหน่ายการดำเนินงานที่ยกเลิก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AEC85F" w14:textId="745FCFD3" w:rsidR="00ED43E5" w:rsidRPr="00843F37" w:rsidRDefault="00820184" w:rsidP="00ED43E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43E5" w:rsidRPr="00843F37">
              <w:rPr>
                <w:rFonts w:ascii="Angsana New" w:hAnsi="Angsana New" w:cs="Angsana New"/>
                <w:sz w:val="30"/>
                <w:szCs w:val="30"/>
              </w:rPr>
              <w:t>1,24</w:t>
            </w:r>
            <w:r w:rsidR="00ED43E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549D31B" w14:textId="77777777" w:rsidR="00ED43E5" w:rsidRPr="00BE16F7" w:rsidRDefault="00ED43E5" w:rsidP="00ED43E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5C34908B" w14:textId="6462F637" w:rsidR="00ED43E5" w:rsidRPr="00843F37" w:rsidRDefault="00ED43E5" w:rsidP="00843F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F6A41" w:rsidRPr="00BE16F7" w14:paraId="07999C65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2FEFED26" w14:textId="3BBE4947" w:rsidR="009F6A41" w:rsidRPr="00BE16F7" w:rsidRDefault="009F6A41" w:rsidP="009F6A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9937D" w14:textId="291E0F88" w:rsidR="009F6A41" w:rsidRPr="00BA19A0" w:rsidRDefault="009F6A41" w:rsidP="009F6A4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92,534</w:t>
            </w:r>
          </w:p>
        </w:tc>
        <w:tc>
          <w:tcPr>
            <w:tcW w:w="178" w:type="dxa"/>
            <w:vAlign w:val="bottom"/>
          </w:tcPr>
          <w:p w14:paraId="474BDD3B" w14:textId="77777777" w:rsidR="009F6A41" w:rsidRPr="00BE16F7" w:rsidRDefault="009F6A41" w:rsidP="009F6A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2EA76" w14:textId="48CCA9E3" w:rsidR="009F6A41" w:rsidRPr="00843F37" w:rsidRDefault="009F6A41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A079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079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Pr="00A079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7)</w:t>
            </w:r>
          </w:p>
        </w:tc>
      </w:tr>
      <w:tr w:rsidR="00ED43E5" w:rsidRPr="00BE16F7" w14:paraId="2E9BBEC8" w14:textId="77777777" w:rsidTr="00F0216C">
        <w:trPr>
          <w:cantSplit/>
          <w:trHeight w:val="20"/>
        </w:trPr>
        <w:tc>
          <w:tcPr>
            <w:tcW w:w="6030" w:type="dxa"/>
            <w:vAlign w:val="bottom"/>
          </w:tcPr>
          <w:p w14:paraId="60C333D8" w14:textId="77777777" w:rsidR="00ED43E5" w:rsidRPr="002C4158" w:rsidRDefault="00ED43E5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10"/>
                <w:szCs w:val="10"/>
                <w:highlight w:val="cyan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BA8D08B" w14:textId="77777777" w:rsidR="00ED43E5" w:rsidRPr="00843F37" w:rsidRDefault="00ED43E5" w:rsidP="00843F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Cs w:val="18"/>
                <w:highlight w:val="cyan"/>
              </w:rPr>
            </w:pPr>
          </w:p>
        </w:tc>
        <w:tc>
          <w:tcPr>
            <w:tcW w:w="178" w:type="dxa"/>
            <w:vAlign w:val="bottom"/>
          </w:tcPr>
          <w:p w14:paraId="56552DA0" w14:textId="77777777" w:rsidR="00ED43E5" w:rsidRPr="00843F37" w:rsidRDefault="00ED43E5" w:rsidP="00843F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Cs w:val="18"/>
                <w:highlight w:val="cyan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bottom"/>
          </w:tcPr>
          <w:p w14:paraId="1CC437C2" w14:textId="77777777" w:rsidR="00ED43E5" w:rsidRPr="00843F37" w:rsidRDefault="00ED43E5" w:rsidP="00843F37">
            <w:pPr>
              <w:pStyle w:val="acctfourfigures"/>
              <w:tabs>
                <w:tab w:val="clear" w:pos="765"/>
                <w:tab w:val="left" w:pos="540"/>
                <w:tab w:val="decimal" w:pos="1178"/>
              </w:tabs>
              <w:spacing w:line="240" w:lineRule="atLeast"/>
              <w:ind w:left="547" w:right="6"/>
              <w:jc w:val="thaiDistribute"/>
              <w:rPr>
                <w:rFonts w:asciiTheme="majorBidi" w:hAnsiTheme="majorBidi" w:cstheme="majorBidi"/>
                <w:sz w:val="18"/>
                <w:szCs w:val="18"/>
                <w:highlight w:val="cyan"/>
              </w:rPr>
            </w:pPr>
          </w:p>
        </w:tc>
      </w:tr>
      <w:tr w:rsidR="009F6A41" w:rsidRPr="00BE16F7" w14:paraId="779AF04F" w14:textId="77777777" w:rsidTr="00F0216C">
        <w:trPr>
          <w:cantSplit/>
          <w:trHeight w:val="20"/>
        </w:trPr>
        <w:tc>
          <w:tcPr>
            <w:tcW w:w="6030" w:type="dxa"/>
            <w:vAlign w:val="bottom"/>
          </w:tcPr>
          <w:p w14:paraId="27A43A68" w14:textId="36D74AC1" w:rsidR="009F6A41" w:rsidRPr="00BE16F7" w:rsidRDefault="009F6A41" w:rsidP="009F6A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2617195" w14:textId="31ED7F6C" w:rsidR="009F6A41" w:rsidRPr="00BE16F7" w:rsidRDefault="009F6A4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92,534</w:t>
            </w:r>
          </w:p>
        </w:tc>
        <w:tc>
          <w:tcPr>
            <w:tcW w:w="178" w:type="dxa"/>
            <w:vAlign w:val="bottom"/>
          </w:tcPr>
          <w:p w14:paraId="4F4F5E1C" w14:textId="77777777" w:rsidR="009F6A41" w:rsidRPr="00BE16F7" w:rsidRDefault="009F6A41" w:rsidP="009F6A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vAlign w:val="bottom"/>
          </w:tcPr>
          <w:p w14:paraId="32DA311D" w14:textId="76EC307F" w:rsidR="009F6A41" w:rsidRPr="00843F37" w:rsidRDefault="009F6A41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A079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079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Pr="00A079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7)</w:t>
            </w:r>
          </w:p>
        </w:tc>
      </w:tr>
      <w:tr w:rsidR="00EB5C52" w:rsidRPr="00CB2E31" w14:paraId="3027C46C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1618387F" w14:textId="080F5A99" w:rsidR="00EB5C52" w:rsidRPr="00BA19A0" w:rsidRDefault="00EB5C52" w:rsidP="00EB5C5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3240" w:type="dxa"/>
            <w:gridSpan w:val="3"/>
          </w:tcPr>
          <w:p w14:paraId="3A3C236C" w14:textId="0B085E7D" w:rsidR="00EB5C52" w:rsidRPr="00BA19A0" w:rsidRDefault="00EB5C52" w:rsidP="00EB5C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89F" w:rsidRPr="00CB2E31" w14:paraId="6C051F5A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00A72314" w14:textId="28E910AE" w:rsidR="0098689F" w:rsidRPr="00BA19A0" w:rsidRDefault="0098689F" w:rsidP="00BA19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5C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B5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EB5C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26F96074" w14:textId="7C82D7C6" w:rsidR="0098689F" w:rsidRPr="00BA19A0" w:rsidRDefault="0098689F" w:rsidP="00BA19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1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B5C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7F5FFBC" w14:textId="77777777" w:rsidR="0098689F" w:rsidRPr="00BA19A0" w:rsidRDefault="0098689F" w:rsidP="00BA19A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3609A1D" w14:textId="6083057F" w:rsidR="0098689F" w:rsidRPr="00BA19A0" w:rsidRDefault="0098689F" w:rsidP="00BA19A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B5C5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EB5C52" w:rsidRPr="00BE16F7" w14:paraId="009E92C9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75E27AF5" w14:textId="77777777" w:rsidR="00EB5C52" w:rsidRPr="00BA19A0" w:rsidRDefault="00EB5C52" w:rsidP="00BA19A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4ED947A6" w14:textId="45B5DAAB" w:rsidR="00EB5C52" w:rsidRPr="00843F37" w:rsidRDefault="00EB5C52" w:rsidP="00BA19A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89F" w:rsidRPr="00CB2E31" w14:paraId="141C4081" w14:textId="77777777" w:rsidTr="00A10E7B">
        <w:trPr>
          <w:cantSplit/>
          <w:trHeight w:val="20"/>
        </w:trPr>
        <w:tc>
          <w:tcPr>
            <w:tcW w:w="6030" w:type="dxa"/>
            <w:vAlign w:val="bottom"/>
          </w:tcPr>
          <w:p w14:paraId="5057AD3D" w14:textId="0CAA23D0" w:rsidR="0098689F" w:rsidRPr="00BA19A0" w:rsidRDefault="0098689F" w:rsidP="00BA19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A10E7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 (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ใช้ไป</w:t>
            </w:r>
            <w:r w:rsidR="00A10E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ในกิจกรรมดำเนินงาน</w:t>
            </w:r>
          </w:p>
        </w:tc>
        <w:tc>
          <w:tcPr>
            <w:tcW w:w="1530" w:type="dxa"/>
            <w:vAlign w:val="bottom"/>
          </w:tcPr>
          <w:p w14:paraId="4E9DEF5A" w14:textId="5D5D116C" w:rsidR="0098689F" w:rsidRPr="00A10E7B" w:rsidRDefault="00A10E7B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110,895</w:t>
            </w:r>
          </w:p>
        </w:tc>
        <w:tc>
          <w:tcPr>
            <w:tcW w:w="178" w:type="dxa"/>
            <w:vAlign w:val="bottom"/>
          </w:tcPr>
          <w:p w14:paraId="1BF422A5" w14:textId="77777777" w:rsidR="0098689F" w:rsidRPr="00BA19A0" w:rsidRDefault="0098689F" w:rsidP="00BA19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7FE1CA56" w14:textId="48F8B658" w:rsidR="0098689F" w:rsidRPr="00843F37" w:rsidRDefault="00A71F2A" w:rsidP="00A71F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(190,581)</w:t>
            </w:r>
          </w:p>
        </w:tc>
      </w:tr>
      <w:tr w:rsidR="00536DE2" w:rsidRPr="00CB2E31" w14:paraId="40478F3D" w14:textId="77777777" w:rsidTr="00A10E7B">
        <w:trPr>
          <w:cantSplit/>
          <w:trHeight w:val="20"/>
        </w:trPr>
        <w:tc>
          <w:tcPr>
            <w:tcW w:w="6030" w:type="dxa"/>
            <w:vAlign w:val="bottom"/>
          </w:tcPr>
          <w:p w14:paraId="1AE340B3" w14:textId="7FCAA5DF" w:rsidR="00536DE2" w:rsidRPr="00BA19A0" w:rsidRDefault="00536DE2" w:rsidP="005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A10E7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14:paraId="1B35D079" w14:textId="5154077E" w:rsidR="00536DE2" w:rsidRPr="00CB0825" w:rsidRDefault="00A10E7B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(2,469)</w:t>
            </w:r>
          </w:p>
        </w:tc>
        <w:tc>
          <w:tcPr>
            <w:tcW w:w="178" w:type="dxa"/>
            <w:vAlign w:val="bottom"/>
          </w:tcPr>
          <w:p w14:paraId="7A8B6355" w14:textId="77777777" w:rsidR="00536DE2" w:rsidRPr="00BA19A0" w:rsidRDefault="00536DE2" w:rsidP="00536DE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506EA89E" w14:textId="4F7A5E9D" w:rsidR="00536DE2" w:rsidRPr="00843F37" w:rsidRDefault="00A10E7B" w:rsidP="00843F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(28,292)</w:t>
            </w:r>
          </w:p>
        </w:tc>
      </w:tr>
      <w:tr w:rsidR="00A10E7B" w:rsidRPr="00CB2E31" w14:paraId="60580AE8" w14:textId="77777777" w:rsidTr="00A10E7B">
        <w:trPr>
          <w:cantSplit/>
          <w:trHeight w:val="20"/>
        </w:trPr>
        <w:tc>
          <w:tcPr>
            <w:tcW w:w="6030" w:type="dxa"/>
            <w:vAlign w:val="bottom"/>
          </w:tcPr>
          <w:p w14:paraId="784CBE83" w14:textId="3FF648C7" w:rsidR="00A10E7B" w:rsidRPr="00BA19A0" w:rsidRDefault="00A10E7B" w:rsidP="005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359E5A" w14:textId="44B455D4" w:rsidR="00A10E7B" w:rsidRPr="00CB0825" w:rsidRDefault="00A10E7B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(3,498)</w:t>
            </w:r>
          </w:p>
        </w:tc>
        <w:tc>
          <w:tcPr>
            <w:tcW w:w="178" w:type="dxa"/>
            <w:vAlign w:val="bottom"/>
          </w:tcPr>
          <w:p w14:paraId="2B08B8CA" w14:textId="77777777" w:rsidR="00A10E7B" w:rsidRPr="00BA19A0" w:rsidRDefault="00A10E7B" w:rsidP="00536DE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08A5EBE9" w14:textId="5D3DE681" w:rsidR="00A10E7B" w:rsidRDefault="00A10E7B" w:rsidP="00843F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(3,468)</w:t>
            </w:r>
          </w:p>
        </w:tc>
      </w:tr>
      <w:tr w:rsidR="00536DE2" w:rsidRPr="00CB2E31" w14:paraId="7412B52E" w14:textId="77777777" w:rsidTr="00EF463A">
        <w:trPr>
          <w:cantSplit/>
          <w:trHeight w:val="20"/>
        </w:trPr>
        <w:tc>
          <w:tcPr>
            <w:tcW w:w="6030" w:type="dxa"/>
            <w:vAlign w:val="bottom"/>
          </w:tcPr>
          <w:p w14:paraId="63A4C2CD" w14:textId="7B9562D1" w:rsidR="00536DE2" w:rsidRPr="00BA19A0" w:rsidRDefault="00536DE2" w:rsidP="005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2227E" w14:textId="6C196641" w:rsidR="00536DE2" w:rsidRPr="00CB0825" w:rsidRDefault="00A10E7B" w:rsidP="00843F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104,9</w:t>
            </w:r>
            <w:r w:rsidR="002527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78" w:type="dxa"/>
            <w:vAlign w:val="bottom"/>
          </w:tcPr>
          <w:p w14:paraId="12820475" w14:textId="77777777" w:rsidR="00536DE2" w:rsidRPr="00BA19A0" w:rsidRDefault="00536DE2" w:rsidP="00536DE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1B753" w14:textId="2574CF0A" w:rsidR="00536DE2" w:rsidRPr="00A71F2A" w:rsidRDefault="00A71F2A" w:rsidP="00A71F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F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(222,34</w:t>
            </w:r>
            <w:r w:rsidR="00104B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A71F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B2B8696" w14:textId="77777777" w:rsidR="009F6A41" w:rsidRPr="00843F37" w:rsidRDefault="009F6A4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260243" w:rsidRPr="00BA19A0" w14:paraId="62F7DDC9" w14:textId="77777777" w:rsidTr="00843F37">
        <w:trPr>
          <w:tblHeader/>
        </w:trPr>
        <w:tc>
          <w:tcPr>
            <w:tcW w:w="7200" w:type="dxa"/>
            <w:vAlign w:val="bottom"/>
          </w:tcPr>
          <w:p w14:paraId="6FD5FB9B" w14:textId="77777777" w:rsidR="00260243" w:rsidRPr="00843F37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ผลกระทบจากการจำหน่ายต่อฐานะการเงินของบริษัท</w:t>
            </w:r>
          </w:p>
        </w:tc>
        <w:tc>
          <w:tcPr>
            <w:tcW w:w="2070" w:type="dxa"/>
            <w:vAlign w:val="bottom"/>
          </w:tcPr>
          <w:p w14:paraId="7F2253DA" w14:textId="77777777" w:rsidR="00260243" w:rsidRPr="00843F37" w:rsidRDefault="00260243" w:rsidP="00843F3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243" w:rsidRPr="00376976" w14:paraId="770C104D" w14:textId="77777777" w:rsidTr="00843F37">
        <w:trPr>
          <w:tblHeader/>
        </w:trPr>
        <w:tc>
          <w:tcPr>
            <w:tcW w:w="7200" w:type="dxa"/>
            <w:vAlign w:val="bottom"/>
          </w:tcPr>
          <w:p w14:paraId="5A045125" w14:textId="77777777" w:rsidR="00260243" w:rsidRPr="00843F37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2A9CC35" w14:textId="77777777" w:rsidR="00260243" w:rsidRPr="00843F37" w:rsidRDefault="00260243" w:rsidP="00843F3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60243" w:rsidRPr="00BA19A0" w14:paraId="12F9185B" w14:textId="77777777" w:rsidTr="00843F37">
        <w:trPr>
          <w:tblHeader/>
        </w:trPr>
        <w:tc>
          <w:tcPr>
            <w:tcW w:w="7200" w:type="dxa"/>
            <w:vAlign w:val="bottom"/>
          </w:tcPr>
          <w:p w14:paraId="24DA4E57" w14:textId="77777777" w:rsidR="00260243" w:rsidRPr="00843F37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070" w:type="dxa"/>
            <w:vAlign w:val="bottom"/>
          </w:tcPr>
          <w:p w14:paraId="65FC1687" w14:textId="4ED35059" w:rsidR="00260243" w:rsidRPr="00843F37" w:rsidRDefault="00260243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(44,08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43F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0243" w:rsidRPr="00BE16F7" w14:paraId="64D408F7" w14:textId="77777777" w:rsidTr="00843F37">
        <w:trPr>
          <w:tblHeader/>
        </w:trPr>
        <w:tc>
          <w:tcPr>
            <w:tcW w:w="7200" w:type="dxa"/>
            <w:vAlign w:val="bottom"/>
          </w:tcPr>
          <w:p w14:paraId="79281054" w14:textId="77777777" w:rsidR="00260243" w:rsidRPr="00843F37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2070" w:type="dxa"/>
            <w:vAlign w:val="bottom"/>
          </w:tcPr>
          <w:p w14:paraId="11076C57" w14:textId="1AC892EC" w:rsidR="00260243" w:rsidRPr="00843F37" w:rsidRDefault="00260243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(125,145)</w:t>
            </w:r>
          </w:p>
        </w:tc>
      </w:tr>
      <w:tr w:rsidR="00260243" w:rsidRPr="00BA19A0" w14:paraId="6C6AEBFF" w14:textId="77777777" w:rsidTr="00843F37">
        <w:trPr>
          <w:tblHeader/>
        </w:trPr>
        <w:tc>
          <w:tcPr>
            <w:tcW w:w="7200" w:type="dxa"/>
            <w:vAlign w:val="bottom"/>
          </w:tcPr>
          <w:p w14:paraId="3568D0E2" w14:textId="77777777" w:rsidR="00260243" w:rsidRPr="00843F37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1225030" w14:textId="1BB92CBF" w:rsidR="00260243" w:rsidRPr="00843F37" w:rsidRDefault="00260243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82,004</w:t>
            </w:r>
          </w:p>
        </w:tc>
      </w:tr>
      <w:tr w:rsidR="00260243" w:rsidRPr="00BA19A0" w14:paraId="50026BE9" w14:textId="77777777" w:rsidTr="00843F37">
        <w:trPr>
          <w:tblHeader/>
        </w:trPr>
        <w:tc>
          <w:tcPr>
            <w:tcW w:w="7200" w:type="dxa"/>
            <w:vAlign w:val="bottom"/>
          </w:tcPr>
          <w:p w14:paraId="5CEC7611" w14:textId="77777777" w:rsidR="00260243" w:rsidRPr="00260243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สินทรัพย์และหนี้สินสุทธิ ณ วันที่จำหน่าย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A61AF" w14:textId="3EFBA9E2" w:rsidR="00260243" w:rsidRPr="00843F37" w:rsidRDefault="00D57449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60243" w:rsidRPr="00843F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8)</w:t>
            </w:r>
          </w:p>
        </w:tc>
      </w:tr>
      <w:tr w:rsidR="00260243" w:rsidRPr="00BA19A0" w14:paraId="0B5D6BDF" w14:textId="77777777" w:rsidTr="00843F37">
        <w:trPr>
          <w:tblHeader/>
        </w:trPr>
        <w:tc>
          <w:tcPr>
            <w:tcW w:w="7200" w:type="dxa"/>
            <w:vAlign w:val="bottom"/>
          </w:tcPr>
          <w:p w14:paraId="07F2B4DF" w14:textId="77777777" w:rsidR="00260243" w:rsidRPr="00843F37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05117FB8" w14:textId="77777777" w:rsidR="00260243" w:rsidRPr="00843F37" w:rsidRDefault="00260243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243" w:rsidRPr="00BA19A0" w14:paraId="20010119" w14:textId="77777777" w:rsidTr="00843F37">
        <w:trPr>
          <w:tblHeader/>
        </w:trPr>
        <w:tc>
          <w:tcPr>
            <w:tcW w:w="7200" w:type="dxa"/>
            <w:vAlign w:val="bottom"/>
          </w:tcPr>
          <w:p w14:paraId="19FFFC11" w14:textId="77777777" w:rsidR="00260243" w:rsidRPr="00843F37" w:rsidRDefault="00260243" w:rsidP="0038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2070" w:type="dxa"/>
            <w:vAlign w:val="bottom"/>
          </w:tcPr>
          <w:p w14:paraId="0C75D88B" w14:textId="2ADA468F" w:rsidR="00260243" w:rsidRPr="00843F37" w:rsidRDefault="00260243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</w:tr>
      <w:tr w:rsidR="00260243" w:rsidRPr="00BA19A0" w14:paraId="15C30ED1" w14:textId="77777777" w:rsidTr="00260243">
        <w:trPr>
          <w:tblHeader/>
        </w:trPr>
        <w:tc>
          <w:tcPr>
            <w:tcW w:w="7200" w:type="dxa"/>
            <w:vAlign w:val="bottom"/>
          </w:tcPr>
          <w:p w14:paraId="69D509E5" w14:textId="0306A402" w:rsidR="00260243" w:rsidRPr="00260243" w:rsidRDefault="00260243" w:rsidP="0026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9BE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2070" w:type="dxa"/>
            <w:vAlign w:val="bottom"/>
          </w:tcPr>
          <w:p w14:paraId="2CE985E9" w14:textId="3E2016F8" w:rsidR="00260243" w:rsidRPr="00843F37" w:rsidRDefault="00D57449" w:rsidP="0026024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76,468</w:t>
            </w:r>
          </w:p>
        </w:tc>
      </w:tr>
      <w:tr w:rsidR="00260243" w:rsidRPr="00BA19A0" w14:paraId="15E07682" w14:textId="77777777" w:rsidTr="00843F37">
        <w:trPr>
          <w:tblHeader/>
        </w:trPr>
        <w:tc>
          <w:tcPr>
            <w:tcW w:w="7200" w:type="dxa"/>
            <w:vAlign w:val="bottom"/>
          </w:tcPr>
          <w:p w14:paraId="6193E330" w14:textId="2FBAEB12" w:rsidR="00260243" w:rsidRPr="00843F37" w:rsidRDefault="00260243" w:rsidP="0026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จ่ายไป</w:t>
            </w:r>
          </w:p>
        </w:tc>
        <w:tc>
          <w:tcPr>
            <w:tcW w:w="2070" w:type="dxa"/>
            <w:vAlign w:val="bottom"/>
          </w:tcPr>
          <w:p w14:paraId="017F90BE" w14:textId="1268AFA0" w:rsidR="00260243" w:rsidRPr="00260243" w:rsidRDefault="00260243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449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843F3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60243" w:rsidRPr="00987762" w14:paraId="3C33D611" w14:textId="77777777" w:rsidTr="00843F37">
        <w:trPr>
          <w:tblHeader/>
        </w:trPr>
        <w:tc>
          <w:tcPr>
            <w:tcW w:w="7200" w:type="dxa"/>
            <w:vAlign w:val="bottom"/>
          </w:tcPr>
          <w:p w14:paraId="5F2F1684" w14:textId="77777777" w:rsidR="00260243" w:rsidRPr="00843F37" w:rsidRDefault="00260243" w:rsidP="0026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เงินสดที่ค้างชำระ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C7FC1A0" w14:textId="2BDFA62D" w:rsidR="00260243" w:rsidRPr="00843F37" w:rsidRDefault="00D57449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260243" w:rsidRPr="00843F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004)</w:t>
            </w:r>
          </w:p>
        </w:tc>
      </w:tr>
      <w:tr w:rsidR="00260243" w:rsidRPr="001247F8" w14:paraId="27026FA2" w14:textId="77777777" w:rsidTr="00843F37">
        <w:trPr>
          <w:tblHeader/>
        </w:trPr>
        <w:tc>
          <w:tcPr>
            <w:tcW w:w="7200" w:type="dxa"/>
            <w:vAlign w:val="bottom"/>
          </w:tcPr>
          <w:p w14:paraId="2BA813D5" w14:textId="77777777" w:rsidR="00260243" w:rsidRPr="00260243" w:rsidRDefault="00260243" w:rsidP="0026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D9B0F" w14:textId="77504319" w:rsidR="00260243" w:rsidRPr="00843F37" w:rsidRDefault="00260243" w:rsidP="00843F37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93,464</w:t>
            </w:r>
          </w:p>
        </w:tc>
      </w:tr>
    </w:tbl>
    <w:p w14:paraId="48D1E201" w14:textId="77777777" w:rsidR="00260243" w:rsidRPr="00843F37" w:rsidRDefault="00260243" w:rsidP="008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1BDDA9" w14:textId="1F053CF3" w:rsidR="007C591F" w:rsidRPr="00260243" w:rsidRDefault="007C591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60243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2AB756C" w14:textId="77777777" w:rsidR="00D60CD3" w:rsidRPr="00BA19A0" w:rsidRDefault="00D60CD3" w:rsidP="00BA19A0">
      <w:pPr>
        <w:pStyle w:val="ListParagraph"/>
        <w:rPr>
          <w:rFonts w:ascii="Angsana New" w:hAnsi="Angsana New"/>
          <w:sz w:val="30"/>
          <w:szCs w:val="30"/>
        </w:rPr>
      </w:pPr>
    </w:p>
    <w:p w14:paraId="65645FA8" w14:textId="0746E549" w:rsidR="00C17448" w:rsidRDefault="00E212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F713C9" w:rsidRPr="00DB2F3B">
        <w:rPr>
          <w:rFonts w:ascii="Angsana New" w:hAnsi="Angsana New"/>
          <w:sz w:val="30"/>
          <w:szCs w:val="30"/>
          <w:cs/>
        </w:rPr>
        <w:t>สาม</w:t>
      </w:r>
      <w:r w:rsidRPr="00DB2F3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4F543E">
        <w:rPr>
          <w:rFonts w:ascii="Angsana New" w:hAnsi="Angsana New"/>
          <w:sz w:val="30"/>
          <w:szCs w:val="30"/>
          <w:cs/>
        </w:rPr>
        <w:br/>
      </w:r>
      <w:r w:rsidR="007D41BA" w:rsidRPr="00DB2F3B">
        <w:rPr>
          <w:rFonts w:ascii="Angsana New" w:hAnsi="Angsana New"/>
          <w:sz w:val="30"/>
          <w:szCs w:val="30"/>
        </w:rPr>
        <w:t xml:space="preserve">31 </w:t>
      </w:r>
      <w:r w:rsidR="007D41BA" w:rsidRPr="00DB2F3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81357" w:rsidRPr="00DB2F3B">
        <w:rPr>
          <w:rFonts w:ascii="Angsana New" w:hAnsi="Angsana New"/>
          <w:sz w:val="30"/>
          <w:szCs w:val="30"/>
        </w:rPr>
        <w:t>256</w:t>
      </w:r>
      <w:r w:rsidR="00CD424B">
        <w:rPr>
          <w:rFonts w:ascii="Angsana New" w:hAnsi="Angsana New"/>
          <w:sz w:val="30"/>
          <w:szCs w:val="30"/>
        </w:rPr>
        <w:t>4</w:t>
      </w:r>
      <w:r w:rsidR="00681357" w:rsidRPr="00DB2F3B">
        <w:rPr>
          <w:rFonts w:ascii="Angsana New" w:hAnsi="Angsana New"/>
          <w:sz w:val="30"/>
          <w:szCs w:val="30"/>
          <w:cs/>
        </w:rPr>
        <w:t xml:space="preserve"> </w:t>
      </w:r>
      <w:r w:rsidR="00072C6C" w:rsidRPr="008541EA">
        <w:rPr>
          <w:rFonts w:ascii="Angsana New" w:hAnsi="Angsana New"/>
          <w:sz w:val="30"/>
          <w:szCs w:val="30"/>
          <w:cs/>
        </w:rPr>
        <w:t>คือร้อย</w:t>
      </w:r>
      <w:r w:rsidR="00D573E5" w:rsidRPr="00D57449">
        <w:rPr>
          <w:rFonts w:ascii="Angsana New" w:hAnsi="Angsana New"/>
          <w:sz w:val="30"/>
          <w:szCs w:val="30"/>
          <w:cs/>
        </w:rPr>
        <w:t>ละ</w:t>
      </w:r>
      <w:r w:rsidR="008541EA" w:rsidRPr="00D57449">
        <w:rPr>
          <w:rFonts w:ascii="Angsana New" w:hAnsi="Angsana New"/>
          <w:sz w:val="30"/>
          <w:szCs w:val="30"/>
        </w:rPr>
        <w:t xml:space="preserve"> </w:t>
      </w:r>
      <w:r w:rsidR="00D57449" w:rsidRPr="00843F37">
        <w:rPr>
          <w:rFonts w:ascii="Angsana New" w:hAnsi="Angsana New"/>
          <w:sz w:val="30"/>
          <w:szCs w:val="30"/>
        </w:rPr>
        <w:t>19.23</w:t>
      </w:r>
      <w:r w:rsidR="00D573E5" w:rsidRPr="00D57449">
        <w:rPr>
          <w:rFonts w:ascii="Angsana New" w:hAnsi="Angsana New"/>
          <w:sz w:val="30"/>
          <w:szCs w:val="30"/>
        </w:rPr>
        <w:t xml:space="preserve"> </w:t>
      </w:r>
      <w:r w:rsidR="00072C6C" w:rsidRPr="00D57449">
        <w:rPr>
          <w:rFonts w:ascii="Angsana New" w:hAnsi="Angsana New"/>
          <w:sz w:val="30"/>
          <w:szCs w:val="30"/>
          <w:cs/>
        </w:rPr>
        <w:t>และร้อย</w:t>
      </w:r>
      <w:r w:rsidR="00072C6C" w:rsidRPr="008541EA">
        <w:rPr>
          <w:rFonts w:ascii="Angsana New" w:hAnsi="Angsana New"/>
          <w:sz w:val="30"/>
          <w:szCs w:val="30"/>
          <w:cs/>
        </w:rPr>
        <w:t>ละ</w:t>
      </w:r>
      <w:r w:rsidR="00DA627C" w:rsidRPr="008541EA">
        <w:rPr>
          <w:rFonts w:ascii="Angsana New" w:hAnsi="Angsana New"/>
          <w:sz w:val="30"/>
          <w:szCs w:val="30"/>
        </w:rPr>
        <w:t xml:space="preserve"> </w:t>
      </w:r>
      <w:r w:rsidR="00D57449">
        <w:rPr>
          <w:rFonts w:ascii="Angsana New" w:hAnsi="Angsana New"/>
          <w:sz w:val="30"/>
          <w:szCs w:val="30"/>
        </w:rPr>
        <w:t>(3.</w:t>
      </w:r>
      <w:r w:rsidR="00BD58C4">
        <w:rPr>
          <w:rFonts w:ascii="Angsana New" w:hAnsi="Angsana New"/>
          <w:sz w:val="30"/>
          <w:szCs w:val="30"/>
        </w:rPr>
        <w:t>36</w:t>
      </w:r>
      <w:r w:rsidR="00D57449">
        <w:rPr>
          <w:rFonts w:ascii="Angsana New" w:hAnsi="Angsana New"/>
          <w:sz w:val="30"/>
          <w:szCs w:val="30"/>
        </w:rPr>
        <w:t>)</w:t>
      </w:r>
      <w:r w:rsidR="008541EA" w:rsidRPr="008541EA">
        <w:rPr>
          <w:rFonts w:ascii="Angsana New" w:hAnsi="Angsana New"/>
          <w:sz w:val="30"/>
          <w:szCs w:val="30"/>
        </w:rPr>
        <w:t xml:space="preserve"> </w:t>
      </w:r>
      <w:r w:rsidR="00072C6C" w:rsidRPr="008541EA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072C6C" w:rsidRPr="008541EA">
        <w:rPr>
          <w:rFonts w:ascii="Angsana New" w:hAnsi="Angsana New"/>
          <w:i/>
          <w:iCs/>
          <w:sz w:val="30"/>
          <w:szCs w:val="30"/>
          <w:cs/>
        </w:rPr>
        <w:t>(</w:t>
      </w:r>
      <w:r w:rsidR="00681357" w:rsidRPr="008541EA">
        <w:rPr>
          <w:rFonts w:ascii="Angsana New" w:hAnsi="Angsana New"/>
          <w:i/>
          <w:iCs/>
          <w:sz w:val="30"/>
          <w:szCs w:val="30"/>
        </w:rPr>
        <w:t>256</w:t>
      </w:r>
      <w:r w:rsidR="00CD424B">
        <w:rPr>
          <w:rFonts w:ascii="Angsana New" w:hAnsi="Angsana New"/>
          <w:i/>
          <w:iCs/>
          <w:sz w:val="30"/>
          <w:szCs w:val="30"/>
        </w:rPr>
        <w:t>3</w:t>
      </w:r>
      <w:r w:rsidR="00072C6C" w:rsidRPr="008541EA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CD424B" w:rsidRPr="00CD424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424B" w:rsidRPr="00CD424B">
        <w:rPr>
          <w:rFonts w:ascii="Angsana New" w:hAnsi="Angsana New"/>
          <w:i/>
          <w:iCs/>
          <w:sz w:val="30"/>
          <w:szCs w:val="30"/>
        </w:rPr>
        <w:t>188.21</w:t>
      </w:r>
      <w:r w:rsidR="00CD424B" w:rsidRPr="00CD424B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D424B" w:rsidRPr="00CD424B">
        <w:rPr>
          <w:rFonts w:ascii="Angsana New" w:hAnsi="Angsana New"/>
          <w:i/>
          <w:iCs/>
          <w:sz w:val="30"/>
          <w:szCs w:val="30"/>
        </w:rPr>
        <w:t xml:space="preserve"> </w:t>
      </w:r>
      <w:r w:rsidR="00CD424B" w:rsidRPr="00CD424B">
        <w:rPr>
          <w:rFonts w:ascii="Angsana New" w:hAnsi="Angsana New"/>
          <w:i/>
          <w:iCs/>
          <w:sz w:val="30"/>
          <w:szCs w:val="30"/>
          <w:cs/>
        </w:rPr>
        <w:t>และร้อยละ</w:t>
      </w:r>
      <w:r w:rsidR="00CD424B" w:rsidRPr="00CD424B">
        <w:rPr>
          <w:rFonts w:ascii="Angsana New" w:hAnsi="Angsana New"/>
          <w:i/>
          <w:iCs/>
          <w:sz w:val="30"/>
          <w:szCs w:val="30"/>
        </w:rPr>
        <w:t xml:space="preserve"> </w:t>
      </w:r>
      <w:r w:rsidR="00BD58C4">
        <w:rPr>
          <w:rFonts w:ascii="Angsana New" w:hAnsi="Angsana New"/>
          <w:i/>
          <w:iCs/>
          <w:sz w:val="30"/>
          <w:szCs w:val="30"/>
        </w:rPr>
        <w:t>1</w:t>
      </w:r>
      <w:r w:rsidR="00CD424B" w:rsidRPr="00CD424B">
        <w:rPr>
          <w:rFonts w:ascii="Angsana New" w:hAnsi="Angsana New"/>
          <w:i/>
          <w:iCs/>
          <w:sz w:val="30"/>
          <w:szCs w:val="30"/>
        </w:rPr>
        <w:t>.</w:t>
      </w:r>
      <w:r w:rsidR="00BD58C4">
        <w:rPr>
          <w:rFonts w:ascii="Angsana New" w:hAnsi="Angsana New"/>
          <w:i/>
          <w:iCs/>
          <w:sz w:val="30"/>
          <w:szCs w:val="30"/>
        </w:rPr>
        <w:t>42</w:t>
      </w:r>
      <w:r w:rsidR="00CD424B" w:rsidRPr="008541EA">
        <w:rPr>
          <w:rFonts w:ascii="Angsana New" w:hAnsi="Angsana New"/>
          <w:sz w:val="30"/>
          <w:szCs w:val="30"/>
        </w:rPr>
        <w:t xml:space="preserve"> </w:t>
      </w:r>
      <w:r w:rsidRPr="008541EA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184076" w:rsidRPr="008541EA">
        <w:rPr>
          <w:rFonts w:ascii="Angsana New" w:hAnsi="Angsana New"/>
          <w:i/>
          <w:iCs/>
          <w:sz w:val="30"/>
          <w:szCs w:val="30"/>
        </w:rPr>
        <w:t>)</w:t>
      </w:r>
      <w:r w:rsidR="00E500A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17448" w:rsidRPr="00DB2F3B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70216D" w14:textId="77777777" w:rsidR="00E500A7" w:rsidRPr="00DB2F3B" w:rsidRDefault="00E500A7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6B69974" w14:textId="5FEF32B3" w:rsidR="00DB272E" w:rsidRPr="00843F37" w:rsidRDefault="00C17448" w:rsidP="001E1D2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843F37">
        <w:rPr>
          <w:rFonts w:ascii="Angsana New" w:hAnsi="Angsana New"/>
          <w:sz w:val="30"/>
          <w:szCs w:val="30"/>
          <w:cs/>
        </w:rPr>
        <w:t>รายได้ที่ไม่ต้องเสียภาษีเงินได้</w:t>
      </w:r>
    </w:p>
    <w:p w14:paraId="71AE923B" w14:textId="50EF5E1B" w:rsidR="00F15D8D" w:rsidRDefault="00F15D8D" w:rsidP="00F1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</w:p>
    <w:p w14:paraId="09FA03A2" w14:textId="2A20B2E5" w:rsidR="002B49DC" w:rsidRDefault="002B4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67"/>
        <w:gridCol w:w="273"/>
        <w:gridCol w:w="1080"/>
        <w:gridCol w:w="274"/>
        <w:gridCol w:w="988"/>
        <w:gridCol w:w="274"/>
        <w:gridCol w:w="1078"/>
      </w:tblGrid>
      <w:tr w:rsidR="00D3772B" w:rsidRPr="00953BA7" w14:paraId="52BB42B0" w14:textId="77777777" w:rsidTr="00B51F70">
        <w:tc>
          <w:tcPr>
            <w:tcW w:w="2204" w:type="pct"/>
          </w:tcPr>
          <w:p w14:paraId="5FA9343C" w14:textId="1DF54D86" w:rsidR="00D3772B" w:rsidRPr="002B49DC" w:rsidRDefault="00D3772B" w:rsidP="00B51F7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</w:tcPr>
          <w:p w14:paraId="7945C945" w14:textId="77777777" w:rsidR="00D3772B" w:rsidRPr="00CD424B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547565A" w14:textId="77777777" w:rsidR="00D3772B" w:rsidRPr="00CD424B" w:rsidRDefault="00D3772B" w:rsidP="00B51F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1CC87EF5" w14:textId="77777777" w:rsidR="00D3772B" w:rsidRPr="00CD424B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3772B" w:rsidRPr="00953BA7" w14:paraId="167A2043" w14:textId="77777777" w:rsidTr="00B51F70">
        <w:tc>
          <w:tcPr>
            <w:tcW w:w="2204" w:type="pct"/>
          </w:tcPr>
          <w:p w14:paraId="74FA30ED" w14:textId="77777777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3D33EFE1" w14:textId="3374E281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0C866747" w14:textId="77777777" w:rsidR="00D3772B" w:rsidRPr="00CD424B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B34CEC9" w14:textId="77777777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53EDAD24" w14:textId="77777777" w:rsidR="00D3772B" w:rsidRPr="00CD424B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01819CA" w14:textId="315CC653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7A240D0" w14:textId="77777777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9D2AA7" w14:textId="77777777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3772B" w:rsidRPr="00953BA7" w14:paraId="479267E4" w14:textId="77777777" w:rsidTr="00B51F70">
        <w:tc>
          <w:tcPr>
            <w:tcW w:w="2204" w:type="pct"/>
          </w:tcPr>
          <w:p w14:paraId="66346AC7" w14:textId="3F700F9E" w:rsidR="00D3772B" w:rsidRPr="00CD424B" w:rsidRDefault="00D76F8E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6" w:type="pct"/>
            <w:vAlign w:val="bottom"/>
          </w:tcPr>
          <w:p w14:paraId="03F1363A" w14:textId="57AE4299" w:rsidR="00D3772B" w:rsidRPr="00CD424B" w:rsidRDefault="00CD424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7BA120E" w14:textId="77777777" w:rsidR="00D3772B" w:rsidRPr="00CD424B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8538BC3" w14:textId="2C8AD102" w:rsidR="00D3772B" w:rsidRPr="00CD424B" w:rsidRDefault="00CD424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8258829" w14:textId="77777777" w:rsidR="00D3772B" w:rsidRPr="00CD424B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32E5824F" w14:textId="1664EAF2" w:rsidR="00D3772B" w:rsidRPr="00CD424B" w:rsidRDefault="00CD424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29C4DC61" w14:textId="77777777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473A40" w14:textId="6930E5C2" w:rsidR="00D3772B" w:rsidRPr="00CD424B" w:rsidRDefault="00CD424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772B" w:rsidRPr="00953BA7" w14:paraId="275AF09E" w14:textId="77777777" w:rsidTr="00B51F70">
        <w:tc>
          <w:tcPr>
            <w:tcW w:w="2204" w:type="pct"/>
          </w:tcPr>
          <w:p w14:paraId="56A869F9" w14:textId="77777777" w:rsidR="00D3772B" w:rsidRPr="00CD424B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7"/>
          </w:tcPr>
          <w:p w14:paraId="15F65D03" w14:textId="77777777" w:rsidR="00D3772B" w:rsidRPr="00CD424B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9B2" w:rsidRPr="00953BA7" w14:paraId="2B902955" w14:textId="77777777" w:rsidTr="00B51F70">
        <w:tc>
          <w:tcPr>
            <w:tcW w:w="2204" w:type="pct"/>
          </w:tcPr>
          <w:p w14:paraId="66CD9D89" w14:textId="49C1E2F9" w:rsidR="007D79B2" w:rsidRPr="00CD424B" w:rsidRDefault="007D79B2" w:rsidP="007D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6" w:type="pct"/>
            <w:shd w:val="clear" w:color="auto" w:fill="auto"/>
          </w:tcPr>
          <w:p w14:paraId="79217D30" w14:textId="5F105D79" w:rsidR="007D79B2" w:rsidRPr="00CD424B" w:rsidRDefault="007D79B2" w:rsidP="007D79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77,187</w:t>
            </w:r>
          </w:p>
        </w:tc>
        <w:tc>
          <w:tcPr>
            <w:tcW w:w="149" w:type="pct"/>
            <w:shd w:val="clear" w:color="auto" w:fill="auto"/>
          </w:tcPr>
          <w:p w14:paraId="14CC9446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7610265" w14:textId="35337785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49" w:type="pct"/>
            <w:shd w:val="clear" w:color="auto" w:fill="auto"/>
          </w:tcPr>
          <w:p w14:paraId="2FA5A2AD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05E935B" w14:textId="0721296E" w:rsidR="007D79B2" w:rsidRPr="00CD424B" w:rsidRDefault="007D79B2" w:rsidP="007D79B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64,43</w:t>
            </w:r>
            <w:r w:rsidR="002B49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4747A8A1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31D0687" w14:textId="5CAD7837" w:rsidR="007D79B2" w:rsidRPr="00CD424B" w:rsidRDefault="007D79B2" w:rsidP="007D79B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7D79B2" w:rsidRPr="00953BA7" w14:paraId="7B1A11D1" w14:textId="77777777" w:rsidTr="00B51F70">
        <w:tc>
          <w:tcPr>
            <w:tcW w:w="2204" w:type="pct"/>
          </w:tcPr>
          <w:p w14:paraId="548E75DF" w14:textId="2E2D5049" w:rsidR="007D79B2" w:rsidRPr="00CD424B" w:rsidRDefault="007D79B2" w:rsidP="007D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36" w:type="pct"/>
            <w:shd w:val="clear" w:color="auto" w:fill="auto"/>
          </w:tcPr>
          <w:p w14:paraId="784CDD9A" w14:textId="4544D5F0" w:rsidR="007D79B2" w:rsidRPr="00CD424B" w:rsidRDefault="007D79B2" w:rsidP="007D79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(3,283)</w:t>
            </w:r>
          </w:p>
        </w:tc>
        <w:tc>
          <w:tcPr>
            <w:tcW w:w="149" w:type="pct"/>
            <w:shd w:val="clear" w:color="auto" w:fill="auto"/>
          </w:tcPr>
          <w:p w14:paraId="37DE44DF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6504F673" w14:textId="7512CE88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A6F9902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64DA589" w14:textId="1E3F25BF" w:rsidR="007D79B2" w:rsidRPr="00CD424B" w:rsidRDefault="007D79B2" w:rsidP="007D79B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(2,81</w:t>
            </w:r>
            <w:r w:rsid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1BD4615F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DA842DE" w14:textId="6734337E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D79B2" w:rsidRPr="00953BA7" w14:paraId="5C2B1865" w14:textId="77777777" w:rsidTr="00B51F70">
        <w:tc>
          <w:tcPr>
            <w:tcW w:w="2204" w:type="pct"/>
          </w:tcPr>
          <w:p w14:paraId="322A7098" w14:textId="754708D6" w:rsidR="007D79B2" w:rsidRPr="00CD424B" w:rsidRDefault="007D79B2" w:rsidP="007D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E3FD4" w14:textId="76D55735" w:rsidR="007D79B2" w:rsidRPr="00CD424B" w:rsidRDefault="007D79B2" w:rsidP="007D79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73,904</w:t>
            </w:r>
          </w:p>
        </w:tc>
        <w:tc>
          <w:tcPr>
            <w:tcW w:w="149" w:type="pct"/>
            <w:shd w:val="clear" w:color="auto" w:fill="auto"/>
          </w:tcPr>
          <w:p w14:paraId="06535BDF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821CC" w14:textId="4DF8A5B3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49" w:type="pct"/>
            <w:shd w:val="clear" w:color="auto" w:fill="auto"/>
          </w:tcPr>
          <w:p w14:paraId="38357A42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00612" w14:textId="7C14055F" w:rsidR="007D79B2" w:rsidRPr="00CD424B" w:rsidRDefault="007D79B2" w:rsidP="007D79B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61,622</w:t>
            </w:r>
          </w:p>
        </w:tc>
        <w:tc>
          <w:tcPr>
            <w:tcW w:w="149" w:type="pct"/>
            <w:shd w:val="clear" w:color="auto" w:fill="auto"/>
          </w:tcPr>
          <w:p w14:paraId="7415E768" w14:textId="77777777" w:rsidR="007D79B2" w:rsidRPr="00CD424B" w:rsidRDefault="007D79B2" w:rsidP="007D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B7F30" w14:textId="1144A04A" w:rsidR="007D79B2" w:rsidRPr="00CD424B" w:rsidRDefault="007D79B2" w:rsidP="007D79B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11140C0B" w14:textId="1BAC75CB" w:rsidR="00577BDA" w:rsidRPr="00261E82" w:rsidRDefault="00225D2F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990"/>
        <w:gridCol w:w="270"/>
        <w:gridCol w:w="1170"/>
      </w:tblGrid>
      <w:tr w:rsidR="00577BDA" w:rsidRPr="00BE16F7" w14:paraId="2333B35E" w14:textId="77777777" w:rsidTr="00577BDA">
        <w:trPr>
          <w:cantSplit/>
          <w:trHeight w:val="139"/>
          <w:tblHeader/>
        </w:trPr>
        <w:tc>
          <w:tcPr>
            <w:tcW w:w="3960" w:type="dxa"/>
          </w:tcPr>
          <w:p w14:paraId="16259FC9" w14:textId="29DE068F" w:rsidR="00D3772B" w:rsidRPr="00BE16F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14:paraId="3C6FAC59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E16F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77BDA" w:rsidRPr="00BE16F7" w14:paraId="4266A75F" w14:textId="77777777" w:rsidTr="00577BDA">
        <w:trPr>
          <w:cantSplit/>
          <w:trHeight w:val="139"/>
          <w:tblHeader/>
        </w:trPr>
        <w:tc>
          <w:tcPr>
            <w:tcW w:w="3960" w:type="dxa"/>
          </w:tcPr>
          <w:p w14:paraId="1174D93E" w14:textId="77777777" w:rsidR="00D3772B" w:rsidRPr="00BA19A0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4ABEECED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940BEE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5F9A560B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  <w:vAlign w:val="bottom"/>
          </w:tcPr>
          <w:p w14:paraId="3EE3C0C2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BDA" w:rsidRPr="00BE16F7" w14:paraId="4B1D231B" w14:textId="77777777" w:rsidTr="00577BDA">
        <w:trPr>
          <w:cantSplit/>
          <w:trHeight w:val="139"/>
          <w:tblHeader/>
        </w:trPr>
        <w:tc>
          <w:tcPr>
            <w:tcW w:w="3960" w:type="dxa"/>
          </w:tcPr>
          <w:p w14:paraId="7D6EB228" w14:textId="77777777" w:rsidR="00E33113" w:rsidRPr="00BA19A0" w:rsidRDefault="00E33113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7078FB" w14:textId="77777777" w:rsidR="00E33113" w:rsidRPr="00BA19A0" w:rsidRDefault="00E33113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2FB9A1" w14:textId="1AB59DB9" w:rsidR="00D3772B" w:rsidRPr="00BE16F7" w:rsidRDefault="00E33113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CF158AF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E433E0" w14:textId="4DB9FC88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B45B0E"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AA6ED6B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EF01EE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5C29DC0E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EBE1B2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3E56FD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29BDBE9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5055BB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44D0DF3" w14:textId="10C5DFCC" w:rsidR="00D3772B" w:rsidRPr="00BE16F7" w:rsidRDefault="00D3772B" w:rsidP="0057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="00577BDA"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45B0E"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577BDA" w:rsidRPr="00BE16F7" w14:paraId="5FE747C5" w14:textId="77777777" w:rsidTr="00577BDA">
        <w:trPr>
          <w:cantSplit/>
          <w:trHeight w:val="139"/>
          <w:tblHeader/>
        </w:trPr>
        <w:tc>
          <w:tcPr>
            <w:tcW w:w="3960" w:type="dxa"/>
          </w:tcPr>
          <w:p w14:paraId="37D89827" w14:textId="77777777" w:rsidR="00D3772B" w:rsidRPr="00BE16F7" w:rsidRDefault="00D3772B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B51E5BD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7BDA" w:rsidRPr="00BE16F7" w14:paraId="671D5A4E" w14:textId="77777777" w:rsidTr="00577BDA">
        <w:trPr>
          <w:trHeight w:val="139"/>
        </w:trPr>
        <w:tc>
          <w:tcPr>
            <w:tcW w:w="3960" w:type="dxa"/>
          </w:tcPr>
          <w:p w14:paraId="46B92EAD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9408215" w14:textId="77777777" w:rsidR="00D3772B" w:rsidRPr="00BA19A0" w:rsidRDefault="00D3772B" w:rsidP="00BA19A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CB344C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A22B30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5FB9A4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B617CF4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037534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DB4408D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530B9" w:rsidRPr="00BE16F7" w14:paraId="05EA2A79" w14:textId="77777777" w:rsidTr="00577BDA">
        <w:trPr>
          <w:trHeight w:val="348"/>
        </w:trPr>
        <w:tc>
          <w:tcPr>
            <w:tcW w:w="3960" w:type="dxa"/>
          </w:tcPr>
          <w:p w14:paraId="6CADC45D" w14:textId="4585C2BB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615325C9" w14:textId="5FD471EB" w:rsidR="004530B9" w:rsidRPr="00BA19A0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DDD6F8D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D64C4" w14:textId="7CADB101" w:rsidR="004530B9" w:rsidRPr="004530B9" w:rsidRDefault="004530B9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5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809</w:t>
            </w:r>
          </w:p>
        </w:tc>
        <w:tc>
          <w:tcPr>
            <w:tcW w:w="270" w:type="dxa"/>
            <w:shd w:val="clear" w:color="auto" w:fill="auto"/>
          </w:tcPr>
          <w:p w14:paraId="73DF864C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2FFC4E" w14:textId="2E6C66C1" w:rsidR="004530B9" w:rsidRPr="00BE16F7" w:rsidRDefault="004530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EF2F5B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F86291" w14:textId="0FAEC977" w:rsidR="004530B9" w:rsidRPr="00BE16F7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823</w:t>
            </w:r>
          </w:p>
        </w:tc>
      </w:tr>
      <w:tr w:rsidR="004530B9" w:rsidRPr="00BE16F7" w14:paraId="349BCCA7" w14:textId="77777777" w:rsidTr="00577BDA">
        <w:trPr>
          <w:trHeight w:val="348"/>
        </w:trPr>
        <w:tc>
          <w:tcPr>
            <w:tcW w:w="3960" w:type="dxa"/>
          </w:tcPr>
          <w:p w14:paraId="6C1E508E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620538D7" w14:textId="4573309D" w:rsidR="004530B9" w:rsidRPr="00BA19A0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18,658</w:t>
            </w:r>
          </w:p>
        </w:tc>
        <w:tc>
          <w:tcPr>
            <w:tcW w:w="270" w:type="dxa"/>
            <w:shd w:val="clear" w:color="auto" w:fill="auto"/>
          </w:tcPr>
          <w:p w14:paraId="7D62879D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F9875F" w14:textId="3F739B6B" w:rsidR="004530B9" w:rsidRPr="002B49DC" w:rsidRDefault="004530B9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(17,098)</w:t>
            </w:r>
          </w:p>
        </w:tc>
        <w:tc>
          <w:tcPr>
            <w:tcW w:w="270" w:type="dxa"/>
            <w:shd w:val="clear" w:color="auto" w:fill="auto"/>
          </w:tcPr>
          <w:p w14:paraId="4ACB32BC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662D5C" w14:textId="188BD58F" w:rsidR="004530B9" w:rsidRPr="002B49DC" w:rsidRDefault="00BA1C7D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940AB"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AE7252D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089E17A" w14:textId="0E8E22FB" w:rsidR="004530B9" w:rsidRPr="002B49DC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2,319</w:t>
            </w:r>
          </w:p>
        </w:tc>
      </w:tr>
      <w:tr w:rsidR="004530B9" w:rsidRPr="00BE16F7" w14:paraId="682B5A44" w14:textId="77777777" w:rsidTr="00577BDA">
        <w:trPr>
          <w:trHeight w:val="348"/>
        </w:trPr>
        <w:tc>
          <w:tcPr>
            <w:tcW w:w="3960" w:type="dxa"/>
          </w:tcPr>
          <w:p w14:paraId="5806F982" w14:textId="77777777" w:rsidR="004530B9" w:rsidRPr="00BA19A0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การจำหน่ายเครื่องจักรและอุปกรณ์ระหว่างกัน)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9EDE13" w14:textId="7E9C986F" w:rsidR="004530B9" w:rsidRPr="00BA19A0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A3D51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F3208" w14:textId="7DE0BD3D" w:rsidR="004530B9" w:rsidRPr="00843F37" w:rsidRDefault="004530B9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F1C12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4BD19" w14:textId="31C8C6FF" w:rsidR="004530B9" w:rsidRPr="00BE16F7" w:rsidRDefault="004530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74AC2" w14:textId="77777777" w:rsidR="004530B9" w:rsidRPr="00843F37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BFD26" w14:textId="7E86E599" w:rsidR="004530B9" w:rsidRPr="00BE16F7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10,998</w:t>
            </w:r>
          </w:p>
        </w:tc>
      </w:tr>
      <w:tr w:rsidR="004530B9" w:rsidRPr="00BE16F7" w14:paraId="3B3BD1B1" w14:textId="77777777" w:rsidTr="00577BDA">
        <w:trPr>
          <w:trHeight w:val="348"/>
        </w:trPr>
        <w:tc>
          <w:tcPr>
            <w:tcW w:w="3960" w:type="dxa"/>
          </w:tcPr>
          <w:p w14:paraId="2C988E11" w14:textId="64EE3183" w:rsidR="004530B9" w:rsidRPr="00BA19A0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8EDEA4" w14:textId="55538725" w:rsidR="004530B9" w:rsidRPr="00BE16F7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029D2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13B06" w14:textId="742F645F" w:rsidR="004530B9" w:rsidRPr="002B49DC" w:rsidRDefault="004530B9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</w:t>
            </w:r>
            <w:r w:rsid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237F0" w14:textId="77777777" w:rsidR="004530B9" w:rsidRPr="002B49DC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38B51A" w14:textId="4E806AF0" w:rsidR="004530B9" w:rsidRPr="002B49DC" w:rsidRDefault="004530B9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</w:t>
            </w:r>
            <w:r w:rsid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861CA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1C56D3" w14:textId="753B4067" w:rsidR="004530B9" w:rsidRPr="002B49DC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814</w:t>
            </w:r>
          </w:p>
        </w:tc>
      </w:tr>
      <w:tr w:rsidR="004530B9" w:rsidRPr="00BE16F7" w14:paraId="46362789" w14:textId="77777777" w:rsidTr="00577BDA">
        <w:trPr>
          <w:trHeight w:val="348"/>
        </w:trPr>
        <w:tc>
          <w:tcPr>
            <w:tcW w:w="3960" w:type="dxa"/>
          </w:tcPr>
          <w:p w14:paraId="6232DD22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545A59E9" w14:textId="128712E3" w:rsidR="004530B9" w:rsidRPr="00BA19A0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29382373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B4CA84" w14:textId="7D22AB92" w:rsidR="004530B9" w:rsidRPr="00843F37" w:rsidRDefault="004530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CA1EB1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0845FF" w14:textId="361CFF7E" w:rsidR="004530B9" w:rsidRPr="00BE16F7" w:rsidRDefault="004530B9" w:rsidP="004530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1E502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6B5F5D" w14:textId="11825D91" w:rsidR="004530B9" w:rsidRPr="00BE16F7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</w:tr>
      <w:tr w:rsidR="004530B9" w:rsidRPr="00BE16F7" w14:paraId="1D901321" w14:textId="77777777" w:rsidTr="00577BDA">
        <w:trPr>
          <w:trHeight w:val="334"/>
        </w:trPr>
        <w:tc>
          <w:tcPr>
            <w:tcW w:w="3960" w:type="dxa"/>
          </w:tcPr>
          <w:p w14:paraId="269787D1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2169F" w14:textId="7CC2524B" w:rsidR="004530B9" w:rsidRPr="00BA19A0" w:rsidRDefault="004530B9" w:rsidP="004530B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65,986</w:t>
            </w:r>
          </w:p>
        </w:tc>
        <w:tc>
          <w:tcPr>
            <w:tcW w:w="270" w:type="dxa"/>
            <w:shd w:val="clear" w:color="auto" w:fill="auto"/>
          </w:tcPr>
          <w:p w14:paraId="686AA65B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7CCDAB" w14:textId="514C4084" w:rsidR="004530B9" w:rsidRPr="002B49DC" w:rsidRDefault="004530B9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(3,993)</w:t>
            </w:r>
          </w:p>
        </w:tc>
        <w:tc>
          <w:tcPr>
            <w:tcW w:w="270" w:type="dxa"/>
            <w:shd w:val="clear" w:color="auto" w:fill="auto"/>
          </w:tcPr>
          <w:p w14:paraId="74EB0670" w14:textId="77777777" w:rsidR="004530B9" w:rsidRPr="002B49DC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62F769" w14:textId="7553F4AC" w:rsidR="004530B9" w:rsidRPr="002B49DC" w:rsidRDefault="004530B9" w:rsidP="004530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BA79BF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DD5EF1" w14:textId="30DE59D4" w:rsidR="004530B9" w:rsidRPr="002B49DC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61,993</w:t>
            </w:r>
          </w:p>
        </w:tc>
      </w:tr>
      <w:tr w:rsidR="004530B9" w:rsidRPr="00BE16F7" w14:paraId="13E7F194" w14:textId="77777777" w:rsidTr="00577BDA">
        <w:trPr>
          <w:trHeight w:val="334"/>
        </w:trPr>
        <w:tc>
          <w:tcPr>
            <w:tcW w:w="3960" w:type="dxa"/>
          </w:tcPr>
          <w:p w14:paraId="3B3A88B8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BC95E" w14:textId="53BE148E" w:rsidR="004530B9" w:rsidRPr="00BA19A0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102,618</w:t>
            </w:r>
          </w:p>
        </w:tc>
        <w:tc>
          <w:tcPr>
            <w:tcW w:w="270" w:type="dxa"/>
            <w:shd w:val="clear" w:color="auto" w:fill="auto"/>
          </w:tcPr>
          <w:p w14:paraId="268902C7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47C9" w14:textId="41FEE40D" w:rsidR="004530B9" w:rsidRPr="002B49DC" w:rsidRDefault="004530B9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(22,34</w:t>
            </w:r>
            <w:r w:rsidR="002B49DC" w:rsidRPr="00EF46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9ACC67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051ED" w14:textId="3D5F2490" w:rsidR="004530B9" w:rsidRPr="002B49DC" w:rsidRDefault="004530B9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</w:t>
            </w:r>
            <w:r w:rsidR="002B49DC" w:rsidRPr="00EF46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73C804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D0FE7" w14:textId="2D9E312C" w:rsidR="004530B9" w:rsidRPr="002B49DC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77,187</w:t>
            </w:r>
          </w:p>
        </w:tc>
      </w:tr>
      <w:tr w:rsidR="00577BDA" w:rsidRPr="00BE16F7" w14:paraId="360324DE" w14:textId="77777777" w:rsidTr="00577BDA">
        <w:trPr>
          <w:trHeight w:val="334"/>
        </w:trPr>
        <w:tc>
          <w:tcPr>
            <w:tcW w:w="3960" w:type="dxa"/>
          </w:tcPr>
          <w:p w14:paraId="442B7A61" w14:textId="12274F55" w:rsidR="008541EA" w:rsidRPr="00261E82" w:rsidRDefault="008541EA" w:rsidP="00EF4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02BD3E" w14:textId="77777777" w:rsidR="008541EA" w:rsidRPr="00EF463A" w:rsidRDefault="008541EA" w:rsidP="00EF463A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22E3D8" w14:textId="77777777" w:rsidR="008541EA" w:rsidRPr="00EF463A" w:rsidRDefault="008541EA" w:rsidP="00EF463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48B93A8" w14:textId="77777777" w:rsidR="008541EA" w:rsidRPr="00EF463A" w:rsidRDefault="008541EA" w:rsidP="00EF463A">
            <w:pPr>
              <w:pStyle w:val="acctfourfigures"/>
              <w:tabs>
                <w:tab w:val="clear" w:pos="765"/>
                <w:tab w:val="decimal" w:pos="83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AC8B18" w14:textId="77777777" w:rsidR="008541EA" w:rsidRPr="00EF463A" w:rsidRDefault="008541EA" w:rsidP="00EF463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B60E352" w14:textId="77777777" w:rsidR="008541EA" w:rsidRPr="00EF463A" w:rsidRDefault="008541EA" w:rsidP="00EF463A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FDA532" w14:textId="77777777" w:rsidR="008541EA" w:rsidRPr="00EF463A" w:rsidRDefault="008541EA" w:rsidP="00EF463A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B731ED" w14:textId="77777777" w:rsidR="008541EA" w:rsidRPr="00EF463A" w:rsidRDefault="008541EA" w:rsidP="00EF463A">
            <w:pPr>
              <w:pStyle w:val="acctfourfigures"/>
              <w:tabs>
                <w:tab w:val="clear" w:pos="765"/>
                <w:tab w:val="decimal" w:pos="709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457C" w:rsidRPr="00BE16F7" w14:paraId="00D35687" w14:textId="77777777" w:rsidTr="00BA19A0">
        <w:trPr>
          <w:trHeight w:val="334"/>
        </w:trPr>
        <w:tc>
          <w:tcPr>
            <w:tcW w:w="3960" w:type="dxa"/>
          </w:tcPr>
          <w:p w14:paraId="180D3722" w14:textId="52C8370A" w:rsidR="0061457C" w:rsidRPr="00BE16F7" w:rsidRDefault="0061457C" w:rsidP="0061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E08C09C" w14:textId="77777777" w:rsidR="0061457C" w:rsidRPr="00843F37" w:rsidRDefault="0061457C" w:rsidP="0061457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D1FDCA" w14:textId="77777777" w:rsidR="0061457C" w:rsidRPr="00843F37" w:rsidRDefault="0061457C" w:rsidP="006145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2079F" w14:textId="77777777" w:rsidR="0061457C" w:rsidRPr="00843F37" w:rsidRDefault="0061457C" w:rsidP="006145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B456B" w14:textId="77777777" w:rsidR="0061457C" w:rsidRPr="00843F37" w:rsidRDefault="0061457C" w:rsidP="006145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D2C780" w14:textId="77777777" w:rsidR="0061457C" w:rsidRPr="00843F37" w:rsidRDefault="0061457C" w:rsidP="0061457C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C6B17" w14:textId="77777777" w:rsidR="0061457C" w:rsidRPr="00843F37" w:rsidRDefault="0061457C" w:rsidP="0061457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53947" w14:textId="77777777" w:rsidR="0061457C" w:rsidRPr="00843F37" w:rsidRDefault="0061457C" w:rsidP="0061457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0B9" w:rsidRPr="00BE16F7" w14:paraId="3B3E5C7A" w14:textId="77777777" w:rsidTr="00577BDA">
        <w:trPr>
          <w:trHeight w:val="334"/>
        </w:trPr>
        <w:tc>
          <w:tcPr>
            <w:tcW w:w="3960" w:type="dxa"/>
          </w:tcPr>
          <w:p w14:paraId="3DBF1397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65F5DA5" w14:textId="6FC635B7" w:rsidR="004530B9" w:rsidRPr="00BE16F7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(574)</w:t>
            </w:r>
          </w:p>
        </w:tc>
        <w:tc>
          <w:tcPr>
            <w:tcW w:w="270" w:type="dxa"/>
          </w:tcPr>
          <w:p w14:paraId="73988251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CCC5589" w14:textId="7F5366D6" w:rsidR="004530B9" w:rsidRPr="004530B9" w:rsidRDefault="00E408C3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(191)</w:t>
            </w:r>
          </w:p>
        </w:tc>
        <w:tc>
          <w:tcPr>
            <w:tcW w:w="270" w:type="dxa"/>
          </w:tcPr>
          <w:p w14:paraId="05FA4935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D720F6" w14:textId="39B18CCD" w:rsidR="004530B9" w:rsidRPr="00BE16F7" w:rsidRDefault="004530B9" w:rsidP="004530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186BBC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9FA91" w14:textId="6DE6A114" w:rsidR="004530B9" w:rsidRPr="00BE16F7" w:rsidRDefault="00C56D52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A3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530B9" w:rsidRPr="00BE16F7" w14:paraId="1213BB6D" w14:textId="77777777" w:rsidTr="00577BDA">
        <w:trPr>
          <w:trHeight w:val="334"/>
        </w:trPr>
        <w:tc>
          <w:tcPr>
            <w:tcW w:w="3960" w:type="dxa"/>
          </w:tcPr>
          <w:p w14:paraId="626E78F4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23112A" w14:textId="6F5BFB6F" w:rsidR="004530B9" w:rsidRPr="00BE16F7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(2,372)</w:t>
            </w:r>
          </w:p>
        </w:tc>
        <w:tc>
          <w:tcPr>
            <w:tcW w:w="270" w:type="dxa"/>
            <w:shd w:val="clear" w:color="auto" w:fill="auto"/>
          </w:tcPr>
          <w:p w14:paraId="33566102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D46105" w14:textId="61DE6307" w:rsidR="004530B9" w:rsidRPr="00843F37" w:rsidRDefault="00E408C3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(146</w:t>
            </w:r>
            <w:r w:rsidR="004530B9" w:rsidRPr="0045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9AC7BE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EDB671" w14:textId="74C51357" w:rsidR="004530B9" w:rsidRPr="00BE16F7" w:rsidRDefault="004530B9" w:rsidP="004530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CCE8B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0C5488" w14:textId="3BE8F13D" w:rsidR="004530B9" w:rsidRPr="00BE16F7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="00C56D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408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2,518</w:t>
            </w:r>
            <w:r w:rsidR="00C56D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530B9" w:rsidRPr="00BE16F7" w14:paraId="47C7B265" w14:textId="77777777" w:rsidTr="00577BDA">
        <w:trPr>
          <w:trHeight w:val="334"/>
        </w:trPr>
        <w:tc>
          <w:tcPr>
            <w:tcW w:w="3960" w:type="dxa"/>
          </w:tcPr>
          <w:p w14:paraId="1A0A0C28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11FEB" w14:textId="02050A7A" w:rsidR="004530B9" w:rsidRPr="00BE16F7" w:rsidRDefault="004530B9" w:rsidP="004530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(2,946)</w:t>
            </w:r>
          </w:p>
        </w:tc>
        <w:tc>
          <w:tcPr>
            <w:tcW w:w="270" w:type="dxa"/>
            <w:shd w:val="clear" w:color="auto" w:fill="auto"/>
          </w:tcPr>
          <w:p w14:paraId="0AB2357E" w14:textId="77777777" w:rsidR="004530B9" w:rsidRPr="00BA19A0" w:rsidRDefault="004530B9" w:rsidP="004530B9">
            <w:pPr>
              <w:pStyle w:val="acctfourfigures"/>
              <w:tabs>
                <w:tab w:val="clear" w:pos="765"/>
                <w:tab w:val="decimal" w:pos="880"/>
                <w:tab w:val="decimal" w:pos="951"/>
                <w:tab w:val="decimal" w:pos="115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E24F" w14:textId="71FEE9EF" w:rsidR="004530B9" w:rsidRPr="004530B9" w:rsidRDefault="004530B9" w:rsidP="00843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(33</w:t>
            </w:r>
            <w:r w:rsidR="00E408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453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88F21A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9D99" w14:textId="30B004CF" w:rsidR="004530B9" w:rsidRPr="004530B9" w:rsidRDefault="004530B9" w:rsidP="004530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30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6BB5E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ED540" w14:textId="6B9C2570" w:rsidR="004530B9" w:rsidRPr="004530B9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530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(3,28</w:t>
            </w:r>
            <w:r w:rsidR="000A35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4530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77BDA" w:rsidRPr="00BE16F7" w14:paraId="567BB4CE" w14:textId="77777777" w:rsidTr="00577BDA">
        <w:trPr>
          <w:trHeight w:val="50"/>
        </w:trPr>
        <w:tc>
          <w:tcPr>
            <w:tcW w:w="3960" w:type="dxa"/>
          </w:tcPr>
          <w:p w14:paraId="5313A4BB" w14:textId="77777777" w:rsidR="0061457C" w:rsidRPr="00261E82" w:rsidRDefault="0061457C" w:rsidP="0061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A3842F" w14:textId="77777777" w:rsidR="0061457C" w:rsidRPr="00261E82" w:rsidRDefault="0061457C" w:rsidP="0061457C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12C848" w14:textId="77777777" w:rsidR="0061457C" w:rsidRPr="00261E82" w:rsidRDefault="0061457C" w:rsidP="0061457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9A3764" w14:textId="77777777" w:rsidR="0061457C" w:rsidRPr="00261E82" w:rsidRDefault="0061457C" w:rsidP="0061457C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4BCAE0" w14:textId="77777777" w:rsidR="0061457C" w:rsidRPr="00261E82" w:rsidRDefault="0061457C" w:rsidP="0061457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B2BB29" w14:textId="77777777" w:rsidR="0061457C" w:rsidRPr="00261E82" w:rsidRDefault="0061457C" w:rsidP="0061457C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C2C7D3" w14:textId="77777777" w:rsidR="0061457C" w:rsidRPr="00261E82" w:rsidRDefault="0061457C" w:rsidP="0061457C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789868" w14:textId="77777777" w:rsidR="0061457C" w:rsidRPr="00261E82" w:rsidRDefault="0061457C" w:rsidP="0061457C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30B9" w:rsidRPr="00BE16F7" w14:paraId="57111E45" w14:textId="77777777" w:rsidTr="00577BDA">
        <w:trPr>
          <w:trHeight w:val="334"/>
        </w:trPr>
        <w:tc>
          <w:tcPr>
            <w:tcW w:w="3960" w:type="dxa"/>
          </w:tcPr>
          <w:p w14:paraId="62D439AC" w14:textId="77777777" w:rsidR="004530B9" w:rsidRPr="00BE16F7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B55879" w14:textId="2B823E23" w:rsidR="004530B9" w:rsidRPr="00BA19A0" w:rsidRDefault="004530B9" w:rsidP="004530B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99,672</w:t>
            </w:r>
          </w:p>
        </w:tc>
        <w:tc>
          <w:tcPr>
            <w:tcW w:w="270" w:type="dxa"/>
            <w:shd w:val="clear" w:color="auto" w:fill="auto"/>
          </w:tcPr>
          <w:p w14:paraId="020FDD66" w14:textId="77777777" w:rsidR="004530B9" w:rsidRPr="00BE16F7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AD3174" w14:textId="2CC807E0" w:rsidR="004530B9" w:rsidRPr="002B49DC" w:rsidRDefault="004530B9" w:rsidP="0045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(22,677)</w:t>
            </w:r>
          </w:p>
        </w:tc>
        <w:tc>
          <w:tcPr>
            <w:tcW w:w="270" w:type="dxa"/>
            <w:shd w:val="clear" w:color="auto" w:fill="auto"/>
          </w:tcPr>
          <w:p w14:paraId="504EFDBC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168FC41" w14:textId="5B1350A4" w:rsidR="004530B9" w:rsidRPr="002B49DC" w:rsidRDefault="004530B9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</w:t>
            </w:r>
            <w:r w:rsid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A1ECC1" w14:textId="77777777" w:rsidR="004530B9" w:rsidRPr="002B49DC" w:rsidRDefault="004530B9" w:rsidP="004530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6048938" w14:textId="2B8E6707" w:rsidR="004530B9" w:rsidRPr="002B49DC" w:rsidRDefault="004530B9" w:rsidP="00843F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73,904</w:t>
            </w:r>
          </w:p>
        </w:tc>
      </w:tr>
    </w:tbl>
    <w:p w14:paraId="46C31508" w14:textId="0675E811" w:rsidR="00D3772B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22"/>
          <w:szCs w:val="22"/>
          <w:highlight w:val="cyan"/>
        </w:rPr>
      </w:pPr>
    </w:p>
    <w:p w14:paraId="74548540" w14:textId="6988E77A" w:rsidR="00BE16F7" w:rsidRDefault="00BE16F7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22"/>
          <w:szCs w:val="22"/>
          <w:highlight w:val="cyan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D3772B" w:rsidRPr="00BE16F7" w14:paraId="10A61911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450AB730" w14:textId="77777777" w:rsidR="00D3772B" w:rsidRPr="00BE16F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472279C3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72B" w:rsidRPr="00BE16F7" w14:paraId="627B4C12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4F1C51E1" w14:textId="77777777" w:rsidR="00D3772B" w:rsidRPr="00BA19A0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7E0121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E010A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C35D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7A57B63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72B" w:rsidRPr="00BE16F7" w14:paraId="7580AE05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2C45F2FC" w14:textId="128784D7" w:rsidR="00A910A8" w:rsidRPr="00F0216C" w:rsidRDefault="00A910A8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FF708" w14:textId="77777777" w:rsidR="00A910A8" w:rsidRPr="00F0216C" w:rsidRDefault="00A910A8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236D7" w14:textId="2C28976D" w:rsidR="00D3772B" w:rsidRPr="00BA19A0" w:rsidRDefault="00A910A8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E9EA9F3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7EAB2EF" w14:textId="33C3ECD3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B45B0E"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F44A1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8AB1B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DA903C0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1A788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4CA86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A406A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065CBCC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C4807CE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2605A9A" w14:textId="4816C841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45B0E"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</w:tr>
      <w:tr w:rsidR="00D3772B" w:rsidRPr="00BE16F7" w14:paraId="1E1D32D1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64A0DB31" w14:textId="77777777" w:rsidR="00D3772B" w:rsidRPr="00BE16F7" w:rsidRDefault="00D3772B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0A05DDDE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2B" w:rsidRPr="00BE16F7" w14:paraId="4474927F" w14:textId="77777777" w:rsidTr="001A2A65">
        <w:trPr>
          <w:trHeight w:val="139"/>
        </w:trPr>
        <w:tc>
          <w:tcPr>
            <w:tcW w:w="4048" w:type="dxa"/>
            <w:shd w:val="clear" w:color="auto" w:fill="auto"/>
          </w:tcPr>
          <w:p w14:paraId="613332FF" w14:textId="77777777" w:rsidR="00D3772B" w:rsidRPr="00BE16F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04384DE3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10AA7E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69AA58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B8D481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BD06DE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BD60B9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6434462A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8C3" w:rsidRPr="00BE16F7" w14:paraId="6FEE3C7C" w14:textId="77777777" w:rsidTr="001A2A65">
        <w:trPr>
          <w:trHeight w:val="348"/>
        </w:trPr>
        <w:tc>
          <w:tcPr>
            <w:tcW w:w="4048" w:type="dxa"/>
            <w:shd w:val="clear" w:color="auto" w:fill="auto"/>
          </w:tcPr>
          <w:p w14:paraId="4724F8CA" w14:textId="77777777" w:rsidR="00E408C3" w:rsidRPr="00BE16F7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70693160" w14:textId="57CE5BAC" w:rsidR="00E408C3" w:rsidRPr="00BE16F7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17,883</w:t>
            </w:r>
          </w:p>
        </w:tc>
        <w:tc>
          <w:tcPr>
            <w:tcW w:w="270" w:type="dxa"/>
            <w:shd w:val="clear" w:color="auto" w:fill="auto"/>
          </w:tcPr>
          <w:p w14:paraId="0E982178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48BA27" w14:textId="4CED7646" w:rsidR="00E408C3" w:rsidRPr="002B49DC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</w:rPr>
              <w:t>(17,247)</w:t>
            </w:r>
          </w:p>
        </w:tc>
        <w:tc>
          <w:tcPr>
            <w:tcW w:w="270" w:type="dxa"/>
            <w:shd w:val="clear" w:color="auto" w:fill="auto"/>
          </w:tcPr>
          <w:p w14:paraId="6A1A67E5" w14:textId="77777777" w:rsidR="00E408C3" w:rsidRPr="002B49DC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10B49B" w14:textId="4CDF2A54" w:rsidR="00E408C3" w:rsidRPr="002B49DC" w:rsidRDefault="00E408C3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25ED4DD1" w14:textId="77777777" w:rsidR="00E408C3" w:rsidRPr="002B49DC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BCF048C" w14:textId="2867BC9F" w:rsidR="00E408C3" w:rsidRPr="002B49DC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1,395</w:t>
            </w:r>
          </w:p>
        </w:tc>
      </w:tr>
      <w:tr w:rsidR="00E408C3" w:rsidRPr="00BE16F7" w14:paraId="4A6B377E" w14:textId="77777777" w:rsidTr="001A2A65">
        <w:trPr>
          <w:trHeight w:val="348"/>
        </w:trPr>
        <w:tc>
          <w:tcPr>
            <w:tcW w:w="4048" w:type="dxa"/>
            <w:shd w:val="clear" w:color="auto" w:fill="auto"/>
          </w:tcPr>
          <w:p w14:paraId="4806E0DD" w14:textId="3D13E0F7" w:rsidR="00E408C3" w:rsidRPr="00BA19A0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2" w:type="dxa"/>
            <w:shd w:val="clear" w:color="auto" w:fill="auto"/>
          </w:tcPr>
          <w:p w14:paraId="4AED4A69" w14:textId="08CDB1D2" w:rsidR="00E408C3" w:rsidRPr="00BE16F7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6,493</w:t>
            </w:r>
          </w:p>
        </w:tc>
        <w:tc>
          <w:tcPr>
            <w:tcW w:w="270" w:type="dxa"/>
            <w:shd w:val="clear" w:color="auto" w:fill="auto"/>
          </w:tcPr>
          <w:p w14:paraId="0C4C8CF8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C8AC01" w14:textId="7DB23A49" w:rsidR="00E408C3" w:rsidRPr="002B49DC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2B49D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B49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7B9F20" w14:textId="77777777" w:rsidR="00E408C3" w:rsidRPr="002B49DC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942C60" w14:textId="0AA13760" w:rsidR="00E408C3" w:rsidRPr="002B49DC" w:rsidRDefault="00E408C3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</w:t>
            </w:r>
            <w:r w:rsid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77169F" w14:textId="77777777" w:rsidR="00E408C3" w:rsidRPr="002B49DC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FABBC80" w14:textId="7EE7E38D" w:rsidR="00E408C3" w:rsidRPr="002B49DC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814</w:t>
            </w:r>
          </w:p>
        </w:tc>
      </w:tr>
      <w:tr w:rsidR="00E408C3" w:rsidRPr="00BE16F7" w14:paraId="47AF9782" w14:textId="77777777" w:rsidTr="001A2A65">
        <w:trPr>
          <w:trHeight w:val="348"/>
        </w:trPr>
        <w:tc>
          <w:tcPr>
            <w:tcW w:w="4048" w:type="dxa"/>
            <w:shd w:val="clear" w:color="auto" w:fill="auto"/>
          </w:tcPr>
          <w:p w14:paraId="219341C8" w14:textId="77777777" w:rsidR="00E408C3" w:rsidRPr="00BE16F7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294F5C51" w14:textId="13D06D7E" w:rsidR="00E408C3" w:rsidRPr="00BE16F7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64954DEA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DAF694" w14:textId="65D61EC3" w:rsidR="00E408C3" w:rsidRPr="00BE16F7" w:rsidRDefault="002B49DC" w:rsidP="00E408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1326D2C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930FEB" w14:textId="7FED954D" w:rsidR="00E408C3" w:rsidRPr="00BE16F7" w:rsidRDefault="00E408C3" w:rsidP="00E408C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68988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B66F41B" w14:textId="62670437" w:rsidR="00E408C3" w:rsidRPr="00BE16F7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  <w:r w:rsidR="002B49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E408C3" w:rsidRPr="00BE16F7" w14:paraId="6F07DEAE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36543F0D" w14:textId="77777777" w:rsidR="00E408C3" w:rsidRPr="00BE16F7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903B3FB" w14:textId="0EC0EBC0" w:rsidR="00E408C3" w:rsidRPr="00BE16F7" w:rsidRDefault="00E408C3" w:rsidP="00E408C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65,986</w:t>
            </w:r>
          </w:p>
        </w:tc>
        <w:tc>
          <w:tcPr>
            <w:tcW w:w="270" w:type="dxa"/>
            <w:shd w:val="clear" w:color="auto" w:fill="auto"/>
          </w:tcPr>
          <w:p w14:paraId="7E1C915A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011C7D" w14:textId="19ABBE9E" w:rsidR="00E408C3" w:rsidRPr="00BE16F7" w:rsidRDefault="00E408C3" w:rsidP="00E408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(3,993)</w:t>
            </w:r>
          </w:p>
        </w:tc>
        <w:tc>
          <w:tcPr>
            <w:tcW w:w="270" w:type="dxa"/>
            <w:shd w:val="clear" w:color="auto" w:fill="auto"/>
          </w:tcPr>
          <w:p w14:paraId="2AAEA561" w14:textId="77777777" w:rsidR="00E408C3" w:rsidRPr="00BE16F7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0B3609" w14:textId="6CBC6932" w:rsidR="00E408C3" w:rsidRPr="00BE16F7" w:rsidRDefault="00E408C3" w:rsidP="00E408C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4A8CD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F6C766C" w14:textId="131C8D0A" w:rsidR="00E408C3" w:rsidRPr="00BE16F7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61,993</w:t>
            </w:r>
          </w:p>
        </w:tc>
      </w:tr>
      <w:tr w:rsidR="00E408C3" w:rsidRPr="00BE16F7" w14:paraId="7334558D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1BF6A410" w14:textId="77777777" w:rsidR="00E408C3" w:rsidRPr="00BE16F7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0AE30" w14:textId="0366C16D" w:rsidR="00E408C3" w:rsidRPr="00BE16F7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90,592</w:t>
            </w:r>
          </w:p>
        </w:tc>
        <w:tc>
          <w:tcPr>
            <w:tcW w:w="270" w:type="dxa"/>
            <w:shd w:val="clear" w:color="auto" w:fill="auto"/>
          </w:tcPr>
          <w:p w14:paraId="15274001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34AA" w14:textId="2519A8F8" w:rsidR="00E408C3" w:rsidRPr="00BE16F7" w:rsidRDefault="00E408C3" w:rsidP="00E408C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(23,06</w:t>
            </w:r>
            <w:r w:rsid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24307B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4A68A" w14:textId="08C45E5E" w:rsidR="00E408C3" w:rsidRPr="00843F37" w:rsidRDefault="00E408C3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55DD64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B1653" w14:textId="6473F6A7" w:rsidR="00E408C3" w:rsidRPr="00BE16F7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64,43</w:t>
            </w:r>
            <w:r w:rsid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D3772B" w:rsidRPr="00BE16F7" w14:paraId="37C9B8EC" w14:textId="77777777" w:rsidTr="00BA19A0">
        <w:trPr>
          <w:trHeight w:val="54"/>
        </w:trPr>
        <w:tc>
          <w:tcPr>
            <w:tcW w:w="4048" w:type="dxa"/>
            <w:shd w:val="clear" w:color="auto" w:fill="auto"/>
          </w:tcPr>
          <w:p w14:paraId="39C2F58A" w14:textId="77777777" w:rsidR="00D3772B" w:rsidRPr="00BA19A0" w:rsidRDefault="00D3772B" w:rsidP="00BA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7527798" w14:textId="77777777" w:rsidR="00D3772B" w:rsidRPr="00BA19A0" w:rsidRDefault="00D3772B" w:rsidP="00BA19A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C2A823" w14:textId="77777777" w:rsidR="00D3772B" w:rsidRPr="00BA19A0" w:rsidRDefault="00D3772B" w:rsidP="00BA19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B8F6BF" w14:textId="77777777" w:rsidR="00D3772B" w:rsidRPr="00BA19A0" w:rsidRDefault="00D3772B" w:rsidP="00BA19A0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DEC16D" w14:textId="77777777" w:rsidR="00D3772B" w:rsidRPr="00BA19A0" w:rsidRDefault="00D3772B" w:rsidP="00BA19A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AF3A61" w14:textId="77777777" w:rsidR="00D3772B" w:rsidRPr="00BA19A0" w:rsidRDefault="00D3772B" w:rsidP="00BA19A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5F7586" w14:textId="77777777" w:rsidR="00D3772B" w:rsidRPr="00BA19A0" w:rsidRDefault="00D3772B" w:rsidP="00BA19A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B2C912A" w14:textId="77777777" w:rsidR="00D3772B" w:rsidRPr="00BA19A0" w:rsidRDefault="00D3772B" w:rsidP="00BA19A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3772B" w:rsidRPr="00BE16F7" w14:paraId="5ABF6325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50C80635" w14:textId="77777777" w:rsidR="00D3772B" w:rsidRPr="00BA19A0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24A2FC3E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399F6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63820" w14:textId="77777777" w:rsidR="00D3772B" w:rsidRPr="00BE16F7" w:rsidRDefault="00D3772B" w:rsidP="00B51F7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440195" w14:textId="77777777" w:rsidR="00D3772B" w:rsidRPr="00BE16F7" w:rsidRDefault="00D3772B" w:rsidP="00B51F70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FDA8CB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412A4B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65006213" w14:textId="77777777" w:rsidR="00D3772B" w:rsidRPr="00BE16F7" w:rsidRDefault="00D3772B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8C3" w:rsidRPr="00BE16F7" w14:paraId="1D7C4F78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7B4B6006" w14:textId="77777777" w:rsidR="00E408C3" w:rsidRPr="00BA19A0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  <w:shd w:val="clear" w:color="auto" w:fill="auto"/>
          </w:tcPr>
          <w:p w14:paraId="15AFC15D" w14:textId="5C82117E" w:rsidR="00E408C3" w:rsidRPr="00BE16F7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(574)</w:t>
            </w:r>
          </w:p>
        </w:tc>
        <w:tc>
          <w:tcPr>
            <w:tcW w:w="270" w:type="dxa"/>
            <w:shd w:val="clear" w:color="auto" w:fill="auto"/>
          </w:tcPr>
          <w:p w14:paraId="1299D7F1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DF325" w14:textId="6F654E58" w:rsidR="00E408C3" w:rsidRPr="00BE16F7" w:rsidRDefault="00E408C3" w:rsidP="00E408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5365ADEE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CE54FB" w14:textId="1C7B8520" w:rsidR="00E408C3" w:rsidRPr="00BE16F7" w:rsidRDefault="00E408C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F1300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DA8BD8C" w14:textId="49AED98B" w:rsidR="00E408C3" w:rsidRPr="00BE16F7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(305)</w:t>
            </w:r>
          </w:p>
        </w:tc>
      </w:tr>
      <w:tr w:rsidR="00E408C3" w:rsidRPr="00BE16F7" w14:paraId="19BB3964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45017D7E" w14:textId="77777777" w:rsidR="00E408C3" w:rsidRPr="00BA19A0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5382EE0" w14:textId="04E5E984" w:rsidR="00E408C3" w:rsidRPr="00BE16F7" w:rsidRDefault="00E408C3" w:rsidP="00E408C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(2,372)</w:t>
            </w:r>
          </w:p>
        </w:tc>
        <w:tc>
          <w:tcPr>
            <w:tcW w:w="270" w:type="dxa"/>
            <w:shd w:val="clear" w:color="auto" w:fill="auto"/>
          </w:tcPr>
          <w:p w14:paraId="376B3AFD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C2E02A" w14:textId="4FCA4639" w:rsidR="00E408C3" w:rsidRPr="00BE16F7" w:rsidRDefault="00E408C3" w:rsidP="00E408C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2B4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1E8671" w14:textId="77777777" w:rsidR="00E408C3" w:rsidRPr="00BE16F7" w:rsidRDefault="00E408C3" w:rsidP="00E408C3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189F6E" w14:textId="4BC74183" w:rsidR="00E408C3" w:rsidRPr="00BE16F7" w:rsidRDefault="00E408C3" w:rsidP="00E408C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8F489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BBA00BE" w14:textId="1DF4E595" w:rsidR="00E408C3" w:rsidRPr="00BE16F7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(2,51</w:t>
            </w:r>
            <w:r w:rsidR="007A55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408C3" w:rsidRPr="00BE16F7" w14:paraId="48BD4851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3E9565EE" w14:textId="77777777" w:rsidR="00E408C3" w:rsidRPr="00843F37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92" w14:textId="033C1F29" w:rsidR="00E408C3" w:rsidRPr="00BE16F7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(2,946)</w:t>
            </w:r>
          </w:p>
        </w:tc>
        <w:tc>
          <w:tcPr>
            <w:tcW w:w="270" w:type="dxa"/>
            <w:shd w:val="clear" w:color="auto" w:fill="auto"/>
          </w:tcPr>
          <w:p w14:paraId="765EFCF9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BD6AB" w14:textId="571835AE" w:rsidR="00E408C3" w:rsidRPr="00BE16F7" w:rsidRDefault="00E408C3" w:rsidP="00EF463A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B4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8071B7E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65B30" w14:textId="2306A34A" w:rsidR="00E408C3" w:rsidRPr="00BE16F7" w:rsidRDefault="00E408C3" w:rsidP="00E408C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D4EC92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4765A" w14:textId="56D04906" w:rsidR="00E408C3" w:rsidRPr="00BE16F7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(2,81</w:t>
            </w:r>
            <w:r w:rsidR="007A55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408C3" w:rsidRPr="00BE16F7" w14:paraId="2E003115" w14:textId="77777777" w:rsidTr="00BA19A0">
        <w:trPr>
          <w:trHeight w:val="109"/>
        </w:trPr>
        <w:tc>
          <w:tcPr>
            <w:tcW w:w="4048" w:type="dxa"/>
            <w:shd w:val="clear" w:color="auto" w:fill="auto"/>
          </w:tcPr>
          <w:p w14:paraId="208C1B4D" w14:textId="77777777" w:rsidR="00E408C3" w:rsidRPr="00BA19A0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A002493" w14:textId="77777777" w:rsidR="00E408C3" w:rsidRPr="00BA19A0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87FFCF" w14:textId="77777777" w:rsidR="00E408C3" w:rsidRPr="00BA19A0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6D6AF6" w14:textId="77777777" w:rsidR="00E408C3" w:rsidRPr="00BA19A0" w:rsidRDefault="00E408C3" w:rsidP="00E408C3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D3323" w14:textId="77777777" w:rsidR="00E408C3" w:rsidRPr="00BA19A0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8FA266" w14:textId="77777777" w:rsidR="00E408C3" w:rsidRPr="00BA19A0" w:rsidRDefault="00E408C3" w:rsidP="00E408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561758" w14:textId="77777777" w:rsidR="00E408C3" w:rsidRPr="00BA19A0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BCA6136" w14:textId="77777777" w:rsidR="00E408C3" w:rsidRPr="00BA19A0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408C3" w:rsidRPr="00BE16F7" w14:paraId="0A9E8773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5867ABA6" w14:textId="77777777" w:rsidR="00E408C3" w:rsidRPr="00BA19A0" w:rsidRDefault="00E408C3" w:rsidP="00E40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C30E1EA" w14:textId="05DE4C60" w:rsidR="00E408C3" w:rsidRPr="00BA19A0" w:rsidRDefault="00E408C3" w:rsidP="00E408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87,646</w:t>
            </w:r>
          </w:p>
        </w:tc>
        <w:tc>
          <w:tcPr>
            <w:tcW w:w="270" w:type="dxa"/>
            <w:shd w:val="clear" w:color="auto" w:fill="auto"/>
          </w:tcPr>
          <w:p w14:paraId="1A5782FC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48C122" w14:textId="418397FE" w:rsidR="00E408C3" w:rsidRPr="00BE16F7" w:rsidRDefault="00E408C3" w:rsidP="00E408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(22,93</w:t>
            </w:r>
            <w:r w:rsidR="000D0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26090C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35E715" w14:textId="70471828" w:rsidR="00E408C3" w:rsidRPr="00BE16F7" w:rsidRDefault="00E408C3" w:rsidP="00843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79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079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EEBC4F" w14:textId="77777777" w:rsidR="00E408C3" w:rsidRPr="00BE16F7" w:rsidRDefault="00E408C3" w:rsidP="00E408C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29BB1EEF" w14:textId="68D60546" w:rsidR="00E408C3" w:rsidRPr="00BA19A0" w:rsidRDefault="00E408C3" w:rsidP="00E408C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61,622</w:t>
            </w:r>
          </w:p>
        </w:tc>
      </w:tr>
    </w:tbl>
    <w:p w14:paraId="6AE5EF39" w14:textId="77777777" w:rsidR="00BE16F7" w:rsidRPr="00BA19A0" w:rsidRDefault="00BE16F7" w:rsidP="000A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22C3CE" w14:textId="0C7D600D" w:rsidR="00D3772B" w:rsidRPr="00BE16F7" w:rsidRDefault="00D3772B" w:rsidP="000A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ขาดทุนทางภาษีจะสิ้นอายุในปี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E06B6" w:rsidRPr="00843F3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E06B6" w:rsidRPr="00843F37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33113" w:rsidRPr="00843F37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t>ได้รับรู้ผลขาดทุนทางภาษีเป็นสินทรัพย์</w:t>
      </w:r>
      <w:r w:rsidRPr="00BD58C4">
        <w:rPr>
          <w:rFonts w:asciiTheme="majorBidi" w:hAnsiTheme="majorBidi" w:cstheme="majorBidi"/>
          <w:sz w:val="30"/>
          <w:szCs w:val="30"/>
          <w:cs/>
        </w:rPr>
        <w:t>ภาษีเงินได้รอการ</w:t>
      </w:r>
      <w:r w:rsidR="00B855BE" w:rsidRPr="00BD58C4">
        <w:rPr>
          <w:rFonts w:asciiTheme="majorBidi" w:hAnsiTheme="majorBidi" w:cstheme="majorBidi"/>
          <w:sz w:val="30"/>
          <w:szCs w:val="30"/>
          <w:cs/>
        </w:rPr>
        <w:br/>
      </w:r>
      <w:r w:rsidRPr="00BD58C4">
        <w:rPr>
          <w:rFonts w:asciiTheme="majorBidi" w:hAnsiTheme="majorBidi" w:cstheme="majorBidi"/>
          <w:sz w:val="30"/>
          <w:szCs w:val="30"/>
          <w:cs/>
        </w:rPr>
        <w:t>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BD58C4">
        <w:rPr>
          <w:rFonts w:asciiTheme="majorBidi" w:hAnsiTheme="majorBidi" w:cstheme="majorBidi"/>
          <w:sz w:val="30"/>
          <w:szCs w:val="30"/>
        </w:rPr>
        <w:t xml:space="preserve">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B855BE" w:rsidRPr="00BD58C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ฝ่ายบริหารได้มีการกำหนดแผน</w:t>
      </w:r>
      <w:r w:rsidR="00B855BE" w:rsidRPr="00843F37">
        <w:rPr>
          <w:rFonts w:asciiTheme="majorBidi" w:hAnsiTheme="majorBidi" w:cstheme="majorBidi"/>
          <w:spacing w:val="-4"/>
          <w:sz w:val="30"/>
          <w:szCs w:val="30"/>
          <w:cs/>
        </w:rPr>
        <w:t>การใช้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ผลขาดทุนดังกล่าว</w:t>
      </w:r>
      <w:r w:rsidR="00B855BE" w:rsidRPr="00843F37">
        <w:rPr>
          <w:rFonts w:asciiTheme="majorBidi" w:hAnsiTheme="majorBidi" w:cstheme="majorBidi"/>
          <w:spacing w:val="-4"/>
          <w:sz w:val="30"/>
          <w:szCs w:val="30"/>
          <w:cs/>
        </w:rPr>
        <w:t>ในอนาคต</w:t>
      </w:r>
    </w:p>
    <w:p w14:paraId="0ABE5622" w14:textId="77777777" w:rsidR="00D3772B" w:rsidRPr="00BE16F7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204"/>
        <w:gridCol w:w="275"/>
        <w:gridCol w:w="1173"/>
        <w:gridCol w:w="267"/>
        <w:gridCol w:w="1152"/>
      </w:tblGrid>
      <w:tr w:rsidR="00D3772B" w:rsidRPr="00D678C3" w14:paraId="1DD78889" w14:textId="77777777" w:rsidTr="00E33113">
        <w:tc>
          <w:tcPr>
            <w:tcW w:w="3870" w:type="dxa"/>
          </w:tcPr>
          <w:p w14:paraId="42FB14D8" w14:textId="1BC6A357" w:rsidR="00D3772B" w:rsidRPr="00BA19A0" w:rsidRDefault="00D3772B" w:rsidP="00B77F4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55B7FAC" w14:textId="77777777" w:rsidR="00D3772B" w:rsidRPr="00BA19A0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5" w:type="dxa"/>
          </w:tcPr>
          <w:p w14:paraId="123DB28B" w14:textId="77777777" w:rsidR="00D3772B" w:rsidRPr="00BA19A0" w:rsidRDefault="00D3772B" w:rsidP="00B51F7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hideMark/>
          </w:tcPr>
          <w:p w14:paraId="63F735CB" w14:textId="77777777" w:rsidR="00D3772B" w:rsidRPr="00BA19A0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3772B" w:rsidRPr="00D678C3" w14:paraId="3F03E357" w14:textId="77777777" w:rsidTr="00E33113">
        <w:tc>
          <w:tcPr>
            <w:tcW w:w="3870" w:type="dxa"/>
          </w:tcPr>
          <w:p w14:paraId="709DB6CD" w14:textId="77777777" w:rsidR="00D3772B" w:rsidRPr="00BA19A0" w:rsidRDefault="00D3772B" w:rsidP="00B51F70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D7AB7CD" w14:textId="77777777" w:rsidR="00D3772B" w:rsidRPr="00BA19A0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7EA31E1" w14:textId="77777777" w:rsidR="00D3772B" w:rsidRPr="00BA19A0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04" w:type="dxa"/>
          </w:tcPr>
          <w:p w14:paraId="0E8848B4" w14:textId="77777777" w:rsidR="00D3772B" w:rsidRPr="00BA19A0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</w:tcPr>
          <w:p w14:paraId="1D59CB34" w14:textId="77777777" w:rsidR="00D3772B" w:rsidRPr="00BA19A0" w:rsidRDefault="00D3772B" w:rsidP="00B51F7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18D54B02" w14:textId="77777777" w:rsidR="00D3772B" w:rsidRPr="00BA19A0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49AB3948" w14:textId="77777777" w:rsidR="00D3772B" w:rsidRPr="00BA19A0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2" w:type="dxa"/>
          </w:tcPr>
          <w:p w14:paraId="48C169C7" w14:textId="77777777" w:rsidR="00D3772B" w:rsidRPr="00BA19A0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0A3F07" w:rsidRPr="00D678C3" w14:paraId="65912A30" w14:textId="77777777" w:rsidTr="00E33113">
        <w:tc>
          <w:tcPr>
            <w:tcW w:w="3870" w:type="dxa"/>
          </w:tcPr>
          <w:p w14:paraId="1335579A" w14:textId="6E801017" w:rsidR="000A3F07" w:rsidRPr="00BA19A0" w:rsidRDefault="000A3F07" w:rsidP="000A3F0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080" w:type="dxa"/>
            <w:hideMark/>
          </w:tcPr>
          <w:p w14:paraId="006E5E01" w14:textId="785BE233" w:rsidR="000A3F07" w:rsidRPr="00BA19A0" w:rsidRDefault="00B45B0E" w:rsidP="000A3F0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36" w:type="dxa"/>
          </w:tcPr>
          <w:p w14:paraId="2519028A" w14:textId="77777777" w:rsidR="000A3F07" w:rsidRPr="00BA19A0" w:rsidRDefault="000A3F07" w:rsidP="000A3F0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hideMark/>
          </w:tcPr>
          <w:p w14:paraId="4B83281F" w14:textId="3E3C4605" w:rsidR="000A3F07" w:rsidRPr="00BA19A0" w:rsidRDefault="00B45B0E" w:rsidP="000A3F0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5" w:type="dxa"/>
          </w:tcPr>
          <w:p w14:paraId="01A71740" w14:textId="77777777" w:rsidR="000A3F07" w:rsidRPr="00BA19A0" w:rsidRDefault="000A3F07" w:rsidP="000A3F0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hideMark/>
          </w:tcPr>
          <w:p w14:paraId="0233B64A" w14:textId="7697CD9C" w:rsidR="000A3F07" w:rsidRPr="00BA19A0" w:rsidRDefault="00B45B0E" w:rsidP="000A3F0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67" w:type="dxa"/>
          </w:tcPr>
          <w:p w14:paraId="14E4E5AA" w14:textId="77777777" w:rsidR="000A3F07" w:rsidRPr="00BA19A0" w:rsidRDefault="000A3F07" w:rsidP="000A3F0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hideMark/>
          </w:tcPr>
          <w:p w14:paraId="2C4B7340" w14:textId="255170A2" w:rsidR="000A3F07" w:rsidRPr="00BA19A0" w:rsidRDefault="00B45B0E" w:rsidP="000A3F0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0A3F07" w:rsidRPr="00D678C3" w14:paraId="70FF9E5E" w14:textId="77777777" w:rsidTr="00E33113">
        <w:tc>
          <w:tcPr>
            <w:tcW w:w="3870" w:type="dxa"/>
          </w:tcPr>
          <w:p w14:paraId="0D0C6405" w14:textId="77777777" w:rsidR="000A3F07" w:rsidRPr="00BA19A0" w:rsidRDefault="000A3F07" w:rsidP="000A3F0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87" w:type="dxa"/>
            <w:gridSpan w:val="7"/>
            <w:hideMark/>
          </w:tcPr>
          <w:p w14:paraId="2F65D741" w14:textId="77777777" w:rsidR="000A3F07" w:rsidRPr="00BA19A0" w:rsidRDefault="000A3F07" w:rsidP="000A3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8C4" w:rsidRPr="00D678C3" w14:paraId="0EEEA1C2" w14:textId="77777777" w:rsidTr="00E33113">
        <w:trPr>
          <w:trHeight w:val="290"/>
        </w:trPr>
        <w:tc>
          <w:tcPr>
            <w:tcW w:w="3870" w:type="dxa"/>
            <w:shd w:val="clear" w:color="auto" w:fill="auto"/>
            <w:hideMark/>
          </w:tcPr>
          <w:p w14:paraId="196B8079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2C7367" w14:textId="0FFCD01B" w:rsidR="00BD58C4" w:rsidRPr="00BA19A0" w:rsidRDefault="00BD58C4" w:rsidP="00BD58C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623</w:t>
            </w:r>
          </w:p>
        </w:tc>
        <w:tc>
          <w:tcPr>
            <w:tcW w:w="236" w:type="dxa"/>
            <w:shd w:val="clear" w:color="auto" w:fill="auto"/>
          </w:tcPr>
          <w:p w14:paraId="60542144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168D084B" w14:textId="63812D77" w:rsidR="00BD58C4" w:rsidRPr="00BA19A0" w:rsidRDefault="00BD58C4" w:rsidP="00BD58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204</w:t>
            </w:r>
          </w:p>
        </w:tc>
        <w:tc>
          <w:tcPr>
            <w:tcW w:w="275" w:type="dxa"/>
            <w:shd w:val="clear" w:color="auto" w:fill="auto"/>
          </w:tcPr>
          <w:p w14:paraId="3B83EFE0" w14:textId="77777777" w:rsidR="00BD58C4" w:rsidRPr="00BA19A0" w:rsidRDefault="00BD58C4" w:rsidP="00BD58C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4F963AEB" w14:textId="415C92E3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172</w:t>
            </w:r>
          </w:p>
        </w:tc>
        <w:tc>
          <w:tcPr>
            <w:tcW w:w="267" w:type="dxa"/>
            <w:shd w:val="clear" w:color="auto" w:fill="auto"/>
          </w:tcPr>
          <w:p w14:paraId="515F1B58" w14:textId="77777777" w:rsidR="00BD58C4" w:rsidRPr="00BA19A0" w:rsidRDefault="00BD58C4" w:rsidP="00BD58C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A8CDDE" w14:textId="443C366B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BD58C4" w:rsidRPr="00D678C3" w14:paraId="32FDA067" w14:textId="77777777" w:rsidTr="00E33113">
        <w:trPr>
          <w:trHeight w:val="290"/>
        </w:trPr>
        <w:tc>
          <w:tcPr>
            <w:tcW w:w="3870" w:type="dxa"/>
            <w:shd w:val="clear" w:color="auto" w:fill="auto"/>
          </w:tcPr>
          <w:p w14:paraId="73C0365D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F2720A" w14:textId="70C85593" w:rsidR="00BD58C4" w:rsidRPr="00BA19A0" w:rsidRDefault="00BD58C4" w:rsidP="00BD58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32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0DC4F9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424A480B" w14:textId="6DBA157B" w:rsidR="00BD58C4" w:rsidRPr="00BA19A0" w:rsidRDefault="00BD58C4" w:rsidP="00BD58C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6BAA1B2" w14:textId="77777777" w:rsidR="00BD58C4" w:rsidRPr="00BA19A0" w:rsidRDefault="00BD58C4" w:rsidP="00BD58C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30D9F006" w14:textId="177BDFEA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65,099</w:t>
            </w:r>
          </w:p>
        </w:tc>
        <w:tc>
          <w:tcPr>
            <w:tcW w:w="267" w:type="dxa"/>
            <w:shd w:val="clear" w:color="auto" w:fill="auto"/>
          </w:tcPr>
          <w:p w14:paraId="33D9DF29" w14:textId="77777777" w:rsidR="00BD58C4" w:rsidRPr="00BA19A0" w:rsidRDefault="00BD58C4" w:rsidP="00BD58C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52FE96" w14:textId="1A947C6E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65,099</w:t>
            </w:r>
          </w:p>
        </w:tc>
      </w:tr>
      <w:tr w:rsidR="00BD58C4" w:rsidRPr="00D678C3" w14:paraId="4E87DAB0" w14:textId="77777777" w:rsidTr="00E33113">
        <w:trPr>
          <w:trHeight w:val="290"/>
        </w:trPr>
        <w:tc>
          <w:tcPr>
            <w:tcW w:w="3870" w:type="dxa"/>
            <w:shd w:val="clear" w:color="auto" w:fill="auto"/>
          </w:tcPr>
          <w:p w14:paraId="46FF5613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5FBC1" w14:textId="6CEBE6C6" w:rsidR="00BD58C4" w:rsidRPr="00BA19A0" w:rsidRDefault="00BD58C4" w:rsidP="00BD58C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123,3</w:t>
            </w:r>
            <w:r w:rsidR="00DD598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0E807B0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A5FB" w14:textId="720C9106" w:rsidR="00BD58C4" w:rsidRPr="00BA19A0" w:rsidRDefault="00BD58C4" w:rsidP="00BD58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124,314</w:t>
            </w:r>
          </w:p>
        </w:tc>
        <w:tc>
          <w:tcPr>
            <w:tcW w:w="275" w:type="dxa"/>
            <w:shd w:val="clear" w:color="auto" w:fill="auto"/>
          </w:tcPr>
          <w:p w14:paraId="329B6D1E" w14:textId="77777777" w:rsidR="00BD58C4" w:rsidRPr="00BA19A0" w:rsidRDefault="00BD58C4" w:rsidP="00BD58C4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5F710" w14:textId="269DD8A7" w:rsidR="00BD58C4" w:rsidRPr="00843F37" w:rsidRDefault="00BD58C4" w:rsidP="00BD58C4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46"/>
              </w:tabs>
              <w:spacing w:line="240" w:lineRule="atLeast"/>
              <w:ind w:left="-79" w:right="-46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="00DE1AC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E1AC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178</w:t>
            </w:r>
          </w:p>
        </w:tc>
        <w:tc>
          <w:tcPr>
            <w:tcW w:w="267" w:type="dxa"/>
            <w:shd w:val="clear" w:color="auto" w:fill="auto"/>
          </w:tcPr>
          <w:p w14:paraId="52D3C826" w14:textId="77777777" w:rsidR="00BD58C4" w:rsidRPr="00BA19A0" w:rsidRDefault="00BD58C4" w:rsidP="00BD58C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24182" w14:textId="1841C996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62,178</w:t>
            </w:r>
          </w:p>
        </w:tc>
      </w:tr>
      <w:tr w:rsidR="00BD58C4" w:rsidRPr="00D678C3" w14:paraId="4A45E2F2" w14:textId="77777777" w:rsidTr="00E33113">
        <w:trPr>
          <w:trHeight w:val="290"/>
        </w:trPr>
        <w:tc>
          <w:tcPr>
            <w:tcW w:w="3870" w:type="dxa"/>
            <w:shd w:val="clear" w:color="auto" w:fill="auto"/>
          </w:tcPr>
          <w:p w14:paraId="4CDD7032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261B55" w14:textId="15E0EA62" w:rsidR="00BD58C4" w:rsidRPr="00BA19A0" w:rsidRDefault="00BD58C4" w:rsidP="00BD58C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123,9</w:t>
            </w:r>
            <w:r w:rsidR="00DD5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EF37EAB" w14:textId="77777777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4F4A73" w14:textId="0AF4B2F7" w:rsidR="00BD58C4" w:rsidRPr="00BA19A0" w:rsidRDefault="00BD58C4" w:rsidP="00BD58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124,518</w:t>
            </w:r>
          </w:p>
        </w:tc>
        <w:tc>
          <w:tcPr>
            <w:tcW w:w="275" w:type="dxa"/>
            <w:shd w:val="clear" w:color="auto" w:fill="auto"/>
          </w:tcPr>
          <w:p w14:paraId="02E7FFF0" w14:textId="77777777" w:rsidR="00BD58C4" w:rsidRPr="00BA19A0" w:rsidRDefault="00BD58C4" w:rsidP="00BD58C4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24BB8" w14:textId="085CFDAE" w:rsidR="00BD58C4" w:rsidRPr="00BA19A0" w:rsidRDefault="00BD58C4" w:rsidP="00BD58C4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786"/>
              </w:tabs>
              <w:spacing w:line="240" w:lineRule="atLeast"/>
              <w:ind w:left="-79" w:right="-4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        127,449</w:t>
            </w:r>
          </w:p>
        </w:tc>
        <w:tc>
          <w:tcPr>
            <w:tcW w:w="267" w:type="dxa"/>
            <w:shd w:val="clear" w:color="auto" w:fill="auto"/>
          </w:tcPr>
          <w:p w14:paraId="052F87CC" w14:textId="77777777" w:rsidR="00BD58C4" w:rsidRPr="00BA19A0" w:rsidRDefault="00BD58C4" w:rsidP="00BD58C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95F33" w14:textId="481715ED" w:rsidR="00BD58C4" w:rsidRPr="00BA19A0" w:rsidRDefault="00BD58C4" w:rsidP="00BD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127,371</w:t>
            </w:r>
          </w:p>
        </w:tc>
      </w:tr>
    </w:tbl>
    <w:p w14:paraId="04355A17" w14:textId="77777777" w:rsidR="009D2C5B" w:rsidRDefault="009D2C5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441612" w14:textId="64B80F71" w:rsidR="00D3772B" w:rsidRPr="00DB7C24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A2A65">
        <w:rPr>
          <w:rFonts w:ascii="Angsana New" w:hAnsi="Angsana New"/>
          <w:spacing w:val="-4"/>
          <w:sz w:val="30"/>
          <w:szCs w:val="30"/>
          <w:cs/>
        </w:rPr>
        <w:t>ขาดทุนทางภาษีของกลุ่มบริษัทจะสิ้นอายุใน</w:t>
      </w:r>
      <w:r w:rsidRPr="00037A8F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843F37">
        <w:rPr>
          <w:rFonts w:ascii="Angsana New" w:hAnsi="Angsana New"/>
          <w:spacing w:val="-4"/>
          <w:sz w:val="30"/>
          <w:szCs w:val="30"/>
        </w:rPr>
        <w:t>256</w:t>
      </w:r>
      <w:r w:rsidR="0043425C" w:rsidRPr="00843F37">
        <w:rPr>
          <w:rFonts w:ascii="Angsana New" w:hAnsi="Angsana New"/>
          <w:spacing w:val="-4"/>
          <w:sz w:val="30"/>
          <w:szCs w:val="30"/>
        </w:rPr>
        <w:t>5</w:t>
      </w:r>
      <w:r w:rsidRPr="00843F37">
        <w:rPr>
          <w:rFonts w:ascii="Angsana New" w:hAnsi="Angsana New"/>
          <w:spacing w:val="-4"/>
          <w:sz w:val="30"/>
          <w:szCs w:val="30"/>
          <w:cs/>
        </w:rPr>
        <w:t xml:space="preserve"> ถึง</w:t>
      </w:r>
      <w:r w:rsidR="00E33113" w:rsidRPr="00843F37">
        <w:rPr>
          <w:rFonts w:ascii="Angsana New" w:hAnsi="Angsana New"/>
          <w:spacing w:val="-4"/>
          <w:sz w:val="30"/>
          <w:szCs w:val="30"/>
          <w:cs/>
        </w:rPr>
        <w:t>ปี</w:t>
      </w:r>
      <w:r w:rsidRPr="00843F3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43F37">
        <w:rPr>
          <w:rFonts w:ascii="Angsana New" w:hAnsi="Angsana New"/>
          <w:spacing w:val="-4"/>
          <w:sz w:val="30"/>
          <w:szCs w:val="30"/>
        </w:rPr>
        <w:t>25</w:t>
      </w:r>
      <w:r w:rsidR="00DD5983">
        <w:rPr>
          <w:rFonts w:ascii="Angsana New" w:hAnsi="Angsana New"/>
          <w:spacing w:val="-4"/>
          <w:sz w:val="30"/>
          <w:szCs w:val="30"/>
        </w:rPr>
        <w:t>70</w:t>
      </w:r>
      <w:r w:rsidRPr="00037A8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37A8F">
        <w:rPr>
          <w:rFonts w:asciiTheme="majorBidi" w:hAnsiTheme="majorBidi" w:cstheme="majorBidi"/>
          <w:sz w:val="30"/>
          <w:szCs w:val="30"/>
          <w:cs/>
        </w:rPr>
        <w:t>ผลแตกต่างชั่วคราว</w:t>
      </w:r>
      <w:r w:rsidRPr="001A2A65">
        <w:rPr>
          <w:rFonts w:asciiTheme="majorBidi" w:hAnsiTheme="majorBidi" w:cstheme="majorBidi"/>
          <w:sz w:val="30"/>
          <w:szCs w:val="30"/>
          <w:cs/>
        </w:rPr>
        <w:t>ที่ใช้หักภาษีที่ยังไม่สิ้นอายุ</w:t>
      </w:r>
      <w:r w:rsidR="00E33113">
        <w:rPr>
          <w:rFonts w:asciiTheme="majorBidi" w:hAnsiTheme="majorBidi" w:cstheme="majorBidi"/>
          <w:sz w:val="30"/>
          <w:szCs w:val="30"/>
        </w:rPr>
        <w:br/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ตามกฎหมายเกี่ยวกับภาษีเงินได้ปัจจุบันนั้น</w:t>
      </w:r>
      <w:r w:rsidRPr="001A2A65">
        <w:rPr>
          <w:rFonts w:asciiTheme="majorBidi" w:hAnsiTheme="majorBidi" w:cstheme="majorBidi"/>
          <w:color w:val="215868" w:themeColor="accent5" w:themeShade="80"/>
          <w:spacing w:val="-4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</w:t>
      </w:r>
      <w:r w:rsidR="00E33113"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="00E33113"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ทางภาษีดังกล่าว</w:t>
      </w:r>
    </w:p>
    <w:p w14:paraId="0087793A" w14:textId="77777777" w:rsidR="00184076" w:rsidRPr="00BA19A0" w:rsidRDefault="00184076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8424F21" w14:textId="77777777" w:rsidR="0060091F" w:rsidRPr="00037A8F" w:rsidRDefault="00C97239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37A8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2E29382" w14:textId="77777777" w:rsidR="0060091F" w:rsidRPr="00BA19A0" w:rsidRDefault="0060091F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41C475" w14:textId="77777777" w:rsidR="00213ADE" w:rsidRPr="00BA19A0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30"/>
          <w:szCs w:val="30"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</w:t>
      </w:r>
      <w:r w:rsidRPr="00BA19A0">
        <w:rPr>
          <w:rFonts w:asciiTheme="majorBidi" w:hAnsiTheme="majorBidi"/>
          <w:i/>
          <w:iCs/>
          <w:sz w:val="30"/>
          <w:szCs w:val="30"/>
          <w:cs/>
        </w:rPr>
        <w:t>มูลค่ายุติธรรม</w:t>
      </w:r>
    </w:p>
    <w:p w14:paraId="6BA187E5" w14:textId="14A1F9B1" w:rsidR="00DF6FCB" w:rsidRDefault="00AB160E" w:rsidP="00AB160E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BA19A0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BA19A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4F4B778" w14:textId="77777777" w:rsidR="00CA5455" w:rsidRDefault="00CA5455" w:rsidP="00AB160E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900"/>
        <w:gridCol w:w="180"/>
        <w:gridCol w:w="1260"/>
        <w:gridCol w:w="180"/>
        <w:gridCol w:w="1440"/>
        <w:gridCol w:w="180"/>
        <w:gridCol w:w="720"/>
        <w:gridCol w:w="180"/>
        <w:gridCol w:w="630"/>
        <w:gridCol w:w="178"/>
        <w:gridCol w:w="632"/>
        <w:gridCol w:w="180"/>
        <w:gridCol w:w="722"/>
      </w:tblGrid>
      <w:tr w:rsidR="00AB160E" w:rsidRPr="00CB1A31" w14:paraId="13949374" w14:textId="77777777" w:rsidTr="00EF463A">
        <w:trPr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14:paraId="730FDFD2" w14:textId="77777777" w:rsidR="00AB160E" w:rsidRPr="00450C51" w:rsidRDefault="00AB160E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6AF6A7E9" w14:textId="2C54295E" w:rsidR="00AB160E" w:rsidRPr="00450C51" w:rsidRDefault="00AB160E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B160E" w:rsidRPr="00CB1A31" w14:paraId="59BE3B38" w14:textId="77777777" w:rsidTr="00EF463A">
        <w:trPr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14:paraId="5AB1DB72" w14:textId="77777777" w:rsidR="00AB160E" w:rsidRPr="00450C51" w:rsidRDefault="00AB160E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5"/>
          </w:tcPr>
          <w:p w14:paraId="61049D5B" w14:textId="481C8E2A" w:rsidR="00AB160E" w:rsidRPr="00450C51" w:rsidRDefault="00AB160E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9159C74" w14:textId="77777777" w:rsidR="00AB160E" w:rsidRPr="00450C51" w:rsidRDefault="00AB160E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242" w:type="dxa"/>
            <w:gridSpan w:val="7"/>
            <w:shd w:val="clear" w:color="auto" w:fill="auto"/>
          </w:tcPr>
          <w:p w14:paraId="47747521" w14:textId="0CB15C22" w:rsidR="00AB160E" w:rsidRPr="00450C51" w:rsidRDefault="00AB160E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B160E" w:rsidRPr="00CB1A31" w14:paraId="3C997DD8" w14:textId="77777777" w:rsidTr="00EF463A">
        <w:trPr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14:paraId="1A9A448C" w14:textId="275B4CE5" w:rsidR="00AB160E" w:rsidRPr="00843F37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43F37">
              <w:rPr>
                <w:rFonts w:ascii="Angsana New" w:hAnsi="Angsana New" w:cs="Angsana New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43F37">
              <w:rPr>
                <w:rFonts w:ascii="Angsana New" w:hAnsi="Angsana New"/>
                <w:b/>
                <w:bCs/>
                <w:i/>
                <w:iCs/>
                <w:spacing w:val="-8"/>
                <w:sz w:val="28"/>
                <w:szCs w:val="28"/>
              </w:rPr>
              <w:t xml:space="preserve">31 </w:t>
            </w:r>
            <w:r w:rsidRPr="00843F37">
              <w:rPr>
                <w:rFonts w:ascii="Angsana New" w:hAnsi="Angsana New" w:cs="Angsana New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43F37">
              <w:rPr>
                <w:rFonts w:ascii="Angsana New" w:hAnsi="Angsana New"/>
                <w:b/>
                <w:bCs/>
                <w:i/>
                <w:iCs/>
                <w:spacing w:val="-8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6F672158" w14:textId="77777777" w:rsidR="00AB160E" w:rsidRPr="00EF463A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</w:pPr>
          </w:p>
          <w:p w14:paraId="2B447452" w14:textId="6503AB20" w:rsidR="00AB160E" w:rsidRPr="00EF463A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br/>
              <w:t>ที่ใช้ใน</w:t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br/>
              <w:t>การป้องกัน</w:t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br/>
              <w:t>ความเสี่ยง</w:t>
            </w:r>
          </w:p>
        </w:tc>
        <w:tc>
          <w:tcPr>
            <w:tcW w:w="180" w:type="dxa"/>
          </w:tcPr>
          <w:p w14:paraId="7C2F2FDF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ED1F474" w14:textId="2AE2CF78" w:rsidR="00AB160E" w:rsidRPr="00EF463A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br/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br/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วัดมูลค่ายุติธรรมผ่านกำไรหรือขาดทุน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F85B874" w14:textId="77777777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394C8628" w14:textId="604012D9" w:rsidR="00AB160E" w:rsidRPr="00EF463A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br/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br/>
            </w:r>
            <w:r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วัดมูลค่ายุติธรรมผ่านกำไร</w:t>
            </w:r>
            <w:r w:rsidR="00CA5455" w:rsidRPr="00EF463A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หรือ</w:t>
            </w:r>
            <w:r w:rsidRPr="00EF463A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ขาดทุ</w:t>
            </w:r>
            <w:r w:rsidR="00CA5455" w:rsidRPr="00EF463A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น</w:t>
            </w:r>
            <w:r w:rsidRPr="00EF463A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47C38805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E623C09" w14:textId="77777777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887543" w14:textId="77777777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BCEE6" w14:textId="0B8CE545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7443061" w14:textId="77777777" w:rsidR="00B44AB3" w:rsidRDefault="00B44AB3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45F957" w14:textId="02073BBF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1E7B4A10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E586293" w14:textId="151FFF27" w:rsidR="00AB160E" w:rsidRDefault="00AB160E" w:rsidP="00AB160E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ab/>
            </w:r>
          </w:p>
          <w:p w14:paraId="64C19862" w14:textId="77777777" w:rsidR="00AB160E" w:rsidRDefault="00AB160E" w:rsidP="00AB160E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11C1F22" w14:textId="4E00C870" w:rsidR="00AB160E" w:rsidRDefault="00AB160E" w:rsidP="00AB160E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F164A4E" w14:textId="77777777" w:rsidR="00B44AB3" w:rsidRDefault="00B44AB3" w:rsidP="00AB160E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AD4F7EA" w14:textId="71FFE5B4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737BD60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4EA761ED" w14:textId="77777777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DF1AB57" w14:textId="77777777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EC55A9F" w14:textId="652D4F1A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6407E33" w14:textId="77777777" w:rsidR="00B44AB3" w:rsidRDefault="00B44AB3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068DEF9" w14:textId="1B470632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23EBACB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035A01DF" w14:textId="77777777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9454EA" w14:textId="77777777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C92261B" w14:textId="433637A1" w:rsidR="00AB160E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200F1CF" w14:textId="77777777" w:rsidR="00B44AB3" w:rsidRDefault="00B44AB3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038C2E5" w14:textId="698A6002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B160E" w:rsidRPr="00CB1A31" w14:paraId="45214D46" w14:textId="77777777" w:rsidTr="00EF463A">
        <w:trPr>
          <w:trHeight w:val="363"/>
          <w:tblHeader/>
        </w:trPr>
        <w:tc>
          <w:tcPr>
            <w:tcW w:w="1980" w:type="dxa"/>
            <w:shd w:val="clear" w:color="auto" w:fill="auto"/>
            <w:vAlign w:val="bottom"/>
          </w:tcPr>
          <w:p w14:paraId="4D603F62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A435BB0" w14:textId="173D51BD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B160E" w:rsidRPr="00CB1A31" w14:paraId="519E178F" w14:textId="77777777" w:rsidTr="00EF463A">
        <w:tc>
          <w:tcPr>
            <w:tcW w:w="1980" w:type="dxa"/>
            <w:shd w:val="clear" w:color="auto" w:fill="auto"/>
          </w:tcPr>
          <w:p w14:paraId="037218DB" w14:textId="7AD9C9B4" w:rsidR="00AB160E" w:rsidRPr="00BA19A0" w:rsidRDefault="00AB160E" w:rsidP="00AB160E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B303325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6FC02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7D5229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5D0473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9EA0A8" w14:textId="2D7FD00B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863542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5F1DA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0C1FF8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7335CF7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8822A8C" w14:textId="77777777" w:rsidR="00AB160E" w:rsidRPr="00450C51" w:rsidRDefault="00AB160E" w:rsidP="00AB160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34A72D41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7FDBC7" w14:textId="77777777" w:rsidR="00AB160E" w:rsidRPr="00450C51" w:rsidRDefault="00AB160E" w:rsidP="00AB160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19DD15E8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025" w:rsidRPr="00CB1A31" w14:paraId="70EDB4A8" w14:textId="77777777" w:rsidTr="003A7025">
        <w:tc>
          <w:tcPr>
            <w:tcW w:w="1980" w:type="dxa"/>
            <w:shd w:val="clear" w:color="auto" w:fill="auto"/>
          </w:tcPr>
          <w:p w14:paraId="6D251AEA" w14:textId="169030A0" w:rsidR="00AB160E" w:rsidRPr="00EF463A" w:rsidRDefault="00AB160E" w:rsidP="00AB160E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  <w:r w:rsidRPr="00EF463A"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438671C0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C6BE93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9CF7D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9D031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E4C336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21DF89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895A6B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E97EE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3F7763A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77F7713" w14:textId="77777777" w:rsidR="00AB160E" w:rsidRPr="00450C51" w:rsidRDefault="00AB160E" w:rsidP="00AB160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6007CBDF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251E27" w14:textId="77777777" w:rsidR="00AB160E" w:rsidRPr="00450C51" w:rsidRDefault="00AB160E" w:rsidP="00AB160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9028678" w14:textId="77777777" w:rsidR="00AB160E" w:rsidRPr="00450C51" w:rsidRDefault="00AB160E" w:rsidP="00AB1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60E" w:rsidRPr="00CB1A31" w14:paraId="48351B66" w14:textId="77777777" w:rsidTr="00EF463A">
        <w:tc>
          <w:tcPr>
            <w:tcW w:w="1980" w:type="dxa"/>
            <w:shd w:val="clear" w:color="auto" w:fill="auto"/>
          </w:tcPr>
          <w:p w14:paraId="019498F3" w14:textId="58C8C8F5" w:rsidR="00AB160E" w:rsidRPr="00EF463A" w:rsidRDefault="00AB160E" w:rsidP="00BA19A0">
            <w:pPr>
              <w:ind w:right="-80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EF463A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หน่วยลงทุน </w:t>
            </w:r>
            <w:r w:rsidRPr="00EF463A">
              <w:rPr>
                <w:rFonts w:ascii="Angsana New" w:hAnsi="Angsana New"/>
                <w:spacing w:val="-12"/>
                <w:sz w:val="30"/>
                <w:szCs w:val="30"/>
              </w:rPr>
              <w:t xml:space="preserve">- </w:t>
            </w:r>
            <w:r w:rsidRPr="00EF463A">
              <w:rPr>
                <w:rFonts w:ascii="Angsana New" w:hAnsi="Angsana New"/>
                <w:spacing w:val="-12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BC4425" w14:textId="28FDB9D1" w:rsidR="00AB160E" w:rsidRPr="00B44AB3" w:rsidRDefault="00DD598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8F1D2E" w14:textId="77777777" w:rsidR="00AB160E" w:rsidRPr="00B44AB3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E862DE" w14:textId="33F29239" w:rsidR="00AB160E" w:rsidRPr="00B44AB3" w:rsidRDefault="00BF7EF7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ED7652" w14:textId="77777777" w:rsidR="00AB160E" w:rsidRPr="00B44AB3" w:rsidRDefault="00AB160E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5F3592" w14:textId="7191D6F7" w:rsidR="00AB160E" w:rsidRPr="00843F37" w:rsidRDefault="00BF7EF7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149,300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6DCEE" w14:textId="77777777" w:rsidR="00AB160E" w:rsidRPr="00843F37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68DD1" w14:textId="2E282359" w:rsidR="00AB160E" w:rsidRPr="00843F37" w:rsidRDefault="00BF7EF7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149,300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B98B1" w14:textId="77777777" w:rsidR="00AB160E" w:rsidRPr="00843F37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D8B40" w14:textId="45401071" w:rsidR="00AB160E" w:rsidRPr="00843F37" w:rsidRDefault="00BF7EF7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149,300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1404FF" w14:textId="77777777" w:rsidR="00AB160E" w:rsidRPr="00843F37" w:rsidRDefault="00AB160E" w:rsidP="00AB160E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6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107018" w14:textId="53265EFB" w:rsidR="00AB160E" w:rsidRPr="00843F37" w:rsidRDefault="00DD5983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9312C" w14:textId="77777777" w:rsidR="00AB160E" w:rsidRPr="00843F37" w:rsidRDefault="00AB160E" w:rsidP="00AB160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78B7F0" w14:textId="0274D0D4" w:rsidR="00AB160E" w:rsidRPr="00843F37" w:rsidRDefault="00BF7EF7" w:rsidP="008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149,300</w:t>
            </w:r>
          </w:p>
        </w:tc>
      </w:tr>
      <w:tr w:rsidR="003A7025" w:rsidRPr="00CB1A31" w14:paraId="5FEB5155" w14:textId="77777777" w:rsidTr="003A7025">
        <w:tc>
          <w:tcPr>
            <w:tcW w:w="1980" w:type="dxa"/>
            <w:shd w:val="clear" w:color="auto" w:fill="auto"/>
          </w:tcPr>
          <w:p w14:paraId="2C26DD52" w14:textId="29814F1F" w:rsidR="00AB160E" w:rsidRPr="00BA19A0" w:rsidRDefault="00AB160E" w:rsidP="00AB16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055313" w14:textId="77777777" w:rsidR="00AB160E" w:rsidRPr="00450C51" w:rsidRDefault="00AB160E" w:rsidP="00AB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50FA42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9DA791" w14:textId="77777777" w:rsidR="00AB160E" w:rsidRPr="00450C51" w:rsidRDefault="00AB160E" w:rsidP="00AB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324D9A" w14:textId="77777777" w:rsidR="00AB160E" w:rsidRPr="00450C51" w:rsidRDefault="00AB160E" w:rsidP="00AB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D7E451" w14:textId="77777777" w:rsidR="00AB160E" w:rsidRPr="00450C51" w:rsidRDefault="00AB160E" w:rsidP="00AB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5EA2F6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9E7F4D" w14:textId="77777777" w:rsidR="00AB160E" w:rsidRPr="00450C51" w:rsidRDefault="00AB160E" w:rsidP="00AB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866ED5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6D49D" w14:textId="77777777" w:rsidR="00AB160E" w:rsidRPr="00450C51" w:rsidRDefault="00AB160E" w:rsidP="00AB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427992C" w14:textId="77777777" w:rsidR="00AB160E" w:rsidRPr="00450C51" w:rsidRDefault="00AB160E" w:rsidP="00AB160E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2C1CDA" w14:textId="77777777" w:rsidR="00AB160E" w:rsidRPr="00450C51" w:rsidRDefault="00AB160E" w:rsidP="00AB1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5BB84D" w14:textId="77777777" w:rsidR="00AB160E" w:rsidRPr="00450C51" w:rsidRDefault="00AB160E" w:rsidP="00AB160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BA4B66" w14:textId="77777777" w:rsidR="00AB160E" w:rsidRPr="00450C51" w:rsidRDefault="00AB160E" w:rsidP="00AB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5455" w:rsidRPr="00CB1A31" w14:paraId="7A0EB904" w14:textId="77777777" w:rsidTr="00EF463A">
        <w:tc>
          <w:tcPr>
            <w:tcW w:w="1980" w:type="dxa"/>
            <w:shd w:val="clear" w:color="auto" w:fill="auto"/>
          </w:tcPr>
          <w:p w14:paraId="3384DED4" w14:textId="13032BCB" w:rsidR="00CA5455" w:rsidRPr="00BA19A0" w:rsidRDefault="00CA5455" w:rsidP="00CA54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65344D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9413D0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C8E1FC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926F11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BBB606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42A54D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CC3964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C27091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655033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C2B974" w14:textId="77777777" w:rsidR="00CA5455" w:rsidRPr="00450C51" w:rsidRDefault="00CA5455" w:rsidP="00CA5455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C51539C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1518E" w14:textId="77777777" w:rsidR="00CA5455" w:rsidRPr="00450C51" w:rsidRDefault="00CA5455" w:rsidP="00CA54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8A26BCF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5455" w:rsidRPr="00CB1A31" w14:paraId="1F84F578" w14:textId="77777777" w:rsidTr="00EF463A">
        <w:tc>
          <w:tcPr>
            <w:tcW w:w="1980" w:type="dxa"/>
            <w:shd w:val="clear" w:color="auto" w:fill="auto"/>
          </w:tcPr>
          <w:p w14:paraId="298B217F" w14:textId="797B64BF" w:rsidR="00CA5455" w:rsidRPr="00BA19A0" w:rsidRDefault="00CA5455" w:rsidP="00CA5455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90C4D3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BBBA1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9D553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398FB8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B5305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BCC41B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BBF8C1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42DFC1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8EB3AD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8FAF0B" w14:textId="77777777" w:rsidR="00CA5455" w:rsidRPr="00450C51" w:rsidRDefault="00CA5455" w:rsidP="00CA5455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E3AFF81" w14:textId="77777777" w:rsidR="00CA5455" w:rsidRPr="00450C51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8CEC8" w14:textId="77777777" w:rsidR="00CA5455" w:rsidRPr="00450C51" w:rsidRDefault="00CA5455" w:rsidP="00CA54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7D19D1B" w14:textId="77777777" w:rsidR="00CA5455" w:rsidRPr="00450C51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5455" w:rsidRPr="00CB1A31" w14:paraId="03CB4DAB" w14:textId="77777777" w:rsidTr="00EF463A">
        <w:trPr>
          <w:trHeight w:val="266"/>
        </w:trPr>
        <w:tc>
          <w:tcPr>
            <w:tcW w:w="1980" w:type="dxa"/>
            <w:shd w:val="clear" w:color="auto" w:fill="auto"/>
          </w:tcPr>
          <w:p w14:paraId="0B223226" w14:textId="05650BDB" w:rsidR="00CA5455" w:rsidRPr="00BA19A0" w:rsidRDefault="00CA5455" w:rsidP="00CA5455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อนุพันธ์อื่น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EAA0AA" w14:textId="6230DC46" w:rsidR="00CA5455" w:rsidRPr="00B44AB3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270D2" w14:textId="77777777" w:rsidR="00CA5455" w:rsidRPr="00B44AB3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4F2B0A" w14:textId="79435C99" w:rsidR="00CA5455" w:rsidRPr="00843F37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(3,149)</w:t>
            </w:r>
          </w:p>
        </w:tc>
        <w:tc>
          <w:tcPr>
            <w:tcW w:w="180" w:type="dxa"/>
          </w:tcPr>
          <w:p w14:paraId="2D32F720" w14:textId="77777777" w:rsidR="00CA5455" w:rsidRPr="00B44AB3" w:rsidRDefault="00CA5455" w:rsidP="00CA5455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F4DF6" w14:textId="4181F834" w:rsidR="00CA5455" w:rsidRPr="00843F37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E86D8" w14:textId="77777777" w:rsidR="00CA5455" w:rsidRPr="00B44AB3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6A7FA50" w14:textId="624EFEEA" w:rsidR="00CA5455" w:rsidRPr="00B44AB3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79B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(3,149)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3AB3FE" w14:textId="77777777" w:rsidR="00CA5455" w:rsidRPr="00B44AB3" w:rsidRDefault="00CA5455" w:rsidP="00CA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7E474" w14:textId="77777777" w:rsidR="00CA5455" w:rsidRPr="00B44AB3" w:rsidRDefault="00CA5455" w:rsidP="00CA5455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A3ED10" w14:textId="77777777" w:rsidR="00CA5455" w:rsidRPr="00B44AB3" w:rsidRDefault="00CA5455" w:rsidP="00CA5455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dxa"/>
            <w:tcBorders>
              <w:bottom w:val="double" w:sz="4" w:space="0" w:color="auto"/>
            </w:tcBorders>
            <w:shd w:val="clear" w:color="auto" w:fill="auto"/>
          </w:tcPr>
          <w:p w14:paraId="26CA5E20" w14:textId="05B2F388" w:rsidR="00CA5455" w:rsidRPr="00B44AB3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79B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(3,149)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9A6E6" w14:textId="77777777" w:rsidR="00CA5455" w:rsidRPr="00B44AB3" w:rsidRDefault="00CA5455" w:rsidP="00CA54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14:paraId="07D4A504" w14:textId="3D1F7C4B" w:rsidR="00CA5455" w:rsidRPr="00B44AB3" w:rsidRDefault="00CA5455" w:rsidP="00CA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79B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(3,149)</w:t>
            </w:r>
          </w:p>
        </w:tc>
      </w:tr>
    </w:tbl>
    <w:p w14:paraId="761A4201" w14:textId="77777777" w:rsidR="00B44AB3" w:rsidRPr="00843F37" w:rsidRDefault="00B44AB3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05BAD70" w14:textId="77777777" w:rsidR="00CA5455" w:rsidRDefault="00CA5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A02A70B" w14:textId="5B2F4AF6" w:rsidR="006A78BF" w:rsidRPr="00B66483" w:rsidRDefault="006A78BF" w:rsidP="00BA1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  <w:r w:rsidRPr="001A2A6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="00B66483">
        <w:rPr>
          <w:rFonts w:ascii="Angsana New" w:hAnsi="Angsana New" w:hint="cs"/>
          <w:b/>
          <w:bCs/>
          <w:sz w:val="30"/>
          <w:szCs w:val="30"/>
          <w:cs/>
        </w:rPr>
        <w:t xml:space="preserve">ระดับ </w:t>
      </w:r>
      <w:r w:rsidR="00B66483">
        <w:rPr>
          <w:rFonts w:ascii="Angsana New" w:hAnsi="Angsana New"/>
          <w:b/>
          <w:bCs/>
          <w:sz w:val="30"/>
          <w:szCs w:val="30"/>
        </w:rPr>
        <w:t xml:space="preserve">2 </w:t>
      </w:r>
    </w:p>
    <w:p w14:paraId="62CF3EEA" w14:textId="77777777" w:rsidR="006A78BF" w:rsidRPr="00BA19A0" w:rsidRDefault="006A78BF" w:rsidP="00BA19A0">
      <w:pPr>
        <w:pStyle w:val="block"/>
        <w:spacing w:after="0" w:line="240" w:lineRule="atLeast"/>
        <w:ind w:right="-7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41"/>
        <w:gridCol w:w="236"/>
        <w:gridCol w:w="6793"/>
      </w:tblGrid>
      <w:tr w:rsidR="006A78BF" w:rsidRPr="00DC1524" w14:paraId="6BD3D84C" w14:textId="77777777" w:rsidTr="00BA19A0">
        <w:trPr>
          <w:tblHeader/>
        </w:trPr>
        <w:tc>
          <w:tcPr>
            <w:tcW w:w="2241" w:type="dxa"/>
            <w:shd w:val="clear" w:color="auto" w:fill="auto"/>
            <w:vAlign w:val="bottom"/>
          </w:tcPr>
          <w:p w14:paraId="43AD82C1" w14:textId="77777777" w:rsidR="006A78BF" w:rsidRPr="00BA19A0" w:rsidRDefault="006A78BF" w:rsidP="008A6CE5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7E0798" w14:textId="77777777" w:rsidR="006A78BF" w:rsidRPr="00BA19A0" w:rsidRDefault="006A78BF" w:rsidP="008A6CE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  <w:vAlign w:val="bottom"/>
          </w:tcPr>
          <w:p w14:paraId="67F6381E" w14:textId="77777777" w:rsidR="006A78BF" w:rsidRPr="00BA19A0" w:rsidRDefault="006A78BF" w:rsidP="008A6CE5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A78BF" w:rsidRPr="00DC1524" w14:paraId="0957DAFF" w14:textId="77777777" w:rsidTr="00BA19A0">
        <w:tc>
          <w:tcPr>
            <w:tcW w:w="2241" w:type="dxa"/>
            <w:shd w:val="clear" w:color="auto" w:fill="auto"/>
          </w:tcPr>
          <w:p w14:paraId="391DD00C" w14:textId="77777777" w:rsidR="006A78BF" w:rsidRPr="00DC1524" w:rsidRDefault="006A78BF" w:rsidP="008A6CE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47C340B0" w14:textId="2E12CDE0" w:rsidR="006A78BF" w:rsidRPr="00DC1524" w:rsidRDefault="00B66483" w:rsidP="00B66483">
            <w:pPr>
              <w:pStyle w:val="block"/>
              <w:spacing w:after="0" w:line="240" w:lineRule="atLeast"/>
              <w:ind w:left="322" w:right="-108" w:hanging="322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C152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6A78BF" w:rsidRPr="00DC15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28958218" w14:textId="77777777" w:rsidR="006A78BF" w:rsidRPr="00BA19A0" w:rsidRDefault="006A78BF" w:rsidP="008A6CE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ACAA9D" w14:textId="77777777" w:rsidR="006A78BF" w:rsidRPr="00DC1524" w:rsidRDefault="006A78BF" w:rsidP="008A6CE5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</w:tcPr>
          <w:p w14:paraId="1D19FEFC" w14:textId="04CC7AC0" w:rsidR="006A78BF" w:rsidRPr="00DC1524" w:rsidRDefault="006A78BF" w:rsidP="00B66483">
            <w:pPr>
              <w:pStyle w:val="block"/>
              <w:spacing w:after="0" w:line="240" w:lineRule="atLeast"/>
              <w:ind w:left="280" w:right="-108" w:hanging="28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Pr="00DC152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C1524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DC15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5F92842A" w14:textId="679E1764" w:rsidR="00A365AC" w:rsidRDefault="00A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0DE5FD" w14:textId="77777777" w:rsidR="00AC409B" w:rsidRPr="00DB7C24" w:rsidRDefault="00F13835" w:rsidP="00BA19A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 w:rsidRPr="00DB7C24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F52A70" w:rsidRPr="00DB7C24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DB7C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3CE012" w14:textId="77777777" w:rsidR="00D5300D" w:rsidRPr="00BA19A0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DB7C24" w14:paraId="46C768A7" w14:textId="77777777" w:rsidTr="00082FE1">
        <w:trPr>
          <w:trHeight w:val="236"/>
          <w:tblHeader/>
        </w:trPr>
        <w:tc>
          <w:tcPr>
            <w:tcW w:w="2817" w:type="pct"/>
            <w:vAlign w:val="bottom"/>
          </w:tcPr>
          <w:p w14:paraId="4B6CDF1E" w14:textId="1AF089B9" w:rsidR="007533DD" w:rsidRPr="001A2A65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81357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45B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19" w:type="pct"/>
            <w:vAlign w:val="bottom"/>
          </w:tcPr>
          <w:p w14:paraId="2AB84DCD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D0B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B8D8B62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292D9C" w14:textId="77777777" w:rsidR="007533DD" w:rsidRPr="00DB7C24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DB7C24" w14:paraId="7FEF286B" w14:textId="77777777" w:rsidTr="00082FE1">
        <w:trPr>
          <w:tblHeader/>
        </w:trPr>
        <w:tc>
          <w:tcPr>
            <w:tcW w:w="2817" w:type="pct"/>
          </w:tcPr>
          <w:p w14:paraId="6B06A43C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78D78AA7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DB7C24" w14:paraId="2DE22597" w14:textId="77777777" w:rsidTr="00082FE1">
        <w:tc>
          <w:tcPr>
            <w:tcW w:w="2817" w:type="pct"/>
          </w:tcPr>
          <w:p w14:paraId="14EE858A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1D85AB91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13A880" w14:textId="77777777" w:rsidR="007533DD" w:rsidRPr="00DB7C24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93413A4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08EF" w:rsidRPr="00DB7C24" w14:paraId="6CC52EE2" w14:textId="77777777" w:rsidTr="00216558">
        <w:tc>
          <w:tcPr>
            <w:tcW w:w="2817" w:type="pct"/>
          </w:tcPr>
          <w:p w14:paraId="2D721629" w14:textId="054FDB60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0CC8F23F" w14:textId="48B2AADF" w:rsidR="00EB08EF" w:rsidRPr="00843F37" w:rsidRDefault="00BA5AC2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44A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4,927</w:t>
            </w:r>
          </w:p>
        </w:tc>
        <w:tc>
          <w:tcPr>
            <w:tcW w:w="130" w:type="pct"/>
          </w:tcPr>
          <w:p w14:paraId="14021C14" w14:textId="77777777" w:rsidR="00EB08EF" w:rsidRPr="00B44AB3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2FFBDFCB" w14:textId="22F5DE7A" w:rsidR="00EB08EF" w:rsidRPr="00B44AB3" w:rsidRDefault="00BA5AC2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4A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4,927</w:t>
            </w:r>
          </w:p>
        </w:tc>
      </w:tr>
      <w:tr w:rsidR="00EB08EF" w:rsidRPr="00DB7C24" w14:paraId="5F8AFB2A" w14:textId="77777777" w:rsidTr="00843F37">
        <w:tc>
          <w:tcPr>
            <w:tcW w:w="2817" w:type="pct"/>
          </w:tcPr>
          <w:p w14:paraId="63A48085" w14:textId="77777777" w:rsidR="00EB08EF" w:rsidRPr="00BA19A0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38E3683A" w14:textId="10847281" w:rsidR="00EB08EF" w:rsidRPr="007241A7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72240DB" w14:textId="77777777" w:rsidR="00EB08EF" w:rsidRPr="007241A7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481EC57C" w14:textId="44297D34" w:rsidR="00EB08EF" w:rsidRPr="007241A7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41A7" w:rsidRPr="00DB7C24" w14:paraId="41CF76F4" w14:textId="77777777" w:rsidTr="00843F37">
        <w:tc>
          <w:tcPr>
            <w:tcW w:w="2817" w:type="pct"/>
          </w:tcPr>
          <w:p w14:paraId="7B8DBB55" w14:textId="634138B7" w:rsidR="007241A7" w:rsidRPr="00BA19A0" w:rsidRDefault="007241A7" w:rsidP="0072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07589934" w14:textId="77777777" w:rsidR="007241A7" w:rsidRPr="007241A7" w:rsidRDefault="007241A7" w:rsidP="007241A7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FA13F7" w14:textId="77777777" w:rsidR="007241A7" w:rsidRPr="007241A7" w:rsidRDefault="007241A7" w:rsidP="0072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50DCCDC9" w14:textId="77777777" w:rsidR="007241A7" w:rsidRPr="007241A7" w:rsidRDefault="007241A7" w:rsidP="007241A7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41A7" w:rsidRPr="00DB7C24" w14:paraId="638529F7" w14:textId="77777777" w:rsidTr="00082FE1">
        <w:tc>
          <w:tcPr>
            <w:tcW w:w="2817" w:type="pct"/>
          </w:tcPr>
          <w:p w14:paraId="28F0D851" w14:textId="36F4409A" w:rsidR="007241A7" w:rsidRPr="00BA19A0" w:rsidRDefault="00A67A41" w:rsidP="00BA19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20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843F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19" w:type="pct"/>
            <w:vAlign w:val="bottom"/>
          </w:tcPr>
          <w:p w14:paraId="3AA770D8" w14:textId="3D72226A" w:rsidR="007241A7" w:rsidRPr="00CC13AC" w:rsidRDefault="00BA5AC2" w:rsidP="007241A7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  <w:tc>
          <w:tcPr>
            <w:tcW w:w="130" w:type="pct"/>
            <w:vAlign w:val="bottom"/>
          </w:tcPr>
          <w:p w14:paraId="44A0EB01" w14:textId="77777777" w:rsidR="007241A7" w:rsidRPr="00CC13AC" w:rsidRDefault="007241A7" w:rsidP="0072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C646BB7" w14:textId="5E9F157C" w:rsidR="007241A7" w:rsidRPr="00CC13AC" w:rsidRDefault="00BA5AC2" w:rsidP="00843F3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7A41" w:rsidRPr="00DB7C24" w14:paraId="2983F2F6" w14:textId="77777777" w:rsidTr="00082FE1">
        <w:tc>
          <w:tcPr>
            <w:tcW w:w="2817" w:type="pct"/>
          </w:tcPr>
          <w:p w14:paraId="07B97165" w14:textId="25AE6658" w:rsidR="00A67A41" w:rsidRPr="00DB7C24" w:rsidRDefault="00A67A41" w:rsidP="00A67A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703FDD2C" w14:textId="0C8CF41C" w:rsidR="00A67A41" w:rsidRPr="00CC13AC" w:rsidRDefault="00BA5AC2" w:rsidP="00A67A4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571,026</w:t>
            </w:r>
          </w:p>
        </w:tc>
        <w:tc>
          <w:tcPr>
            <w:tcW w:w="130" w:type="pct"/>
            <w:vAlign w:val="bottom"/>
          </w:tcPr>
          <w:p w14:paraId="5D14C4A3" w14:textId="77777777" w:rsidR="00A67A41" w:rsidRPr="00CC13AC" w:rsidRDefault="00A67A41" w:rsidP="00A6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C89189" w14:textId="1B73AD80" w:rsidR="00A67A41" w:rsidRPr="00CC13AC" w:rsidRDefault="00BA5AC2" w:rsidP="00A67A4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131,196</w:t>
            </w:r>
          </w:p>
        </w:tc>
      </w:tr>
      <w:tr w:rsidR="00A67A41" w:rsidRPr="00DB7C24" w14:paraId="74BC8AA1" w14:textId="77777777" w:rsidTr="00082FE1">
        <w:tc>
          <w:tcPr>
            <w:tcW w:w="2817" w:type="pct"/>
          </w:tcPr>
          <w:p w14:paraId="537383A0" w14:textId="77777777" w:rsidR="00A67A41" w:rsidRPr="00DB7C24" w:rsidRDefault="00A67A41" w:rsidP="00A67A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118D7CBA" w14:textId="00AD9D25" w:rsidR="00A67A41" w:rsidRPr="00CC13AC" w:rsidRDefault="00BA5AC2" w:rsidP="00A67A4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17,903</w:t>
            </w:r>
          </w:p>
        </w:tc>
        <w:tc>
          <w:tcPr>
            <w:tcW w:w="130" w:type="pct"/>
            <w:vAlign w:val="bottom"/>
          </w:tcPr>
          <w:p w14:paraId="7BF698C0" w14:textId="77777777" w:rsidR="00A67A41" w:rsidRPr="00CC13AC" w:rsidRDefault="00A67A41" w:rsidP="00A6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3E4EEBE5" w14:textId="3BDD2B90" w:rsidR="00A67A41" w:rsidRPr="00CC13AC" w:rsidRDefault="00BA5AC2" w:rsidP="00A67A4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16,019</w:t>
            </w:r>
          </w:p>
        </w:tc>
      </w:tr>
      <w:tr w:rsidR="00A67A41" w:rsidRPr="00DB7C24" w14:paraId="0AA83D3E" w14:textId="77777777" w:rsidTr="00082FE1">
        <w:tc>
          <w:tcPr>
            <w:tcW w:w="2817" w:type="pct"/>
          </w:tcPr>
          <w:p w14:paraId="001F258C" w14:textId="77777777" w:rsidR="00A67A41" w:rsidRPr="00DB7C24" w:rsidRDefault="00A67A41" w:rsidP="00A67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0246E" w14:textId="167E7447" w:rsidR="00A67A41" w:rsidRPr="00CC13AC" w:rsidRDefault="00BA5AC2" w:rsidP="00A67A4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589,761</w:t>
            </w:r>
          </w:p>
        </w:tc>
        <w:tc>
          <w:tcPr>
            <w:tcW w:w="130" w:type="pct"/>
            <w:vAlign w:val="bottom"/>
          </w:tcPr>
          <w:p w14:paraId="28B26F20" w14:textId="77777777" w:rsidR="00A67A41" w:rsidRPr="00CC13AC" w:rsidRDefault="00A67A41" w:rsidP="00A6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D459" w14:textId="15CA5EED" w:rsidR="00A67A41" w:rsidRPr="00CC13AC" w:rsidRDefault="00BA5AC2" w:rsidP="00A67A4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147,215</w:t>
            </w:r>
          </w:p>
        </w:tc>
      </w:tr>
    </w:tbl>
    <w:p w14:paraId="19212041" w14:textId="77777777" w:rsidR="003A7025" w:rsidRPr="00BA19A0" w:rsidRDefault="003A7025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504DEB" w14:textId="6FCF3817" w:rsidR="00AC3E48" w:rsidRPr="00AD0B59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6CA1380" w14:textId="77777777" w:rsidR="00AC3E48" w:rsidRPr="00C86D31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5AFB41" w14:textId="77777777" w:rsidR="00AC3E48" w:rsidRPr="00DB7C24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 w:rsidRPr="00AD0B59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07BCFC35" w14:textId="6B948854" w:rsidR="00B42D01" w:rsidRPr="00F55847" w:rsidRDefault="00601C20" w:rsidP="00987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19A0">
        <w:rPr>
          <w:rFonts w:ascii="Angsana New" w:hAnsi="Angsana New"/>
          <w:spacing w:val="-4"/>
          <w:sz w:val="30"/>
          <w:szCs w:val="30"/>
          <w:cs/>
        </w:rPr>
        <w:t>ณ</w:t>
      </w:r>
      <w:r w:rsidRPr="00BA19A0">
        <w:rPr>
          <w:rFonts w:ascii="Angsana New" w:hAnsi="Angsana New"/>
          <w:color w:val="FFFFFF" w:themeColor="background1"/>
          <w:spacing w:val="-4"/>
          <w:sz w:val="12"/>
          <w:szCs w:val="12"/>
        </w:rPr>
        <w:t>.</w:t>
      </w:r>
      <w:r w:rsidRPr="00BA19A0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BA19A0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7D41BA" w:rsidRPr="00BA19A0">
        <w:rPr>
          <w:rFonts w:ascii="Angsana New" w:hAnsi="Angsana New"/>
          <w:spacing w:val="-4"/>
          <w:sz w:val="30"/>
          <w:szCs w:val="30"/>
        </w:rPr>
        <w:t xml:space="preserve">31 </w:t>
      </w:r>
      <w:r w:rsidR="007D41BA" w:rsidRPr="00BA19A0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681357" w:rsidRPr="00BA19A0">
        <w:rPr>
          <w:rFonts w:ascii="Angsana New" w:hAnsi="Angsana New"/>
          <w:spacing w:val="-4"/>
          <w:sz w:val="30"/>
          <w:szCs w:val="30"/>
        </w:rPr>
        <w:t>25</w:t>
      </w:r>
      <w:r w:rsidR="00B45B0E" w:rsidRPr="00BA19A0">
        <w:rPr>
          <w:rFonts w:ascii="Angsana New" w:hAnsi="Angsana New"/>
          <w:spacing w:val="-4"/>
          <w:sz w:val="30"/>
          <w:szCs w:val="30"/>
        </w:rPr>
        <w:t xml:space="preserve">64 </w:t>
      </w:r>
      <w:r w:rsidR="00AC6A21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</w:t>
      </w:r>
      <w:r w:rsidRPr="00BA19A0">
        <w:rPr>
          <w:rFonts w:ascii="Angsana New" w:hAnsi="Angsana New"/>
          <w:spacing w:val="-4"/>
          <w:sz w:val="30"/>
          <w:szCs w:val="30"/>
          <w:cs/>
        </w:rPr>
        <w:t>บริษัทมีสัญญาขายสินค้า</w:t>
      </w:r>
      <w:r w:rsidR="00BB62CB" w:rsidRPr="00BA19A0">
        <w:rPr>
          <w:rFonts w:ascii="Angsana New" w:hAnsi="Angsana New"/>
          <w:spacing w:val="-4"/>
          <w:sz w:val="30"/>
          <w:szCs w:val="30"/>
          <w:cs/>
        </w:rPr>
        <w:t>สำเร็จรูป</w:t>
      </w:r>
      <w:r w:rsidRPr="00BA19A0">
        <w:rPr>
          <w:rFonts w:ascii="Angsana New" w:hAnsi="Angsana New"/>
          <w:spacing w:val="-4"/>
          <w:sz w:val="30"/>
          <w:szCs w:val="30"/>
          <w:cs/>
        </w:rPr>
        <w:t>ล่วงหน้ากับบริษัทต่างประเทศห</w:t>
      </w:r>
      <w:r w:rsidR="00BB62CB" w:rsidRPr="00BA19A0">
        <w:rPr>
          <w:rFonts w:ascii="Angsana New" w:hAnsi="Angsana New"/>
          <w:spacing w:val="-4"/>
          <w:sz w:val="30"/>
          <w:szCs w:val="30"/>
          <w:cs/>
        </w:rPr>
        <w:t>ลายแห่ง</w:t>
      </w:r>
      <w:r w:rsidR="00AC6A21">
        <w:rPr>
          <w:rFonts w:ascii="Angsana New" w:hAnsi="Angsana New"/>
          <w:spacing w:val="-4"/>
          <w:sz w:val="30"/>
          <w:szCs w:val="30"/>
          <w:cs/>
        </w:rPr>
        <w:br/>
      </w:r>
      <w:r w:rsidR="00BB62CB" w:rsidRPr="00BA19A0">
        <w:rPr>
          <w:rFonts w:ascii="Angsana New" w:hAnsi="Angsana New"/>
          <w:spacing w:val="-4"/>
          <w:sz w:val="30"/>
          <w:szCs w:val="30"/>
          <w:cs/>
        </w:rPr>
        <w:t>รวมเป็</w:t>
      </w:r>
      <w:r w:rsidR="00950452" w:rsidRPr="00BA19A0">
        <w:rPr>
          <w:rFonts w:ascii="Angsana New" w:hAnsi="Angsana New"/>
          <w:spacing w:val="-4"/>
          <w:sz w:val="30"/>
          <w:szCs w:val="30"/>
          <w:cs/>
        </w:rPr>
        <w:t>น</w:t>
      </w:r>
      <w:r w:rsidR="00BB62CB" w:rsidRPr="00BA19A0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E42C36" w:rsidRPr="00E42C36">
        <w:rPr>
          <w:rFonts w:ascii="Angsana New" w:hAnsi="Angsana New"/>
          <w:sz w:val="30"/>
          <w:szCs w:val="30"/>
        </w:rPr>
        <w:t xml:space="preserve"> </w:t>
      </w:r>
      <w:r w:rsidR="00BA5AC2" w:rsidRPr="00843F37">
        <w:rPr>
          <w:rFonts w:ascii="Angsana New" w:hAnsi="Angsana New"/>
          <w:sz w:val="30"/>
          <w:szCs w:val="30"/>
        </w:rPr>
        <w:t>1,561</w:t>
      </w:r>
      <w:r w:rsidR="003F5F67" w:rsidRPr="00843F37">
        <w:rPr>
          <w:rFonts w:ascii="Angsana New" w:hAnsi="Angsana New"/>
          <w:sz w:val="30"/>
          <w:szCs w:val="30"/>
        </w:rPr>
        <w:t>.</w:t>
      </w:r>
      <w:r w:rsidR="00BA5AC2" w:rsidRPr="00843F37">
        <w:rPr>
          <w:rFonts w:ascii="Angsana New" w:hAnsi="Angsana New"/>
          <w:sz w:val="30"/>
          <w:szCs w:val="30"/>
        </w:rPr>
        <w:t>90</w:t>
      </w:r>
      <w:r w:rsidR="001C36AB" w:rsidRPr="00843F37">
        <w:rPr>
          <w:rFonts w:ascii="Angsana New" w:hAnsi="Angsana New"/>
          <w:sz w:val="30"/>
          <w:szCs w:val="30"/>
        </w:rPr>
        <w:t xml:space="preserve"> </w:t>
      </w:r>
      <w:r w:rsidRPr="00843F37">
        <w:rPr>
          <w:rFonts w:ascii="Angsana New" w:hAnsi="Angsana New"/>
          <w:sz w:val="30"/>
          <w:szCs w:val="30"/>
          <w:cs/>
        </w:rPr>
        <w:t>ล้านบาท</w:t>
      </w:r>
      <w:r w:rsidR="00AC6A2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C6A21">
        <w:rPr>
          <w:rFonts w:ascii="Angsana New" w:hAnsi="Angsana New"/>
          <w:sz w:val="30"/>
          <w:szCs w:val="30"/>
        </w:rPr>
        <w:t>36.68</w:t>
      </w:r>
      <w:r w:rsidR="00AC6A21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sectPr w:rsidR="00B42D01" w:rsidRPr="00F55847" w:rsidSect="0003305F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95" w:bottom="576" w:left="1008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99BF9" w14:textId="77777777" w:rsidR="00DC2F60" w:rsidRDefault="00DC2F60" w:rsidP="005F5E41">
      <w:r>
        <w:separator/>
      </w:r>
    </w:p>
  </w:endnote>
  <w:endnote w:type="continuationSeparator" w:id="0">
    <w:p w14:paraId="464A8247" w14:textId="77777777" w:rsidR="00DC2F60" w:rsidRDefault="00DC2F60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104499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23DFBB" w14:textId="5C5067F0" w:rsidR="0003305F" w:rsidRPr="0003305F" w:rsidRDefault="0003305F" w:rsidP="0003305F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03305F">
          <w:rPr>
            <w:rFonts w:ascii="Angsana New" w:hAnsi="Angsana New" w:hint="cs"/>
            <w:sz w:val="30"/>
            <w:szCs w:val="30"/>
          </w:rPr>
          <w:fldChar w:fldCharType="begin"/>
        </w:r>
        <w:r w:rsidRPr="0003305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03305F">
          <w:rPr>
            <w:rFonts w:ascii="Angsana New" w:hAnsi="Angsana New" w:hint="cs"/>
            <w:sz w:val="30"/>
            <w:szCs w:val="30"/>
          </w:rPr>
          <w:fldChar w:fldCharType="separate"/>
        </w:r>
        <w:r w:rsidRPr="0003305F">
          <w:rPr>
            <w:rFonts w:ascii="Angsana New" w:hAnsi="Angsana New" w:hint="cs"/>
            <w:noProof/>
            <w:sz w:val="30"/>
            <w:szCs w:val="30"/>
          </w:rPr>
          <w:t>2</w:t>
        </w:r>
        <w:r w:rsidRPr="0003305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CB4B6" w14:textId="77777777" w:rsidR="00382772" w:rsidRPr="002A722B" w:rsidRDefault="003827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382772" w:rsidRPr="00607047" w:rsidRDefault="00382772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B5512" w14:textId="77777777" w:rsidR="00DC2F60" w:rsidRDefault="00DC2F60" w:rsidP="005F5E41">
      <w:r>
        <w:separator/>
      </w:r>
    </w:p>
  </w:footnote>
  <w:footnote w:type="continuationSeparator" w:id="0">
    <w:p w14:paraId="2F0D906B" w14:textId="77777777" w:rsidR="00DC2F60" w:rsidRDefault="00DC2F60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FF517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38F42B0D" w:rsidR="00382772" w:rsidRDefault="0038277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57278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382772" w:rsidRDefault="0038277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1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5"/>
  </w:num>
  <w:num w:numId="14">
    <w:abstractNumId w:val="16"/>
  </w:num>
  <w:num w:numId="15">
    <w:abstractNumId w:val="20"/>
  </w:num>
  <w:num w:numId="16">
    <w:abstractNumId w:val="10"/>
  </w:num>
  <w:num w:numId="17">
    <w:abstractNumId w:val="17"/>
  </w:num>
  <w:num w:numId="18">
    <w:abstractNumId w:val="12"/>
  </w:num>
  <w:num w:numId="19">
    <w:abstractNumId w:val="22"/>
  </w:num>
  <w:num w:numId="20">
    <w:abstractNumId w:val="15"/>
  </w:num>
  <w:num w:numId="21">
    <w:abstractNumId w:val="18"/>
  </w:num>
  <w:num w:numId="22">
    <w:abstractNumId w:val="23"/>
  </w:num>
  <w:num w:numId="23">
    <w:abstractNumId w:val="29"/>
  </w:num>
  <w:num w:numId="24">
    <w:abstractNumId w:val="21"/>
  </w:num>
  <w:num w:numId="25">
    <w:abstractNumId w:val="13"/>
  </w:num>
  <w:num w:numId="26">
    <w:abstractNumId w:val="11"/>
  </w:num>
  <w:num w:numId="27">
    <w:abstractNumId w:val="28"/>
  </w:num>
  <w:num w:numId="28">
    <w:abstractNumId w:val="27"/>
  </w:num>
  <w:num w:numId="29">
    <w:abstractNumId w:val="26"/>
  </w:num>
  <w:num w:numId="30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724"/>
    <w:rsid w:val="00002CCC"/>
    <w:rsid w:val="00002F09"/>
    <w:rsid w:val="0000305C"/>
    <w:rsid w:val="00003251"/>
    <w:rsid w:val="00003922"/>
    <w:rsid w:val="00003A51"/>
    <w:rsid w:val="00003BD3"/>
    <w:rsid w:val="000044A0"/>
    <w:rsid w:val="00004EBC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6F31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61E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5FA"/>
    <w:rsid w:val="000178C4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CCA"/>
    <w:rsid w:val="00020F3B"/>
    <w:rsid w:val="000213BD"/>
    <w:rsid w:val="0002198E"/>
    <w:rsid w:val="00021F21"/>
    <w:rsid w:val="0002224D"/>
    <w:rsid w:val="000226F6"/>
    <w:rsid w:val="000227A9"/>
    <w:rsid w:val="00022CAD"/>
    <w:rsid w:val="00022CF8"/>
    <w:rsid w:val="00022D9A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B97"/>
    <w:rsid w:val="00031EE2"/>
    <w:rsid w:val="00032594"/>
    <w:rsid w:val="000329E6"/>
    <w:rsid w:val="00032A08"/>
    <w:rsid w:val="00032C66"/>
    <w:rsid w:val="00032DB5"/>
    <w:rsid w:val="0003305F"/>
    <w:rsid w:val="000340F4"/>
    <w:rsid w:val="00034692"/>
    <w:rsid w:val="000348F8"/>
    <w:rsid w:val="0003495B"/>
    <w:rsid w:val="00034964"/>
    <w:rsid w:val="000349D0"/>
    <w:rsid w:val="00034A92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3797E"/>
    <w:rsid w:val="00037A8F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2FEE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5A2"/>
    <w:rsid w:val="00045686"/>
    <w:rsid w:val="00045BE7"/>
    <w:rsid w:val="00045F01"/>
    <w:rsid w:val="00046119"/>
    <w:rsid w:val="000464D2"/>
    <w:rsid w:val="0004740B"/>
    <w:rsid w:val="00047516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14"/>
    <w:rsid w:val="00056A5C"/>
    <w:rsid w:val="00056F04"/>
    <w:rsid w:val="00056FD1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AD7"/>
    <w:rsid w:val="00060E6D"/>
    <w:rsid w:val="0006169F"/>
    <w:rsid w:val="00061990"/>
    <w:rsid w:val="00061E35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EF"/>
    <w:rsid w:val="000650F4"/>
    <w:rsid w:val="00065A4A"/>
    <w:rsid w:val="00066200"/>
    <w:rsid w:val="0006683A"/>
    <w:rsid w:val="00066DCC"/>
    <w:rsid w:val="00067027"/>
    <w:rsid w:val="00067331"/>
    <w:rsid w:val="0006778F"/>
    <w:rsid w:val="00067B41"/>
    <w:rsid w:val="00067C58"/>
    <w:rsid w:val="00067E68"/>
    <w:rsid w:val="00067EEE"/>
    <w:rsid w:val="00070078"/>
    <w:rsid w:val="0007008B"/>
    <w:rsid w:val="000701B2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CDA"/>
    <w:rsid w:val="00073D4E"/>
    <w:rsid w:val="000741A2"/>
    <w:rsid w:val="000742DD"/>
    <w:rsid w:val="00074599"/>
    <w:rsid w:val="00074870"/>
    <w:rsid w:val="000748C1"/>
    <w:rsid w:val="00074CD4"/>
    <w:rsid w:val="00074DAC"/>
    <w:rsid w:val="00074FE2"/>
    <w:rsid w:val="0007506F"/>
    <w:rsid w:val="00075549"/>
    <w:rsid w:val="0007575B"/>
    <w:rsid w:val="00075883"/>
    <w:rsid w:val="000758AF"/>
    <w:rsid w:val="000759BF"/>
    <w:rsid w:val="000759CE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9F1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DF5"/>
    <w:rsid w:val="00082FE1"/>
    <w:rsid w:val="00083209"/>
    <w:rsid w:val="000832E2"/>
    <w:rsid w:val="00083735"/>
    <w:rsid w:val="00083CCC"/>
    <w:rsid w:val="00083CFB"/>
    <w:rsid w:val="000845BD"/>
    <w:rsid w:val="000846FE"/>
    <w:rsid w:val="00084B39"/>
    <w:rsid w:val="000850DD"/>
    <w:rsid w:val="00085166"/>
    <w:rsid w:val="0008533A"/>
    <w:rsid w:val="0008534B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593"/>
    <w:rsid w:val="000A3C40"/>
    <w:rsid w:val="000A3F07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6AC"/>
    <w:rsid w:val="000A6D40"/>
    <w:rsid w:val="000A6DE9"/>
    <w:rsid w:val="000A6F09"/>
    <w:rsid w:val="000A6F80"/>
    <w:rsid w:val="000A7398"/>
    <w:rsid w:val="000A7770"/>
    <w:rsid w:val="000A7846"/>
    <w:rsid w:val="000A78DE"/>
    <w:rsid w:val="000A7B8F"/>
    <w:rsid w:val="000A7CC5"/>
    <w:rsid w:val="000B007E"/>
    <w:rsid w:val="000B09E1"/>
    <w:rsid w:val="000B0C4C"/>
    <w:rsid w:val="000B0EE0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2D2B"/>
    <w:rsid w:val="000B33FE"/>
    <w:rsid w:val="000B399D"/>
    <w:rsid w:val="000B3F61"/>
    <w:rsid w:val="000B4222"/>
    <w:rsid w:val="000B432C"/>
    <w:rsid w:val="000B44E8"/>
    <w:rsid w:val="000B4A48"/>
    <w:rsid w:val="000B53AA"/>
    <w:rsid w:val="000B5838"/>
    <w:rsid w:val="000B584E"/>
    <w:rsid w:val="000B58B1"/>
    <w:rsid w:val="000B5ACA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50B"/>
    <w:rsid w:val="000C2805"/>
    <w:rsid w:val="000C2A74"/>
    <w:rsid w:val="000C2C19"/>
    <w:rsid w:val="000C2FD6"/>
    <w:rsid w:val="000C30B2"/>
    <w:rsid w:val="000C3176"/>
    <w:rsid w:val="000C31D7"/>
    <w:rsid w:val="000C31D8"/>
    <w:rsid w:val="000C390A"/>
    <w:rsid w:val="000C3A8E"/>
    <w:rsid w:val="000C3B5F"/>
    <w:rsid w:val="000C4096"/>
    <w:rsid w:val="000C438E"/>
    <w:rsid w:val="000C469D"/>
    <w:rsid w:val="000C4A2B"/>
    <w:rsid w:val="000C4A93"/>
    <w:rsid w:val="000C4E18"/>
    <w:rsid w:val="000C539B"/>
    <w:rsid w:val="000C53C1"/>
    <w:rsid w:val="000C5946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5EB"/>
    <w:rsid w:val="000D082F"/>
    <w:rsid w:val="000D1EA0"/>
    <w:rsid w:val="000D288B"/>
    <w:rsid w:val="000D2C19"/>
    <w:rsid w:val="000D2C3E"/>
    <w:rsid w:val="000D37B8"/>
    <w:rsid w:val="000D381E"/>
    <w:rsid w:val="000D3887"/>
    <w:rsid w:val="000D3DFE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1E2"/>
    <w:rsid w:val="000E037E"/>
    <w:rsid w:val="000E045D"/>
    <w:rsid w:val="000E0460"/>
    <w:rsid w:val="000E0ACB"/>
    <w:rsid w:val="000E1277"/>
    <w:rsid w:val="000E1358"/>
    <w:rsid w:val="000E1F6D"/>
    <w:rsid w:val="000E24B6"/>
    <w:rsid w:val="000E2820"/>
    <w:rsid w:val="000E28CB"/>
    <w:rsid w:val="000E38E0"/>
    <w:rsid w:val="000E3D58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246"/>
    <w:rsid w:val="000E7373"/>
    <w:rsid w:val="000E7389"/>
    <w:rsid w:val="000E74C9"/>
    <w:rsid w:val="000E7DDF"/>
    <w:rsid w:val="000E7E2C"/>
    <w:rsid w:val="000F02E8"/>
    <w:rsid w:val="000F0347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B93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4DD"/>
    <w:rsid w:val="000F65D1"/>
    <w:rsid w:val="000F67BE"/>
    <w:rsid w:val="000F773A"/>
    <w:rsid w:val="000F78C4"/>
    <w:rsid w:val="000F7A11"/>
    <w:rsid w:val="000F7CB5"/>
    <w:rsid w:val="000F7DB0"/>
    <w:rsid w:val="0010104B"/>
    <w:rsid w:val="0010107B"/>
    <w:rsid w:val="001012F9"/>
    <w:rsid w:val="001017D0"/>
    <w:rsid w:val="00101DBE"/>
    <w:rsid w:val="001023CA"/>
    <w:rsid w:val="0010360D"/>
    <w:rsid w:val="001039F7"/>
    <w:rsid w:val="00103C32"/>
    <w:rsid w:val="00103D88"/>
    <w:rsid w:val="00103DB5"/>
    <w:rsid w:val="001048C2"/>
    <w:rsid w:val="00104B08"/>
    <w:rsid w:val="00104B22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0F3"/>
    <w:rsid w:val="001071E5"/>
    <w:rsid w:val="0010740B"/>
    <w:rsid w:val="00107BF5"/>
    <w:rsid w:val="00107F6E"/>
    <w:rsid w:val="0011004D"/>
    <w:rsid w:val="001100E1"/>
    <w:rsid w:val="00110132"/>
    <w:rsid w:val="001103F7"/>
    <w:rsid w:val="0011042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3F9"/>
    <w:rsid w:val="00113947"/>
    <w:rsid w:val="00114027"/>
    <w:rsid w:val="00114CA3"/>
    <w:rsid w:val="00114E57"/>
    <w:rsid w:val="00114ED8"/>
    <w:rsid w:val="00115496"/>
    <w:rsid w:val="001157F9"/>
    <w:rsid w:val="00115D0E"/>
    <w:rsid w:val="00115D27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57"/>
    <w:rsid w:val="00121484"/>
    <w:rsid w:val="001219B9"/>
    <w:rsid w:val="00121B5A"/>
    <w:rsid w:val="00121BA8"/>
    <w:rsid w:val="00121E3B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BA7"/>
    <w:rsid w:val="00127F18"/>
    <w:rsid w:val="00127F4A"/>
    <w:rsid w:val="00130E71"/>
    <w:rsid w:val="0013181D"/>
    <w:rsid w:val="00131E32"/>
    <w:rsid w:val="00131E87"/>
    <w:rsid w:val="0013277E"/>
    <w:rsid w:val="0013280B"/>
    <w:rsid w:val="00132BF2"/>
    <w:rsid w:val="00132ED8"/>
    <w:rsid w:val="00132F5B"/>
    <w:rsid w:val="00132FE7"/>
    <w:rsid w:val="00132FEE"/>
    <w:rsid w:val="00133ABE"/>
    <w:rsid w:val="00133ACD"/>
    <w:rsid w:val="00133C57"/>
    <w:rsid w:val="00133D24"/>
    <w:rsid w:val="00134384"/>
    <w:rsid w:val="00134566"/>
    <w:rsid w:val="0013478C"/>
    <w:rsid w:val="00134EDC"/>
    <w:rsid w:val="0013531F"/>
    <w:rsid w:val="001355C0"/>
    <w:rsid w:val="00135B36"/>
    <w:rsid w:val="001364BC"/>
    <w:rsid w:val="00136683"/>
    <w:rsid w:val="001366E4"/>
    <w:rsid w:val="00136899"/>
    <w:rsid w:val="00136C68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0D76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C8D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1E0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76"/>
    <w:rsid w:val="00152DA8"/>
    <w:rsid w:val="00152DC7"/>
    <w:rsid w:val="00152EA5"/>
    <w:rsid w:val="00152EFB"/>
    <w:rsid w:val="001531AA"/>
    <w:rsid w:val="001532FD"/>
    <w:rsid w:val="001534DD"/>
    <w:rsid w:val="0015398E"/>
    <w:rsid w:val="001539E6"/>
    <w:rsid w:val="0015407A"/>
    <w:rsid w:val="00154268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7F"/>
    <w:rsid w:val="00156C9B"/>
    <w:rsid w:val="00156FCD"/>
    <w:rsid w:val="001574D5"/>
    <w:rsid w:val="0015756F"/>
    <w:rsid w:val="001575D8"/>
    <w:rsid w:val="00157619"/>
    <w:rsid w:val="00157642"/>
    <w:rsid w:val="00157E11"/>
    <w:rsid w:val="001600DD"/>
    <w:rsid w:val="001602FB"/>
    <w:rsid w:val="0016067A"/>
    <w:rsid w:val="001608D2"/>
    <w:rsid w:val="001608D4"/>
    <w:rsid w:val="00160A91"/>
    <w:rsid w:val="00160B6C"/>
    <w:rsid w:val="00160FDD"/>
    <w:rsid w:val="001616FF"/>
    <w:rsid w:val="0016186B"/>
    <w:rsid w:val="00161C06"/>
    <w:rsid w:val="00161CE7"/>
    <w:rsid w:val="00162EDA"/>
    <w:rsid w:val="00163CBC"/>
    <w:rsid w:val="00164050"/>
    <w:rsid w:val="001642AA"/>
    <w:rsid w:val="00164791"/>
    <w:rsid w:val="00164B15"/>
    <w:rsid w:val="00164C53"/>
    <w:rsid w:val="00164D16"/>
    <w:rsid w:val="00164E54"/>
    <w:rsid w:val="001655CC"/>
    <w:rsid w:val="00165CBD"/>
    <w:rsid w:val="00165D0A"/>
    <w:rsid w:val="0016612C"/>
    <w:rsid w:val="00166911"/>
    <w:rsid w:val="00166B3D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697"/>
    <w:rsid w:val="001726CE"/>
    <w:rsid w:val="00172854"/>
    <w:rsid w:val="00172A8B"/>
    <w:rsid w:val="00172B94"/>
    <w:rsid w:val="001733AD"/>
    <w:rsid w:val="00173678"/>
    <w:rsid w:val="00173977"/>
    <w:rsid w:val="001739CC"/>
    <w:rsid w:val="00173DC3"/>
    <w:rsid w:val="00173EB1"/>
    <w:rsid w:val="001740B5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7C4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311"/>
    <w:rsid w:val="001846CF"/>
    <w:rsid w:val="0018492D"/>
    <w:rsid w:val="00184966"/>
    <w:rsid w:val="00184AC4"/>
    <w:rsid w:val="00184B28"/>
    <w:rsid w:val="00184B31"/>
    <w:rsid w:val="00184BA2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142"/>
    <w:rsid w:val="001953A9"/>
    <w:rsid w:val="00195491"/>
    <w:rsid w:val="00195554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A65"/>
    <w:rsid w:val="001A2C8D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AE5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1EBB"/>
    <w:rsid w:val="001B2320"/>
    <w:rsid w:val="001B24B7"/>
    <w:rsid w:val="001B2704"/>
    <w:rsid w:val="001B2847"/>
    <w:rsid w:val="001B3062"/>
    <w:rsid w:val="001B37B6"/>
    <w:rsid w:val="001B3B5C"/>
    <w:rsid w:val="001B3F0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B7BAA"/>
    <w:rsid w:val="001C0052"/>
    <w:rsid w:val="001C0280"/>
    <w:rsid w:val="001C0517"/>
    <w:rsid w:val="001C0AC9"/>
    <w:rsid w:val="001C1945"/>
    <w:rsid w:val="001C1A5A"/>
    <w:rsid w:val="001C1EEE"/>
    <w:rsid w:val="001C2261"/>
    <w:rsid w:val="001C2836"/>
    <w:rsid w:val="001C2CCF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D77"/>
    <w:rsid w:val="001C5FD6"/>
    <w:rsid w:val="001C701F"/>
    <w:rsid w:val="001C702D"/>
    <w:rsid w:val="001C72EB"/>
    <w:rsid w:val="001C78A6"/>
    <w:rsid w:val="001C79C4"/>
    <w:rsid w:val="001C7B6A"/>
    <w:rsid w:val="001C7C66"/>
    <w:rsid w:val="001D0098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865"/>
    <w:rsid w:val="001D4A8B"/>
    <w:rsid w:val="001D4DE3"/>
    <w:rsid w:val="001D4ECF"/>
    <w:rsid w:val="001D533A"/>
    <w:rsid w:val="001D5721"/>
    <w:rsid w:val="001D5819"/>
    <w:rsid w:val="001D5A81"/>
    <w:rsid w:val="001D654B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3D4"/>
    <w:rsid w:val="001E03DC"/>
    <w:rsid w:val="001E0B0E"/>
    <w:rsid w:val="001E0FEC"/>
    <w:rsid w:val="001E132A"/>
    <w:rsid w:val="001E1B34"/>
    <w:rsid w:val="001E1BB6"/>
    <w:rsid w:val="001E1D28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B30"/>
    <w:rsid w:val="001E5DAE"/>
    <w:rsid w:val="001E60D4"/>
    <w:rsid w:val="001E60E3"/>
    <w:rsid w:val="001E6234"/>
    <w:rsid w:val="001E631D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8A"/>
    <w:rsid w:val="002010FD"/>
    <w:rsid w:val="0020166F"/>
    <w:rsid w:val="002019A6"/>
    <w:rsid w:val="00201A8E"/>
    <w:rsid w:val="00201DDE"/>
    <w:rsid w:val="00201E91"/>
    <w:rsid w:val="00202089"/>
    <w:rsid w:val="00202247"/>
    <w:rsid w:val="0020233C"/>
    <w:rsid w:val="002023AF"/>
    <w:rsid w:val="0020247F"/>
    <w:rsid w:val="00202651"/>
    <w:rsid w:val="00202A3C"/>
    <w:rsid w:val="00202A78"/>
    <w:rsid w:val="00202B2B"/>
    <w:rsid w:val="002034AF"/>
    <w:rsid w:val="00203931"/>
    <w:rsid w:val="00203E0C"/>
    <w:rsid w:val="00203FCE"/>
    <w:rsid w:val="0020400B"/>
    <w:rsid w:val="0020452E"/>
    <w:rsid w:val="00204623"/>
    <w:rsid w:val="0020477B"/>
    <w:rsid w:val="002048B4"/>
    <w:rsid w:val="00204DAE"/>
    <w:rsid w:val="0020561F"/>
    <w:rsid w:val="00205B0E"/>
    <w:rsid w:val="00205BC7"/>
    <w:rsid w:val="0020649F"/>
    <w:rsid w:val="00206EAD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98C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5E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4EFF"/>
    <w:rsid w:val="0022545D"/>
    <w:rsid w:val="00225CFA"/>
    <w:rsid w:val="00225D2F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685"/>
    <w:rsid w:val="0023086E"/>
    <w:rsid w:val="0023108B"/>
    <w:rsid w:val="0023129A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234"/>
    <w:rsid w:val="00235EE6"/>
    <w:rsid w:val="00236033"/>
    <w:rsid w:val="0023625D"/>
    <w:rsid w:val="00236557"/>
    <w:rsid w:val="00236BD0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A5C"/>
    <w:rsid w:val="00241B80"/>
    <w:rsid w:val="00241BF1"/>
    <w:rsid w:val="00241CC6"/>
    <w:rsid w:val="00241D23"/>
    <w:rsid w:val="002422F0"/>
    <w:rsid w:val="00242500"/>
    <w:rsid w:val="00243163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6A2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21"/>
    <w:rsid w:val="00251055"/>
    <w:rsid w:val="00251166"/>
    <w:rsid w:val="0025116F"/>
    <w:rsid w:val="0025186F"/>
    <w:rsid w:val="00251BC5"/>
    <w:rsid w:val="00251CA2"/>
    <w:rsid w:val="002520DD"/>
    <w:rsid w:val="002522D4"/>
    <w:rsid w:val="00252731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243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1E82"/>
    <w:rsid w:val="002622C4"/>
    <w:rsid w:val="002624EF"/>
    <w:rsid w:val="0026269C"/>
    <w:rsid w:val="00262AC6"/>
    <w:rsid w:val="00262CE4"/>
    <w:rsid w:val="00263208"/>
    <w:rsid w:val="00263A0B"/>
    <w:rsid w:val="00263D9D"/>
    <w:rsid w:val="00264213"/>
    <w:rsid w:val="00264397"/>
    <w:rsid w:val="00264411"/>
    <w:rsid w:val="0026444F"/>
    <w:rsid w:val="0026455C"/>
    <w:rsid w:val="00264CB0"/>
    <w:rsid w:val="00264DC8"/>
    <w:rsid w:val="00264EA8"/>
    <w:rsid w:val="0026559B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AD2"/>
    <w:rsid w:val="00271B10"/>
    <w:rsid w:val="00272454"/>
    <w:rsid w:val="002724A7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D7F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668"/>
    <w:rsid w:val="00280872"/>
    <w:rsid w:val="00280995"/>
    <w:rsid w:val="00280F17"/>
    <w:rsid w:val="00280FE5"/>
    <w:rsid w:val="0028120A"/>
    <w:rsid w:val="002813C0"/>
    <w:rsid w:val="002818AE"/>
    <w:rsid w:val="00281B87"/>
    <w:rsid w:val="00282492"/>
    <w:rsid w:val="002826E5"/>
    <w:rsid w:val="00282A30"/>
    <w:rsid w:val="00282FEA"/>
    <w:rsid w:val="00283815"/>
    <w:rsid w:val="002838F0"/>
    <w:rsid w:val="00283CF1"/>
    <w:rsid w:val="00283D09"/>
    <w:rsid w:val="002841F4"/>
    <w:rsid w:val="00284861"/>
    <w:rsid w:val="0028522A"/>
    <w:rsid w:val="002856B7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57"/>
    <w:rsid w:val="00290972"/>
    <w:rsid w:val="00290A6E"/>
    <w:rsid w:val="00290CE3"/>
    <w:rsid w:val="00291273"/>
    <w:rsid w:val="0029134A"/>
    <w:rsid w:val="00291867"/>
    <w:rsid w:val="00291B39"/>
    <w:rsid w:val="00291B4E"/>
    <w:rsid w:val="00291DCA"/>
    <w:rsid w:val="002920C1"/>
    <w:rsid w:val="00292183"/>
    <w:rsid w:val="0029254C"/>
    <w:rsid w:val="00292793"/>
    <w:rsid w:val="00292A5C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EB9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660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538"/>
    <w:rsid w:val="002B17D0"/>
    <w:rsid w:val="002B1806"/>
    <w:rsid w:val="002B19FD"/>
    <w:rsid w:val="002B1A41"/>
    <w:rsid w:val="002B1C1C"/>
    <w:rsid w:val="002B1D79"/>
    <w:rsid w:val="002B1DDF"/>
    <w:rsid w:val="002B215E"/>
    <w:rsid w:val="002B22E2"/>
    <w:rsid w:val="002B2C99"/>
    <w:rsid w:val="002B2D6B"/>
    <w:rsid w:val="002B3403"/>
    <w:rsid w:val="002B3EBF"/>
    <w:rsid w:val="002B4339"/>
    <w:rsid w:val="002B4570"/>
    <w:rsid w:val="002B45AE"/>
    <w:rsid w:val="002B46B2"/>
    <w:rsid w:val="002B49DC"/>
    <w:rsid w:val="002B4BAA"/>
    <w:rsid w:val="002B5142"/>
    <w:rsid w:val="002B5897"/>
    <w:rsid w:val="002B68D9"/>
    <w:rsid w:val="002B70A5"/>
    <w:rsid w:val="002B7480"/>
    <w:rsid w:val="002B74C3"/>
    <w:rsid w:val="002B776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54F"/>
    <w:rsid w:val="002C1AD1"/>
    <w:rsid w:val="002C2263"/>
    <w:rsid w:val="002C280A"/>
    <w:rsid w:val="002C2A94"/>
    <w:rsid w:val="002C30C3"/>
    <w:rsid w:val="002C391A"/>
    <w:rsid w:val="002C3B40"/>
    <w:rsid w:val="002C4158"/>
    <w:rsid w:val="002C41CF"/>
    <w:rsid w:val="002C41F0"/>
    <w:rsid w:val="002C420C"/>
    <w:rsid w:val="002C47ED"/>
    <w:rsid w:val="002C4C8D"/>
    <w:rsid w:val="002C4E64"/>
    <w:rsid w:val="002C4FB9"/>
    <w:rsid w:val="002C50F6"/>
    <w:rsid w:val="002C55CC"/>
    <w:rsid w:val="002C586B"/>
    <w:rsid w:val="002C58EE"/>
    <w:rsid w:val="002C5CC0"/>
    <w:rsid w:val="002C6171"/>
    <w:rsid w:val="002C6228"/>
    <w:rsid w:val="002C62DA"/>
    <w:rsid w:val="002C63C1"/>
    <w:rsid w:val="002C64B3"/>
    <w:rsid w:val="002C67DE"/>
    <w:rsid w:val="002C6A4F"/>
    <w:rsid w:val="002C6BD9"/>
    <w:rsid w:val="002C76C7"/>
    <w:rsid w:val="002C78B3"/>
    <w:rsid w:val="002C790D"/>
    <w:rsid w:val="002C7A4A"/>
    <w:rsid w:val="002C7B2F"/>
    <w:rsid w:val="002C7E20"/>
    <w:rsid w:val="002C7E8B"/>
    <w:rsid w:val="002D05E2"/>
    <w:rsid w:val="002D09D8"/>
    <w:rsid w:val="002D0A4D"/>
    <w:rsid w:val="002D0DC1"/>
    <w:rsid w:val="002D15CC"/>
    <w:rsid w:val="002D22A5"/>
    <w:rsid w:val="002D2AA1"/>
    <w:rsid w:val="002D2C83"/>
    <w:rsid w:val="002D332B"/>
    <w:rsid w:val="002D3EBC"/>
    <w:rsid w:val="002D3F51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CDE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92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BB4"/>
    <w:rsid w:val="002E4F63"/>
    <w:rsid w:val="002E50FB"/>
    <w:rsid w:val="002E583A"/>
    <w:rsid w:val="002E58F8"/>
    <w:rsid w:val="002E67AF"/>
    <w:rsid w:val="002E7179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1F0"/>
    <w:rsid w:val="002F5C8A"/>
    <w:rsid w:val="002F604B"/>
    <w:rsid w:val="002F6130"/>
    <w:rsid w:val="002F66B1"/>
    <w:rsid w:val="002F6CA3"/>
    <w:rsid w:val="002F6F3A"/>
    <w:rsid w:val="002F7226"/>
    <w:rsid w:val="002F72FE"/>
    <w:rsid w:val="002F777C"/>
    <w:rsid w:val="002F7BAD"/>
    <w:rsid w:val="002F7F27"/>
    <w:rsid w:val="003003C3"/>
    <w:rsid w:val="00300B58"/>
    <w:rsid w:val="00300DB7"/>
    <w:rsid w:val="00300E09"/>
    <w:rsid w:val="00301514"/>
    <w:rsid w:val="003018D0"/>
    <w:rsid w:val="00301CEF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28"/>
    <w:rsid w:val="00313E33"/>
    <w:rsid w:val="0031488E"/>
    <w:rsid w:val="00314A07"/>
    <w:rsid w:val="00314B92"/>
    <w:rsid w:val="00315B6C"/>
    <w:rsid w:val="00315DA2"/>
    <w:rsid w:val="0031612C"/>
    <w:rsid w:val="003165B6"/>
    <w:rsid w:val="00316615"/>
    <w:rsid w:val="003166A6"/>
    <w:rsid w:val="00316C32"/>
    <w:rsid w:val="00316FA3"/>
    <w:rsid w:val="00317588"/>
    <w:rsid w:val="003175F3"/>
    <w:rsid w:val="003177AA"/>
    <w:rsid w:val="003178BF"/>
    <w:rsid w:val="003209A1"/>
    <w:rsid w:val="00321391"/>
    <w:rsid w:val="00321660"/>
    <w:rsid w:val="0032191B"/>
    <w:rsid w:val="00321BD1"/>
    <w:rsid w:val="00321EE0"/>
    <w:rsid w:val="00322265"/>
    <w:rsid w:val="00322D8B"/>
    <w:rsid w:val="003230A7"/>
    <w:rsid w:val="0032336F"/>
    <w:rsid w:val="00323417"/>
    <w:rsid w:val="00323A7D"/>
    <w:rsid w:val="003242DE"/>
    <w:rsid w:val="003244CA"/>
    <w:rsid w:val="003245AD"/>
    <w:rsid w:val="003247C3"/>
    <w:rsid w:val="003249AC"/>
    <w:rsid w:val="00325227"/>
    <w:rsid w:val="00325314"/>
    <w:rsid w:val="003258BF"/>
    <w:rsid w:val="00325C0B"/>
    <w:rsid w:val="00325D4E"/>
    <w:rsid w:val="00325EFD"/>
    <w:rsid w:val="00326101"/>
    <w:rsid w:val="00326211"/>
    <w:rsid w:val="003265FE"/>
    <w:rsid w:val="00326A35"/>
    <w:rsid w:val="003277BD"/>
    <w:rsid w:val="00327973"/>
    <w:rsid w:val="00327DC9"/>
    <w:rsid w:val="00327E3C"/>
    <w:rsid w:val="003302E7"/>
    <w:rsid w:val="00330367"/>
    <w:rsid w:val="003303C1"/>
    <w:rsid w:val="003309A2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91"/>
    <w:rsid w:val="003325BD"/>
    <w:rsid w:val="0033261E"/>
    <w:rsid w:val="0033278C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6F04"/>
    <w:rsid w:val="003370DE"/>
    <w:rsid w:val="00337139"/>
    <w:rsid w:val="00337216"/>
    <w:rsid w:val="0033736F"/>
    <w:rsid w:val="003374F1"/>
    <w:rsid w:val="00337A7B"/>
    <w:rsid w:val="00337AAC"/>
    <w:rsid w:val="00337AFE"/>
    <w:rsid w:val="00337B5F"/>
    <w:rsid w:val="0034127D"/>
    <w:rsid w:val="003414C3"/>
    <w:rsid w:val="00341513"/>
    <w:rsid w:val="0034165E"/>
    <w:rsid w:val="00341F91"/>
    <w:rsid w:val="00342041"/>
    <w:rsid w:val="00342429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9BA"/>
    <w:rsid w:val="00344A59"/>
    <w:rsid w:val="00344B2B"/>
    <w:rsid w:val="00344C2F"/>
    <w:rsid w:val="00344E4B"/>
    <w:rsid w:val="00345500"/>
    <w:rsid w:val="00345649"/>
    <w:rsid w:val="00345CCA"/>
    <w:rsid w:val="003460A5"/>
    <w:rsid w:val="003470CE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5119"/>
    <w:rsid w:val="00355EE4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2F6A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C7A"/>
    <w:rsid w:val="00364F29"/>
    <w:rsid w:val="00365970"/>
    <w:rsid w:val="003659B7"/>
    <w:rsid w:val="00365E5A"/>
    <w:rsid w:val="00365FA4"/>
    <w:rsid w:val="003665B1"/>
    <w:rsid w:val="0036695A"/>
    <w:rsid w:val="00366E14"/>
    <w:rsid w:val="00366FAC"/>
    <w:rsid w:val="003673AF"/>
    <w:rsid w:val="003677BC"/>
    <w:rsid w:val="00367B2D"/>
    <w:rsid w:val="00367D80"/>
    <w:rsid w:val="0037008C"/>
    <w:rsid w:val="0037075C"/>
    <w:rsid w:val="00370ACD"/>
    <w:rsid w:val="00370B21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8E1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68AE"/>
    <w:rsid w:val="003769C1"/>
    <w:rsid w:val="0037708E"/>
    <w:rsid w:val="003772D9"/>
    <w:rsid w:val="003773BB"/>
    <w:rsid w:val="003773E5"/>
    <w:rsid w:val="0037752B"/>
    <w:rsid w:val="003775D9"/>
    <w:rsid w:val="0037770B"/>
    <w:rsid w:val="00377736"/>
    <w:rsid w:val="00377A28"/>
    <w:rsid w:val="00377BBE"/>
    <w:rsid w:val="00377BD9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5BB"/>
    <w:rsid w:val="0038162C"/>
    <w:rsid w:val="00381701"/>
    <w:rsid w:val="00381C03"/>
    <w:rsid w:val="00382772"/>
    <w:rsid w:val="0038341A"/>
    <w:rsid w:val="00383C62"/>
    <w:rsid w:val="00383EF5"/>
    <w:rsid w:val="0038446A"/>
    <w:rsid w:val="003846C2"/>
    <w:rsid w:val="00384AB3"/>
    <w:rsid w:val="00384BCE"/>
    <w:rsid w:val="0038539D"/>
    <w:rsid w:val="0038563C"/>
    <w:rsid w:val="003856B6"/>
    <w:rsid w:val="0038592D"/>
    <w:rsid w:val="00385A45"/>
    <w:rsid w:val="0038691F"/>
    <w:rsid w:val="003869C3"/>
    <w:rsid w:val="00386B97"/>
    <w:rsid w:val="00386ED1"/>
    <w:rsid w:val="0038719F"/>
    <w:rsid w:val="003871AF"/>
    <w:rsid w:val="0038757F"/>
    <w:rsid w:val="00387949"/>
    <w:rsid w:val="003879DE"/>
    <w:rsid w:val="00387BC9"/>
    <w:rsid w:val="00387C46"/>
    <w:rsid w:val="00387DB3"/>
    <w:rsid w:val="00387E18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B94"/>
    <w:rsid w:val="00393E07"/>
    <w:rsid w:val="003940AB"/>
    <w:rsid w:val="0039418A"/>
    <w:rsid w:val="0039418F"/>
    <w:rsid w:val="003942C9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0F3"/>
    <w:rsid w:val="00396147"/>
    <w:rsid w:val="003962D2"/>
    <w:rsid w:val="0039647B"/>
    <w:rsid w:val="00397727"/>
    <w:rsid w:val="00397958"/>
    <w:rsid w:val="003A0FA1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025"/>
    <w:rsid w:val="003A7031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2B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C0B"/>
    <w:rsid w:val="003B5D67"/>
    <w:rsid w:val="003B5DC8"/>
    <w:rsid w:val="003B6EFB"/>
    <w:rsid w:val="003B7789"/>
    <w:rsid w:val="003B782D"/>
    <w:rsid w:val="003B7C4B"/>
    <w:rsid w:val="003C0950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27E"/>
    <w:rsid w:val="003C57E7"/>
    <w:rsid w:val="003C62CD"/>
    <w:rsid w:val="003C6411"/>
    <w:rsid w:val="003C6550"/>
    <w:rsid w:val="003C6639"/>
    <w:rsid w:val="003C6753"/>
    <w:rsid w:val="003C6B3D"/>
    <w:rsid w:val="003C6DDB"/>
    <w:rsid w:val="003C6E00"/>
    <w:rsid w:val="003C711F"/>
    <w:rsid w:val="003C75EA"/>
    <w:rsid w:val="003C7742"/>
    <w:rsid w:val="003C7E6D"/>
    <w:rsid w:val="003D0354"/>
    <w:rsid w:val="003D05AE"/>
    <w:rsid w:val="003D09CF"/>
    <w:rsid w:val="003D1012"/>
    <w:rsid w:val="003D137D"/>
    <w:rsid w:val="003D1384"/>
    <w:rsid w:val="003D15DE"/>
    <w:rsid w:val="003D15F2"/>
    <w:rsid w:val="003D1C98"/>
    <w:rsid w:val="003D1EFD"/>
    <w:rsid w:val="003D2271"/>
    <w:rsid w:val="003D26DD"/>
    <w:rsid w:val="003D291A"/>
    <w:rsid w:val="003D2F32"/>
    <w:rsid w:val="003D320D"/>
    <w:rsid w:val="003D32AF"/>
    <w:rsid w:val="003D35EF"/>
    <w:rsid w:val="003D3F7A"/>
    <w:rsid w:val="003D40A7"/>
    <w:rsid w:val="003D478A"/>
    <w:rsid w:val="003D4C8D"/>
    <w:rsid w:val="003D4EFC"/>
    <w:rsid w:val="003D4F32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727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A2F"/>
    <w:rsid w:val="003E4B50"/>
    <w:rsid w:val="003E4CEC"/>
    <w:rsid w:val="003E4F2D"/>
    <w:rsid w:val="003E543E"/>
    <w:rsid w:val="003E54F3"/>
    <w:rsid w:val="003E5A5E"/>
    <w:rsid w:val="003E627F"/>
    <w:rsid w:val="003E6467"/>
    <w:rsid w:val="003E6836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7A6"/>
    <w:rsid w:val="003F2A31"/>
    <w:rsid w:val="003F2E63"/>
    <w:rsid w:val="003F2F8E"/>
    <w:rsid w:val="003F2FCE"/>
    <w:rsid w:val="003F3016"/>
    <w:rsid w:val="003F311F"/>
    <w:rsid w:val="003F37B1"/>
    <w:rsid w:val="003F38CB"/>
    <w:rsid w:val="003F3A06"/>
    <w:rsid w:val="003F404E"/>
    <w:rsid w:val="003F41A9"/>
    <w:rsid w:val="003F4835"/>
    <w:rsid w:val="003F5274"/>
    <w:rsid w:val="003F529D"/>
    <w:rsid w:val="003F5E68"/>
    <w:rsid w:val="003F5F67"/>
    <w:rsid w:val="003F6007"/>
    <w:rsid w:val="003F60A6"/>
    <w:rsid w:val="003F6941"/>
    <w:rsid w:val="003F6D1D"/>
    <w:rsid w:val="003F6E3B"/>
    <w:rsid w:val="003F71FA"/>
    <w:rsid w:val="003F73FF"/>
    <w:rsid w:val="003F792A"/>
    <w:rsid w:val="003F7FC5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3945"/>
    <w:rsid w:val="00414174"/>
    <w:rsid w:val="004142DE"/>
    <w:rsid w:val="004142FB"/>
    <w:rsid w:val="00414515"/>
    <w:rsid w:val="00414931"/>
    <w:rsid w:val="00414BD3"/>
    <w:rsid w:val="00414D12"/>
    <w:rsid w:val="0041551D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A20"/>
    <w:rsid w:val="00420D9C"/>
    <w:rsid w:val="004211F8"/>
    <w:rsid w:val="0042136B"/>
    <w:rsid w:val="0042139E"/>
    <w:rsid w:val="00421A76"/>
    <w:rsid w:val="00421BFA"/>
    <w:rsid w:val="004224F8"/>
    <w:rsid w:val="00422C44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5FE7"/>
    <w:rsid w:val="00426314"/>
    <w:rsid w:val="0042679B"/>
    <w:rsid w:val="004269AD"/>
    <w:rsid w:val="00426A17"/>
    <w:rsid w:val="00426FEC"/>
    <w:rsid w:val="004277E4"/>
    <w:rsid w:val="00427C24"/>
    <w:rsid w:val="00427D49"/>
    <w:rsid w:val="00427DA7"/>
    <w:rsid w:val="00427F33"/>
    <w:rsid w:val="0043056C"/>
    <w:rsid w:val="004309FA"/>
    <w:rsid w:val="00431632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25C"/>
    <w:rsid w:val="004345FE"/>
    <w:rsid w:val="00434695"/>
    <w:rsid w:val="00434861"/>
    <w:rsid w:val="00434938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0C3"/>
    <w:rsid w:val="004451A7"/>
    <w:rsid w:val="0044577F"/>
    <w:rsid w:val="00446629"/>
    <w:rsid w:val="00446685"/>
    <w:rsid w:val="004469D7"/>
    <w:rsid w:val="00446BCD"/>
    <w:rsid w:val="00446DDE"/>
    <w:rsid w:val="004473AD"/>
    <w:rsid w:val="004476DF"/>
    <w:rsid w:val="00447732"/>
    <w:rsid w:val="0044788F"/>
    <w:rsid w:val="00447BD2"/>
    <w:rsid w:val="00447DE0"/>
    <w:rsid w:val="0045036A"/>
    <w:rsid w:val="004507B8"/>
    <w:rsid w:val="004508C8"/>
    <w:rsid w:val="00450C51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921"/>
    <w:rsid w:val="00452B2E"/>
    <w:rsid w:val="00452C2A"/>
    <w:rsid w:val="00452C5D"/>
    <w:rsid w:val="00452D5E"/>
    <w:rsid w:val="00452FCC"/>
    <w:rsid w:val="00452FD7"/>
    <w:rsid w:val="00453060"/>
    <w:rsid w:val="004530B9"/>
    <w:rsid w:val="00453372"/>
    <w:rsid w:val="00453578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678"/>
    <w:rsid w:val="00457766"/>
    <w:rsid w:val="00457A2C"/>
    <w:rsid w:val="00460180"/>
    <w:rsid w:val="00460584"/>
    <w:rsid w:val="004606A2"/>
    <w:rsid w:val="00460FB3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3F9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5A5"/>
    <w:rsid w:val="00475738"/>
    <w:rsid w:val="004761EA"/>
    <w:rsid w:val="00476243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321"/>
    <w:rsid w:val="0048140C"/>
    <w:rsid w:val="00482333"/>
    <w:rsid w:val="00482A6A"/>
    <w:rsid w:val="00482A8D"/>
    <w:rsid w:val="00482DD8"/>
    <w:rsid w:val="004830CC"/>
    <w:rsid w:val="004837DA"/>
    <w:rsid w:val="00483955"/>
    <w:rsid w:val="00483A10"/>
    <w:rsid w:val="00484238"/>
    <w:rsid w:val="004845AD"/>
    <w:rsid w:val="00484FD2"/>
    <w:rsid w:val="004852DF"/>
    <w:rsid w:val="0048549E"/>
    <w:rsid w:val="00485942"/>
    <w:rsid w:val="00485F0A"/>
    <w:rsid w:val="0048625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1FEF"/>
    <w:rsid w:val="00492570"/>
    <w:rsid w:val="004926E4"/>
    <w:rsid w:val="004927F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433"/>
    <w:rsid w:val="004A160E"/>
    <w:rsid w:val="004A1990"/>
    <w:rsid w:val="004A200C"/>
    <w:rsid w:val="004A20F8"/>
    <w:rsid w:val="004A21E9"/>
    <w:rsid w:val="004A224C"/>
    <w:rsid w:val="004A27B2"/>
    <w:rsid w:val="004A3274"/>
    <w:rsid w:val="004A3313"/>
    <w:rsid w:val="004A3518"/>
    <w:rsid w:val="004A3554"/>
    <w:rsid w:val="004A3639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56B"/>
    <w:rsid w:val="004A574B"/>
    <w:rsid w:val="004A579A"/>
    <w:rsid w:val="004A5A95"/>
    <w:rsid w:val="004A5ACE"/>
    <w:rsid w:val="004A5BF6"/>
    <w:rsid w:val="004A62D3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BAE"/>
    <w:rsid w:val="004C4DE8"/>
    <w:rsid w:val="004C4F04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6F0"/>
    <w:rsid w:val="004C7801"/>
    <w:rsid w:val="004C7ACD"/>
    <w:rsid w:val="004C7CE0"/>
    <w:rsid w:val="004C7FA2"/>
    <w:rsid w:val="004D01B8"/>
    <w:rsid w:val="004D037D"/>
    <w:rsid w:val="004D082B"/>
    <w:rsid w:val="004D0A6F"/>
    <w:rsid w:val="004D0E02"/>
    <w:rsid w:val="004D1491"/>
    <w:rsid w:val="004D1649"/>
    <w:rsid w:val="004D16A7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6FBB"/>
    <w:rsid w:val="004D7178"/>
    <w:rsid w:val="004D77B4"/>
    <w:rsid w:val="004D792B"/>
    <w:rsid w:val="004D7B7F"/>
    <w:rsid w:val="004E0470"/>
    <w:rsid w:val="004E06B6"/>
    <w:rsid w:val="004E0778"/>
    <w:rsid w:val="004E0B11"/>
    <w:rsid w:val="004E0CF0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D61"/>
    <w:rsid w:val="004E6ECE"/>
    <w:rsid w:val="004E7426"/>
    <w:rsid w:val="004E7CDE"/>
    <w:rsid w:val="004F044B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DE3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43E"/>
    <w:rsid w:val="004F5B37"/>
    <w:rsid w:val="004F5E30"/>
    <w:rsid w:val="004F5E50"/>
    <w:rsid w:val="004F5F9A"/>
    <w:rsid w:val="004F621E"/>
    <w:rsid w:val="004F63D1"/>
    <w:rsid w:val="004F65FE"/>
    <w:rsid w:val="004F67EF"/>
    <w:rsid w:val="004F6BE8"/>
    <w:rsid w:val="004F7046"/>
    <w:rsid w:val="004F759D"/>
    <w:rsid w:val="004F7804"/>
    <w:rsid w:val="004F7B9A"/>
    <w:rsid w:val="004F7C68"/>
    <w:rsid w:val="004F7EF1"/>
    <w:rsid w:val="00500D5F"/>
    <w:rsid w:val="00500DA8"/>
    <w:rsid w:val="00500EB6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5A9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76D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498"/>
    <w:rsid w:val="00515795"/>
    <w:rsid w:val="00515FD4"/>
    <w:rsid w:val="00515FFD"/>
    <w:rsid w:val="005161AE"/>
    <w:rsid w:val="00516276"/>
    <w:rsid w:val="005164D1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200BF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3C56"/>
    <w:rsid w:val="005240C6"/>
    <w:rsid w:val="00524352"/>
    <w:rsid w:val="005243CF"/>
    <w:rsid w:val="005243DF"/>
    <w:rsid w:val="00524539"/>
    <w:rsid w:val="00524D05"/>
    <w:rsid w:val="00524E85"/>
    <w:rsid w:val="00524F3B"/>
    <w:rsid w:val="00525097"/>
    <w:rsid w:val="0052515B"/>
    <w:rsid w:val="0052538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3F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6DE"/>
    <w:rsid w:val="005339DF"/>
    <w:rsid w:val="00533A57"/>
    <w:rsid w:val="00533C7E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6DE2"/>
    <w:rsid w:val="0053732A"/>
    <w:rsid w:val="00537594"/>
    <w:rsid w:val="0053790D"/>
    <w:rsid w:val="00537B2A"/>
    <w:rsid w:val="00541539"/>
    <w:rsid w:val="00541852"/>
    <w:rsid w:val="00541B4C"/>
    <w:rsid w:val="00541C2F"/>
    <w:rsid w:val="00542362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2"/>
    <w:rsid w:val="00544C7D"/>
    <w:rsid w:val="00545588"/>
    <w:rsid w:val="00545648"/>
    <w:rsid w:val="0054590C"/>
    <w:rsid w:val="00545EE8"/>
    <w:rsid w:val="00546165"/>
    <w:rsid w:val="0054617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38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91E"/>
    <w:rsid w:val="005560B5"/>
    <w:rsid w:val="005562E4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06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67E47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4D9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609"/>
    <w:rsid w:val="005767CD"/>
    <w:rsid w:val="00576BE2"/>
    <w:rsid w:val="00576C8A"/>
    <w:rsid w:val="00576F78"/>
    <w:rsid w:val="00577142"/>
    <w:rsid w:val="00577451"/>
    <w:rsid w:val="005774A2"/>
    <w:rsid w:val="00577A2D"/>
    <w:rsid w:val="00577B0D"/>
    <w:rsid w:val="00577BDA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DF5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8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88A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6C63"/>
    <w:rsid w:val="0059701F"/>
    <w:rsid w:val="005971A1"/>
    <w:rsid w:val="005973DB"/>
    <w:rsid w:val="00597B84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39F7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B4B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8FC"/>
    <w:rsid w:val="005B1A31"/>
    <w:rsid w:val="005B1A32"/>
    <w:rsid w:val="005B1D0F"/>
    <w:rsid w:val="005B23E9"/>
    <w:rsid w:val="005B2811"/>
    <w:rsid w:val="005B2D4F"/>
    <w:rsid w:val="005B33A5"/>
    <w:rsid w:val="005B399E"/>
    <w:rsid w:val="005B3D75"/>
    <w:rsid w:val="005B3D78"/>
    <w:rsid w:val="005B4807"/>
    <w:rsid w:val="005B4AF8"/>
    <w:rsid w:val="005B4BC7"/>
    <w:rsid w:val="005B4DF8"/>
    <w:rsid w:val="005B5610"/>
    <w:rsid w:val="005B58C0"/>
    <w:rsid w:val="005B5A69"/>
    <w:rsid w:val="005B5FC1"/>
    <w:rsid w:val="005B63AA"/>
    <w:rsid w:val="005B67E7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46C"/>
    <w:rsid w:val="005C1FFD"/>
    <w:rsid w:val="005C22B5"/>
    <w:rsid w:val="005C2404"/>
    <w:rsid w:val="005C28AA"/>
    <w:rsid w:val="005C2B74"/>
    <w:rsid w:val="005C339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3BC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4F15"/>
    <w:rsid w:val="005D5295"/>
    <w:rsid w:val="005D57D1"/>
    <w:rsid w:val="005D58FA"/>
    <w:rsid w:val="005D5957"/>
    <w:rsid w:val="005D5A02"/>
    <w:rsid w:val="005D5D95"/>
    <w:rsid w:val="005D5ECD"/>
    <w:rsid w:val="005D5F17"/>
    <w:rsid w:val="005D6516"/>
    <w:rsid w:val="005D6CD8"/>
    <w:rsid w:val="005D6EFC"/>
    <w:rsid w:val="005D6F80"/>
    <w:rsid w:val="005D74DB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1EEC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60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2B23"/>
    <w:rsid w:val="005F334F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279"/>
    <w:rsid w:val="00600687"/>
    <w:rsid w:val="0060091F"/>
    <w:rsid w:val="00600C4F"/>
    <w:rsid w:val="006012B3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651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5FA7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19A"/>
    <w:rsid w:val="00613529"/>
    <w:rsid w:val="006135C0"/>
    <w:rsid w:val="00613ADF"/>
    <w:rsid w:val="006140EF"/>
    <w:rsid w:val="006141D0"/>
    <w:rsid w:val="00614224"/>
    <w:rsid w:val="006144D9"/>
    <w:rsid w:val="0061457C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3B2"/>
    <w:rsid w:val="00616A39"/>
    <w:rsid w:val="00616D38"/>
    <w:rsid w:val="0061705A"/>
    <w:rsid w:val="00620188"/>
    <w:rsid w:val="00620EDD"/>
    <w:rsid w:val="00620FDB"/>
    <w:rsid w:val="00621006"/>
    <w:rsid w:val="0062121C"/>
    <w:rsid w:val="00621317"/>
    <w:rsid w:val="006215D5"/>
    <w:rsid w:val="00621BE4"/>
    <w:rsid w:val="00621C4E"/>
    <w:rsid w:val="00621E16"/>
    <w:rsid w:val="00622482"/>
    <w:rsid w:val="00622554"/>
    <w:rsid w:val="0062289F"/>
    <w:rsid w:val="00622B7E"/>
    <w:rsid w:val="006230B3"/>
    <w:rsid w:val="00623121"/>
    <w:rsid w:val="00623174"/>
    <w:rsid w:val="00623414"/>
    <w:rsid w:val="00623DC9"/>
    <w:rsid w:val="00623E42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1B8E"/>
    <w:rsid w:val="00632C77"/>
    <w:rsid w:val="006330C4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A93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45F"/>
    <w:rsid w:val="00641A1F"/>
    <w:rsid w:val="00641AFB"/>
    <w:rsid w:val="00641E31"/>
    <w:rsid w:val="00642730"/>
    <w:rsid w:val="00642992"/>
    <w:rsid w:val="006429A6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881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47A02"/>
    <w:rsid w:val="00647D20"/>
    <w:rsid w:val="006502E3"/>
    <w:rsid w:val="006507D6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514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443"/>
    <w:rsid w:val="00657858"/>
    <w:rsid w:val="006579C9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3D8"/>
    <w:rsid w:val="0066254B"/>
    <w:rsid w:val="0066269D"/>
    <w:rsid w:val="006626FA"/>
    <w:rsid w:val="00662952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650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230"/>
    <w:rsid w:val="00671481"/>
    <w:rsid w:val="006718AA"/>
    <w:rsid w:val="00671913"/>
    <w:rsid w:val="0067216C"/>
    <w:rsid w:val="00672344"/>
    <w:rsid w:val="006725DF"/>
    <w:rsid w:val="006729E6"/>
    <w:rsid w:val="00672A48"/>
    <w:rsid w:val="00672A6B"/>
    <w:rsid w:val="00672D94"/>
    <w:rsid w:val="00672E7A"/>
    <w:rsid w:val="00672FE2"/>
    <w:rsid w:val="00673721"/>
    <w:rsid w:val="006737A0"/>
    <w:rsid w:val="00673892"/>
    <w:rsid w:val="0067391D"/>
    <w:rsid w:val="00674042"/>
    <w:rsid w:val="00674211"/>
    <w:rsid w:val="00674AF9"/>
    <w:rsid w:val="00674D79"/>
    <w:rsid w:val="00675222"/>
    <w:rsid w:val="00675750"/>
    <w:rsid w:val="00676200"/>
    <w:rsid w:val="0067665A"/>
    <w:rsid w:val="006766C9"/>
    <w:rsid w:val="0067693F"/>
    <w:rsid w:val="00676B68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3B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357"/>
    <w:rsid w:val="0068136A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303"/>
    <w:rsid w:val="006846C3"/>
    <w:rsid w:val="006847B1"/>
    <w:rsid w:val="006848EA"/>
    <w:rsid w:val="00685137"/>
    <w:rsid w:val="006856BD"/>
    <w:rsid w:val="00685C05"/>
    <w:rsid w:val="00685E0A"/>
    <w:rsid w:val="00685F0E"/>
    <w:rsid w:val="00685F55"/>
    <w:rsid w:val="006860CB"/>
    <w:rsid w:val="006865AA"/>
    <w:rsid w:val="0068687C"/>
    <w:rsid w:val="00686AEF"/>
    <w:rsid w:val="00686D02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AF3"/>
    <w:rsid w:val="00694C42"/>
    <w:rsid w:val="00694DD4"/>
    <w:rsid w:val="00695991"/>
    <w:rsid w:val="006959DC"/>
    <w:rsid w:val="00696003"/>
    <w:rsid w:val="0069699E"/>
    <w:rsid w:val="00696D9A"/>
    <w:rsid w:val="006975CD"/>
    <w:rsid w:val="00697B10"/>
    <w:rsid w:val="006A020F"/>
    <w:rsid w:val="006A0350"/>
    <w:rsid w:val="006A07C3"/>
    <w:rsid w:val="006A0C9C"/>
    <w:rsid w:val="006A0DA0"/>
    <w:rsid w:val="006A117B"/>
    <w:rsid w:val="006A12FF"/>
    <w:rsid w:val="006A1E23"/>
    <w:rsid w:val="006A1ECD"/>
    <w:rsid w:val="006A2DC0"/>
    <w:rsid w:val="006A3316"/>
    <w:rsid w:val="006A33F2"/>
    <w:rsid w:val="006A3673"/>
    <w:rsid w:val="006A3AF4"/>
    <w:rsid w:val="006A3CAB"/>
    <w:rsid w:val="006A3EE8"/>
    <w:rsid w:val="006A42CE"/>
    <w:rsid w:val="006A43EE"/>
    <w:rsid w:val="006A476C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D05"/>
    <w:rsid w:val="006A6EF0"/>
    <w:rsid w:val="006A70D1"/>
    <w:rsid w:val="006A71A4"/>
    <w:rsid w:val="006A71B9"/>
    <w:rsid w:val="006A722C"/>
    <w:rsid w:val="006A7581"/>
    <w:rsid w:val="006A78BF"/>
    <w:rsid w:val="006B073A"/>
    <w:rsid w:val="006B0E9E"/>
    <w:rsid w:val="006B1518"/>
    <w:rsid w:val="006B19F4"/>
    <w:rsid w:val="006B1A82"/>
    <w:rsid w:val="006B204F"/>
    <w:rsid w:val="006B2070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5F5E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0CAD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2A63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3A2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39F"/>
    <w:rsid w:val="006D36A7"/>
    <w:rsid w:val="006D3714"/>
    <w:rsid w:val="006D38AC"/>
    <w:rsid w:val="006D3A8D"/>
    <w:rsid w:val="006D4115"/>
    <w:rsid w:val="006D4B26"/>
    <w:rsid w:val="006D4C24"/>
    <w:rsid w:val="006D5012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7F1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1B7"/>
    <w:rsid w:val="006E4639"/>
    <w:rsid w:val="006E46CE"/>
    <w:rsid w:val="006E4D18"/>
    <w:rsid w:val="006E5377"/>
    <w:rsid w:val="006E574A"/>
    <w:rsid w:val="006E59DF"/>
    <w:rsid w:val="006E5B02"/>
    <w:rsid w:val="006E5CCF"/>
    <w:rsid w:val="006E5D17"/>
    <w:rsid w:val="006E693B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4C51"/>
    <w:rsid w:val="006F4D43"/>
    <w:rsid w:val="006F50F8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6F75CD"/>
    <w:rsid w:val="00700131"/>
    <w:rsid w:val="007003B4"/>
    <w:rsid w:val="007008D7"/>
    <w:rsid w:val="00700AE4"/>
    <w:rsid w:val="00700C40"/>
    <w:rsid w:val="00700CAE"/>
    <w:rsid w:val="00700DB5"/>
    <w:rsid w:val="007010DC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5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855"/>
    <w:rsid w:val="007149E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5D79"/>
    <w:rsid w:val="00715DCA"/>
    <w:rsid w:val="0071606B"/>
    <w:rsid w:val="007165A8"/>
    <w:rsid w:val="007169E1"/>
    <w:rsid w:val="00716DED"/>
    <w:rsid w:val="00717328"/>
    <w:rsid w:val="00717674"/>
    <w:rsid w:val="00717907"/>
    <w:rsid w:val="007200B1"/>
    <w:rsid w:val="00720696"/>
    <w:rsid w:val="00720A41"/>
    <w:rsid w:val="00720EF4"/>
    <w:rsid w:val="007210C7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1A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27E47"/>
    <w:rsid w:val="007303A9"/>
    <w:rsid w:val="0073051F"/>
    <w:rsid w:val="00730859"/>
    <w:rsid w:val="00730B28"/>
    <w:rsid w:val="00730C59"/>
    <w:rsid w:val="00730CC0"/>
    <w:rsid w:val="0073101B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BA1"/>
    <w:rsid w:val="00732C7B"/>
    <w:rsid w:val="0073318C"/>
    <w:rsid w:val="00733366"/>
    <w:rsid w:val="00733A27"/>
    <w:rsid w:val="00733C01"/>
    <w:rsid w:val="00733C75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7A6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1F"/>
    <w:rsid w:val="00743E45"/>
    <w:rsid w:val="00743FE7"/>
    <w:rsid w:val="007440B9"/>
    <w:rsid w:val="007441C5"/>
    <w:rsid w:val="00744902"/>
    <w:rsid w:val="00744962"/>
    <w:rsid w:val="00744B1A"/>
    <w:rsid w:val="00744C4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50F"/>
    <w:rsid w:val="0075096D"/>
    <w:rsid w:val="00751113"/>
    <w:rsid w:val="007513C2"/>
    <w:rsid w:val="00751A55"/>
    <w:rsid w:val="007524B4"/>
    <w:rsid w:val="00752904"/>
    <w:rsid w:val="00752A48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36A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5F8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67AC3"/>
    <w:rsid w:val="007700F4"/>
    <w:rsid w:val="00770279"/>
    <w:rsid w:val="007709A0"/>
    <w:rsid w:val="00770D17"/>
    <w:rsid w:val="0077114D"/>
    <w:rsid w:val="0077129C"/>
    <w:rsid w:val="00771BE4"/>
    <w:rsid w:val="00771D49"/>
    <w:rsid w:val="00772045"/>
    <w:rsid w:val="007724BD"/>
    <w:rsid w:val="0077260A"/>
    <w:rsid w:val="00772C31"/>
    <w:rsid w:val="00772E0A"/>
    <w:rsid w:val="00772F0D"/>
    <w:rsid w:val="0077312B"/>
    <w:rsid w:val="0077351D"/>
    <w:rsid w:val="007735EA"/>
    <w:rsid w:val="00773719"/>
    <w:rsid w:val="00773AFF"/>
    <w:rsid w:val="00773D8B"/>
    <w:rsid w:val="00773FBC"/>
    <w:rsid w:val="00774B19"/>
    <w:rsid w:val="00774D23"/>
    <w:rsid w:val="00775102"/>
    <w:rsid w:val="007753E3"/>
    <w:rsid w:val="007755CD"/>
    <w:rsid w:val="00775A3D"/>
    <w:rsid w:val="00775AA8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A78"/>
    <w:rsid w:val="00784C07"/>
    <w:rsid w:val="007851D7"/>
    <w:rsid w:val="00785557"/>
    <w:rsid w:val="00785AA6"/>
    <w:rsid w:val="00785B64"/>
    <w:rsid w:val="007861EE"/>
    <w:rsid w:val="00786961"/>
    <w:rsid w:val="00786A46"/>
    <w:rsid w:val="00786A4B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269B"/>
    <w:rsid w:val="007926BE"/>
    <w:rsid w:val="0079314C"/>
    <w:rsid w:val="00793213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78"/>
    <w:rsid w:val="007A55B0"/>
    <w:rsid w:val="007A64FA"/>
    <w:rsid w:val="007A6B90"/>
    <w:rsid w:val="007A6C0F"/>
    <w:rsid w:val="007A6D0C"/>
    <w:rsid w:val="007A726E"/>
    <w:rsid w:val="007A72AA"/>
    <w:rsid w:val="007A73CD"/>
    <w:rsid w:val="007A7611"/>
    <w:rsid w:val="007A7639"/>
    <w:rsid w:val="007B069E"/>
    <w:rsid w:val="007B0804"/>
    <w:rsid w:val="007B1020"/>
    <w:rsid w:val="007B13FE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4FE9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6B97"/>
    <w:rsid w:val="007B7207"/>
    <w:rsid w:val="007B72CB"/>
    <w:rsid w:val="007B7A23"/>
    <w:rsid w:val="007C0077"/>
    <w:rsid w:val="007C0137"/>
    <w:rsid w:val="007C0378"/>
    <w:rsid w:val="007C077E"/>
    <w:rsid w:val="007C0C50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591F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0FDB"/>
    <w:rsid w:val="007D13A1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9B2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1E4"/>
    <w:rsid w:val="007E4484"/>
    <w:rsid w:val="007E47B3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530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261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6F6"/>
    <w:rsid w:val="007F6BCA"/>
    <w:rsid w:val="007F6EDE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414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5C06"/>
    <w:rsid w:val="00806712"/>
    <w:rsid w:val="00806D28"/>
    <w:rsid w:val="00806F87"/>
    <w:rsid w:val="00807120"/>
    <w:rsid w:val="008072BA"/>
    <w:rsid w:val="0080745A"/>
    <w:rsid w:val="0080793C"/>
    <w:rsid w:val="00807AC0"/>
    <w:rsid w:val="00807BA0"/>
    <w:rsid w:val="0081060C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0AB"/>
    <w:rsid w:val="008151A1"/>
    <w:rsid w:val="0081558C"/>
    <w:rsid w:val="00815FF4"/>
    <w:rsid w:val="00816239"/>
    <w:rsid w:val="00816617"/>
    <w:rsid w:val="00816D35"/>
    <w:rsid w:val="008171B0"/>
    <w:rsid w:val="00817739"/>
    <w:rsid w:val="00817BC0"/>
    <w:rsid w:val="00817DFB"/>
    <w:rsid w:val="00817F29"/>
    <w:rsid w:val="00817F74"/>
    <w:rsid w:val="00820184"/>
    <w:rsid w:val="00820220"/>
    <w:rsid w:val="008208F3"/>
    <w:rsid w:val="00820A8E"/>
    <w:rsid w:val="00820CE4"/>
    <w:rsid w:val="00820FF3"/>
    <w:rsid w:val="00821047"/>
    <w:rsid w:val="00821066"/>
    <w:rsid w:val="0082165D"/>
    <w:rsid w:val="00821776"/>
    <w:rsid w:val="0082191E"/>
    <w:rsid w:val="00821B0C"/>
    <w:rsid w:val="00821C05"/>
    <w:rsid w:val="00821F30"/>
    <w:rsid w:val="00822923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A71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4CB4"/>
    <w:rsid w:val="0083531D"/>
    <w:rsid w:val="0083551E"/>
    <w:rsid w:val="0083596C"/>
    <w:rsid w:val="00836001"/>
    <w:rsid w:val="00836427"/>
    <w:rsid w:val="00836593"/>
    <w:rsid w:val="008366A4"/>
    <w:rsid w:val="00836A53"/>
    <w:rsid w:val="0083722A"/>
    <w:rsid w:val="00837C7D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758"/>
    <w:rsid w:val="0084199C"/>
    <w:rsid w:val="00841EDC"/>
    <w:rsid w:val="0084282A"/>
    <w:rsid w:val="00842E40"/>
    <w:rsid w:val="008432DD"/>
    <w:rsid w:val="00843471"/>
    <w:rsid w:val="008435CF"/>
    <w:rsid w:val="008439E2"/>
    <w:rsid w:val="00843AAB"/>
    <w:rsid w:val="00843DCD"/>
    <w:rsid w:val="00843EA8"/>
    <w:rsid w:val="00843F37"/>
    <w:rsid w:val="0084425F"/>
    <w:rsid w:val="008446BA"/>
    <w:rsid w:val="00844D35"/>
    <w:rsid w:val="008452EE"/>
    <w:rsid w:val="008454DE"/>
    <w:rsid w:val="00845764"/>
    <w:rsid w:val="008459EF"/>
    <w:rsid w:val="00845C87"/>
    <w:rsid w:val="00846E75"/>
    <w:rsid w:val="00846F4C"/>
    <w:rsid w:val="008470DD"/>
    <w:rsid w:val="00847249"/>
    <w:rsid w:val="008473B4"/>
    <w:rsid w:val="008475B0"/>
    <w:rsid w:val="008479ED"/>
    <w:rsid w:val="008506C9"/>
    <w:rsid w:val="008508CE"/>
    <w:rsid w:val="00850D23"/>
    <w:rsid w:val="00850E86"/>
    <w:rsid w:val="008510D6"/>
    <w:rsid w:val="0085175D"/>
    <w:rsid w:val="00851A63"/>
    <w:rsid w:val="00851AD1"/>
    <w:rsid w:val="00851C05"/>
    <w:rsid w:val="008520B6"/>
    <w:rsid w:val="008522CC"/>
    <w:rsid w:val="0085299C"/>
    <w:rsid w:val="008529D3"/>
    <w:rsid w:val="008529E1"/>
    <w:rsid w:val="00852D7F"/>
    <w:rsid w:val="00853574"/>
    <w:rsid w:val="008536B4"/>
    <w:rsid w:val="00853A00"/>
    <w:rsid w:val="00853A37"/>
    <w:rsid w:val="008541EA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6F01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A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906"/>
    <w:rsid w:val="00863BA4"/>
    <w:rsid w:val="00864535"/>
    <w:rsid w:val="0086464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6BA"/>
    <w:rsid w:val="00867994"/>
    <w:rsid w:val="00867BE6"/>
    <w:rsid w:val="00867E20"/>
    <w:rsid w:val="008702D3"/>
    <w:rsid w:val="0087085E"/>
    <w:rsid w:val="00870E72"/>
    <w:rsid w:val="00871386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819"/>
    <w:rsid w:val="008819E3"/>
    <w:rsid w:val="00881FD4"/>
    <w:rsid w:val="008822A5"/>
    <w:rsid w:val="0088238B"/>
    <w:rsid w:val="00882B3E"/>
    <w:rsid w:val="00882E86"/>
    <w:rsid w:val="008837D2"/>
    <w:rsid w:val="00883970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5C7C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531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50B"/>
    <w:rsid w:val="00893C4D"/>
    <w:rsid w:val="00893C66"/>
    <w:rsid w:val="00893E53"/>
    <w:rsid w:val="00893E88"/>
    <w:rsid w:val="00894C14"/>
    <w:rsid w:val="00894CD1"/>
    <w:rsid w:val="00894D19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96691"/>
    <w:rsid w:val="0089751D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2BD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8A0"/>
    <w:rsid w:val="008A5960"/>
    <w:rsid w:val="008A5EC5"/>
    <w:rsid w:val="008A675B"/>
    <w:rsid w:val="008A6A06"/>
    <w:rsid w:val="008A6CE5"/>
    <w:rsid w:val="008A6D0F"/>
    <w:rsid w:val="008A6D56"/>
    <w:rsid w:val="008A6DA9"/>
    <w:rsid w:val="008A6DBE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5C0"/>
    <w:rsid w:val="008B068E"/>
    <w:rsid w:val="008B087A"/>
    <w:rsid w:val="008B0EC2"/>
    <w:rsid w:val="008B1196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CB1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83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236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520"/>
    <w:rsid w:val="008C4900"/>
    <w:rsid w:val="008C52A0"/>
    <w:rsid w:val="008C5A35"/>
    <w:rsid w:val="008C5CE6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0FD8"/>
    <w:rsid w:val="008D1385"/>
    <w:rsid w:val="008D143A"/>
    <w:rsid w:val="008D143C"/>
    <w:rsid w:val="008D1547"/>
    <w:rsid w:val="008D15C9"/>
    <w:rsid w:val="008D1871"/>
    <w:rsid w:val="008D207B"/>
    <w:rsid w:val="008D2118"/>
    <w:rsid w:val="008D27CB"/>
    <w:rsid w:val="008D2C29"/>
    <w:rsid w:val="008D2FE4"/>
    <w:rsid w:val="008D363F"/>
    <w:rsid w:val="008D3AC9"/>
    <w:rsid w:val="008D3B33"/>
    <w:rsid w:val="008D3D8B"/>
    <w:rsid w:val="008D4232"/>
    <w:rsid w:val="008D4498"/>
    <w:rsid w:val="008D4561"/>
    <w:rsid w:val="008D49D1"/>
    <w:rsid w:val="008D4FEC"/>
    <w:rsid w:val="008D52A6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69D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57F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06"/>
    <w:rsid w:val="008F632D"/>
    <w:rsid w:val="008F63BC"/>
    <w:rsid w:val="008F64CA"/>
    <w:rsid w:val="008F6666"/>
    <w:rsid w:val="008F6ABF"/>
    <w:rsid w:val="008F6B13"/>
    <w:rsid w:val="008F719B"/>
    <w:rsid w:val="008F733B"/>
    <w:rsid w:val="008F75FD"/>
    <w:rsid w:val="008F7BF3"/>
    <w:rsid w:val="008F7C96"/>
    <w:rsid w:val="008F7D0D"/>
    <w:rsid w:val="008F7D2F"/>
    <w:rsid w:val="008F7F8A"/>
    <w:rsid w:val="0090001D"/>
    <w:rsid w:val="009003DE"/>
    <w:rsid w:val="00900413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A31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1D5C"/>
    <w:rsid w:val="009124B0"/>
    <w:rsid w:val="009127A3"/>
    <w:rsid w:val="00913126"/>
    <w:rsid w:val="00913226"/>
    <w:rsid w:val="0091380D"/>
    <w:rsid w:val="00913BBB"/>
    <w:rsid w:val="00913E28"/>
    <w:rsid w:val="009146ED"/>
    <w:rsid w:val="00914BB8"/>
    <w:rsid w:val="00914CD1"/>
    <w:rsid w:val="00914DD0"/>
    <w:rsid w:val="00914F47"/>
    <w:rsid w:val="009152F8"/>
    <w:rsid w:val="009154A8"/>
    <w:rsid w:val="009159A6"/>
    <w:rsid w:val="00915BDE"/>
    <w:rsid w:val="00915FB8"/>
    <w:rsid w:val="00916081"/>
    <w:rsid w:val="009168DA"/>
    <w:rsid w:val="009171F8"/>
    <w:rsid w:val="00917243"/>
    <w:rsid w:val="009172CD"/>
    <w:rsid w:val="009173A3"/>
    <w:rsid w:val="00917C3F"/>
    <w:rsid w:val="00917CFF"/>
    <w:rsid w:val="0092024E"/>
    <w:rsid w:val="0092052E"/>
    <w:rsid w:val="00920931"/>
    <w:rsid w:val="00920BA2"/>
    <w:rsid w:val="00921358"/>
    <w:rsid w:val="0092198E"/>
    <w:rsid w:val="00921B50"/>
    <w:rsid w:val="00921B61"/>
    <w:rsid w:val="00921CCD"/>
    <w:rsid w:val="00921DB5"/>
    <w:rsid w:val="00922AAF"/>
    <w:rsid w:val="00922B1E"/>
    <w:rsid w:val="00922BCF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101"/>
    <w:rsid w:val="0093176C"/>
    <w:rsid w:val="009322AF"/>
    <w:rsid w:val="00932534"/>
    <w:rsid w:val="0093266C"/>
    <w:rsid w:val="00933318"/>
    <w:rsid w:val="009333AC"/>
    <w:rsid w:val="00933D86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5D33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0BE6"/>
    <w:rsid w:val="009411E7"/>
    <w:rsid w:val="00941696"/>
    <w:rsid w:val="00941FB3"/>
    <w:rsid w:val="00942045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2BA"/>
    <w:rsid w:val="00952661"/>
    <w:rsid w:val="00953554"/>
    <w:rsid w:val="009537FC"/>
    <w:rsid w:val="00953E58"/>
    <w:rsid w:val="00953FEB"/>
    <w:rsid w:val="00954192"/>
    <w:rsid w:val="009544B7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2AB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4D7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6F59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1C6F"/>
    <w:rsid w:val="00972411"/>
    <w:rsid w:val="0097242A"/>
    <w:rsid w:val="00972691"/>
    <w:rsid w:val="009727B4"/>
    <w:rsid w:val="00972C2B"/>
    <w:rsid w:val="00973146"/>
    <w:rsid w:val="009735AD"/>
    <w:rsid w:val="009739D0"/>
    <w:rsid w:val="0097411C"/>
    <w:rsid w:val="0097424F"/>
    <w:rsid w:val="009746B7"/>
    <w:rsid w:val="009746FA"/>
    <w:rsid w:val="0097475F"/>
    <w:rsid w:val="00974913"/>
    <w:rsid w:val="009756CA"/>
    <w:rsid w:val="009756E6"/>
    <w:rsid w:val="009756F4"/>
    <w:rsid w:val="009757BE"/>
    <w:rsid w:val="00975A1A"/>
    <w:rsid w:val="00976241"/>
    <w:rsid w:val="0097630B"/>
    <w:rsid w:val="00976AF0"/>
    <w:rsid w:val="0097702C"/>
    <w:rsid w:val="00977085"/>
    <w:rsid w:val="009771AA"/>
    <w:rsid w:val="00977228"/>
    <w:rsid w:val="009772F7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1A63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60"/>
    <w:rsid w:val="009862EE"/>
    <w:rsid w:val="0098689F"/>
    <w:rsid w:val="00986D31"/>
    <w:rsid w:val="00986FDC"/>
    <w:rsid w:val="00987085"/>
    <w:rsid w:val="00987094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12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84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878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247"/>
    <w:rsid w:val="009A3543"/>
    <w:rsid w:val="009A38F1"/>
    <w:rsid w:val="009A3AAB"/>
    <w:rsid w:val="009A3F10"/>
    <w:rsid w:val="009A3F87"/>
    <w:rsid w:val="009A41D1"/>
    <w:rsid w:val="009A443A"/>
    <w:rsid w:val="009A44ED"/>
    <w:rsid w:val="009A45BD"/>
    <w:rsid w:val="009A47AE"/>
    <w:rsid w:val="009A4BBC"/>
    <w:rsid w:val="009A4E2C"/>
    <w:rsid w:val="009A4F8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2EE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B7FB6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325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C5B"/>
    <w:rsid w:val="009D2E47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6E42"/>
    <w:rsid w:val="009D7340"/>
    <w:rsid w:val="009D7404"/>
    <w:rsid w:val="009D758F"/>
    <w:rsid w:val="009D7789"/>
    <w:rsid w:val="009D7810"/>
    <w:rsid w:val="009D788B"/>
    <w:rsid w:val="009E035F"/>
    <w:rsid w:val="009E0947"/>
    <w:rsid w:val="009E0D8D"/>
    <w:rsid w:val="009E112A"/>
    <w:rsid w:val="009E1AAF"/>
    <w:rsid w:val="009E1C50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5E9D"/>
    <w:rsid w:val="009E61FA"/>
    <w:rsid w:val="009E6230"/>
    <w:rsid w:val="009E62A1"/>
    <w:rsid w:val="009E65E8"/>
    <w:rsid w:val="009E663A"/>
    <w:rsid w:val="009E68BB"/>
    <w:rsid w:val="009E6B85"/>
    <w:rsid w:val="009E6BFC"/>
    <w:rsid w:val="009E7363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95D"/>
    <w:rsid w:val="009F1E08"/>
    <w:rsid w:val="009F226A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590"/>
    <w:rsid w:val="009F6755"/>
    <w:rsid w:val="009F69D2"/>
    <w:rsid w:val="009F6A41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E8D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664"/>
    <w:rsid w:val="00A10DEE"/>
    <w:rsid w:val="00A10E7B"/>
    <w:rsid w:val="00A10FA6"/>
    <w:rsid w:val="00A1123F"/>
    <w:rsid w:val="00A113E2"/>
    <w:rsid w:val="00A117F3"/>
    <w:rsid w:val="00A1186F"/>
    <w:rsid w:val="00A11E33"/>
    <w:rsid w:val="00A1217A"/>
    <w:rsid w:val="00A123AE"/>
    <w:rsid w:val="00A125C9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283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845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605"/>
    <w:rsid w:val="00A3179F"/>
    <w:rsid w:val="00A31A36"/>
    <w:rsid w:val="00A31F77"/>
    <w:rsid w:val="00A320FC"/>
    <w:rsid w:val="00A324A5"/>
    <w:rsid w:val="00A3286D"/>
    <w:rsid w:val="00A32A07"/>
    <w:rsid w:val="00A32BF5"/>
    <w:rsid w:val="00A32EA7"/>
    <w:rsid w:val="00A33B48"/>
    <w:rsid w:val="00A33E9A"/>
    <w:rsid w:val="00A342FC"/>
    <w:rsid w:val="00A34589"/>
    <w:rsid w:val="00A34783"/>
    <w:rsid w:val="00A3484B"/>
    <w:rsid w:val="00A34EC3"/>
    <w:rsid w:val="00A35021"/>
    <w:rsid w:val="00A35226"/>
    <w:rsid w:val="00A35C42"/>
    <w:rsid w:val="00A35FBF"/>
    <w:rsid w:val="00A365AC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458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209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5BCA"/>
    <w:rsid w:val="00A569A4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C7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6CC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41"/>
    <w:rsid w:val="00A67AA5"/>
    <w:rsid w:val="00A67B7E"/>
    <w:rsid w:val="00A702E9"/>
    <w:rsid w:val="00A70FE9"/>
    <w:rsid w:val="00A71068"/>
    <w:rsid w:val="00A712A9"/>
    <w:rsid w:val="00A718A7"/>
    <w:rsid w:val="00A71F2A"/>
    <w:rsid w:val="00A721D6"/>
    <w:rsid w:val="00A726F6"/>
    <w:rsid w:val="00A72749"/>
    <w:rsid w:val="00A728F0"/>
    <w:rsid w:val="00A72B72"/>
    <w:rsid w:val="00A7320C"/>
    <w:rsid w:val="00A734E3"/>
    <w:rsid w:val="00A73625"/>
    <w:rsid w:val="00A73A0C"/>
    <w:rsid w:val="00A73ACE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983"/>
    <w:rsid w:val="00A77E98"/>
    <w:rsid w:val="00A802E8"/>
    <w:rsid w:val="00A808BC"/>
    <w:rsid w:val="00A80CBD"/>
    <w:rsid w:val="00A8103F"/>
    <w:rsid w:val="00A816D5"/>
    <w:rsid w:val="00A81BDC"/>
    <w:rsid w:val="00A81F54"/>
    <w:rsid w:val="00A8201A"/>
    <w:rsid w:val="00A823FB"/>
    <w:rsid w:val="00A8256F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69E6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0827"/>
    <w:rsid w:val="00A91016"/>
    <w:rsid w:val="00A910A8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2A1"/>
    <w:rsid w:val="00A93406"/>
    <w:rsid w:val="00A93C1E"/>
    <w:rsid w:val="00A93DC0"/>
    <w:rsid w:val="00A93E39"/>
    <w:rsid w:val="00A93F35"/>
    <w:rsid w:val="00A9400C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588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70D"/>
    <w:rsid w:val="00AA6DAC"/>
    <w:rsid w:val="00AA6FCF"/>
    <w:rsid w:val="00AA7151"/>
    <w:rsid w:val="00AA7270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60E"/>
    <w:rsid w:val="00AB17C4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22B"/>
    <w:rsid w:val="00AB466D"/>
    <w:rsid w:val="00AB4957"/>
    <w:rsid w:val="00AB49CC"/>
    <w:rsid w:val="00AB4C28"/>
    <w:rsid w:val="00AB570A"/>
    <w:rsid w:val="00AB5964"/>
    <w:rsid w:val="00AB5EFD"/>
    <w:rsid w:val="00AB613F"/>
    <w:rsid w:val="00AB6177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6E8"/>
    <w:rsid w:val="00AC0727"/>
    <w:rsid w:val="00AC0D5D"/>
    <w:rsid w:val="00AC11C5"/>
    <w:rsid w:val="00AC12D7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030"/>
    <w:rsid w:val="00AC5735"/>
    <w:rsid w:val="00AC5AA7"/>
    <w:rsid w:val="00AC5B9D"/>
    <w:rsid w:val="00AC60A9"/>
    <w:rsid w:val="00AC6423"/>
    <w:rsid w:val="00AC663E"/>
    <w:rsid w:val="00AC6987"/>
    <w:rsid w:val="00AC69E8"/>
    <w:rsid w:val="00AC6A21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0E9A"/>
    <w:rsid w:val="00AD125A"/>
    <w:rsid w:val="00AD1637"/>
    <w:rsid w:val="00AD16E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97C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8F7"/>
    <w:rsid w:val="00AE39A7"/>
    <w:rsid w:val="00AE3A43"/>
    <w:rsid w:val="00AE3C64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E7070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AFA"/>
    <w:rsid w:val="00AF5B98"/>
    <w:rsid w:val="00AF5C9F"/>
    <w:rsid w:val="00AF5CE9"/>
    <w:rsid w:val="00AF605E"/>
    <w:rsid w:val="00AF6124"/>
    <w:rsid w:val="00AF6397"/>
    <w:rsid w:val="00AF6E7D"/>
    <w:rsid w:val="00AF7196"/>
    <w:rsid w:val="00AF74C7"/>
    <w:rsid w:val="00B00226"/>
    <w:rsid w:val="00B00489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0F"/>
    <w:rsid w:val="00B03763"/>
    <w:rsid w:val="00B0378D"/>
    <w:rsid w:val="00B039A7"/>
    <w:rsid w:val="00B03A1E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3AD"/>
    <w:rsid w:val="00B14846"/>
    <w:rsid w:val="00B14BBD"/>
    <w:rsid w:val="00B15379"/>
    <w:rsid w:val="00B1575F"/>
    <w:rsid w:val="00B15A3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1A6E"/>
    <w:rsid w:val="00B22370"/>
    <w:rsid w:val="00B22AB0"/>
    <w:rsid w:val="00B22B25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CCB"/>
    <w:rsid w:val="00B26F4A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2F53"/>
    <w:rsid w:val="00B331A3"/>
    <w:rsid w:val="00B336D8"/>
    <w:rsid w:val="00B33780"/>
    <w:rsid w:val="00B33CC5"/>
    <w:rsid w:val="00B33D11"/>
    <w:rsid w:val="00B33E32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4E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C50"/>
    <w:rsid w:val="00B43F3C"/>
    <w:rsid w:val="00B43FA2"/>
    <w:rsid w:val="00B44509"/>
    <w:rsid w:val="00B44A37"/>
    <w:rsid w:val="00B44AB3"/>
    <w:rsid w:val="00B45642"/>
    <w:rsid w:val="00B4570E"/>
    <w:rsid w:val="00B45B0E"/>
    <w:rsid w:val="00B45BE8"/>
    <w:rsid w:val="00B463C1"/>
    <w:rsid w:val="00B4665F"/>
    <w:rsid w:val="00B4667A"/>
    <w:rsid w:val="00B46878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1F70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B96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77A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494A"/>
    <w:rsid w:val="00B65202"/>
    <w:rsid w:val="00B65567"/>
    <w:rsid w:val="00B65681"/>
    <w:rsid w:val="00B65DC4"/>
    <w:rsid w:val="00B65F16"/>
    <w:rsid w:val="00B66483"/>
    <w:rsid w:val="00B66604"/>
    <w:rsid w:val="00B666C7"/>
    <w:rsid w:val="00B6696F"/>
    <w:rsid w:val="00B66FA8"/>
    <w:rsid w:val="00B67C21"/>
    <w:rsid w:val="00B67C51"/>
    <w:rsid w:val="00B67E7D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2BE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1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41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84B"/>
    <w:rsid w:val="00B83CE9"/>
    <w:rsid w:val="00B83EA4"/>
    <w:rsid w:val="00B84009"/>
    <w:rsid w:val="00B84203"/>
    <w:rsid w:val="00B84207"/>
    <w:rsid w:val="00B844E2"/>
    <w:rsid w:val="00B84A57"/>
    <w:rsid w:val="00B84C3B"/>
    <w:rsid w:val="00B84EB7"/>
    <w:rsid w:val="00B85158"/>
    <w:rsid w:val="00B855BE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3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14C"/>
    <w:rsid w:val="00B95592"/>
    <w:rsid w:val="00B95824"/>
    <w:rsid w:val="00B959D7"/>
    <w:rsid w:val="00B95ABC"/>
    <w:rsid w:val="00B95B7E"/>
    <w:rsid w:val="00B95E1E"/>
    <w:rsid w:val="00B963EF"/>
    <w:rsid w:val="00B96440"/>
    <w:rsid w:val="00B96518"/>
    <w:rsid w:val="00B96C33"/>
    <w:rsid w:val="00B96EBE"/>
    <w:rsid w:val="00B97138"/>
    <w:rsid w:val="00B97709"/>
    <w:rsid w:val="00B9790C"/>
    <w:rsid w:val="00B97AFB"/>
    <w:rsid w:val="00BA002A"/>
    <w:rsid w:val="00BA0080"/>
    <w:rsid w:val="00BA01A4"/>
    <w:rsid w:val="00BA04F4"/>
    <w:rsid w:val="00BA116B"/>
    <w:rsid w:val="00BA13B3"/>
    <w:rsid w:val="00BA16BA"/>
    <w:rsid w:val="00BA16BB"/>
    <w:rsid w:val="00BA182D"/>
    <w:rsid w:val="00BA19A0"/>
    <w:rsid w:val="00BA1C7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4FFA"/>
    <w:rsid w:val="00BA503C"/>
    <w:rsid w:val="00BA57D3"/>
    <w:rsid w:val="00BA5929"/>
    <w:rsid w:val="00BA5AC2"/>
    <w:rsid w:val="00BA65F9"/>
    <w:rsid w:val="00BA6D73"/>
    <w:rsid w:val="00BA6D86"/>
    <w:rsid w:val="00BA6E16"/>
    <w:rsid w:val="00BA7235"/>
    <w:rsid w:val="00BA73B4"/>
    <w:rsid w:val="00BA7E69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3D7F"/>
    <w:rsid w:val="00BB4196"/>
    <w:rsid w:val="00BB43EA"/>
    <w:rsid w:val="00BB4473"/>
    <w:rsid w:val="00BB452C"/>
    <w:rsid w:val="00BB4AE8"/>
    <w:rsid w:val="00BB4C49"/>
    <w:rsid w:val="00BB4D3C"/>
    <w:rsid w:val="00BB4DB1"/>
    <w:rsid w:val="00BB52E1"/>
    <w:rsid w:val="00BB570D"/>
    <w:rsid w:val="00BB5A16"/>
    <w:rsid w:val="00BB5F46"/>
    <w:rsid w:val="00BB5F71"/>
    <w:rsid w:val="00BB6100"/>
    <w:rsid w:val="00BB62CB"/>
    <w:rsid w:val="00BB6658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1F00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0B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8C4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6F7"/>
    <w:rsid w:val="00BE1844"/>
    <w:rsid w:val="00BE1F51"/>
    <w:rsid w:val="00BE26AC"/>
    <w:rsid w:val="00BE27E0"/>
    <w:rsid w:val="00BE2AA4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694"/>
    <w:rsid w:val="00BF0B0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2C79"/>
    <w:rsid w:val="00BF34FC"/>
    <w:rsid w:val="00BF38EA"/>
    <w:rsid w:val="00BF39BF"/>
    <w:rsid w:val="00BF40A9"/>
    <w:rsid w:val="00BF40AA"/>
    <w:rsid w:val="00BF4613"/>
    <w:rsid w:val="00BF4710"/>
    <w:rsid w:val="00BF48E6"/>
    <w:rsid w:val="00BF4C00"/>
    <w:rsid w:val="00BF545E"/>
    <w:rsid w:val="00BF59EB"/>
    <w:rsid w:val="00BF5AFA"/>
    <w:rsid w:val="00BF5B3B"/>
    <w:rsid w:val="00BF5DC6"/>
    <w:rsid w:val="00BF5F7D"/>
    <w:rsid w:val="00BF603B"/>
    <w:rsid w:val="00BF6734"/>
    <w:rsid w:val="00BF698A"/>
    <w:rsid w:val="00BF6FE4"/>
    <w:rsid w:val="00BF7597"/>
    <w:rsid w:val="00BF7897"/>
    <w:rsid w:val="00BF7C09"/>
    <w:rsid w:val="00BF7EF7"/>
    <w:rsid w:val="00C00987"/>
    <w:rsid w:val="00C00B4E"/>
    <w:rsid w:val="00C00EBD"/>
    <w:rsid w:val="00C0175E"/>
    <w:rsid w:val="00C01DBC"/>
    <w:rsid w:val="00C02409"/>
    <w:rsid w:val="00C02C5C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95C"/>
    <w:rsid w:val="00C11CD6"/>
    <w:rsid w:val="00C11F1E"/>
    <w:rsid w:val="00C127B7"/>
    <w:rsid w:val="00C1285D"/>
    <w:rsid w:val="00C12C70"/>
    <w:rsid w:val="00C13027"/>
    <w:rsid w:val="00C13A60"/>
    <w:rsid w:val="00C13AD6"/>
    <w:rsid w:val="00C13B11"/>
    <w:rsid w:val="00C13B32"/>
    <w:rsid w:val="00C13C5A"/>
    <w:rsid w:val="00C1448F"/>
    <w:rsid w:val="00C14CE6"/>
    <w:rsid w:val="00C14DB9"/>
    <w:rsid w:val="00C14E09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D71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BBB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9F3"/>
    <w:rsid w:val="00C25F66"/>
    <w:rsid w:val="00C25FBA"/>
    <w:rsid w:val="00C260BC"/>
    <w:rsid w:val="00C261C2"/>
    <w:rsid w:val="00C26600"/>
    <w:rsid w:val="00C26737"/>
    <w:rsid w:val="00C276E4"/>
    <w:rsid w:val="00C278DD"/>
    <w:rsid w:val="00C278F1"/>
    <w:rsid w:val="00C279DE"/>
    <w:rsid w:val="00C301B4"/>
    <w:rsid w:val="00C301EF"/>
    <w:rsid w:val="00C30431"/>
    <w:rsid w:val="00C30504"/>
    <w:rsid w:val="00C316F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5E1E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2D9"/>
    <w:rsid w:val="00C404C0"/>
    <w:rsid w:val="00C40ABD"/>
    <w:rsid w:val="00C40C7D"/>
    <w:rsid w:val="00C4112B"/>
    <w:rsid w:val="00C4124E"/>
    <w:rsid w:val="00C414EC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C6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96A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1AF"/>
    <w:rsid w:val="00C557A2"/>
    <w:rsid w:val="00C55870"/>
    <w:rsid w:val="00C56357"/>
    <w:rsid w:val="00C566CB"/>
    <w:rsid w:val="00C56AF6"/>
    <w:rsid w:val="00C56BBC"/>
    <w:rsid w:val="00C56D52"/>
    <w:rsid w:val="00C56DA6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1F3"/>
    <w:rsid w:val="00C6464B"/>
    <w:rsid w:val="00C6479F"/>
    <w:rsid w:val="00C64806"/>
    <w:rsid w:val="00C64991"/>
    <w:rsid w:val="00C64C9D"/>
    <w:rsid w:val="00C6514F"/>
    <w:rsid w:val="00C65198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A"/>
    <w:rsid w:val="00C678AD"/>
    <w:rsid w:val="00C67BA5"/>
    <w:rsid w:val="00C67EBF"/>
    <w:rsid w:val="00C70017"/>
    <w:rsid w:val="00C7011A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DB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6D31"/>
    <w:rsid w:val="00C872DA"/>
    <w:rsid w:val="00C872EA"/>
    <w:rsid w:val="00C87334"/>
    <w:rsid w:val="00C874AF"/>
    <w:rsid w:val="00C87535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AE8"/>
    <w:rsid w:val="00C92D45"/>
    <w:rsid w:val="00C92E0F"/>
    <w:rsid w:val="00C93282"/>
    <w:rsid w:val="00C934E4"/>
    <w:rsid w:val="00C93563"/>
    <w:rsid w:val="00C939CD"/>
    <w:rsid w:val="00C93A80"/>
    <w:rsid w:val="00C9403D"/>
    <w:rsid w:val="00C9408B"/>
    <w:rsid w:val="00C94121"/>
    <w:rsid w:val="00C94276"/>
    <w:rsid w:val="00C9439F"/>
    <w:rsid w:val="00C945D7"/>
    <w:rsid w:val="00C94B5E"/>
    <w:rsid w:val="00C94E0F"/>
    <w:rsid w:val="00C951C9"/>
    <w:rsid w:val="00C95C08"/>
    <w:rsid w:val="00C96201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455"/>
    <w:rsid w:val="00CA56FC"/>
    <w:rsid w:val="00CA5878"/>
    <w:rsid w:val="00CA58BF"/>
    <w:rsid w:val="00CA5901"/>
    <w:rsid w:val="00CA5952"/>
    <w:rsid w:val="00CA5B84"/>
    <w:rsid w:val="00CA5B85"/>
    <w:rsid w:val="00CA5BA1"/>
    <w:rsid w:val="00CA61E7"/>
    <w:rsid w:val="00CA6B06"/>
    <w:rsid w:val="00CA7266"/>
    <w:rsid w:val="00CA73DC"/>
    <w:rsid w:val="00CA74FE"/>
    <w:rsid w:val="00CA78D0"/>
    <w:rsid w:val="00CA7C9A"/>
    <w:rsid w:val="00CB0092"/>
    <w:rsid w:val="00CB013C"/>
    <w:rsid w:val="00CB0273"/>
    <w:rsid w:val="00CB0278"/>
    <w:rsid w:val="00CB05B3"/>
    <w:rsid w:val="00CB070B"/>
    <w:rsid w:val="00CB0825"/>
    <w:rsid w:val="00CB0BA6"/>
    <w:rsid w:val="00CB0C59"/>
    <w:rsid w:val="00CB0E3B"/>
    <w:rsid w:val="00CB1131"/>
    <w:rsid w:val="00CB13A4"/>
    <w:rsid w:val="00CB154A"/>
    <w:rsid w:val="00CB16A0"/>
    <w:rsid w:val="00CB19DA"/>
    <w:rsid w:val="00CB1A31"/>
    <w:rsid w:val="00CB1CF2"/>
    <w:rsid w:val="00CB2242"/>
    <w:rsid w:val="00CB237D"/>
    <w:rsid w:val="00CB2BEF"/>
    <w:rsid w:val="00CB2E31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5BE3"/>
    <w:rsid w:val="00CB5C3C"/>
    <w:rsid w:val="00CB6016"/>
    <w:rsid w:val="00CB6374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3A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86A"/>
    <w:rsid w:val="00CC5BE9"/>
    <w:rsid w:val="00CC61DE"/>
    <w:rsid w:val="00CC68A3"/>
    <w:rsid w:val="00CC6E90"/>
    <w:rsid w:val="00CC7093"/>
    <w:rsid w:val="00CC70EA"/>
    <w:rsid w:val="00CC72FF"/>
    <w:rsid w:val="00CC7693"/>
    <w:rsid w:val="00CC76A9"/>
    <w:rsid w:val="00CC7A04"/>
    <w:rsid w:val="00CC7F30"/>
    <w:rsid w:val="00CD038E"/>
    <w:rsid w:val="00CD08EA"/>
    <w:rsid w:val="00CD110B"/>
    <w:rsid w:val="00CD3404"/>
    <w:rsid w:val="00CD424B"/>
    <w:rsid w:val="00CD471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C4"/>
    <w:rsid w:val="00CE17F7"/>
    <w:rsid w:val="00CE1DC3"/>
    <w:rsid w:val="00CE280A"/>
    <w:rsid w:val="00CE2AE5"/>
    <w:rsid w:val="00CE2C17"/>
    <w:rsid w:val="00CE2D9C"/>
    <w:rsid w:val="00CE3134"/>
    <w:rsid w:val="00CE314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E7492"/>
    <w:rsid w:val="00CE78BF"/>
    <w:rsid w:val="00CE7A8F"/>
    <w:rsid w:val="00CF06C7"/>
    <w:rsid w:val="00CF08DD"/>
    <w:rsid w:val="00CF1022"/>
    <w:rsid w:val="00CF13B5"/>
    <w:rsid w:val="00CF166C"/>
    <w:rsid w:val="00CF18AC"/>
    <w:rsid w:val="00CF199D"/>
    <w:rsid w:val="00CF1B4A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302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CF7E88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9CA"/>
    <w:rsid w:val="00D10B03"/>
    <w:rsid w:val="00D10DF2"/>
    <w:rsid w:val="00D11417"/>
    <w:rsid w:val="00D1150A"/>
    <w:rsid w:val="00D11901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5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376"/>
    <w:rsid w:val="00D266CE"/>
    <w:rsid w:val="00D26F5B"/>
    <w:rsid w:val="00D2713B"/>
    <w:rsid w:val="00D272E7"/>
    <w:rsid w:val="00D27973"/>
    <w:rsid w:val="00D27B2B"/>
    <w:rsid w:val="00D27BD7"/>
    <w:rsid w:val="00D27D19"/>
    <w:rsid w:val="00D27D1C"/>
    <w:rsid w:val="00D27D73"/>
    <w:rsid w:val="00D30D67"/>
    <w:rsid w:val="00D31072"/>
    <w:rsid w:val="00D31293"/>
    <w:rsid w:val="00D3153A"/>
    <w:rsid w:val="00D3293D"/>
    <w:rsid w:val="00D32AA0"/>
    <w:rsid w:val="00D32D7A"/>
    <w:rsid w:val="00D3327E"/>
    <w:rsid w:val="00D3342E"/>
    <w:rsid w:val="00D33917"/>
    <w:rsid w:val="00D33A20"/>
    <w:rsid w:val="00D33ABC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3772B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E77"/>
    <w:rsid w:val="00D420D0"/>
    <w:rsid w:val="00D4254A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57C8"/>
    <w:rsid w:val="00D45B9B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0F0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DBD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92F"/>
    <w:rsid w:val="00D56D21"/>
    <w:rsid w:val="00D56EF8"/>
    <w:rsid w:val="00D56F72"/>
    <w:rsid w:val="00D57255"/>
    <w:rsid w:val="00D57271"/>
    <w:rsid w:val="00D573E5"/>
    <w:rsid w:val="00D57449"/>
    <w:rsid w:val="00D6013A"/>
    <w:rsid w:val="00D60250"/>
    <w:rsid w:val="00D6082C"/>
    <w:rsid w:val="00D60CD3"/>
    <w:rsid w:val="00D60D82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DF2"/>
    <w:rsid w:val="00D62E4E"/>
    <w:rsid w:val="00D62EDD"/>
    <w:rsid w:val="00D63012"/>
    <w:rsid w:val="00D63126"/>
    <w:rsid w:val="00D637BD"/>
    <w:rsid w:val="00D64207"/>
    <w:rsid w:val="00D643DD"/>
    <w:rsid w:val="00D6465C"/>
    <w:rsid w:val="00D649E9"/>
    <w:rsid w:val="00D64A4F"/>
    <w:rsid w:val="00D64B0C"/>
    <w:rsid w:val="00D65096"/>
    <w:rsid w:val="00D6546C"/>
    <w:rsid w:val="00D6586F"/>
    <w:rsid w:val="00D6592E"/>
    <w:rsid w:val="00D65DBE"/>
    <w:rsid w:val="00D66A89"/>
    <w:rsid w:val="00D66D20"/>
    <w:rsid w:val="00D66EBE"/>
    <w:rsid w:val="00D66F0B"/>
    <w:rsid w:val="00D678C3"/>
    <w:rsid w:val="00D67917"/>
    <w:rsid w:val="00D67BFF"/>
    <w:rsid w:val="00D70066"/>
    <w:rsid w:val="00D7050C"/>
    <w:rsid w:val="00D7087F"/>
    <w:rsid w:val="00D70966"/>
    <w:rsid w:val="00D709B3"/>
    <w:rsid w:val="00D70ACE"/>
    <w:rsid w:val="00D70C03"/>
    <w:rsid w:val="00D70C65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865"/>
    <w:rsid w:val="00D75C6F"/>
    <w:rsid w:val="00D75EFB"/>
    <w:rsid w:val="00D76A33"/>
    <w:rsid w:val="00D76C7B"/>
    <w:rsid w:val="00D76DF9"/>
    <w:rsid w:val="00D76ECF"/>
    <w:rsid w:val="00D76F8E"/>
    <w:rsid w:val="00D77342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1EE"/>
    <w:rsid w:val="00D8249B"/>
    <w:rsid w:val="00D82714"/>
    <w:rsid w:val="00D82CB1"/>
    <w:rsid w:val="00D82F84"/>
    <w:rsid w:val="00D82FD3"/>
    <w:rsid w:val="00D8334C"/>
    <w:rsid w:val="00D834C9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54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03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2F3B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7DE"/>
    <w:rsid w:val="00DB683F"/>
    <w:rsid w:val="00DB6AB4"/>
    <w:rsid w:val="00DB6F50"/>
    <w:rsid w:val="00DB7419"/>
    <w:rsid w:val="00DB7456"/>
    <w:rsid w:val="00DB7495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524"/>
    <w:rsid w:val="00DC1BCE"/>
    <w:rsid w:val="00DC1EE8"/>
    <w:rsid w:val="00DC2117"/>
    <w:rsid w:val="00DC2494"/>
    <w:rsid w:val="00DC2C87"/>
    <w:rsid w:val="00DC2EDC"/>
    <w:rsid w:val="00DC2F60"/>
    <w:rsid w:val="00DC363A"/>
    <w:rsid w:val="00DC37BF"/>
    <w:rsid w:val="00DC37EB"/>
    <w:rsid w:val="00DC3FEA"/>
    <w:rsid w:val="00DC464C"/>
    <w:rsid w:val="00DC4A07"/>
    <w:rsid w:val="00DC4A33"/>
    <w:rsid w:val="00DC4E1E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983"/>
    <w:rsid w:val="00DD5D39"/>
    <w:rsid w:val="00DD5D53"/>
    <w:rsid w:val="00DD5EA9"/>
    <w:rsid w:val="00DD5EEF"/>
    <w:rsid w:val="00DD6172"/>
    <w:rsid w:val="00DD6A10"/>
    <w:rsid w:val="00DD6C2B"/>
    <w:rsid w:val="00DD6DD5"/>
    <w:rsid w:val="00DD75F5"/>
    <w:rsid w:val="00DD7845"/>
    <w:rsid w:val="00DD7B7D"/>
    <w:rsid w:val="00DD7BD3"/>
    <w:rsid w:val="00DD7F19"/>
    <w:rsid w:val="00DE0808"/>
    <w:rsid w:val="00DE0C92"/>
    <w:rsid w:val="00DE0F84"/>
    <w:rsid w:val="00DE129A"/>
    <w:rsid w:val="00DE1A9A"/>
    <w:rsid w:val="00DE1ACC"/>
    <w:rsid w:val="00DE1ADD"/>
    <w:rsid w:val="00DE23ED"/>
    <w:rsid w:val="00DE2422"/>
    <w:rsid w:val="00DE255A"/>
    <w:rsid w:val="00DE2710"/>
    <w:rsid w:val="00DE294D"/>
    <w:rsid w:val="00DE3632"/>
    <w:rsid w:val="00DE36D9"/>
    <w:rsid w:val="00DE3857"/>
    <w:rsid w:val="00DE48E4"/>
    <w:rsid w:val="00DE51F7"/>
    <w:rsid w:val="00DE52FB"/>
    <w:rsid w:val="00DE5643"/>
    <w:rsid w:val="00DE68FF"/>
    <w:rsid w:val="00DE6930"/>
    <w:rsid w:val="00DE703E"/>
    <w:rsid w:val="00DE706A"/>
    <w:rsid w:val="00DE7ECD"/>
    <w:rsid w:val="00DF0194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6FCB"/>
    <w:rsid w:val="00DF7B24"/>
    <w:rsid w:val="00E003E5"/>
    <w:rsid w:val="00E00559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07E52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1C1"/>
    <w:rsid w:val="00E1230F"/>
    <w:rsid w:val="00E123F6"/>
    <w:rsid w:val="00E126D7"/>
    <w:rsid w:val="00E127D4"/>
    <w:rsid w:val="00E128D9"/>
    <w:rsid w:val="00E129C2"/>
    <w:rsid w:val="00E12E08"/>
    <w:rsid w:val="00E12F96"/>
    <w:rsid w:val="00E12FBA"/>
    <w:rsid w:val="00E13794"/>
    <w:rsid w:val="00E14458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C1B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394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796"/>
    <w:rsid w:val="00E23C6B"/>
    <w:rsid w:val="00E23DAF"/>
    <w:rsid w:val="00E2414C"/>
    <w:rsid w:val="00E24242"/>
    <w:rsid w:val="00E24EFD"/>
    <w:rsid w:val="00E25107"/>
    <w:rsid w:val="00E25241"/>
    <w:rsid w:val="00E252E1"/>
    <w:rsid w:val="00E25F0E"/>
    <w:rsid w:val="00E25F9B"/>
    <w:rsid w:val="00E26343"/>
    <w:rsid w:val="00E26501"/>
    <w:rsid w:val="00E2672B"/>
    <w:rsid w:val="00E2693A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113"/>
    <w:rsid w:val="00E33370"/>
    <w:rsid w:val="00E334E8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3795E"/>
    <w:rsid w:val="00E37F17"/>
    <w:rsid w:val="00E4005C"/>
    <w:rsid w:val="00E40746"/>
    <w:rsid w:val="00E408C3"/>
    <w:rsid w:val="00E40B55"/>
    <w:rsid w:val="00E40CF2"/>
    <w:rsid w:val="00E40D05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C36"/>
    <w:rsid w:val="00E42C7F"/>
    <w:rsid w:val="00E42CD7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4CF3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0A7"/>
    <w:rsid w:val="00E501AF"/>
    <w:rsid w:val="00E5027A"/>
    <w:rsid w:val="00E50BE8"/>
    <w:rsid w:val="00E50CB6"/>
    <w:rsid w:val="00E51032"/>
    <w:rsid w:val="00E51496"/>
    <w:rsid w:val="00E51B66"/>
    <w:rsid w:val="00E51C4B"/>
    <w:rsid w:val="00E51E0A"/>
    <w:rsid w:val="00E51EBD"/>
    <w:rsid w:val="00E51F72"/>
    <w:rsid w:val="00E5239C"/>
    <w:rsid w:val="00E5240C"/>
    <w:rsid w:val="00E526E1"/>
    <w:rsid w:val="00E52873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63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E78"/>
    <w:rsid w:val="00E61FC1"/>
    <w:rsid w:val="00E6242A"/>
    <w:rsid w:val="00E625AF"/>
    <w:rsid w:val="00E62BA0"/>
    <w:rsid w:val="00E62BCD"/>
    <w:rsid w:val="00E62C7E"/>
    <w:rsid w:val="00E64542"/>
    <w:rsid w:val="00E64BEA"/>
    <w:rsid w:val="00E64E93"/>
    <w:rsid w:val="00E64F37"/>
    <w:rsid w:val="00E650C5"/>
    <w:rsid w:val="00E652AB"/>
    <w:rsid w:val="00E6557C"/>
    <w:rsid w:val="00E660B4"/>
    <w:rsid w:val="00E6662E"/>
    <w:rsid w:val="00E66DCB"/>
    <w:rsid w:val="00E66EE1"/>
    <w:rsid w:val="00E678B6"/>
    <w:rsid w:val="00E70255"/>
    <w:rsid w:val="00E7027B"/>
    <w:rsid w:val="00E7042B"/>
    <w:rsid w:val="00E708E6"/>
    <w:rsid w:val="00E70FBD"/>
    <w:rsid w:val="00E7112A"/>
    <w:rsid w:val="00E713EE"/>
    <w:rsid w:val="00E7145D"/>
    <w:rsid w:val="00E7183F"/>
    <w:rsid w:val="00E718AA"/>
    <w:rsid w:val="00E719C8"/>
    <w:rsid w:val="00E71A55"/>
    <w:rsid w:val="00E71AD6"/>
    <w:rsid w:val="00E71BC0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4E7B"/>
    <w:rsid w:val="00E84F41"/>
    <w:rsid w:val="00E85157"/>
    <w:rsid w:val="00E8544E"/>
    <w:rsid w:val="00E85E1E"/>
    <w:rsid w:val="00E85E71"/>
    <w:rsid w:val="00E8621E"/>
    <w:rsid w:val="00E86D7A"/>
    <w:rsid w:val="00E87B07"/>
    <w:rsid w:val="00E902DB"/>
    <w:rsid w:val="00E904C9"/>
    <w:rsid w:val="00E90597"/>
    <w:rsid w:val="00E9081C"/>
    <w:rsid w:val="00E91769"/>
    <w:rsid w:val="00E91AAF"/>
    <w:rsid w:val="00E92198"/>
    <w:rsid w:val="00E92276"/>
    <w:rsid w:val="00E923D1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0C9"/>
    <w:rsid w:val="00E94336"/>
    <w:rsid w:val="00E9443E"/>
    <w:rsid w:val="00E9471F"/>
    <w:rsid w:val="00E94FFE"/>
    <w:rsid w:val="00E95380"/>
    <w:rsid w:val="00E956AB"/>
    <w:rsid w:val="00E957B2"/>
    <w:rsid w:val="00E95D64"/>
    <w:rsid w:val="00E95EFE"/>
    <w:rsid w:val="00E95FAE"/>
    <w:rsid w:val="00E96004"/>
    <w:rsid w:val="00E960F2"/>
    <w:rsid w:val="00E9622D"/>
    <w:rsid w:val="00E96BD5"/>
    <w:rsid w:val="00E96F37"/>
    <w:rsid w:val="00E97372"/>
    <w:rsid w:val="00E97B47"/>
    <w:rsid w:val="00E97B7A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B02"/>
    <w:rsid w:val="00EA2C04"/>
    <w:rsid w:val="00EA2F40"/>
    <w:rsid w:val="00EA2FD0"/>
    <w:rsid w:val="00EA32F0"/>
    <w:rsid w:val="00EA3875"/>
    <w:rsid w:val="00EA3978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6F85"/>
    <w:rsid w:val="00EA7832"/>
    <w:rsid w:val="00EA7B9E"/>
    <w:rsid w:val="00EA7D1D"/>
    <w:rsid w:val="00EB0779"/>
    <w:rsid w:val="00EB08EF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1B2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42"/>
    <w:rsid w:val="00EB53B2"/>
    <w:rsid w:val="00EB5670"/>
    <w:rsid w:val="00EB5914"/>
    <w:rsid w:val="00EB5A2E"/>
    <w:rsid w:val="00EB5B16"/>
    <w:rsid w:val="00EB5C52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88E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4E72"/>
    <w:rsid w:val="00EC55E2"/>
    <w:rsid w:val="00EC59A2"/>
    <w:rsid w:val="00EC5BB4"/>
    <w:rsid w:val="00EC5ED0"/>
    <w:rsid w:val="00EC60BA"/>
    <w:rsid w:val="00EC6720"/>
    <w:rsid w:val="00EC6C44"/>
    <w:rsid w:val="00EC6E4C"/>
    <w:rsid w:val="00EC7590"/>
    <w:rsid w:val="00EC7A51"/>
    <w:rsid w:val="00EC7B9A"/>
    <w:rsid w:val="00ED022D"/>
    <w:rsid w:val="00ED0325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1D9"/>
    <w:rsid w:val="00ED3C00"/>
    <w:rsid w:val="00ED3CD3"/>
    <w:rsid w:val="00ED3DC9"/>
    <w:rsid w:val="00ED3E22"/>
    <w:rsid w:val="00ED3F47"/>
    <w:rsid w:val="00ED4126"/>
    <w:rsid w:val="00ED4215"/>
    <w:rsid w:val="00ED43E5"/>
    <w:rsid w:val="00ED4D17"/>
    <w:rsid w:val="00ED4D80"/>
    <w:rsid w:val="00ED5332"/>
    <w:rsid w:val="00ED549E"/>
    <w:rsid w:val="00ED565F"/>
    <w:rsid w:val="00ED5681"/>
    <w:rsid w:val="00ED59EE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082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B82"/>
    <w:rsid w:val="00EE3C46"/>
    <w:rsid w:val="00EE3E0C"/>
    <w:rsid w:val="00EE44FA"/>
    <w:rsid w:val="00EE46AE"/>
    <w:rsid w:val="00EE48A4"/>
    <w:rsid w:val="00EE499A"/>
    <w:rsid w:val="00EE4D36"/>
    <w:rsid w:val="00EE4DD2"/>
    <w:rsid w:val="00EE4DDB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0E10"/>
    <w:rsid w:val="00EF14B9"/>
    <w:rsid w:val="00EF14DC"/>
    <w:rsid w:val="00EF194E"/>
    <w:rsid w:val="00EF1D8C"/>
    <w:rsid w:val="00EF26BD"/>
    <w:rsid w:val="00EF2E3D"/>
    <w:rsid w:val="00EF343B"/>
    <w:rsid w:val="00EF38C4"/>
    <w:rsid w:val="00EF463A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16C"/>
    <w:rsid w:val="00F0235A"/>
    <w:rsid w:val="00F02EA7"/>
    <w:rsid w:val="00F0393A"/>
    <w:rsid w:val="00F039E8"/>
    <w:rsid w:val="00F04131"/>
    <w:rsid w:val="00F04280"/>
    <w:rsid w:val="00F0441E"/>
    <w:rsid w:val="00F045B0"/>
    <w:rsid w:val="00F045F4"/>
    <w:rsid w:val="00F0462B"/>
    <w:rsid w:val="00F04683"/>
    <w:rsid w:val="00F04938"/>
    <w:rsid w:val="00F04B02"/>
    <w:rsid w:val="00F04B42"/>
    <w:rsid w:val="00F05C05"/>
    <w:rsid w:val="00F06135"/>
    <w:rsid w:val="00F06187"/>
    <w:rsid w:val="00F06743"/>
    <w:rsid w:val="00F0674D"/>
    <w:rsid w:val="00F0683D"/>
    <w:rsid w:val="00F06C86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C80"/>
    <w:rsid w:val="00F13FAE"/>
    <w:rsid w:val="00F1401F"/>
    <w:rsid w:val="00F14425"/>
    <w:rsid w:val="00F1459D"/>
    <w:rsid w:val="00F1466D"/>
    <w:rsid w:val="00F148E3"/>
    <w:rsid w:val="00F14B4D"/>
    <w:rsid w:val="00F14D8F"/>
    <w:rsid w:val="00F14F0C"/>
    <w:rsid w:val="00F15A10"/>
    <w:rsid w:val="00F15D2B"/>
    <w:rsid w:val="00F15D8D"/>
    <w:rsid w:val="00F16487"/>
    <w:rsid w:val="00F16C64"/>
    <w:rsid w:val="00F1790C"/>
    <w:rsid w:val="00F17A28"/>
    <w:rsid w:val="00F17D5D"/>
    <w:rsid w:val="00F17E8A"/>
    <w:rsid w:val="00F17EA3"/>
    <w:rsid w:val="00F2005C"/>
    <w:rsid w:val="00F201E9"/>
    <w:rsid w:val="00F2021E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7B1"/>
    <w:rsid w:val="00F21CC6"/>
    <w:rsid w:val="00F2239A"/>
    <w:rsid w:val="00F2263E"/>
    <w:rsid w:val="00F22B5E"/>
    <w:rsid w:val="00F22F38"/>
    <w:rsid w:val="00F230FC"/>
    <w:rsid w:val="00F23652"/>
    <w:rsid w:val="00F236EF"/>
    <w:rsid w:val="00F23AA3"/>
    <w:rsid w:val="00F23CC6"/>
    <w:rsid w:val="00F24680"/>
    <w:rsid w:val="00F2475C"/>
    <w:rsid w:val="00F24AD4"/>
    <w:rsid w:val="00F24BC2"/>
    <w:rsid w:val="00F24E6A"/>
    <w:rsid w:val="00F24FFC"/>
    <w:rsid w:val="00F25354"/>
    <w:rsid w:val="00F253F3"/>
    <w:rsid w:val="00F25431"/>
    <w:rsid w:val="00F254C6"/>
    <w:rsid w:val="00F2577F"/>
    <w:rsid w:val="00F26008"/>
    <w:rsid w:val="00F26397"/>
    <w:rsid w:val="00F26814"/>
    <w:rsid w:val="00F26DD7"/>
    <w:rsid w:val="00F272A2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2C9F"/>
    <w:rsid w:val="00F33158"/>
    <w:rsid w:val="00F33736"/>
    <w:rsid w:val="00F33926"/>
    <w:rsid w:val="00F33A54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02C"/>
    <w:rsid w:val="00F350C6"/>
    <w:rsid w:val="00F3513C"/>
    <w:rsid w:val="00F3532C"/>
    <w:rsid w:val="00F35758"/>
    <w:rsid w:val="00F35786"/>
    <w:rsid w:val="00F358CD"/>
    <w:rsid w:val="00F35A9C"/>
    <w:rsid w:val="00F35C4B"/>
    <w:rsid w:val="00F35EA1"/>
    <w:rsid w:val="00F3641B"/>
    <w:rsid w:val="00F364B6"/>
    <w:rsid w:val="00F365CA"/>
    <w:rsid w:val="00F366C1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886"/>
    <w:rsid w:val="00F41B1C"/>
    <w:rsid w:val="00F41C56"/>
    <w:rsid w:val="00F41E2F"/>
    <w:rsid w:val="00F41FF6"/>
    <w:rsid w:val="00F4214E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98D"/>
    <w:rsid w:val="00F46ABC"/>
    <w:rsid w:val="00F46ADE"/>
    <w:rsid w:val="00F4728E"/>
    <w:rsid w:val="00F47322"/>
    <w:rsid w:val="00F47568"/>
    <w:rsid w:val="00F47579"/>
    <w:rsid w:val="00F4757A"/>
    <w:rsid w:val="00F4765E"/>
    <w:rsid w:val="00F47CFC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631"/>
    <w:rsid w:val="00F53925"/>
    <w:rsid w:val="00F5393F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5847"/>
    <w:rsid w:val="00F56139"/>
    <w:rsid w:val="00F56310"/>
    <w:rsid w:val="00F565AB"/>
    <w:rsid w:val="00F56AD4"/>
    <w:rsid w:val="00F56ED6"/>
    <w:rsid w:val="00F572FF"/>
    <w:rsid w:val="00F57707"/>
    <w:rsid w:val="00F57D03"/>
    <w:rsid w:val="00F60231"/>
    <w:rsid w:val="00F60809"/>
    <w:rsid w:val="00F608EB"/>
    <w:rsid w:val="00F610E0"/>
    <w:rsid w:val="00F61490"/>
    <w:rsid w:val="00F61714"/>
    <w:rsid w:val="00F619F5"/>
    <w:rsid w:val="00F61A22"/>
    <w:rsid w:val="00F61B9B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1E51"/>
    <w:rsid w:val="00F72201"/>
    <w:rsid w:val="00F722E5"/>
    <w:rsid w:val="00F72471"/>
    <w:rsid w:val="00F728BA"/>
    <w:rsid w:val="00F72966"/>
    <w:rsid w:val="00F73311"/>
    <w:rsid w:val="00F734DC"/>
    <w:rsid w:val="00F735AD"/>
    <w:rsid w:val="00F73B9B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B8"/>
    <w:rsid w:val="00F769DB"/>
    <w:rsid w:val="00F76CA6"/>
    <w:rsid w:val="00F76D78"/>
    <w:rsid w:val="00F77276"/>
    <w:rsid w:val="00F7730D"/>
    <w:rsid w:val="00F77867"/>
    <w:rsid w:val="00F779EB"/>
    <w:rsid w:val="00F77CB1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124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08D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529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775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BD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5E8A"/>
    <w:rsid w:val="00FB6225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4FC7"/>
    <w:rsid w:val="00FC5295"/>
    <w:rsid w:val="00FC60A7"/>
    <w:rsid w:val="00FC611E"/>
    <w:rsid w:val="00FC6B5A"/>
    <w:rsid w:val="00FC6EA8"/>
    <w:rsid w:val="00FC7982"/>
    <w:rsid w:val="00FD007B"/>
    <w:rsid w:val="00FD00E0"/>
    <w:rsid w:val="00FD0939"/>
    <w:rsid w:val="00FD0AB1"/>
    <w:rsid w:val="00FD0C60"/>
    <w:rsid w:val="00FD0E36"/>
    <w:rsid w:val="00FD1117"/>
    <w:rsid w:val="00FD113A"/>
    <w:rsid w:val="00FD1301"/>
    <w:rsid w:val="00FD1639"/>
    <w:rsid w:val="00FD1643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7D"/>
    <w:rsid w:val="00FD408F"/>
    <w:rsid w:val="00FD4207"/>
    <w:rsid w:val="00FD490E"/>
    <w:rsid w:val="00FD4CB2"/>
    <w:rsid w:val="00FD513D"/>
    <w:rsid w:val="00FD54C7"/>
    <w:rsid w:val="00FD5511"/>
    <w:rsid w:val="00FD5A2D"/>
    <w:rsid w:val="00FD5B58"/>
    <w:rsid w:val="00FD5C8E"/>
    <w:rsid w:val="00FD647F"/>
    <w:rsid w:val="00FD693D"/>
    <w:rsid w:val="00FD6D64"/>
    <w:rsid w:val="00FD6DDE"/>
    <w:rsid w:val="00FD74CF"/>
    <w:rsid w:val="00FD7558"/>
    <w:rsid w:val="00FD75A3"/>
    <w:rsid w:val="00FD77C6"/>
    <w:rsid w:val="00FD781D"/>
    <w:rsid w:val="00FD7B2A"/>
    <w:rsid w:val="00FD7DBB"/>
    <w:rsid w:val="00FE0256"/>
    <w:rsid w:val="00FE0A55"/>
    <w:rsid w:val="00FE0AAB"/>
    <w:rsid w:val="00FE0E13"/>
    <w:rsid w:val="00FE0FDC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2E60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C20"/>
    <w:rsid w:val="00FE4C6B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63E"/>
    <w:rsid w:val="00FF1FE4"/>
    <w:rsid w:val="00FF2751"/>
    <w:rsid w:val="00FF284C"/>
    <w:rsid w:val="00FF3039"/>
    <w:rsid w:val="00FF3273"/>
    <w:rsid w:val="00FF32F6"/>
    <w:rsid w:val="00FF3F54"/>
    <w:rsid w:val="00FF422B"/>
    <w:rsid w:val="00FF4559"/>
    <w:rsid w:val="00FF4AE0"/>
    <w:rsid w:val="00FF5C24"/>
    <w:rsid w:val="00FF65CB"/>
    <w:rsid w:val="00FF68EE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8D14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NoSpacing">
    <w:name w:val="No Spacing"/>
    <w:uiPriority w:val="1"/>
    <w:qFormat/>
    <w:rsid w:val="006E41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43E1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E85CC-720A-428A-86CC-50993280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16</Pages>
  <Words>3600</Words>
  <Characters>15648</Characters>
  <Application>Microsoft Office Word</Application>
  <DocSecurity>0</DocSecurity>
  <Lines>130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19210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Saisamorn, Chimyoo</cp:lastModifiedBy>
  <cp:revision>5</cp:revision>
  <cp:lastPrinted>2022-02-10T07:20:00Z</cp:lastPrinted>
  <dcterms:created xsi:type="dcterms:W3CDTF">2022-02-11T06:16:00Z</dcterms:created>
  <dcterms:modified xsi:type="dcterms:W3CDTF">2022-02-11T06:18:00Z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2022-02-02T15:35:31Z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2fcbd60c-9e3d-4809-a491-2282a41f7886</vt:lpwstr>
  </property>
  <property fmtid="{D5CDD505-2E9C-101B-9397-08002B2CF9AE}" pid="8" name="MSIP_Label_4ed8881d-4062-46d6-b0ca-1cc939420954_ContentBits">
    <vt:lpwstr>0</vt:lpwstr>
  </property>
</Properties>
</file>