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11E7F" w14:textId="77777777" w:rsidR="00DD1E47" w:rsidRPr="00353650" w:rsidRDefault="00DD1E47" w:rsidP="006771E8">
      <w:pPr>
        <w:pStyle w:val="BodyText"/>
        <w:rPr>
          <w:rFonts w:cstheme="minorBidi"/>
          <w:cs/>
          <w:lang w:val="en-US" w:bidi="th-TH"/>
        </w:rPr>
      </w:pPr>
    </w:p>
    <w:p w14:paraId="53FBCC05" w14:textId="77777777" w:rsidR="00C10317" w:rsidRDefault="00C10317" w:rsidP="006771E8">
      <w:pPr>
        <w:pStyle w:val="BodyText"/>
      </w:pPr>
    </w:p>
    <w:p w14:paraId="7DCECC81" w14:textId="77777777" w:rsidR="00D15EA5" w:rsidRDefault="009E0B52" w:rsidP="009E0B52">
      <w:pPr>
        <w:pStyle w:val="BodyText"/>
        <w:tabs>
          <w:tab w:val="left" w:pos="3444"/>
        </w:tabs>
      </w:pPr>
      <w:r>
        <w:tab/>
      </w:r>
      <w:r w:rsidR="006F1B19" w:rsidRPr="004A0DFE">
        <w:br w:type="textWrapping" w:clear="all"/>
      </w:r>
    </w:p>
    <w:p w14:paraId="01887843" w14:textId="77777777" w:rsidR="00D15EA5" w:rsidRDefault="00D15EA5" w:rsidP="00D15EA5">
      <w:pPr>
        <w:pStyle w:val="BodyText"/>
      </w:pPr>
    </w:p>
    <w:p w14:paraId="6F9A90DA" w14:textId="05115F1E" w:rsidR="0077262A" w:rsidRDefault="0077262A" w:rsidP="0082676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67AAE69" w14:textId="77777777" w:rsidR="005F5673" w:rsidRDefault="005F5673" w:rsidP="0082676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FF844FA" w14:textId="3F31ABDA" w:rsidR="00C37945" w:rsidRPr="00B63042" w:rsidRDefault="00EC33C2" w:rsidP="0082676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26761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ผู้ถือหุ้นของบริษัท </w:t>
      </w:r>
      <w:r w:rsidR="00C37945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พรีเมียร์</w:t>
      </w:r>
      <w:r w:rsidR="00C37945" w:rsidRPr="00B630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37945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แทง</w:t>
      </w:r>
      <w:proofErr w:type="spellStart"/>
      <w:r w:rsidR="00C37945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ค์</w:t>
      </w:r>
      <w:proofErr w:type="spellEnd"/>
      <w:r w:rsidR="00C37945" w:rsidRPr="00B630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37945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="00C37945" w:rsidRPr="00B630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37945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C37945" w:rsidRPr="00B630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C37945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C37945" w:rsidRPr="00B630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C378277" w14:textId="77777777" w:rsidR="00EC33C2" w:rsidRPr="00B63042" w:rsidRDefault="00EC33C2" w:rsidP="00EC33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bidi="th-TH"/>
        </w:rPr>
      </w:pPr>
    </w:p>
    <w:p w14:paraId="789517D2" w14:textId="77777777" w:rsidR="00EC33C2" w:rsidRPr="00B63042" w:rsidRDefault="00EC33C2" w:rsidP="00EC33C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B63042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ABFD897" w14:textId="77777777" w:rsidR="00EC33C2" w:rsidRPr="00B63042" w:rsidRDefault="00EC33C2" w:rsidP="00EC33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CE4D1B9" w14:textId="76128698" w:rsidR="00EC33C2" w:rsidRPr="00F73416" w:rsidRDefault="00EC33C2" w:rsidP="00EC33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ตรวจสอบงบการเงินของบริษัท </w:t>
      </w:r>
      <w:r w:rsidR="00242316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พรีเมียร์</w:t>
      </w:r>
      <w:r w:rsidR="00242316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242316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แทง</w:t>
      </w:r>
      <w:proofErr w:type="spellStart"/>
      <w:r w:rsidR="00242316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ค์</w:t>
      </w:r>
      <w:proofErr w:type="spellEnd"/>
      <w:r w:rsidR="00242316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242316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คอร์ปอเรชั่น</w:t>
      </w:r>
      <w:r w:rsidR="00242316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242316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จำกัด</w:t>
      </w:r>
      <w:r w:rsidR="00242316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(</w:t>
      </w:r>
      <w:r w:rsidR="00242316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มหาชน</w:t>
      </w:r>
      <w:r w:rsidR="00242316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)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(</w:t>
      </w:r>
      <w:r w:rsidRPr="00F73416">
        <w:rPr>
          <w:rFonts w:ascii="Browallia New" w:eastAsia="Calibri" w:hAnsi="Browallia New" w:cs="Browallia New" w:hint="cs"/>
          <w:sz w:val="28"/>
          <w:szCs w:val="28"/>
          <w:lang w:bidi="th-TH"/>
        </w:rPr>
        <w:t>“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F73416">
        <w:rPr>
          <w:rFonts w:ascii="Browallia New" w:hAnsi="Browallia New" w:cs="Browallia New" w:hint="cs"/>
          <w:sz w:val="28"/>
          <w:szCs w:val="28"/>
          <w:lang w:bidi="th-TH"/>
        </w:rPr>
        <w:t>”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Pr="00F73416">
        <w:rPr>
          <w:rFonts w:ascii="Browallia New" w:hAnsi="Browallia New" w:cs="Times New Roman" w:hint="cs"/>
          <w:sz w:val="28"/>
          <w:szCs w:val="28"/>
          <w:rtl/>
        </w:rPr>
        <w:t xml:space="preserve"> </w:t>
      </w:r>
      <w:r w:rsidR="00826761" w:rsidRPr="00F73416">
        <w:rPr>
          <w:rFonts w:ascii="Browallia New" w:hAnsi="Browallia New" w:cstheme="minorBidi" w:hint="cs"/>
          <w:sz w:val="28"/>
          <w:szCs w:val="28"/>
          <w:cs/>
          <w:lang w:bidi="th-TH"/>
        </w:rPr>
        <w:t xml:space="preserve">            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</w:t>
      </w:r>
      <w:r w:rsidRPr="00F73416">
        <w:rPr>
          <w:rFonts w:ascii="Browallia New" w:hAnsi="Browallia New" w:cs="Times New Roman" w:hint="cs"/>
          <w:sz w:val="28"/>
          <w:szCs w:val="28"/>
          <w:rtl/>
        </w:rPr>
        <w:t xml:space="preserve"> </w:t>
      </w:r>
      <w:r w:rsidRPr="00F73416">
        <w:rPr>
          <w:rFonts w:ascii="Browallia New" w:hAnsi="Browallia New" w:cs="Browallia New" w:hint="cs"/>
          <w:sz w:val="28"/>
          <w:szCs w:val="28"/>
        </w:rPr>
        <w:t xml:space="preserve">31 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F73416">
        <w:rPr>
          <w:rFonts w:ascii="Browallia New" w:hAnsi="Browallia New" w:cs="Browallia New" w:hint="cs"/>
          <w:sz w:val="28"/>
          <w:szCs w:val="28"/>
        </w:rPr>
        <w:t>256</w:t>
      </w:r>
      <w:r w:rsidR="00517D44" w:rsidRPr="00F7341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</w:t>
      </w:r>
      <w:r w:rsidR="00EF10D6"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 w:rsidR="00E05A33"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เบ็ดเสร็จอื่น</w:t>
      </w:r>
      <w:r w:rsidR="004E7306" w:rsidRPr="00F734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103463"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77216"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และหมายเหตุประกอบงบการเงินรวมถึง</w:t>
      </w:r>
      <w:r w:rsidR="007B0077"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 w:rsidRPr="00F73416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สรุปนโยบาย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การบัญชีที่สำคั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ญ</w:t>
      </w:r>
    </w:p>
    <w:p w14:paraId="714EA13D" w14:textId="77777777" w:rsidR="00EC33C2" w:rsidRPr="00F73416" w:rsidRDefault="00EC33C2" w:rsidP="00EC33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rtl/>
          <w:cs/>
          <w:lang w:bidi="th-TH"/>
        </w:rPr>
      </w:pPr>
    </w:p>
    <w:p w14:paraId="708C84E3" w14:textId="291FBBE2" w:rsidR="00EC33C2" w:rsidRPr="00F73416" w:rsidRDefault="00EC33C2" w:rsidP="00EC33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bidi="th-TH"/>
        </w:rPr>
      </w:pP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ข้าพเจ้าเห็นว่า งบการเงิน</w:t>
      </w:r>
      <w:r w:rsidR="00394EDB"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ข้างต้น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นี้แสดงฐานะการเงิน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F7341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E157C2" w:rsidRPr="00F734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A5525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พรีเมียร์</w:t>
      </w:r>
      <w:r w:rsidR="009A5525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9A5525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แทง</w:t>
      </w:r>
      <w:proofErr w:type="spellStart"/>
      <w:r w:rsidR="009A5525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ค์</w:t>
      </w:r>
      <w:proofErr w:type="spellEnd"/>
      <w:r w:rsidR="009A5525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9A5525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คอร์ปอเรชั่น</w:t>
      </w:r>
      <w:r w:rsidR="009A5525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9A5525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จำกัด</w:t>
      </w:r>
      <w:r w:rsidR="009A5525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(</w:t>
      </w:r>
      <w:r w:rsidR="009A5525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มหาชน</w:t>
      </w:r>
      <w:r w:rsidR="009A5525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)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</w:t>
      </w:r>
      <w:r w:rsidRPr="00F73416">
        <w:rPr>
          <w:rFonts w:ascii="Browallia New" w:hAnsi="Browallia New" w:cs="Browallia New" w:hint="cs"/>
          <w:sz w:val="28"/>
          <w:szCs w:val="28"/>
        </w:rPr>
        <w:t xml:space="preserve"> 31 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F73416">
        <w:rPr>
          <w:rFonts w:ascii="Browallia New" w:hAnsi="Browallia New" w:cs="Browallia New" w:hint="cs"/>
          <w:sz w:val="28"/>
          <w:szCs w:val="28"/>
        </w:rPr>
        <w:t>256</w:t>
      </w:r>
      <w:r w:rsidR="00517D44" w:rsidRPr="00F73416">
        <w:rPr>
          <w:rFonts w:ascii="Browallia New" w:hAnsi="Browallia New" w:cs="Browallia New"/>
          <w:sz w:val="28"/>
          <w:szCs w:val="28"/>
        </w:rPr>
        <w:t>3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ผลการดำเนินงาน</w:t>
      </w:r>
      <w:r w:rsidR="00A379F2"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06D59" w:rsidRPr="00F73416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และกระแสเงินสด</w:t>
      </w:r>
      <w:r w:rsidR="007D0D17" w:rsidRPr="00F734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="007A4393"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F73416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</w:p>
    <w:p w14:paraId="34114612" w14:textId="77777777" w:rsidR="00CD4D4E" w:rsidRPr="00F73416" w:rsidRDefault="00CD4D4E" w:rsidP="007A550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B9E7B9" w14:textId="77777777" w:rsidR="00E615D0" w:rsidRPr="00F73416" w:rsidRDefault="00E615D0" w:rsidP="00DA7FDC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cs/>
          <w:lang w:bidi="th-TH"/>
        </w:rPr>
      </w:pPr>
      <w:r w:rsidRPr="00F73416">
        <w:rPr>
          <w:rFonts w:ascii="Browallia New" w:eastAsia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17FB6D1D" w14:textId="77777777" w:rsidR="00E615D0" w:rsidRPr="00F73416" w:rsidRDefault="00E615D0" w:rsidP="00DA7FDC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</w:p>
    <w:p w14:paraId="6B337AF6" w14:textId="262FF01A" w:rsidR="002855A3" w:rsidRPr="00F73416" w:rsidRDefault="002855A3" w:rsidP="002855A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7341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F7341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F7341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ข้าพเจ้ามีความเป็นอิสระจากบริษัท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F7341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F7341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F7341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F7341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F7341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7341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มานั้นเพียงพอและเหมาะสมเพื่อใช้เป็นเกณฑ์ในการแสดงความเห็นของข้าพเจ้า</w:t>
      </w:r>
    </w:p>
    <w:p w14:paraId="7204B32D" w14:textId="60ABADB8" w:rsidR="00CD0A85" w:rsidRPr="00F73416" w:rsidRDefault="00CD0A85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353455B8" w14:textId="33C94092" w:rsidR="007166CF" w:rsidRDefault="007166CF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4ABEFAE1" w14:textId="1BAB5B6A" w:rsidR="007166CF" w:rsidRDefault="007166CF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17DEA489" w14:textId="0E94428E" w:rsidR="007166CF" w:rsidRDefault="007166CF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68C9FCA1" w14:textId="32DF2965" w:rsidR="0090670B" w:rsidRDefault="0090670B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3643C908" w14:textId="6183FA5E" w:rsidR="0090670B" w:rsidRDefault="0090670B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1F28C669" w14:textId="7A5070F3" w:rsidR="0090670B" w:rsidRDefault="0090670B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7B0A0D10" w14:textId="77777777" w:rsidR="0090670B" w:rsidRDefault="0090670B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61CFA763" w14:textId="7655734D" w:rsidR="007166CF" w:rsidRDefault="007166CF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47355838" w14:textId="648630F0" w:rsidR="007166CF" w:rsidRDefault="007166CF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0B1043CD" w14:textId="0A05D66F" w:rsidR="007166CF" w:rsidRDefault="007166CF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1D001454" w14:textId="2718903E" w:rsidR="007166CF" w:rsidRDefault="007166CF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0"/>
          <w:lang w:bidi="th-TH"/>
        </w:rPr>
      </w:pPr>
    </w:p>
    <w:p w14:paraId="73B281FA" w14:textId="620E1FCB" w:rsidR="00CD0A85" w:rsidRPr="00B63042" w:rsidRDefault="00CD0A85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  <w:r w:rsidRPr="00B63042">
        <w:rPr>
          <w:rFonts w:ascii="Browallia New" w:eastAsia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22313B00" w14:textId="77777777" w:rsidR="00CD0A85" w:rsidRPr="00B63042" w:rsidRDefault="00CD0A85" w:rsidP="00CD0A85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4"/>
          <w:szCs w:val="24"/>
          <w:cs/>
          <w:lang w:bidi="th-TH"/>
        </w:rPr>
      </w:pPr>
    </w:p>
    <w:p w14:paraId="48AD8F03" w14:textId="181ACB06" w:rsidR="001E3B98" w:rsidRPr="00B63042" w:rsidRDefault="00CD0A85" w:rsidP="00A379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</w:t>
      </w:r>
      <w:r w:rsidR="001E3B98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บริษัท </w:t>
      </w:r>
      <w:r w:rsidR="001E3B98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พรีเมียร์ แทง</w:t>
      </w:r>
      <w:proofErr w:type="spellStart"/>
      <w:r w:rsidR="001E3B98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ค์</w:t>
      </w:r>
      <w:proofErr w:type="spellEnd"/>
      <w:r w:rsidR="001E3B98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คอร์ปอเรชั่น จำกัด (มหาชน)</w:t>
      </w:r>
      <w:r w:rsidR="001E3B98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010F25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</w:t>
      </w: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วันที่ </w:t>
      </w:r>
      <w:r w:rsidR="00A379F2" w:rsidRPr="00B63042">
        <w:rPr>
          <w:rFonts w:ascii="Browallia New" w:eastAsia="Calibri" w:hAnsi="Browallia New" w:cs="Browallia New"/>
          <w:sz w:val="28"/>
          <w:szCs w:val="28"/>
          <w:lang w:bidi="th-TH"/>
        </w:rPr>
        <w:t>31</w:t>
      </w:r>
      <w:r w:rsidR="00AF4493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</w:t>
      </w:r>
      <w:r w:rsidRPr="00B63042">
        <w:rPr>
          <w:rFonts w:ascii="Browallia New" w:eastAsia="Calibri" w:hAnsi="Browallia New" w:cs="Browallia New"/>
          <w:sz w:val="28"/>
          <w:szCs w:val="28"/>
          <w:lang w:bidi="th-TH"/>
        </w:rPr>
        <w:t>256</w:t>
      </w:r>
      <w:r w:rsidR="001E3B98" w:rsidRPr="00B63042">
        <w:rPr>
          <w:rFonts w:ascii="Browallia New" w:eastAsia="Calibri" w:hAnsi="Browallia New" w:cs="Browallia New"/>
          <w:sz w:val="28"/>
          <w:szCs w:val="28"/>
          <w:lang w:bidi="th-TH"/>
        </w:rPr>
        <w:t>2</w:t>
      </w:r>
      <w:r w:rsidRPr="00B6304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B6304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="00985939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ที่อยู่</w:t>
      </w: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ในสำนักงานเดียวกับข้าพเจ้า</w:t>
      </w:r>
      <w:r w:rsidR="00EA1185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</w:t>
      </w: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แสดงความเห็นอย่างไม่มีเงื่อนไข ตามรายงานลงวันที่</w:t>
      </w:r>
      <w:r w:rsidR="00EA1185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E3B98" w:rsidRPr="00B63042">
        <w:rPr>
          <w:rFonts w:ascii="Browallia New" w:eastAsia="Calibri" w:hAnsi="Browallia New" w:cs="Browallia New"/>
          <w:sz w:val="28"/>
          <w:szCs w:val="28"/>
          <w:lang w:bidi="th-TH"/>
        </w:rPr>
        <w:t xml:space="preserve">24 </w:t>
      </w:r>
      <w:r w:rsidR="001E3B98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1E3B98" w:rsidRPr="00B63042">
        <w:rPr>
          <w:rFonts w:ascii="Browallia New" w:eastAsia="Calibri" w:hAnsi="Browallia New" w:cs="Browallia New"/>
          <w:sz w:val="28"/>
          <w:szCs w:val="28"/>
          <w:lang w:bidi="th-TH"/>
        </w:rPr>
        <w:t>2563</w:t>
      </w:r>
    </w:p>
    <w:p w14:paraId="5CAA5C14" w14:textId="77777777" w:rsidR="002925B5" w:rsidRPr="00B63042" w:rsidRDefault="002925B5" w:rsidP="00CD0A85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5C0255C6" w14:textId="5CE5195B" w:rsidR="00DE4B8C" w:rsidRPr="00B63042" w:rsidRDefault="00DE4B8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B63042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="00C9599D" w:rsidRPr="00B63042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และผู้มีหน้าที่</w:t>
      </w:r>
      <w:r w:rsidRPr="00B63042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ใน</w:t>
      </w:r>
      <w:r w:rsidR="007C5F9D" w:rsidRPr="00B63042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การกำกับดูแลต่อ</w:t>
      </w:r>
      <w:r w:rsidRPr="00B63042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</w:p>
    <w:p w14:paraId="60A1821E" w14:textId="77777777" w:rsidR="00DE4B8C" w:rsidRPr="00B63042" w:rsidRDefault="00DE4B8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2F099609" w14:textId="4DF5E86F" w:rsidR="00DE4B8C" w:rsidRPr="00B63042" w:rsidRDefault="00DE4B8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DD6685" w:rsidRPr="00B63042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="009F6C1F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96806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CDA8A5" w14:textId="77777777" w:rsidR="00DE4B8C" w:rsidRPr="00B63042" w:rsidRDefault="00DE4B8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75CB7F74" w14:textId="56FE3646" w:rsidR="00DE4B8C" w:rsidRPr="00B63042" w:rsidRDefault="00DE4B8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</w:t>
      </w:r>
      <w:r w:rsidR="002D0CBD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การ</w:t>
      </w:r>
      <w:r w:rsidR="00507E7B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เ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ปิดเผยเรื่องที่เกี่ยวกับการดำเนินงานต่อเนื่อง</w:t>
      </w:r>
      <w:r w:rsidR="00C57CED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ในกรณีที่มีเรื่องดังกล่าว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="008B222D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</w:t>
      </w:r>
      <w:r w:rsidR="00F46E30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อย่าง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ต่อเนื่องต่อไปได้</w:t>
      </w:r>
    </w:p>
    <w:p w14:paraId="4ADD1F94" w14:textId="20113E52" w:rsidR="00642180" w:rsidRPr="00B63042" w:rsidRDefault="00642180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0908330" w14:textId="458284B3" w:rsidR="00642180" w:rsidRPr="00B63042" w:rsidRDefault="00642180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ผ</w:t>
      </w:r>
      <w:r w:rsidR="00C75B41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2C2974A9" w14:textId="77777777" w:rsidR="00547C85" w:rsidRPr="00B63042" w:rsidRDefault="00547C85" w:rsidP="008E368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25DAABC" w14:textId="286E57C2" w:rsidR="008E3684" w:rsidRPr="00B63042" w:rsidRDefault="008E3684" w:rsidP="008E368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6304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813E25" w:rsidRPr="00B6304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B6304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การตรวจสอบงบการเงิน</w:t>
      </w:r>
    </w:p>
    <w:p w14:paraId="0E6BE882" w14:textId="77777777" w:rsidR="008E3684" w:rsidRPr="00B63042" w:rsidRDefault="008E3684" w:rsidP="008E368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CC38097" w14:textId="03F87434" w:rsidR="008E3684" w:rsidRPr="00B63042" w:rsidRDefault="008E3684" w:rsidP="008E36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E6468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241E2B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ซึ่งรวมความเห็น</w:t>
      </w:r>
      <w:r w:rsidR="008809DC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</w:t>
      </w:r>
      <w:r w:rsidR="00210917"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อง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="008809DC"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อยู่ด้วย</w:t>
      </w:r>
      <w:r w:rsidRPr="00B630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63042">
        <w:rPr>
          <w:rFonts w:ascii="Browallia New" w:hAnsi="Browallia New" w:cs="Browallia New" w:hint="cs"/>
          <w:sz w:val="28"/>
          <w:szCs w:val="28"/>
          <w:cs/>
          <w:lang w:bidi="th-TH"/>
        </w:rPr>
        <w:t>ลต่อการตัดสินใจ</w:t>
      </w:r>
      <w:r w:rsidR="00213C1C" w:rsidRPr="00B63042">
        <w:rPr>
          <w:rFonts w:ascii="Browallia New" w:hAnsi="Browallia New" w:cs="Browallia New" w:hint="cs"/>
          <w:sz w:val="28"/>
          <w:szCs w:val="28"/>
          <w:cs/>
          <w:lang w:bidi="th-TH"/>
        </w:rPr>
        <w:t>ทาง</w:t>
      </w:r>
      <w:r w:rsidRPr="00B63042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เศรษฐกิจของผู้ใช้งบการเงินจากการใช้งบการเงิน</w:t>
      </w:r>
      <w:r w:rsidR="00213C1C" w:rsidRPr="00B63042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</w:t>
      </w:r>
      <w:r w:rsidR="00253E4E" w:rsidRPr="00B63042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B63042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63471AAE" w14:textId="77777777" w:rsidR="00547C85" w:rsidRPr="00B63042" w:rsidRDefault="00547C85" w:rsidP="005C244D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5769D45" w14:textId="20D6960C" w:rsidR="005C244D" w:rsidRPr="00B63042" w:rsidRDefault="005C244D" w:rsidP="005C24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E8E2CE" w14:textId="77777777" w:rsidR="002F2963" w:rsidRPr="00AC48F3" w:rsidRDefault="002F2963" w:rsidP="002F2963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63042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351E257" w14:textId="77777777" w:rsidR="002F2963" w:rsidRPr="00AC48F3" w:rsidRDefault="002F2963" w:rsidP="002F2963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764CD7D" w14:textId="77777777" w:rsidR="002F2963" w:rsidRPr="00AC48F3" w:rsidRDefault="002F2963" w:rsidP="002F2963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712C22DB" w14:textId="77777777" w:rsidR="002F2963" w:rsidRDefault="002F2963" w:rsidP="002F2963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C01F9C6" w14:textId="5D283EB2" w:rsidR="005C244D" w:rsidRPr="00AC48F3" w:rsidRDefault="005C244D" w:rsidP="005C244D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โครงสร้างและเนื้อหาของงบการเงินของบริษัทโดยรวม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6992BA7A" w14:textId="5A87FB0D" w:rsidR="005C244D" w:rsidRDefault="005C244D" w:rsidP="005C24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08CA0A" w14:textId="36ABC087" w:rsidR="005C244D" w:rsidRDefault="005C244D" w:rsidP="005C24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</w:t>
      </w:r>
      <w:r w:rsidR="002F296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D50CE6D" w14:textId="66F52985" w:rsidR="000C20E2" w:rsidRDefault="000C20E2" w:rsidP="005C24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7FFF62" w14:textId="20D410D7" w:rsidR="005D4734" w:rsidRDefault="005D4734" w:rsidP="005D473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96D2F7" w14:textId="6F27EC73" w:rsidR="00547C85" w:rsidRDefault="00547C85" w:rsidP="005D473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A6E3C0" w14:textId="77777777" w:rsidR="00547C85" w:rsidRDefault="00547C85" w:rsidP="005D473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BE0EDE8" w14:textId="77777777" w:rsidR="00BF2B6B" w:rsidRPr="00D30FE0" w:rsidRDefault="00BF2B6B" w:rsidP="00BF2B6B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 อัครมหาพาณิชย์</w:t>
      </w:r>
    </w:p>
    <w:p w14:paraId="7F13E02D" w14:textId="77777777" w:rsidR="00BF2B6B" w:rsidRPr="00675D04" w:rsidRDefault="00BF2B6B" w:rsidP="00BF2B6B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  <w:cs/>
        </w:rPr>
      </w:pPr>
      <w:r w:rsidRPr="00675D04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88C2B24" w14:textId="77777777" w:rsidR="00BF2B6B" w:rsidRPr="00675D04" w:rsidRDefault="00BF2B6B" w:rsidP="00BF2B6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75D04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114BE19D" w14:textId="77777777" w:rsidR="007A7FB5" w:rsidRPr="008F23EF" w:rsidRDefault="007A7FB5" w:rsidP="007A7FB5">
      <w:pPr>
        <w:pStyle w:val="BodyText"/>
        <w:spacing w:after="0" w:line="240" w:lineRule="auto"/>
        <w:rPr>
          <w:rFonts w:ascii="Browallia New" w:hAnsi="Browallia New" w:cs="Browallia New"/>
          <w:sz w:val="20"/>
        </w:rPr>
      </w:pPr>
    </w:p>
    <w:p w14:paraId="271B060D" w14:textId="77777777" w:rsidR="007A7FB5" w:rsidRDefault="007A7FB5" w:rsidP="007A7FB5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2C3D52C" w14:textId="77777777" w:rsidR="007A7FB5" w:rsidRDefault="007A7FB5" w:rsidP="007A7FB5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68544FE" w14:textId="473BB894" w:rsidR="0050415B" w:rsidRPr="00BB28F4" w:rsidRDefault="00BB28F4" w:rsidP="007420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BB28F4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Pr="00BB28F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11234C" w:rsidRPr="00BB28F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1234C" w:rsidRPr="00BB28F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420D0" w:rsidRPr="00BB28F4">
        <w:rPr>
          <w:rFonts w:ascii="Browallia New" w:hAnsi="Browallia New" w:cs="Browallia New"/>
          <w:sz w:val="28"/>
          <w:szCs w:val="28"/>
          <w:lang w:val="en-US" w:bidi="th-TH"/>
        </w:rPr>
        <w:t>4</w:t>
      </w:r>
    </w:p>
    <w:sectPr w:rsidR="0050415B" w:rsidRPr="00BB28F4" w:rsidSect="00B63042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710" w:right="913" w:bottom="510" w:left="2665" w:header="743" w:footer="10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09B1D" w14:textId="77777777" w:rsidR="009C731E" w:rsidRDefault="009C731E">
      <w:r>
        <w:separator/>
      </w:r>
    </w:p>
  </w:endnote>
  <w:endnote w:type="continuationSeparator" w:id="0">
    <w:p w14:paraId="3D556EC6" w14:textId="77777777" w:rsidR="009C731E" w:rsidRDefault="009C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D15EA5" w:rsidRPr="0069090D" w14:paraId="62A4C1AA" w14:textId="77777777" w:rsidTr="00961D09">
      <w:trPr>
        <w:trHeight w:val="57"/>
      </w:trPr>
      <w:tc>
        <w:tcPr>
          <w:tcW w:w="5781" w:type="dxa"/>
        </w:tcPr>
        <w:p w14:paraId="5DD00A2F" w14:textId="77777777" w:rsidR="00D15EA5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11238FFC" w14:textId="77777777" w:rsidR="00D15EA5" w:rsidRPr="0069090D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1C577809" w14:textId="77777777" w:rsidR="00D15EA5" w:rsidRPr="00577D61" w:rsidRDefault="00D15EA5" w:rsidP="00D15EA5">
          <w:pPr>
            <w:pStyle w:val="Smlspace"/>
            <w:framePr w:hSpace="0" w:wrap="auto" w:vAnchor="margin" w:yAlign="inline"/>
          </w:pPr>
        </w:p>
      </w:tc>
    </w:tr>
    <w:tr w:rsidR="00D15EA5" w:rsidRPr="0069090D" w14:paraId="44EC6410" w14:textId="77777777" w:rsidTr="00961D09">
      <w:trPr>
        <w:trHeight w:val="116"/>
      </w:trPr>
      <w:tc>
        <w:tcPr>
          <w:tcW w:w="5781" w:type="dxa"/>
        </w:tcPr>
        <w:p w14:paraId="65A69323" w14:textId="77777777" w:rsidR="00D15EA5" w:rsidRDefault="00D15EA5" w:rsidP="00D15EA5">
          <w:pPr>
            <w:pStyle w:val="LetterFooter"/>
          </w:pPr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</w:p>
      </w:tc>
      <w:tc>
        <w:tcPr>
          <w:tcW w:w="227" w:type="dxa"/>
          <w:tcBorders>
            <w:top w:val="nil"/>
          </w:tcBorders>
          <w:vAlign w:val="bottom"/>
        </w:tcPr>
        <w:p w14:paraId="426793A3" w14:textId="77777777" w:rsidR="00D15EA5" w:rsidRPr="0069090D" w:rsidRDefault="00D15EA5" w:rsidP="00D15EA5">
          <w:pPr>
            <w:pStyle w:val="LetterFooter"/>
          </w:pPr>
        </w:p>
      </w:tc>
      <w:tc>
        <w:tcPr>
          <w:tcW w:w="2353" w:type="dxa"/>
        </w:tcPr>
        <w:p w14:paraId="1A97999A" w14:textId="77777777" w:rsidR="00D15EA5" w:rsidRPr="00577D61" w:rsidRDefault="00D15EA5" w:rsidP="00D15EA5">
          <w:pPr>
            <w:pStyle w:val="LetterFooterURL"/>
            <w:jc w:val="right"/>
          </w:pPr>
          <w:r>
            <w:t>grantthornton.co.th</w:t>
          </w:r>
        </w:p>
      </w:tc>
    </w:tr>
  </w:tbl>
  <w:p w14:paraId="3BC79FB7" w14:textId="77777777" w:rsidR="00D15EA5" w:rsidRDefault="00D15E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A4B5E" w14:textId="77777777" w:rsidR="009C731E" w:rsidRDefault="009C731E">
      <w:bookmarkStart w:id="0" w:name="_Hlk482348182"/>
      <w:bookmarkEnd w:id="0"/>
      <w:r>
        <w:separator/>
      </w:r>
    </w:p>
  </w:footnote>
  <w:footnote w:type="continuationSeparator" w:id="0">
    <w:p w14:paraId="68B8BB09" w14:textId="77777777" w:rsidR="009C731E" w:rsidRDefault="009C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E49A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CDEF8" w14:textId="3F50A428" w:rsidR="00B63D0E" w:rsidRDefault="00B63D0E" w:rsidP="00D96128">
    <w:pPr>
      <w:pStyle w:val="Header"/>
      <w:jc w:val="right"/>
    </w:pPr>
  </w:p>
  <w:p w14:paraId="4CA2D5B1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B5E64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61106A9" w14:textId="56E8E0CE" w:rsidR="00D460E7" w:rsidRDefault="0056384E" w:rsidP="00A90AF3">
    <w:pPr>
      <w:jc w:val="thaiDistribute"/>
    </w:pPr>
    <w:bookmarkStart w:id="1" w:name="Footer3_tbl"/>
    <w:bookmarkEnd w:id="1"/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รายงาน</w:t>
    </w:r>
    <w:r>
      <w:rPr>
        <w:rFonts w:ascii="Browallia New" w:hAnsi="Browallia New" w:cs="Browallia New" w:hint="cs"/>
        <w:b/>
        <w:bCs/>
        <w:sz w:val="40"/>
        <w:szCs w:val="40"/>
        <w:cs/>
        <w:lang w:bidi="th-TH"/>
      </w:rPr>
      <w:t>ของ</w:t>
    </w:r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F25"/>
    <w:rsid w:val="000162B0"/>
    <w:rsid w:val="00020BB7"/>
    <w:rsid w:val="000220CE"/>
    <w:rsid w:val="000222D8"/>
    <w:rsid w:val="000257DE"/>
    <w:rsid w:val="00027870"/>
    <w:rsid w:val="0003023B"/>
    <w:rsid w:val="00031D17"/>
    <w:rsid w:val="00044ACE"/>
    <w:rsid w:val="0004550E"/>
    <w:rsid w:val="00052614"/>
    <w:rsid w:val="000545CB"/>
    <w:rsid w:val="000558D0"/>
    <w:rsid w:val="00057E89"/>
    <w:rsid w:val="000723F7"/>
    <w:rsid w:val="00074485"/>
    <w:rsid w:val="000828F1"/>
    <w:rsid w:val="00082F59"/>
    <w:rsid w:val="00085F48"/>
    <w:rsid w:val="00093BCD"/>
    <w:rsid w:val="00094333"/>
    <w:rsid w:val="0009543C"/>
    <w:rsid w:val="00097FAB"/>
    <w:rsid w:val="000A31B4"/>
    <w:rsid w:val="000B22D3"/>
    <w:rsid w:val="000B4D9E"/>
    <w:rsid w:val="000B65E3"/>
    <w:rsid w:val="000B7090"/>
    <w:rsid w:val="000C20E2"/>
    <w:rsid w:val="000C630F"/>
    <w:rsid w:val="000E52CE"/>
    <w:rsid w:val="000E6482"/>
    <w:rsid w:val="000F2C12"/>
    <w:rsid w:val="000F2DEA"/>
    <w:rsid w:val="000F3AAB"/>
    <w:rsid w:val="000F462C"/>
    <w:rsid w:val="000F6E25"/>
    <w:rsid w:val="001011DF"/>
    <w:rsid w:val="00103463"/>
    <w:rsid w:val="00111118"/>
    <w:rsid w:val="0011234C"/>
    <w:rsid w:val="00112B69"/>
    <w:rsid w:val="001141DB"/>
    <w:rsid w:val="001233BB"/>
    <w:rsid w:val="001316D3"/>
    <w:rsid w:val="00154F9C"/>
    <w:rsid w:val="001554CD"/>
    <w:rsid w:val="00155A91"/>
    <w:rsid w:val="001613E2"/>
    <w:rsid w:val="0016459D"/>
    <w:rsid w:val="00167017"/>
    <w:rsid w:val="00170CE4"/>
    <w:rsid w:val="001771A6"/>
    <w:rsid w:val="00186131"/>
    <w:rsid w:val="0019210D"/>
    <w:rsid w:val="00194E8A"/>
    <w:rsid w:val="001A3BFB"/>
    <w:rsid w:val="001A3C20"/>
    <w:rsid w:val="001B198C"/>
    <w:rsid w:val="001B32FF"/>
    <w:rsid w:val="001B6811"/>
    <w:rsid w:val="001B7388"/>
    <w:rsid w:val="001C2C28"/>
    <w:rsid w:val="001D2302"/>
    <w:rsid w:val="001D3FCA"/>
    <w:rsid w:val="001D7BB3"/>
    <w:rsid w:val="001D7DB6"/>
    <w:rsid w:val="001E12A6"/>
    <w:rsid w:val="001E1730"/>
    <w:rsid w:val="001E3B98"/>
    <w:rsid w:val="001E498F"/>
    <w:rsid w:val="001E5890"/>
    <w:rsid w:val="001E605F"/>
    <w:rsid w:val="001F6B4A"/>
    <w:rsid w:val="00207CF2"/>
    <w:rsid w:val="00210917"/>
    <w:rsid w:val="00211F00"/>
    <w:rsid w:val="00213C1C"/>
    <w:rsid w:val="002213D0"/>
    <w:rsid w:val="0022518C"/>
    <w:rsid w:val="00227201"/>
    <w:rsid w:val="00237A7E"/>
    <w:rsid w:val="00241E2B"/>
    <w:rsid w:val="00241F16"/>
    <w:rsid w:val="00242316"/>
    <w:rsid w:val="00247969"/>
    <w:rsid w:val="00250369"/>
    <w:rsid w:val="00253E4E"/>
    <w:rsid w:val="0026182A"/>
    <w:rsid w:val="00274EDA"/>
    <w:rsid w:val="00275DDA"/>
    <w:rsid w:val="002770D6"/>
    <w:rsid w:val="00277EBE"/>
    <w:rsid w:val="002838FB"/>
    <w:rsid w:val="00285249"/>
    <w:rsid w:val="002855A3"/>
    <w:rsid w:val="002925B5"/>
    <w:rsid w:val="002A252E"/>
    <w:rsid w:val="002B3048"/>
    <w:rsid w:val="002B5A4A"/>
    <w:rsid w:val="002C623D"/>
    <w:rsid w:val="002D0CBD"/>
    <w:rsid w:val="002D5A0F"/>
    <w:rsid w:val="002D5AAC"/>
    <w:rsid w:val="002D6E25"/>
    <w:rsid w:val="002E02F4"/>
    <w:rsid w:val="002E4405"/>
    <w:rsid w:val="002E54D2"/>
    <w:rsid w:val="002E7F1E"/>
    <w:rsid w:val="002F2963"/>
    <w:rsid w:val="002F2DEB"/>
    <w:rsid w:val="002F3903"/>
    <w:rsid w:val="002F4896"/>
    <w:rsid w:val="002F4A52"/>
    <w:rsid w:val="002F4FD1"/>
    <w:rsid w:val="002F7D90"/>
    <w:rsid w:val="0030026A"/>
    <w:rsid w:val="00305173"/>
    <w:rsid w:val="0031024E"/>
    <w:rsid w:val="00321A76"/>
    <w:rsid w:val="00332CEC"/>
    <w:rsid w:val="00335E5B"/>
    <w:rsid w:val="00353650"/>
    <w:rsid w:val="00354F5D"/>
    <w:rsid w:val="003624F7"/>
    <w:rsid w:val="00365ECE"/>
    <w:rsid w:val="003744DA"/>
    <w:rsid w:val="00377B4C"/>
    <w:rsid w:val="00380C4C"/>
    <w:rsid w:val="00384904"/>
    <w:rsid w:val="003942CF"/>
    <w:rsid w:val="00394EDB"/>
    <w:rsid w:val="003A05EE"/>
    <w:rsid w:val="003A3C4F"/>
    <w:rsid w:val="003B09E0"/>
    <w:rsid w:val="003B4CCD"/>
    <w:rsid w:val="003B4DED"/>
    <w:rsid w:val="003C11F0"/>
    <w:rsid w:val="003C12C5"/>
    <w:rsid w:val="003C27EF"/>
    <w:rsid w:val="003C32E9"/>
    <w:rsid w:val="003C3898"/>
    <w:rsid w:val="003C49E8"/>
    <w:rsid w:val="003C5635"/>
    <w:rsid w:val="003C720E"/>
    <w:rsid w:val="003D0F43"/>
    <w:rsid w:val="003D2605"/>
    <w:rsid w:val="003D514F"/>
    <w:rsid w:val="003D5E4B"/>
    <w:rsid w:val="003D64D6"/>
    <w:rsid w:val="003E034A"/>
    <w:rsid w:val="003E099C"/>
    <w:rsid w:val="003E3E21"/>
    <w:rsid w:val="003F662B"/>
    <w:rsid w:val="00406D59"/>
    <w:rsid w:val="00416281"/>
    <w:rsid w:val="00420016"/>
    <w:rsid w:val="004220FD"/>
    <w:rsid w:val="00422353"/>
    <w:rsid w:val="00426915"/>
    <w:rsid w:val="00432409"/>
    <w:rsid w:val="00433F63"/>
    <w:rsid w:val="00434A29"/>
    <w:rsid w:val="00435788"/>
    <w:rsid w:val="004359E6"/>
    <w:rsid w:val="00443CE3"/>
    <w:rsid w:val="00446EE3"/>
    <w:rsid w:val="00451C56"/>
    <w:rsid w:val="00451D13"/>
    <w:rsid w:val="00452E7B"/>
    <w:rsid w:val="004546FA"/>
    <w:rsid w:val="004560BD"/>
    <w:rsid w:val="00474B6D"/>
    <w:rsid w:val="00481FE7"/>
    <w:rsid w:val="0048532C"/>
    <w:rsid w:val="00486DF5"/>
    <w:rsid w:val="0049103F"/>
    <w:rsid w:val="004A0DFE"/>
    <w:rsid w:val="004A2615"/>
    <w:rsid w:val="004A3C62"/>
    <w:rsid w:val="004A4A58"/>
    <w:rsid w:val="004A6C7B"/>
    <w:rsid w:val="004A73FE"/>
    <w:rsid w:val="004B479E"/>
    <w:rsid w:val="004C0971"/>
    <w:rsid w:val="004C0C25"/>
    <w:rsid w:val="004C1A3F"/>
    <w:rsid w:val="004C2111"/>
    <w:rsid w:val="004C3291"/>
    <w:rsid w:val="004C4A59"/>
    <w:rsid w:val="004C732E"/>
    <w:rsid w:val="004D20AE"/>
    <w:rsid w:val="004D3578"/>
    <w:rsid w:val="004D45D3"/>
    <w:rsid w:val="004E50A5"/>
    <w:rsid w:val="004E7306"/>
    <w:rsid w:val="004F1A16"/>
    <w:rsid w:val="004F207F"/>
    <w:rsid w:val="004F5D91"/>
    <w:rsid w:val="0050415B"/>
    <w:rsid w:val="005070FA"/>
    <w:rsid w:val="00507E7B"/>
    <w:rsid w:val="00517D44"/>
    <w:rsid w:val="0052186A"/>
    <w:rsid w:val="005321DA"/>
    <w:rsid w:val="00533522"/>
    <w:rsid w:val="00547541"/>
    <w:rsid w:val="00547C85"/>
    <w:rsid w:val="00551365"/>
    <w:rsid w:val="00552DEE"/>
    <w:rsid w:val="00552E1F"/>
    <w:rsid w:val="0055792B"/>
    <w:rsid w:val="005627FF"/>
    <w:rsid w:val="0056384E"/>
    <w:rsid w:val="00577D61"/>
    <w:rsid w:val="005822AC"/>
    <w:rsid w:val="00582A52"/>
    <w:rsid w:val="00583024"/>
    <w:rsid w:val="005851C3"/>
    <w:rsid w:val="005926B5"/>
    <w:rsid w:val="005970CF"/>
    <w:rsid w:val="005A05D0"/>
    <w:rsid w:val="005B405A"/>
    <w:rsid w:val="005C244D"/>
    <w:rsid w:val="005C2CCB"/>
    <w:rsid w:val="005C6479"/>
    <w:rsid w:val="005C69FD"/>
    <w:rsid w:val="005D0C49"/>
    <w:rsid w:val="005D4734"/>
    <w:rsid w:val="005D7025"/>
    <w:rsid w:val="005E251F"/>
    <w:rsid w:val="005E2D67"/>
    <w:rsid w:val="005E467A"/>
    <w:rsid w:val="005E5578"/>
    <w:rsid w:val="005F4D62"/>
    <w:rsid w:val="005F5673"/>
    <w:rsid w:val="005F7374"/>
    <w:rsid w:val="00610C13"/>
    <w:rsid w:val="00610ED7"/>
    <w:rsid w:val="00616C53"/>
    <w:rsid w:val="00620CE3"/>
    <w:rsid w:val="00621086"/>
    <w:rsid w:val="00626E05"/>
    <w:rsid w:val="00633385"/>
    <w:rsid w:val="006362BB"/>
    <w:rsid w:val="006365A1"/>
    <w:rsid w:val="006367CA"/>
    <w:rsid w:val="00636AA2"/>
    <w:rsid w:val="00642180"/>
    <w:rsid w:val="006476CB"/>
    <w:rsid w:val="00653A37"/>
    <w:rsid w:val="00655137"/>
    <w:rsid w:val="00665C6E"/>
    <w:rsid w:val="00666764"/>
    <w:rsid w:val="0066694B"/>
    <w:rsid w:val="00667A2E"/>
    <w:rsid w:val="00667DB6"/>
    <w:rsid w:val="00674899"/>
    <w:rsid w:val="006771E8"/>
    <w:rsid w:val="00677216"/>
    <w:rsid w:val="00677C01"/>
    <w:rsid w:val="00683A21"/>
    <w:rsid w:val="00683CC7"/>
    <w:rsid w:val="00692CA5"/>
    <w:rsid w:val="006932D7"/>
    <w:rsid w:val="006A32FE"/>
    <w:rsid w:val="006A3FDF"/>
    <w:rsid w:val="006A5426"/>
    <w:rsid w:val="006B06A2"/>
    <w:rsid w:val="006C3D37"/>
    <w:rsid w:val="006C6376"/>
    <w:rsid w:val="006D6FF5"/>
    <w:rsid w:val="006F1B19"/>
    <w:rsid w:val="006F29ED"/>
    <w:rsid w:val="006F3158"/>
    <w:rsid w:val="006F4F77"/>
    <w:rsid w:val="0070147C"/>
    <w:rsid w:val="00714FD6"/>
    <w:rsid w:val="007166CF"/>
    <w:rsid w:val="0071737D"/>
    <w:rsid w:val="00720D48"/>
    <w:rsid w:val="007265F7"/>
    <w:rsid w:val="00731894"/>
    <w:rsid w:val="00737F1A"/>
    <w:rsid w:val="007420D0"/>
    <w:rsid w:val="0074223E"/>
    <w:rsid w:val="007427CA"/>
    <w:rsid w:val="00746796"/>
    <w:rsid w:val="00746D91"/>
    <w:rsid w:val="0075598A"/>
    <w:rsid w:val="00761813"/>
    <w:rsid w:val="00763703"/>
    <w:rsid w:val="00767902"/>
    <w:rsid w:val="00771B85"/>
    <w:rsid w:val="0077262A"/>
    <w:rsid w:val="00772AE4"/>
    <w:rsid w:val="007734B2"/>
    <w:rsid w:val="0077499E"/>
    <w:rsid w:val="00775DA6"/>
    <w:rsid w:val="00776B19"/>
    <w:rsid w:val="00777CFF"/>
    <w:rsid w:val="0078170A"/>
    <w:rsid w:val="00790956"/>
    <w:rsid w:val="0079502D"/>
    <w:rsid w:val="007A0755"/>
    <w:rsid w:val="007A31BD"/>
    <w:rsid w:val="007A31D9"/>
    <w:rsid w:val="007A4393"/>
    <w:rsid w:val="007A5509"/>
    <w:rsid w:val="007A74F9"/>
    <w:rsid w:val="007A7FB5"/>
    <w:rsid w:val="007B0077"/>
    <w:rsid w:val="007B603F"/>
    <w:rsid w:val="007C5F9D"/>
    <w:rsid w:val="007D0D17"/>
    <w:rsid w:val="007D41A1"/>
    <w:rsid w:val="007E1630"/>
    <w:rsid w:val="007E6840"/>
    <w:rsid w:val="007F10C6"/>
    <w:rsid w:val="008024AD"/>
    <w:rsid w:val="008033D0"/>
    <w:rsid w:val="00803FB6"/>
    <w:rsid w:val="00804484"/>
    <w:rsid w:val="00804BEA"/>
    <w:rsid w:val="008059EF"/>
    <w:rsid w:val="00807C1F"/>
    <w:rsid w:val="008128F7"/>
    <w:rsid w:val="00812938"/>
    <w:rsid w:val="00813E25"/>
    <w:rsid w:val="008165DE"/>
    <w:rsid w:val="00820D9D"/>
    <w:rsid w:val="00826761"/>
    <w:rsid w:val="00827B71"/>
    <w:rsid w:val="00830DAC"/>
    <w:rsid w:val="0083134C"/>
    <w:rsid w:val="008314AB"/>
    <w:rsid w:val="00832492"/>
    <w:rsid w:val="00832F51"/>
    <w:rsid w:val="008334B4"/>
    <w:rsid w:val="00843100"/>
    <w:rsid w:val="00847054"/>
    <w:rsid w:val="00850F25"/>
    <w:rsid w:val="008534AA"/>
    <w:rsid w:val="0086601F"/>
    <w:rsid w:val="0086738F"/>
    <w:rsid w:val="008719C2"/>
    <w:rsid w:val="008746C4"/>
    <w:rsid w:val="008809DC"/>
    <w:rsid w:val="00884FF7"/>
    <w:rsid w:val="008935DE"/>
    <w:rsid w:val="00894ACE"/>
    <w:rsid w:val="008B19D9"/>
    <w:rsid w:val="008B1FD3"/>
    <w:rsid w:val="008B204B"/>
    <w:rsid w:val="008B222D"/>
    <w:rsid w:val="008C0069"/>
    <w:rsid w:val="008C294E"/>
    <w:rsid w:val="008C49AE"/>
    <w:rsid w:val="008C59F7"/>
    <w:rsid w:val="008C6DC5"/>
    <w:rsid w:val="008D2D2C"/>
    <w:rsid w:val="008D6D5E"/>
    <w:rsid w:val="008D7CCE"/>
    <w:rsid w:val="008E3684"/>
    <w:rsid w:val="008E70CF"/>
    <w:rsid w:val="008E7687"/>
    <w:rsid w:val="008F0E3C"/>
    <w:rsid w:val="008F11FA"/>
    <w:rsid w:val="008F23EF"/>
    <w:rsid w:val="008F27EE"/>
    <w:rsid w:val="008F33AE"/>
    <w:rsid w:val="008F4ACA"/>
    <w:rsid w:val="00901D28"/>
    <w:rsid w:val="0090330C"/>
    <w:rsid w:val="0090670B"/>
    <w:rsid w:val="00912F98"/>
    <w:rsid w:val="00917FBB"/>
    <w:rsid w:val="00920454"/>
    <w:rsid w:val="009219CA"/>
    <w:rsid w:val="009223D3"/>
    <w:rsid w:val="009232CB"/>
    <w:rsid w:val="00930F29"/>
    <w:rsid w:val="00931D48"/>
    <w:rsid w:val="00931D7A"/>
    <w:rsid w:val="00935D8D"/>
    <w:rsid w:val="00936630"/>
    <w:rsid w:val="00942FE8"/>
    <w:rsid w:val="00945A36"/>
    <w:rsid w:val="00957E70"/>
    <w:rsid w:val="00970DAB"/>
    <w:rsid w:val="0097321D"/>
    <w:rsid w:val="00985939"/>
    <w:rsid w:val="00992531"/>
    <w:rsid w:val="00995CD5"/>
    <w:rsid w:val="009972E3"/>
    <w:rsid w:val="0099787C"/>
    <w:rsid w:val="009A1787"/>
    <w:rsid w:val="009A4DBE"/>
    <w:rsid w:val="009A4F5A"/>
    <w:rsid w:val="009A5525"/>
    <w:rsid w:val="009A6F1F"/>
    <w:rsid w:val="009B1F44"/>
    <w:rsid w:val="009B2907"/>
    <w:rsid w:val="009B4573"/>
    <w:rsid w:val="009C002A"/>
    <w:rsid w:val="009C053A"/>
    <w:rsid w:val="009C1488"/>
    <w:rsid w:val="009C731E"/>
    <w:rsid w:val="009E0B52"/>
    <w:rsid w:val="009E278C"/>
    <w:rsid w:val="009F072E"/>
    <w:rsid w:val="009F08C2"/>
    <w:rsid w:val="009F59FB"/>
    <w:rsid w:val="009F653B"/>
    <w:rsid w:val="009F6C1F"/>
    <w:rsid w:val="009F6EDC"/>
    <w:rsid w:val="00A035CE"/>
    <w:rsid w:val="00A0537F"/>
    <w:rsid w:val="00A0602E"/>
    <w:rsid w:val="00A06C1F"/>
    <w:rsid w:val="00A07BF0"/>
    <w:rsid w:val="00A07FFA"/>
    <w:rsid w:val="00A11130"/>
    <w:rsid w:val="00A11FB4"/>
    <w:rsid w:val="00A1537D"/>
    <w:rsid w:val="00A1550B"/>
    <w:rsid w:val="00A216C9"/>
    <w:rsid w:val="00A23C46"/>
    <w:rsid w:val="00A259BF"/>
    <w:rsid w:val="00A34931"/>
    <w:rsid w:val="00A35782"/>
    <w:rsid w:val="00A362F9"/>
    <w:rsid w:val="00A36AF5"/>
    <w:rsid w:val="00A379F2"/>
    <w:rsid w:val="00A40F4D"/>
    <w:rsid w:val="00A42B94"/>
    <w:rsid w:val="00A43299"/>
    <w:rsid w:val="00A43EE6"/>
    <w:rsid w:val="00A45D3F"/>
    <w:rsid w:val="00A510F4"/>
    <w:rsid w:val="00A54A53"/>
    <w:rsid w:val="00A54D73"/>
    <w:rsid w:val="00A60F49"/>
    <w:rsid w:val="00A61E15"/>
    <w:rsid w:val="00A66F91"/>
    <w:rsid w:val="00A70229"/>
    <w:rsid w:val="00A73830"/>
    <w:rsid w:val="00A8131E"/>
    <w:rsid w:val="00A823CD"/>
    <w:rsid w:val="00A85DF2"/>
    <w:rsid w:val="00A879FA"/>
    <w:rsid w:val="00A90AF3"/>
    <w:rsid w:val="00A918D1"/>
    <w:rsid w:val="00A91D29"/>
    <w:rsid w:val="00A93A9A"/>
    <w:rsid w:val="00AA0E40"/>
    <w:rsid w:val="00AA5C16"/>
    <w:rsid w:val="00AA78BD"/>
    <w:rsid w:val="00AB3A23"/>
    <w:rsid w:val="00AB5DD9"/>
    <w:rsid w:val="00AC31D4"/>
    <w:rsid w:val="00AC6098"/>
    <w:rsid w:val="00AD02C3"/>
    <w:rsid w:val="00AD5AF1"/>
    <w:rsid w:val="00AE11B9"/>
    <w:rsid w:val="00AE2BF6"/>
    <w:rsid w:val="00AE3370"/>
    <w:rsid w:val="00AE64CA"/>
    <w:rsid w:val="00AF00FF"/>
    <w:rsid w:val="00AF4493"/>
    <w:rsid w:val="00AF7092"/>
    <w:rsid w:val="00B1324D"/>
    <w:rsid w:val="00B13BCB"/>
    <w:rsid w:val="00B1474E"/>
    <w:rsid w:val="00B157E2"/>
    <w:rsid w:val="00B24A45"/>
    <w:rsid w:val="00B25B92"/>
    <w:rsid w:val="00B26948"/>
    <w:rsid w:val="00B27941"/>
    <w:rsid w:val="00B34D51"/>
    <w:rsid w:val="00B36A0E"/>
    <w:rsid w:val="00B36BA1"/>
    <w:rsid w:val="00B40A2F"/>
    <w:rsid w:val="00B40D67"/>
    <w:rsid w:val="00B43C45"/>
    <w:rsid w:val="00B46B94"/>
    <w:rsid w:val="00B4724B"/>
    <w:rsid w:val="00B52C9E"/>
    <w:rsid w:val="00B55BDB"/>
    <w:rsid w:val="00B55EE8"/>
    <w:rsid w:val="00B56E6C"/>
    <w:rsid w:val="00B63042"/>
    <w:rsid w:val="00B63D0E"/>
    <w:rsid w:val="00B63EDD"/>
    <w:rsid w:val="00B662AE"/>
    <w:rsid w:val="00B70B98"/>
    <w:rsid w:val="00B759B4"/>
    <w:rsid w:val="00B763D0"/>
    <w:rsid w:val="00B820AD"/>
    <w:rsid w:val="00B82753"/>
    <w:rsid w:val="00B83039"/>
    <w:rsid w:val="00B852F2"/>
    <w:rsid w:val="00BA0FDA"/>
    <w:rsid w:val="00BA4DB1"/>
    <w:rsid w:val="00BA5B00"/>
    <w:rsid w:val="00BB18C8"/>
    <w:rsid w:val="00BB1A07"/>
    <w:rsid w:val="00BB28F4"/>
    <w:rsid w:val="00BB4BE9"/>
    <w:rsid w:val="00BB6DAD"/>
    <w:rsid w:val="00BB7346"/>
    <w:rsid w:val="00BC1555"/>
    <w:rsid w:val="00BC3AEB"/>
    <w:rsid w:val="00BC60A9"/>
    <w:rsid w:val="00BE0C8A"/>
    <w:rsid w:val="00BE2234"/>
    <w:rsid w:val="00BE334D"/>
    <w:rsid w:val="00BE4988"/>
    <w:rsid w:val="00BE7EBD"/>
    <w:rsid w:val="00BF1C24"/>
    <w:rsid w:val="00BF2B6B"/>
    <w:rsid w:val="00BF3415"/>
    <w:rsid w:val="00BF3E21"/>
    <w:rsid w:val="00BF5E73"/>
    <w:rsid w:val="00BF6EB8"/>
    <w:rsid w:val="00BF778C"/>
    <w:rsid w:val="00C06939"/>
    <w:rsid w:val="00C06DDA"/>
    <w:rsid w:val="00C10317"/>
    <w:rsid w:val="00C11F26"/>
    <w:rsid w:val="00C143BC"/>
    <w:rsid w:val="00C165DF"/>
    <w:rsid w:val="00C21E3B"/>
    <w:rsid w:val="00C231EC"/>
    <w:rsid w:val="00C31D66"/>
    <w:rsid w:val="00C35B1A"/>
    <w:rsid w:val="00C37945"/>
    <w:rsid w:val="00C41C7D"/>
    <w:rsid w:val="00C43A2D"/>
    <w:rsid w:val="00C46348"/>
    <w:rsid w:val="00C47CEC"/>
    <w:rsid w:val="00C57CED"/>
    <w:rsid w:val="00C602A9"/>
    <w:rsid w:val="00C63023"/>
    <w:rsid w:val="00C63743"/>
    <w:rsid w:val="00C657B7"/>
    <w:rsid w:val="00C67AE6"/>
    <w:rsid w:val="00C75B41"/>
    <w:rsid w:val="00C76C6C"/>
    <w:rsid w:val="00C80EC5"/>
    <w:rsid w:val="00C84676"/>
    <w:rsid w:val="00C86BB9"/>
    <w:rsid w:val="00C8772C"/>
    <w:rsid w:val="00C9599D"/>
    <w:rsid w:val="00C96806"/>
    <w:rsid w:val="00CA24DF"/>
    <w:rsid w:val="00CA2D15"/>
    <w:rsid w:val="00CA43FD"/>
    <w:rsid w:val="00CA6125"/>
    <w:rsid w:val="00CB12F2"/>
    <w:rsid w:val="00CB18EB"/>
    <w:rsid w:val="00CB441E"/>
    <w:rsid w:val="00CC72E9"/>
    <w:rsid w:val="00CD0A85"/>
    <w:rsid w:val="00CD25C2"/>
    <w:rsid w:val="00CD4D4E"/>
    <w:rsid w:val="00CD6499"/>
    <w:rsid w:val="00CE157A"/>
    <w:rsid w:val="00CE24E5"/>
    <w:rsid w:val="00CE41DB"/>
    <w:rsid w:val="00CE4D96"/>
    <w:rsid w:val="00CE6468"/>
    <w:rsid w:val="00D0234B"/>
    <w:rsid w:val="00D02A99"/>
    <w:rsid w:val="00D05598"/>
    <w:rsid w:val="00D078C4"/>
    <w:rsid w:val="00D1071E"/>
    <w:rsid w:val="00D11129"/>
    <w:rsid w:val="00D1185A"/>
    <w:rsid w:val="00D15EA5"/>
    <w:rsid w:val="00D15FCA"/>
    <w:rsid w:val="00D2100B"/>
    <w:rsid w:val="00D267AC"/>
    <w:rsid w:val="00D27FA6"/>
    <w:rsid w:val="00D3089E"/>
    <w:rsid w:val="00D31D7A"/>
    <w:rsid w:val="00D33E60"/>
    <w:rsid w:val="00D4228E"/>
    <w:rsid w:val="00D424F0"/>
    <w:rsid w:val="00D45723"/>
    <w:rsid w:val="00D460E7"/>
    <w:rsid w:val="00D62C30"/>
    <w:rsid w:val="00D63ABC"/>
    <w:rsid w:val="00D64E5E"/>
    <w:rsid w:val="00D675F1"/>
    <w:rsid w:val="00D73B96"/>
    <w:rsid w:val="00D74BF3"/>
    <w:rsid w:val="00D80807"/>
    <w:rsid w:val="00D86917"/>
    <w:rsid w:val="00D92F9A"/>
    <w:rsid w:val="00D9427D"/>
    <w:rsid w:val="00D9498A"/>
    <w:rsid w:val="00D96128"/>
    <w:rsid w:val="00DA36EE"/>
    <w:rsid w:val="00DA452E"/>
    <w:rsid w:val="00DA5128"/>
    <w:rsid w:val="00DA7FDC"/>
    <w:rsid w:val="00DB0FAB"/>
    <w:rsid w:val="00DB308D"/>
    <w:rsid w:val="00DB3F5B"/>
    <w:rsid w:val="00DB5F40"/>
    <w:rsid w:val="00DD035F"/>
    <w:rsid w:val="00DD1E47"/>
    <w:rsid w:val="00DD3173"/>
    <w:rsid w:val="00DD61A9"/>
    <w:rsid w:val="00DD6685"/>
    <w:rsid w:val="00DD6EF1"/>
    <w:rsid w:val="00DD789E"/>
    <w:rsid w:val="00DE4958"/>
    <w:rsid w:val="00DE4B8C"/>
    <w:rsid w:val="00DE5B27"/>
    <w:rsid w:val="00DF326E"/>
    <w:rsid w:val="00DF5F08"/>
    <w:rsid w:val="00DF7D67"/>
    <w:rsid w:val="00E04361"/>
    <w:rsid w:val="00E05A33"/>
    <w:rsid w:val="00E064FD"/>
    <w:rsid w:val="00E1053A"/>
    <w:rsid w:val="00E157C2"/>
    <w:rsid w:val="00E22AD7"/>
    <w:rsid w:val="00E26AF3"/>
    <w:rsid w:val="00E276E0"/>
    <w:rsid w:val="00E314EA"/>
    <w:rsid w:val="00E32427"/>
    <w:rsid w:val="00E33FDA"/>
    <w:rsid w:val="00E406D5"/>
    <w:rsid w:val="00E4624C"/>
    <w:rsid w:val="00E56701"/>
    <w:rsid w:val="00E615D0"/>
    <w:rsid w:val="00E62754"/>
    <w:rsid w:val="00E64D2D"/>
    <w:rsid w:val="00E76A39"/>
    <w:rsid w:val="00E86B53"/>
    <w:rsid w:val="00E9110B"/>
    <w:rsid w:val="00EA0346"/>
    <w:rsid w:val="00EA1185"/>
    <w:rsid w:val="00EA2B6F"/>
    <w:rsid w:val="00EB3478"/>
    <w:rsid w:val="00EB4B39"/>
    <w:rsid w:val="00EB6FE3"/>
    <w:rsid w:val="00EC33C2"/>
    <w:rsid w:val="00ED5B1F"/>
    <w:rsid w:val="00ED7494"/>
    <w:rsid w:val="00EE0F65"/>
    <w:rsid w:val="00EF10D6"/>
    <w:rsid w:val="00EF1F91"/>
    <w:rsid w:val="00F03E7F"/>
    <w:rsid w:val="00F12D38"/>
    <w:rsid w:val="00F14D88"/>
    <w:rsid w:val="00F2175F"/>
    <w:rsid w:val="00F246A1"/>
    <w:rsid w:val="00F35AD5"/>
    <w:rsid w:val="00F37917"/>
    <w:rsid w:val="00F46E30"/>
    <w:rsid w:val="00F5513E"/>
    <w:rsid w:val="00F63F3F"/>
    <w:rsid w:val="00F66D7E"/>
    <w:rsid w:val="00F66FA5"/>
    <w:rsid w:val="00F71678"/>
    <w:rsid w:val="00F730E3"/>
    <w:rsid w:val="00F73416"/>
    <w:rsid w:val="00F74C63"/>
    <w:rsid w:val="00F755E9"/>
    <w:rsid w:val="00F87E79"/>
    <w:rsid w:val="00F909CD"/>
    <w:rsid w:val="00F90B4D"/>
    <w:rsid w:val="00F91F2C"/>
    <w:rsid w:val="00F974D1"/>
    <w:rsid w:val="00FA16E0"/>
    <w:rsid w:val="00FA31C3"/>
    <w:rsid w:val="00FB4123"/>
    <w:rsid w:val="00FC4397"/>
    <w:rsid w:val="00FD05AD"/>
    <w:rsid w:val="00FD0666"/>
    <w:rsid w:val="00FD0B30"/>
    <w:rsid w:val="00FD7295"/>
    <w:rsid w:val="00FE1034"/>
    <w:rsid w:val="00FE153F"/>
    <w:rsid w:val="00FE2187"/>
    <w:rsid w:val="00FE320C"/>
    <w:rsid w:val="00FF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99A5BA6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29894562CEF48817D4F814351E23D" ma:contentTypeVersion="10" ma:contentTypeDescription="Create a new document." ma:contentTypeScope="" ma:versionID="66d47ef155084a57202486d1f25983e1">
  <xsd:schema xmlns:xsd="http://www.w3.org/2001/XMLSchema" xmlns:xs="http://www.w3.org/2001/XMLSchema" xmlns:p="http://schemas.microsoft.com/office/2006/metadata/properties" xmlns:ns2="78ef81c5-095a-4181-a642-4bc3132edc8a" xmlns:ns3="a9560eee-9025-4126-a02c-8b5b74446f90" targetNamespace="http://schemas.microsoft.com/office/2006/metadata/properties" ma:root="true" ma:fieldsID="7753eec43111735e4702291f2c12eca6" ns2:_="" ns3:_="">
    <xsd:import namespace="78ef81c5-095a-4181-a642-4bc3132edc8a"/>
    <xsd:import namespace="a9560eee-9025-4126-a02c-8b5b74446f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f81c5-095a-4181-a642-4bc3132edc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60eee-9025-4126-a02c-8b5b74446f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E2F9B8-C1E7-4DB9-8D58-89AD5CAE7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ef81c5-095a-4181-a642-4bc3132edc8a"/>
    <ds:schemaRef ds:uri="a9560eee-9025-4126-a02c-8b5b74446f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C924A4-2995-4323-BE82-3CA07ACE3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schemas.microsoft.com/office/2006/documentManagement/types"/>
    <ds:schemaRef ds:uri="78ef81c5-095a-4181-a642-4bc3132edc8a"/>
    <ds:schemaRef ds:uri="http://purl.org/dc/terms/"/>
    <ds:schemaRef ds:uri="a9560eee-9025-4126-a02c-8b5b74446f90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</TotalTime>
  <Pages>3</Pages>
  <Words>1087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18</cp:revision>
  <cp:lastPrinted>2021-03-03T11:44:00Z</cp:lastPrinted>
  <dcterms:created xsi:type="dcterms:W3CDTF">2021-01-25T09:51:00Z</dcterms:created>
  <dcterms:modified xsi:type="dcterms:W3CDTF">2021-03-05T08:01:00Z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0x0101007D929894562CEF48817D4F814351E23D</vt:lpwstr>
  </property>
  <property fmtid="{D5CDD505-2E9C-101B-9397-08002B2CF9AE}" pid="4" name="AuthorIds_UIVersion_512">
    <vt:lpwstr>523</vt:lpwstr>
  </property>
</Properties>
</file>