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77B12E9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368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ย่อ</w:t>
      </w:r>
    </w:p>
    <w:p w14:paraId="40F89C29" w14:textId="30E13281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A551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9246D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8B0D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B0D6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A567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B0D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7A567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1653C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2564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0176DC35" w:rsidR="009C30BE" w:rsidRPr="009C30BE" w:rsidRDefault="009C30BE" w:rsidP="007D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30BE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033210">
        <w:rPr>
          <w:rFonts w:ascii="Angsana New" w:hAnsi="Angsana New"/>
          <w:sz w:val="30"/>
          <w:szCs w:val="30"/>
        </w:rPr>
        <w:t>3</w:t>
      </w:r>
      <w:r w:rsidR="00414211">
        <w:rPr>
          <w:rFonts w:ascii="Angsana New" w:hAnsi="Angsana New"/>
          <w:sz w:val="30"/>
          <w:szCs w:val="30"/>
        </w:rPr>
        <w:t>1</w:t>
      </w:r>
      <w:r w:rsidR="00033210">
        <w:rPr>
          <w:rFonts w:ascii="Angsana New" w:hAnsi="Angsana New"/>
          <w:sz w:val="30"/>
          <w:szCs w:val="30"/>
        </w:rPr>
        <w:t xml:space="preserve"> </w:t>
      </w:r>
      <w:r w:rsidR="0041421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1C1F2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งบกำไร</w:t>
      </w:r>
      <w:r w:rsidR="00054A30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5F1E31">
        <w:rPr>
          <w:rFonts w:ascii="Angsana New" w:hAnsi="Angsana New"/>
          <w:sz w:val="30"/>
          <w:szCs w:val="30"/>
          <w:cs/>
          <w:lang w:val="th-TH"/>
        </w:rPr>
        <w:br/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>งวดสามเดือนและ</w:t>
      </w:r>
      <w:r w:rsidR="005F4F11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414211">
        <w:rPr>
          <w:rFonts w:ascii="Angsana New" w:hAnsi="Angsana New"/>
          <w:sz w:val="30"/>
          <w:szCs w:val="30"/>
        </w:rPr>
        <w:t xml:space="preserve">31 </w:t>
      </w:r>
      <w:r w:rsidR="00414211">
        <w:rPr>
          <w:rFonts w:ascii="Angsana New" w:hAnsi="Angsana New" w:hint="cs"/>
          <w:sz w:val="30"/>
          <w:szCs w:val="30"/>
          <w:cs/>
        </w:rPr>
        <w:t>ธันวาคม</w:t>
      </w:r>
      <w:r w:rsidR="00414211">
        <w:rPr>
          <w:rFonts w:ascii="Angsana New" w:hAnsi="Angsana New"/>
          <w:sz w:val="30"/>
          <w:szCs w:val="30"/>
        </w:rPr>
        <w:t xml:space="preserve"> </w:t>
      </w:r>
      <w:r w:rsidR="00F66447" w:rsidRPr="0021653C">
        <w:rPr>
          <w:rFonts w:ascii="Angsana New" w:hAnsi="Angsana New" w:hint="cs"/>
          <w:sz w:val="30"/>
          <w:szCs w:val="30"/>
        </w:rPr>
        <w:t>2564</w:t>
      </w:r>
      <w:r w:rsidR="00F6644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ตามวิธีส่วนได้เสียและงบแสดงการเปลี่ยนแปลงส่วนของผู้ถือหุ้นเฉพาะกิจการ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</w:t>
      </w:r>
      <w:r w:rsidR="005F1E31">
        <w:rPr>
          <w:rFonts w:ascii="Angsana New" w:hAnsi="Angsana New"/>
          <w:sz w:val="30"/>
          <w:szCs w:val="30"/>
          <w:cs/>
          <w:lang w:val="th-TH"/>
        </w:rPr>
        <w:br/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วิธีส่วนได้เสียและงบกระแสเงินส</w:t>
      </w:r>
      <w:r w:rsidR="002C21E9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5F4F11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762E85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414211" w:rsidRPr="00414211">
        <w:rPr>
          <w:rFonts w:ascii="Angsana New" w:hAnsi="Angsana New"/>
          <w:sz w:val="30"/>
          <w:szCs w:val="30"/>
        </w:rPr>
        <w:t xml:space="preserve">31 </w:t>
      </w:r>
      <w:r w:rsidR="00414211" w:rsidRPr="00414211">
        <w:rPr>
          <w:rFonts w:ascii="Angsana New" w:hAnsi="Angsana New"/>
          <w:sz w:val="30"/>
          <w:szCs w:val="30"/>
          <w:cs/>
        </w:rPr>
        <w:t>ธันวาคม</w:t>
      </w:r>
      <w:r w:rsidR="00414211">
        <w:rPr>
          <w:rFonts w:ascii="Angsana New" w:hAnsi="Angsana New"/>
          <w:sz w:val="30"/>
          <w:szCs w:val="30"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F1E31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777317" w14:textId="77777777" w:rsidR="007D58FE" w:rsidRPr="007D58FE" w:rsidRDefault="007D58FE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066EBE64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>
        <w:rPr>
          <w:rFonts w:ascii="Angsana New" w:hAnsi="Angsana New" w:cs="Angsana New"/>
          <w:spacing w:val="-4"/>
          <w:cs/>
        </w:rPr>
        <w:br/>
      </w:r>
      <w:r w:rsidRPr="00327D84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128133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F3E4883" w14:textId="77777777" w:rsidR="007764DB" w:rsidRPr="00B11560" w:rsidRDefault="007764DB" w:rsidP="007764DB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63709411" w14:textId="77777777" w:rsidR="007764DB" w:rsidRDefault="007764DB" w:rsidP="007764DB">
      <w:pPr>
        <w:jc w:val="thaiDistribute"/>
        <w:rPr>
          <w:rFonts w:ascii="Angsana New" w:hAnsi="Angsana New"/>
          <w:sz w:val="24"/>
          <w:szCs w:val="24"/>
        </w:rPr>
      </w:pPr>
    </w:p>
    <w:p w14:paraId="70ED3F24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89C48A7" w14:textId="77777777" w:rsidR="007764DB" w:rsidRPr="00F94458" w:rsidRDefault="007764DB" w:rsidP="007764DB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2E226A76" w:rsidR="00161472" w:rsidRDefault="00414211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3C5F0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3C5F04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</w:p>
    <w:sectPr w:rsidR="00161472" w:rsidSect="00C2323D">
      <w:headerReference w:type="default" r:id="rId12"/>
      <w:footerReference w:type="default" r:id="rId13"/>
      <w:pgSz w:w="11909" w:h="16834" w:code="9"/>
      <w:pgMar w:top="691" w:right="1152" w:bottom="576" w:left="1152" w:header="720" w:footer="53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E48E2" w14:textId="77777777" w:rsidR="00354D31" w:rsidRDefault="00354D31">
      <w:r>
        <w:separator/>
      </w:r>
    </w:p>
  </w:endnote>
  <w:endnote w:type="continuationSeparator" w:id="0">
    <w:p w14:paraId="6FB6EF1E" w14:textId="77777777" w:rsidR="00354D31" w:rsidRDefault="0035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AD8BB779-E107-459B-AF4A-EFC1959650EC}"/>
    <w:embedBold r:id="rId2" w:fontKey="{83F576EF-DCF8-4CDF-BA28-4F8BBB1F7FDB}"/>
    <w:embedItalic r:id="rId3" w:fontKey="{DF73C4A9-FA49-48FF-B1B2-EFC17E75C602}"/>
    <w:embedBoldItalic r:id="rId4" w:fontKey="{0DADADAC-6E89-46EB-97BC-7F22D5016E7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D6917" w14:textId="46FF5E39" w:rsidR="00B014A3" w:rsidRDefault="00B014A3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B014A3" w:rsidRDefault="00B014A3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29BF" w14:textId="77777777" w:rsidR="00B014A3" w:rsidRPr="00804CAF" w:rsidRDefault="00B014A3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B014A3" w:rsidRPr="001B16E3" w:rsidRDefault="00B014A3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8ED67" w14:textId="40FDE64E" w:rsidR="00B014A3" w:rsidRPr="00F25036" w:rsidRDefault="00B014A3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B014A3" w:rsidRDefault="00B014A3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89CA4" w14:textId="77777777" w:rsidR="00354D31" w:rsidRDefault="00354D31">
      <w:r>
        <w:separator/>
      </w:r>
    </w:p>
  </w:footnote>
  <w:footnote w:type="continuationSeparator" w:id="0">
    <w:p w14:paraId="1D2B9E9F" w14:textId="77777777" w:rsidR="00354D31" w:rsidRDefault="00354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9B008" w14:textId="77777777" w:rsidR="00B014A3" w:rsidRPr="001B16E3" w:rsidRDefault="00B014A3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7A62E" w14:textId="77777777" w:rsidR="00B014A3" w:rsidRPr="00985A84" w:rsidRDefault="00B014A3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3A4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72E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1FB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AF8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36C"/>
    <w:rsid w:val="00065778"/>
    <w:rsid w:val="000658FD"/>
    <w:rsid w:val="000672C1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CE9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AC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6F0"/>
    <w:rsid w:val="000A2B42"/>
    <w:rsid w:val="000A3A9B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658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6FA1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691"/>
    <w:rsid w:val="00112B8B"/>
    <w:rsid w:val="00112C8F"/>
    <w:rsid w:val="00113244"/>
    <w:rsid w:val="0011333C"/>
    <w:rsid w:val="00113703"/>
    <w:rsid w:val="00113DA2"/>
    <w:rsid w:val="00115233"/>
    <w:rsid w:val="00115B0F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5C77"/>
    <w:rsid w:val="00156AFD"/>
    <w:rsid w:val="001570C8"/>
    <w:rsid w:val="001571F8"/>
    <w:rsid w:val="00157508"/>
    <w:rsid w:val="00157963"/>
    <w:rsid w:val="00160038"/>
    <w:rsid w:val="001602A1"/>
    <w:rsid w:val="00160BDA"/>
    <w:rsid w:val="0016113C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04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34A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4B3C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69F6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062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377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070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3CE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303"/>
    <w:rsid w:val="00304D24"/>
    <w:rsid w:val="003052A9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7BA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42D8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4A9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4D31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71E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29B0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6A2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C7C0D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4CC1"/>
    <w:rsid w:val="003D5384"/>
    <w:rsid w:val="003D696E"/>
    <w:rsid w:val="003D7D7F"/>
    <w:rsid w:val="003E00B5"/>
    <w:rsid w:val="003E0357"/>
    <w:rsid w:val="003E0B18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2C27"/>
    <w:rsid w:val="003E3375"/>
    <w:rsid w:val="003E4A0B"/>
    <w:rsid w:val="003E4CD6"/>
    <w:rsid w:val="003E4D3D"/>
    <w:rsid w:val="003E5B14"/>
    <w:rsid w:val="003E5BFB"/>
    <w:rsid w:val="003E628F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0F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7CC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211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48D"/>
    <w:rsid w:val="004409B2"/>
    <w:rsid w:val="00440F27"/>
    <w:rsid w:val="004418A9"/>
    <w:rsid w:val="00441A31"/>
    <w:rsid w:val="00441FE2"/>
    <w:rsid w:val="00442BE7"/>
    <w:rsid w:val="00442E87"/>
    <w:rsid w:val="0044335A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FB2"/>
    <w:rsid w:val="00466184"/>
    <w:rsid w:val="00466FCC"/>
    <w:rsid w:val="004670D3"/>
    <w:rsid w:val="0046742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76F0F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0A2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6FAE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2AA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2D0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AE2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941"/>
    <w:rsid w:val="005C3C4F"/>
    <w:rsid w:val="005C41A6"/>
    <w:rsid w:val="005C4786"/>
    <w:rsid w:val="005C486B"/>
    <w:rsid w:val="005C4DA0"/>
    <w:rsid w:val="005C69E3"/>
    <w:rsid w:val="005C6C9A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798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65F"/>
    <w:rsid w:val="005F0987"/>
    <w:rsid w:val="005F0A93"/>
    <w:rsid w:val="005F0C3A"/>
    <w:rsid w:val="005F1DB3"/>
    <w:rsid w:val="005F1E31"/>
    <w:rsid w:val="005F2999"/>
    <w:rsid w:val="005F2C29"/>
    <w:rsid w:val="005F2D4C"/>
    <w:rsid w:val="005F2E9D"/>
    <w:rsid w:val="005F3C12"/>
    <w:rsid w:val="005F41ED"/>
    <w:rsid w:val="005F4403"/>
    <w:rsid w:val="005F49C8"/>
    <w:rsid w:val="005F4F11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4C1"/>
    <w:rsid w:val="006325F4"/>
    <w:rsid w:val="00632AE0"/>
    <w:rsid w:val="0063350A"/>
    <w:rsid w:val="00633605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B5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92A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28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01BC"/>
    <w:rsid w:val="006B1016"/>
    <w:rsid w:val="006B1E28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6E4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2E85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367"/>
    <w:rsid w:val="0079453E"/>
    <w:rsid w:val="00794618"/>
    <w:rsid w:val="00794690"/>
    <w:rsid w:val="00794780"/>
    <w:rsid w:val="007948AD"/>
    <w:rsid w:val="00794D7C"/>
    <w:rsid w:val="00795EDF"/>
    <w:rsid w:val="007960D7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63E"/>
    <w:rsid w:val="007B4E90"/>
    <w:rsid w:val="007B5092"/>
    <w:rsid w:val="007B552D"/>
    <w:rsid w:val="007B5786"/>
    <w:rsid w:val="007B5D8F"/>
    <w:rsid w:val="007B66B5"/>
    <w:rsid w:val="007B6854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05B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37F0C"/>
    <w:rsid w:val="00841611"/>
    <w:rsid w:val="00841D36"/>
    <w:rsid w:val="00841E3A"/>
    <w:rsid w:val="0084229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33E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D6F"/>
    <w:rsid w:val="008B0E8F"/>
    <w:rsid w:val="008B176F"/>
    <w:rsid w:val="008B1825"/>
    <w:rsid w:val="008B1DFF"/>
    <w:rsid w:val="008B1F80"/>
    <w:rsid w:val="008B391C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0D0"/>
    <w:rsid w:val="008C2596"/>
    <w:rsid w:val="008C28EB"/>
    <w:rsid w:val="008C2A7F"/>
    <w:rsid w:val="008C2DF6"/>
    <w:rsid w:val="008C3CB6"/>
    <w:rsid w:val="008C40AA"/>
    <w:rsid w:val="008C48C1"/>
    <w:rsid w:val="008C4F85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199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D7CE6"/>
    <w:rsid w:val="008E0279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4A05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6DA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41E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7F88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A75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256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1EB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2DAF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4E9F"/>
    <w:rsid w:val="00A857B8"/>
    <w:rsid w:val="00A868F6"/>
    <w:rsid w:val="00A86973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A87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787"/>
    <w:rsid w:val="00AF5F29"/>
    <w:rsid w:val="00AF5F6E"/>
    <w:rsid w:val="00AF61ED"/>
    <w:rsid w:val="00AF6B41"/>
    <w:rsid w:val="00B00A45"/>
    <w:rsid w:val="00B014A3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26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55DF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AE8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277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42B"/>
    <w:rsid w:val="00B90518"/>
    <w:rsid w:val="00B90E78"/>
    <w:rsid w:val="00B90EDF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219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23D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A57"/>
    <w:rsid w:val="00C31CD0"/>
    <w:rsid w:val="00C3276E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0C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01D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1CC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829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DC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E39"/>
    <w:rsid w:val="00CD5F2A"/>
    <w:rsid w:val="00CD6174"/>
    <w:rsid w:val="00CD68DA"/>
    <w:rsid w:val="00CD6E0C"/>
    <w:rsid w:val="00CD735C"/>
    <w:rsid w:val="00CD7523"/>
    <w:rsid w:val="00CD788D"/>
    <w:rsid w:val="00CE00F9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4E60"/>
    <w:rsid w:val="00CE640B"/>
    <w:rsid w:val="00CE6987"/>
    <w:rsid w:val="00CE6A73"/>
    <w:rsid w:val="00CE7303"/>
    <w:rsid w:val="00CF000E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38C"/>
    <w:rsid w:val="00D035AC"/>
    <w:rsid w:val="00D03FD8"/>
    <w:rsid w:val="00D0428F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06E6"/>
    <w:rsid w:val="00D2187A"/>
    <w:rsid w:val="00D21EAD"/>
    <w:rsid w:val="00D22117"/>
    <w:rsid w:val="00D22E04"/>
    <w:rsid w:val="00D23FAC"/>
    <w:rsid w:val="00D25E8E"/>
    <w:rsid w:val="00D266E9"/>
    <w:rsid w:val="00D271E4"/>
    <w:rsid w:val="00D27BBF"/>
    <w:rsid w:val="00D27DE7"/>
    <w:rsid w:val="00D3002C"/>
    <w:rsid w:val="00D3018F"/>
    <w:rsid w:val="00D30900"/>
    <w:rsid w:val="00D309DB"/>
    <w:rsid w:val="00D31288"/>
    <w:rsid w:val="00D3177E"/>
    <w:rsid w:val="00D3180B"/>
    <w:rsid w:val="00D31AF6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5A1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58D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47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412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64E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2FC"/>
    <w:rsid w:val="00EE5CAC"/>
    <w:rsid w:val="00EE619D"/>
    <w:rsid w:val="00EE7652"/>
    <w:rsid w:val="00EF0136"/>
    <w:rsid w:val="00EF056C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5C0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1BF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447"/>
    <w:rsid w:val="00F665CC"/>
    <w:rsid w:val="00F66EAE"/>
    <w:rsid w:val="00F6705F"/>
    <w:rsid w:val="00F67212"/>
    <w:rsid w:val="00F6739A"/>
    <w:rsid w:val="00F70127"/>
    <w:rsid w:val="00F70FA8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032D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3B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583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453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2191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Saisamorn, Chimyoo</cp:lastModifiedBy>
  <cp:revision>3</cp:revision>
  <cp:lastPrinted>2022-02-03T09:20:00Z</cp:lastPrinted>
  <dcterms:created xsi:type="dcterms:W3CDTF">2022-02-09T04:57:00Z</dcterms:created>
  <dcterms:modified xsi:type="dcterms:W3CDTF">2022-02-09T04:58:00Z</dcterms:modified>
</cp:coreProperties>
</file>