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24"/>
        <w:gridCol w:w="374"/>
        <w:gridCol w:w="6986"/>
      </w:tblGrid>
      <w:tr w:rsidR="00BB2FFB" w:rsidRPr="00C52C41" w14:paraId="19FFE9D2" w14:textId="77777777" w:rsidTr="00DD2816">
        <w:trPr>
          <w:trHeight w:val="40"/>
        </w:trPr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229C290E" w14:textId="77777777" w:rsidR="00726B9B" w:rsidRPr="00650105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0105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</w:tcPr>
          <w:p w14:paraId="5BDFBA8D" w14:textId="77777777" w:rsidR="00726B9B" w:rsidRPr="00650105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86" w:type="dxa"/>
            <w:tcBorders>
              <w:top w:val="nil"/>
              <w:left w:val="nil"/>
              <w:bottom w:val="nil"/>
              <w:right w:val="nil"/>
            </w:tcBorders>
          </w:tcPr>
          <w:p w14:paraId="3104A377" w14:textId="77777777" w:rsidR="00726B9B" w:rsidRPr="00650105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50105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BB2FFB" w:rsidRPr="00C52C41" w14:paraId="167A71D9" w14:textId="77777777" w:rsidTr="00DD28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09B9CBC0" w14:textId="77777777" w:rsidR="00726B9B" w:rsidRPr="00650105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374" w:type="dxa"/>
          </w:tcPr>
          <w:p w14:paraId="37CA298A" w14:textId="77777777" w:rsidR="00726B9B" w:rsidRPr="00650105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61A87417" w14:textId="77777777" w:rsidR="00726B9B" w:rsidRPr="00650105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BB2FFB" w:rsidRPr="00C52C41" w14:paraId="4F798654" w14:textId="77777777" w:rsidTr="00DD28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3226B521" w14:textId="1AC73CA4" w:rsidR="00726B9B" w:rsidRPr="00650105" w:rsidRDefault="0021653C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1653C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374" w:type="dxa"/>
          </w:tcPr>
          <w:p w14:paraId="11FF70BB" w14:textId="77777777" w:rsidR="00726B9B" w:rsidRPr="00650105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0F948330" w14:textId="51522D13" w:rsidR="00726B9B" w:rsidRPr="00650105" w:rsidRDefault="001A2712" w:rsidP="001A2712">
            <w:pPr>
              <w:pStyle w:val="index"/>
              <w:tabs>
                <w:tab w:val="clear" w:pos="1134"/>
                <w:tab w:val="num" w:pos="1080"/>
              </w:tabs>
              <w:spacing w:after="0" w:line="380" w:lineRule="exact"/>
              <w:ind w:left="0" w:firstLine="0"/>
              <w:outlineLvl w:val="0"/>
              <w:rPr>
                <w:rFonts w:asciiTheme="majorBidi" w:hAnsiTheme="majorBidi" w:cstheme="majorBidi"/>
              </w:rPr>
            </w:pPr>
            <w:r w:rsidRPr="0065010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เกณฑ์การจัดทำงบการเงินระหว่างกาล</w:t>
            </w:r>
          </w:p>
        </w:tc>
      </w:tr>
      <w:tr w:rsidR="00BB2FFB" w:rsidRPr="00C52C41" w14:paraId="5EF28F07" w14:textId="77777777" w:rsidTr="00DD28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04231FB5" w14:textId="630850D3" w:rsidR="00BD265A" w:rsidRPr="00650105" w:rsidRDefault="00140418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374" w:type="dxa"/>
          </w:tcPr>
          <w:p w14:paraId="52841867" w14:textId="77777777" w:rsidR="00BD265A" w:rsidRPr="00650105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30A9035B" w14:textId="3B4BCE72" w:rsidR="00BD265A" w:rsidRPr="00650105" w:rsidRDefault="007608D9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5010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BB2FFB" w:rsidRPr="00C52C41" w14:paraId="0EC9E87D" w14:textId="77777777" w:rsidTr="00DD28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1A65D8A3" w14:textId="51119DC5" w:rsidR="00BD265A" w:rsidRPr="00650105" w:rsidRDefault="00140418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374" w:type="dxa"/>
          </w:tcPr>
          <w:p w14:paraId="50349791" w14:textId="77777777" w:rsidR="00BD265A" w:rsidRPr="00650105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0CA771EA" w14:textId="0756F8D4" w:rsidR="00BD265A" w:rsidRPr="00650105" w:rsidRDefault="003A1339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5010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BB2FFB" w:rsidRPr="00C52C41" w14:paraId="66C37F36" w14:textId="77777777" w:rsidTr="00DD28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72E8CC03" w14:textId="2BDE76B8" w:rsidR="00BD265A" w:rsidRPr="00650105" w:rsidRDefault="00140418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374" w:type="dxa"/>
          </w:tcPr>
          <w:p w14:paraId="67E78FAA" w14:textId="77777777" w:rsidR="00BD265A" w:rsidRPr="00650105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397F6146" w14:textId="78012C0D" w:rsidR="00BD265A" w:rsidRPr="00650105" w:rsidRDefault="003A1339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5010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BB2FFB" w:rsidRPr="00C52C41" w14:paraId="133BB758" w14:textId="77777777" w:rsidTr="00DD28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74F43113" w14:textId="107D36C1" w:rsidR="00BD265A" w:rsidRPr="00650105" w:rsidRDefault="00140418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374" w:type="dxa"/>
          </w:tcPr>
          <w:p w14:paraId="570BACC6" w14:textId="77777777" w:rsidR="00BD265A" w:rsidRPr="00650105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75EFFFF8" w14:textId="3A14EA1D" w:rsidR="00BD265A" w:rsidRPr="00650105" w:rsidRDefault="003A1339" w:rsidP="00026849">
            <w:pPr>
              <w:pStyle w:val="index"/>
              <w:tabs>
                <w:tab w:val="clear" w:pos="1134"/>
                <w:tab w:val="num" w:pos="1080"/>
              </w:tabs>
              <w:spacing w:after="0" w:line="380" w:lineRule="exact"/>
              <w:outlineLvl w:val="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650105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56217B" w:rsidRPr="00C52C41" w14:paraId="53E3DE1E" w14:textId="77777777" w:rsidTr="00DD28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78E8C34B" w14:textId="2EAA4FA6" w:rsidR="0056217B" w:rsidRPr="00650105" w:rsidRDefault="00140418" w:rsidP="005621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374" w:type="dxa"/>
          </w:tcPr>
          <w:p w14:paraId="14990DA2" w14:textId="77777777" w:rsidR="0056217B" w:rsidRPr="00650105" w:rsidRDefault="0056217B" w:rsidP="005621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4EACBD38" w14:textId="74E3A392" w:rsidR="0056217B" w:rsidRPr="00650105" w:rsidRDefault="00632AE0" w:rsidP="005621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รายได้</w:t>
            </w:r>
            <w:r w:rsidR="003A1339" w:rsidRPr="0065010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3A1339" w:rsidRPr="00C52C41" w14:paraId="12C2296C" w14:textId="77777777" w:rsidTr="00DD28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67CCF764" w14:textId="56BE5C5C" w:rsidR="003A1339" w:rsidRPr="00650105" w:rsidRDefault="00140418" w:rsidP="003A133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374" w:type="dxa"/>
          </w:tcPr>
          <w:p w14:paraId="3D3BB702" w14:textId="77777777" w:rsidR="003A1339" w:rsidRPr="00650105" w:rsidRDefault="003A1339" w:rsidP="003A133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36E88EFC" w14:textId="2C50F5BA" w:rsidR="003A1339" w:rsidRPr="00650105" w:rsidRDefault="00115B0F" w:rsidP="003A133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115B0F" w:rsidRPr="00C52C41" w14:paraId="3FDB748E" w14:textId="77777777" w:rsidTr="00DD28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44A6B6B9" w14:textId="5FEA1315" w:rsidR="00115B0F" w:rsidRPr="00650105" w:rsidRDefault="00115B0F" w:rsidP="00115B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374" w:type="dxa"/>
          </w:tcPr>
          <w:p w14:paraId="4ABCC0A1" w14:textId="77777777" w:rsidR="00115B0F" w:rsidRPr="00650105" w:rsidRDefault="00115B0F" w:rsidP="00115B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4636D022" w14:textId="5A79EB3E" w:rsidR="00115B0F" w:rsidRPr="00115B0F" w:rsidRDefault="00115B0F" w:rsidP="00115B0F">
            <w:pPr>
              <w:pStyle w:val="index"/>
              <w:tabs>
                <w:tab w:val="clear" w:pos="1134"/>
                <w:tab w:val="num" w:pos="1080"/>
              </w:tabs>
              <w:spacing w:after="0" w:line="380" w:lineRule="exac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15B0F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115B0F" w:rsidRPr="00C52C41" w14:paraId="62318A26" w14:textId="77777777" w:rsidTr="00DD28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20474FF1" w14:textId="31EAE86B" w:rsidR="00115B0F" w:rsidRDefault="00115B0F" w:rsidP="00115B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374" w:type="dxa"/>
          </w:tcPr>
          <w:p w14:paraId="6AD28A65" w14:textId="77777777" w:rsidR="00115B0F" w:rsidRPr="00650105" w:rsidRDefault="00115B0F" w:rsidP="00115B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2A142739" w14:textId="4CC710D4" w:rsidR="00115B0F" w:rsidRPr="00650105" w:rsidRDefault="00115B0F" w:rsidP="00115B0F">
            <w:pPr>
              <w:pStyle w:val="index"/>
              <w:tabs>
                <w:tab w:val="clear" w:pos="1134"/>
                <w:tab w:val="num" w:pos="1080"/>
              </w:tabs>
              <w:spacing w:after="0" w:line="380" w:lineRule="exac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5010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ภาระผูกพันกับบุคคลหรือกิจการที่ไม่เกี่ยวข้องกัน</w:t>
            </w:r>
          </w:p>
        </w:tc>
      </w:tr>
    </w:tbl>
    <w:p w14:paraId="745142F9" w14:textId="765A49D4" w:rsidR="00F8601C" w:rsidRDefault="00BB2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cs/>
        </w:rPr>
      </w:pPr>
      <w:r>
        <w:rPr>
          <w:b/>
          <w:bCs/>
        </w:rPr>
        <w:br w:type="page"/>
      </w:r>
    </w:p>
    <w:p w14:paraId="65095516" w14:textId="6DF8CC33" w:rsidR="00726B9B" w:rsidRPr="002B1BE4" w:rsidRDefault="00726B9B" w:rsidP="00E77F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2B1BE4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</w:t>
      </w:r>
      <w:r w:rsidR="00107124">
        <w:rPr>
          <w:rFonts w:ascii="Angsana New" w:hAnsi="Angsana New" w:hint="cs"/>
          <w:sz w:val="30"/>
          <w:szCs w:val="30"/>
          <w:cs/>
        </w:rPr>
        <w:t>แบบย่อ</w:t>
      </w:r>
      <w:r w:rsidRPr="002B1BE4">
        <w:rPr>
          <w:rFonts w:ascii="Angsana New" w:hAnsi="Angsana New"/>
          <w:sz w:val="30"/>
          <w:szCs w:val="30"/>
          <w:cs/>
        </w:rPr>
        <w:t>เป็นส่วนหนึ่งของงบการเงิน</w:t>
      </w:r>
      <w:r w:rsidR="00400C2B" w:rsidRPr="002B1BE4">
        <w:rPr>
          <w:rFonts w:ascii="Angsana New" w:hAnsi="Angsana New" w:hint="cs"/>
          <w:sz w:val="30"/>
          <w:szCs w:val="30"/>
          <w:cs/>
        </w:rPr>
        <w:t>ระหว่างกาล</w:t>
      </w:r>
      <w:r w:rsidRPr="002B1BE4">
        <w:rPr>
          <w:rFonts w:ascii="Angsana New" w:hAnsi="Angsana New"/>
          <w:sz w:val="30"/>
          <w:szCs w:val="30"/>
          <w:cs/>
        </w:rPr>
        <w:t>นี้</w:t>
      </w:r>
    </w:p>
    <w:p w14:paraId="321214C5" w14:textId="77777777" w:rsidR="00784EB3" w:rsidRPr="008806B5" w:rsidRDefault="00784EB3" w:rsidP="006B1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exact"/>
        <w:ind w:left="547"/>
        <w:rPr>
          <w:rFonts w:ascii="Angsana New" w:hAnsi="Angsana New"/>
          <w:sz w:val="24"/>
          <w:szCs w:val="24"/>
        </w:rPr>
      </w:pPr>
    </w:p>
    <w:p w14:paraId="7AB392FE" w14:textId="73D0615E" w:rsidR="00726B9B" w:rsidRPr="00526631" w:rsidRDefault="00726B9B" w:rsidP="00861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jc w:val="thaiDistribute"/>
        <w:rPr>
          <w:rFonts w:ascii="Angsana New" w:hAnsi="Angsana New"/>
          <w:sz w:val="30"/>
          <w:szCs w:val="30"/>
        </w:rPr>
      </w:pPr>
      <w:r w:rsidRPr="002B1BE4">
        <w:rPr>
          <w:rFonts w:ascii="Angsana New" w:hAnsi="Angsana New"/>
          <w:sz w:val="30"/>
          <w:szCs w:val="30"/>
          <w:cs/>
        </w:rPr>
        <w:t>งบการเงิน</w:t>
      </w:r>
      <w:r w:rsidR="00400C2B" w:rsidRPr="002B1BE4">
        <w:rPr>
          <w:rFonts w:ascii="Angsana New" w:hAnsi="Angsana New" w:hint="cs"/>
          <w:sz w:val="30"/>
          <w:szCs w:val="30"/>
          <w:cs/>
        </w:rPr>
        <w:t>ระหว่างกาล</w:t>
      </w:r>
      <w:r w:rsidRPr="002B1BE4">
        <w:rPr>
          <w:rFonts w:ascii="Angsana New" w:hAnsi="Angsana New"/>
          <w:sz w:val="30"/>
          <w:szCs w:val="30"/>
          <w:cs/>
        </w:rPr>
        <w:t>นี้ได้รับอนุมัติให้ออกงบ</w:t>
      </w:r>
      <w:r w:rsidR="001D1CF1">
        <w:rPr>
          <w:rFonts w:ascii="Angsana New" w:hAnsi="Angsana New"/>
          <w:sz w:val="30"/>
          <w:szCs w:val="30"/>
          <w:cs/>
        </w:rPr>
        <w:t>การเงินจาก</w:t>
      </w:r>
      <w:r w:rsidR="004F1F61">
        <w:rPr>
          <w:rFonts w:ascii="Angsana New" w:hAnsi="Angsana New" w:hint="cs"/>
          <w:sz w:val="30"/>
          <w:szCs w:val="30"/>
          <w:cs/>
        </w:rPr>
        <w:t>คณะ</w:t>
      </w:r>
      <w:r w:rsidR="00526631">
        <w:rPr>
          <w:rFonts w:ascii="Angsana New" w:hAnsi="Angsana New"/>
          <w:sz w:val="30"/>
          <w:szCs w:val="30"/>
          <w:cs/>
        </w:rPr>
        <w:t>กรรมการเมื่อวันที่</w:t>
      </w:r>
      <w:r w:rsidR="00526631">
        <w:rPr>
          <w:rFonts w:ascii="Angsana New" w:hAnsi="Angsana New"/>
          <w:sz w:val="30"/>
          <w:szCs w:val="30"/>
        </w:rPr>
        <w:t xml:space="preserve"> </w:t>
      </w:r>
      <w:r w:rsidR="00B9042B" w:rsidRPr="00B9042B">
        <w:rPr>
          <w:rFonts w:ascii="Angsana New" w:hAnsi="Angsana New"/>
          <w:sz w:val="30"/>
          <w:szCs w:val="30"/>
        </w:rPr>
        <w:t xml:space="preserve">9 </w:t>
      </w:r>
      <w:r w:rsidR="00B9042B" w:rsidRPr="00B9042B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="00B9042B" w:rsidRPr="00B9042B">
        <w:rPr>
          <w:rFonts w:ascii="Angsana New" w:hAnsi="Angsana New"/>
          <w:sz w:val="30"/>
          <w:szCs w:val="30"/>
        </w:rPr>
        <w:t>2565</w:t>
      </w:r>
    </w:p>
    <w:p w14:paraId="561B1AC6" w14:textId="77777777" w:rsidR="00726B9B" w:rsidRPr="008806B5" w:rsidRDefault="00726B9B" w:rsidP="006B1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exact"/>
        <w:ind w:left="547"/>
        <w:rPr>
          <w:rFonts w:ascii="Angsana New" w:hAnsi="Angsana New"/>
          <w:b/>
          <w:bCs/>
          <w:sz w:val="24"/>
          <w:szCs w:val="24"/>
        </w:rPr>
      </w:pPr>
    </w:p>
    <w:p w14:paraId="2A98F62B" w14:textId="21A84380" w:rsidR="00726B9B" w:rsidRPr="002B1BE4" w:rsidRDefault="00A42740" w:rsidP="007006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A42740">
        <w:rPr>
          <w:rFonts w:ascii="Angsana New" w:hAnsi="Angsana New"/>
          <w:b/>
          <w:bCs/>
          <w:sz w:val="30"/>
          <w:szCs w:val="30"/>
        </w:rPr>
        <w:t>1</w:t>
      </w:r>
      <w:r w:rsidR="00726B9B" w:rsidRPr="002B1BE4">
        <w:rPr>
          <w:rFonts w:ascii="Angsana New" w:hAnsi="Angsana New"/>
          <w:b/>
          <w:bCs/>
          <w:sz w:val="30"/>
          <w:szCs w:val="30"/>
        </w:rPr>
        <w:tab/>
      </w:r>
      <w:r w:rsidR="00726B9B" w:rsidRPr="002B1BE4">
        <w:rPr>
          <w:rFonts w:ascii="Angsana New" w:hAnsi="Angsana New"/>
          <w:b/>
          <w:bCs/>
          <w:sz w:val="30"/>
          <w:szCs w:val="30"/>
          <w:cs/>
          <w:lang w:val="th-TH"/>
        </w:rPr>
        <w:t>เกณฑ์การจัดทำงบการเงิน</w:t>
      </w:r>
      <w:r w:rsidR="000658FD" w:rsidRPr="002B1BE4">
        <w:rPr>
          <w:rFonts w:ascii="Angsana New" w:hAnsi="Angsana New" w:hint="cs"/>
          <w:b/>
          <w:bCs/>
          <w:sz w:val="30"/>
          <w:szCs w:val="30"/>
          <w:cs/>
          <w:lang w:val="th-TH"/>
        </w:rPr>
        <w:t>ระหว่างกาล</w:t>
      </w:r>
      <w:r w:rsidR="00726B9B" w:rsidRPr="002B1BE4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 </w:t>
      </w:r>
    </w:p>
    <w:p w14:paraId="49288DBD" w14:textId="77777777" w:rsidR="00726B9B" w:rsidRPr="008806B5" w:rsidRDefault="00726B9B" w:rsidP="006B1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exact"/>
        <w:ind w:left="547"/>
        <w:rPr>
          <w:rFonts w:ascii="Angsana New" w:hAnsi="Angsana New"/>
          <w:sz w:val="24"/>
          <w:szCs w:val="24"/>
        </w:rPr>
      </w:pPr>
    </w:p>
    <w:p w14:paraId="336288EA" w14:textId="16001F2E" w:rsidR="006E100D" w:rsidRPr="006E100D" w:rsidRDefault="006E100D" w:rsidP="006E10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6E100D"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8806B5">
        <w:rPr>
          <w:rFonts w:ascii="Angsana New" w:hAnsi="Angsana New"/>
          <w:sz w:val="30"/>
          <w:szCs w:val="30"/>
          <w:cs/>
        </w:rPr>
        <w:br/>
      </w:r>
      <w:r w:rsidRPr="006E100D">
        <w:rPr>
          <w:rFonts w:ascii="Angsana New" w:hAnsi="Angsana New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ตามมาตรฐานการบัญชีฉบับที่ </w:t>
      </w:r>
      <w:r w:rsidRPr="006E100D">
        <w:rPr>
          <w:rFonts w:ascii="Angsana New" w:hAnsi="Angsana New"/>
          <w:sz w:val="30"/>
          <w:szCs w:val="30"/>
        </w:rPr>
        <w:t>34</w:t>
      </w:r>
      <w:r w:rsidRPr="006E100D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br/>
      </w:r>
      <w:r w:rsidRPr="006E100D">
        <w:rPr>
          <w:rFonts w:ascii="Angsana New" w:hAnsi="Angsana New"/>
          <w:sz w:val="30"/>
          <w:szCs w:val="30"/>
          <w:cs/>
        </w:rPr>
        <w:t xml:space="preserve">เรื่อง </w:t>
      </w:r>
      <w:r w:rsidRPr="006E100D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6E100D">
        <w:rPr>
          <w:rFonts w:ascii="Angsana New" w:hAnsi="Angsana New"/>
          <w:sz w:val="30"/>
          <w:szCs w:val="30"/>
          <w:cs/>
        </w:rPr>
        <w:t xml:space="preserve"> 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6E100D">
        <w:rPr>
          <w:rFonts w:ascii="Angsana New" w:hAnsi="Angsana New" w:hint="cs"/>
          <w:sz w:val="30"/>
          <w:szCs w:val="30"/>
        </w:rPr>
        <w:t>2564</w:t>
      </w:r>
    </w:p>
    <w:p w14:paraId="662B589D" w14:textId="77777777" w:rsidR="006E100D" w:rsidRPr="008806B5" w:rsidRDefault="006E100D" w:rsidP="006B1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exact"/>
        <w:ind w:left="547"/>
        <w:rPr>
          <w:rFonts w:ascii="Angsana New" w:hAnsi="Angsana New"/>
          <w:sz w:val="24"/>
          <w:szCs w:val="24"/>
        </w:rPr>
      </w:pPr>
    </w:p>
    <w:p w14:paraId="17B8FB7D" w14:textId="6ECAC493" w:rsidR="0070069C" w:rsidRPr="0070069C" w:rsidRDefault="006E100D" w:rsidP="006E10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/>
          <w:sz w:val="30"/>
          <w:szCs w:val="30"/>
        </w:rPr>
      </w:pPr>
      <w:r w:rsidRPr="006E100D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</w:t>
      </w:r>
      <w:r>
        <w:rPr>
          <w:rFonts w:ascii="Angsana New" w:hAnsi="Angsana New"/>
          <w:sz w:val="30"/>
          <w:szCs w:val="30"/>
        </w:rPr>
        <w:br/>
      </w:r>
      <w:r w:rsidRPr="006E100D">
        <w:rPr>
          <w:rFonts w:ascii="Angsana New" w:hAnsi="Angsana New"/>
          <w:sz w:val="30"/>
          <w:szCs w:val="30"/>
          <w:cs/>
        </w:rPr>
        <w:t>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</w:t>
      </w:r>
      <w:r w:rsidR="008806B5">
        <w:rPr>
          <w:rFonts w:ascii="Angsana New" w:hAnsi="Angsana New"/>
          <w:sz w:val="30"/>
          <w:szCs w:val="30"/>
          <w:cs/>
        </w:rPr>
        <w:br/>
      </w:r>
      <w:r w:rsidRPr="006E100D">
        <w:rPr>
          <w:rFonts w:ascii="Angsana New" w:hAnsi="Angsana New"/>
          <w:sz w:val="30"/>
          <w:szCs w:val="30"/>
          <w:cs/>
        </w:rPr>
        <w:t xml:space="preserve">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6E100D">
        <w:rPr>
          <w:rFonts w:ascii="Angsana New" w:hAnsi="Angsana New"/>
          <w:sz w:val="30"/>
          <w:szCs w:val="30"/>
        </w:rPr>
        <w:t>31</w:t>
      </w:r>
      <w:r w:rsidRPr="006E100D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มีนาคม </w:t>
      </w:r>
      <w:r>
        <w:rPr>
          <w:rFonts w:ascii="Angsana New" w:hAnsi="Angsana New"/>
          <w:sz w:val="30"/>
          <w:szCs w:val="30"/>
        </w:rPr>
        <w:t>2564</w:t>
      </w:r>
    </w:p>
    <w:p w14:paraId="797E1EA5" w14:textId="77777777" w:rsidR="0070069C" w:rsidRPr="008806B5" w:rsidRDefault="0070069C" w:rsidP="006B1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exact"/>
        <w:ind w:left="547"/>
        <w:rPr>
          <w:rFonts w:ascii="Angsana New" w:hAnsi="Angsana New"/>
          <w:sz w:val="24"/>
          <w:szCs w:val="24"/>
          <w:cs/>
        </w:rPr>
      </w:pPr>
    </w:p>
    <w:p w14:paraId="4086906A" w14:textId="0D0BFD69" w:rsidR="009B3614" w:rsidRPr="00C52C41" w:rsidRDefault="00140418" w:rsidP="006D49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</w:rPr>
        <w:t>2</w:t>
      </w:r>
      <w:r w:rsidR="009B3614" w:rsidRPr="00C52C41">
        <w:rPr>
          <w:rFonts w:ascii="Angsana New" w:hAnsi="Angsana New"/>
          <w:b/>
          <w:bCs/>
          <w:sz w:val="30"/>
          <w:szCs w:val="30"/>
        </w:rPr>
        <w:tab/>
      </w:r>
      <w:r w:rsidR="009B3614" w:rsidRPr="00C52C41">
        <w:rPr>
          <w:rFonts w:ascii="Angsana New" w:hAnsi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055EFAD1" w14:textId="77777777" w:rsidR="00917F8F" w:rsidRPr="008806B5" w:rsidRDefault="00917F8F" w:rsidP="006B1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exact"/>
        <w:ind w:left="547"/>
        <w:jc w:val="thaiDistribute"/>
        <w:rPr>
          <w:rFonts w:ascii="Angsana New" w:hAnsi="Angsana New"/>
          <w:sz w:val="24"/>
          <w:szCs w:val="24"/>
        </w:rPr>
      </w:pPr>
    </w:p>
    <w:p w14:paraId="7D690EEF" w14:textId="2A566547" w:rsidR="002D5F2C" w:rsidRPr="00127777" w:rsidRDefault="009109E2" w:rsidP="009109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127777">
        <w:rPr>
          <w:rFonts w:ascii="Angsana New" w:hAnsi="Angsana New"/>
          <w:sz w:val="30"/>
          <w:szCs w:val="30"/>
          <w:cs/>
        </w:rPr>
        <w:t>ความสัมพันธ์กับบุคคลหรือกิจการที่เกี่ยวข้องกันและนโยบายการกำหนดราคาไม่มีการเปลี่ยนแปลง</w:t>
      </w:r>
      <w:r w:rsidR="00992175">
        <w:rPr>
          <w:rFonts w:ascii="Angsana New" w:hAnsi="Angsana New"/>
          <w:sz w:val="30"/>
          <w:szCs w:val="30"/>
        </w:rPr>
        <w:br/>
      </w:r>
      <w:r w:rsidRPr="00127777">
        <w:rPr>
          <w:rFonts w:ascii="Angsana New" w:hAnsi="Angsana New"/>
          <w:sz w:val="30"/>
          <w:szCs w:val="30"/>
          <w:cs/>
        </w:rPr>
        <w:t>อย่างมีสาระสำคัญในระหว่างงวด</w:t>
      </w:r>
      <w:r w:rsidR="005C3941">
        <w:rPr>
          <w:rFonts w:ascii="Angsana New" w:hAnsi="Angsana New" w:hint="cs"/>
          <w:sz w:val="30"/>
          <w:szCs w:val="30"/>
          <w:cs/>
        </w:rPr>
        <w:t>เก้า</w:t>
      </w:r>
      <w:r w:rsidR="00115B0F">
        <w:rPr>
          <w:rFonts w:ascii="Angsana New" w:hAnsi="Angsana New" w:hint="cs"/>
          <w:sz w:val="30"/>
          <w:szCs w:val="30"/>
          <w:cs/>
        </w:rPr>
        <w:t>เดือน</w:t>
      </w:r>
      <w:r w:rsidRPr="0012777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21653C" w:rsidRPr="00127777">
        <w:rPr>
          <w:rFonts w:ascii="Angsana New" w:hAnsi="Angsana New" w:hint="cs"/>
          <w:sz w:val="30"/>
          <w:szCs w:val="30"/>
        </w:rPr>
        <w:t>3</w:t>
      </w:r>
      <w:r w:rsidR="005C3941">
        <w:rPr>
          <w:rFonts w:ascii="Angsana New" w:hAnsi="Angsana New"/>
          <w:sz w:val="30"/>
          <w:szCs w:val="30"/>
        </w:rPr>
        <w:t>1</w:t>
      </w:r>
      <w:r w:rsidR="00B85011" w:rsidRPr="00127777">
        <w:rPr>
          <w:rFonts w:ascii="Angsana New" w:hAnsi="Angsana New" w:hint="cs"/>
          <w:sz w:val="30"/>
          <w:szCs w:val="30"/>
          <w:cs/>
        </w:rPr>
        <w:t xml:space="preserve"> </w:t>
      </w:r>
      <w:r w:rsidR="005C3941">
        <w:rPr>
          <w:rFonts w:ascii="Angsana New" w:hAnsi="Angsana New" w:hint="cs"/>
          <w:sz w:val="30"/>
          <w:szCs w:val="30"/>
          <w:cs/>
        </w:rPr>
        <w:t>ธันวาคม</w:t>
      </w:r>
      <w:r w:rsidR="00B85011" w:rsidRPr="00127777">
        <w:rPr>
          <w:rFonts w:ascii="Angsana New" w:hAnsi="Angsana New" w:hint="cs"/>
          <w:sz w:val="30"/>
          <w:szCs w:val="30"/>
          <w:cs/>
        </w:rPr>
        <w:t xml:space="preserve"> </w:t>
      </w:r>
      <w:r w:rsidR="0021653C" w:rsidRPr="00127777">
        <w:rPr>
          <w:rFonts w:ascii="Angsana New" w:hAnsi="Angsana New" w:hint="cs"/>
          <w:sz w:val="30"/>
          <w:szCs w:val="30"/>
        </w:rPr>
        <w:t>2564</w:t>
      </w:r>
    </w:p>
    <w:p w14:paraId="56B13CAB" w14:textId="43BCA524" w:rsidR="00115B0F" w:rsidRPr="006B1E28" w:rsidRDefault="00115B0F" w:rsidP="006B1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exact"/>
        <w:rPr>
          <w:rFonts w:ascii="Angsana New" w:hAnsi="Angsana New"/>
          <w:sz w:val="24"/>
          <w:szCs w:val="24"/>
          <w:cs/>
          <w:lang w:val="th-TH"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270"/>
        <w:gridCol w:w="1260"/>
        <w:gridCol w:w="270"/>
        <w:gridCol w:w="1260"/>
        <w:gridCol w:w="270"/>
        <w:gridCol w:w="1260"/>
      </w:tblGrid>
      <w:tr w:rsidR="003474A9" w:rsidRPr="00AB351F" w14:paraId="741EE2D6" w14:textId="77777777" w:rsidTr="003474A9">
        <w:trPr>
          <w:tblHeader/>
        </w:trPr>
        <w:tc>
          <w:tcPr>
            <w:tcW w:w="3690" w:type="dxa"/>
          </w:tcPr>
          <w:p w14:paraId="0DAD048C" w14:textId="77777777" w:rsidR="003474A9" w:rsidRPr="00AB351F" w:rsidRDefault="003474A9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</w:t>
            </w:r>
          </w:p>
        </w:tc>
        <w:tc>
          <w:tcPr>
            <w:tcW w:w="2880" w:type="dxa"/>
            <w:gridSpan w:val="3"/>
          </w:tcPr>
          <w:p w14:paraId="4194384A" w14:textId="77777777" w:rsidR="003474A9" w:rsidRPr="00B85011" w:rsidRDefault="003474A9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5" w:right="-19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270" w:type="dxa"/>
          </w:tcPr>
          <w:p w14:paraId="6E404905" w14:textId="77777777" w:rsidR="003474A9" w:rsidRDefault="003474A9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5" w:right="-19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333E325D" w14:textId="77777777" w:rsidR="003474A9" w:rsidRDefault="003474A9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5" w:right="-19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3474A9" w:rsidRPr="00A1010E" w14:paraId="7CCB157D" w14:textId="77777777" w:rsidTr="003474A9">
        <w:trPr>
          <w:tblHeader/>
        </w:trPr>
        <w:tc>
          <w:tcPr>
            <w:tcW w:w="3690" w:type="dxa"/>
          </w:tcPr>
          <w:p w14:paraId="5FF12FC4" w14:textId="2644076D" w:rsidR="003474A9" w:rsidRPr="00AB351F" w:rsidRDefault="003474A9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ที่เกี่ยวข้องกันสำหรับงวด</w:t>
            </w:r>
            <w:r w:rsidR="00B9042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</w:p>
        </w:tc>
        <w:tc>
          <w:tcPr>
            <w:tcW w:w="2880" w:type="dxa"/>
            <w:gridSpan w:val="3"/>
          </w:tcPr>
          <w:p w14:paraId="42C24E24" w14:textId="77777777" w:rsidR="003474A9" w:rsidRPr="00A1010E" w:rsidRDefault="003474A9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70" w:type="dxa"/>
          </w:tcPr>
          <w:p w14:paraId="333C900C" w14:textId="77777777" w:rsidR="003474A9" w:rsidRDefault="003474A9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356EF573" w14:textId="77777777" w:rsidR="003474A9" w:rsidRDefault="003474A9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474A9" w:rsidRPr="00194080" w14:paraId="012EE19F" w14:textId="77777777" w:rsidTr="003474A9">
        <w:trPr>
          <w:tblHeader/>
        </w:trPr>
        <w:tc>
          <w:tcPr>
            <w:tcW w:w="3690" w:type="dxa"/>
          </w:tcPr>
          <w:p w14:paraId="16045F03" w14:textId="7D6EF087" w:rsidR="003474A9" w:rsidRPr="00AB351F" w:rsidRDefault="003474A9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="00D3177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1653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</w:t>
            </w:r>
            <w:r w:rsidR="00B904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B9042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50" w:type="dxa"/>
          </w:tcPr>
          <w:p w14:paraId="40BDC0A5" w14:textId="77777777" w:rsidR="003474A9" w:rsidRPr="00194080" w:rsidRDefault="003474A9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5F6F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21653C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A944984" w14:textId="77777777" w:rsidR="003474A9" w:rsidRPr="00194080" w:rsidRDefault="003474A9" w:rsidP="003474A9">
            <w:pPr>
              <w:spacing w:line="240" w:lineRule="auto"/>
              <w:ind w:left="-1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5D5230C" w14:textId="77777777" w:rsidR="003474A9" w:rsidRPr="00194080" w:rsidRDefault="003474A9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653C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4CAE51E2" w14:textId="77777777" w:rsidR="003474A9" w:rsidRPr="0021653C" w:rsidRDefault="003474A9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68832BA" w14:textId="77777777" w:rsidR="003474A9" w:rsidRPr="0021653C" w:rsidRDefault="003474A9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5F6F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21653C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20EEB6D" w14:textId="77777777" w:rsidR="003474A9" w:rsidRPr="0021653C" w:rsidRDefault="003474A9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16A96FA" w14:textId="77777777" w:rsidR="003474A9" w:rsidRPr="0021653C" w:rsidRDefault="003474A9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653C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</w:tr>
      <w:tr w:rsidR="003474A9" w:rsidRPr="00AB351F" w14:paraId="71419BBD" w14:textId="77777777" w:rsidTr="003474A9">
        <w:trPr>
          <w:tblHeader/>
        </w:trPr>
        <w:tc>
          <w:tcPr>
            <w:tcW w:w="3690" w:type="dxa"/>
          </w:tcPr>
          <w:p w14:paraId="7E923A58" w14:textId="77777777" w:rsidR="003474A9" w:rsidRPr="00095930" w:rsidRDefault="003474A9" w:rsidP="003474A9">
            <w:pPr>
              <w:pStyle w:val="Heading5"/>
              <w:tabs>
                <w:tab w:val="clear" w:pos="540"/>
              </w:tabs>
              <w:spacing w:line="220" w:lineRule="exact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5940" w:type="dxa"/>
            <w:gridSpan w:val="7"/>
          </w:tcPr>
          <w:p w14:paraId="4AD53AE7" w14:textId="77777777" w:rsidR="003474A9" w:rsidRPr="008F7775" w:rsidRDefault="003474A9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655"/>
                <w:tab w:val="right" w:pos="3437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474A9" w:rsidRPr="00095930" w14:paraId="1045433E" w14:textId="77777777" w:rsidTr="003474A9">
        <w:tc>
          <w:tcPr>
            <w:tcW w:w="3690" w:type="dxa"/>
          </w:tcPr>
          <w:p w14:paraId="7D008A1B" w14:textId="77777777" w:rsidR="003474A9" w:rsidRPr="00AB351F" w:rsidRDefault="003474A9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50" w:type="dxa"/>
          </w:tcPr>
          <w:p w14:paraId="18BF361B" w14:textId="77777777" w:rsidR="003474A9" w:rsidRPr="00095930" w:rsidRDefault="003474A9" w:rsidP="003474A9">
            <w:pPr>
              <w:tabs>
                <w:tab w:val="left" w:pos="855"/>
              </w:tabs>
              <w:spacing w:line="22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7A8B6CDE" w14:textId="77777777" w:rsidR="003474A9" w:rsidRPr="00095930" w:rsidRDefault="003474A9" w:rsidP="003474A9">
            <w:pPr>
              <w:tabs>
                <w:tab w:val="left" w:pos="855"/>
              </w:tabs>
              <w:spacing w:line="22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51DC704A" w14:textId="77777777" w:rsidR="003474A9" w:rsidRPr="00095930" w:rsidRDefault="003474A9" w:rsidP="003474A9">
            <w:pPr>
              <w:tabs>
                <w:tab w:val="left" w:pos="855"/>
              </w:tabs>
              <w:spacing w:line="22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10CCB99A" w14:textId="77777777" w:rsidR="003474A9" w:rsidRPr="00095930" w:rsidRDefault="003474A9" w:rsidP="003474A9">
            <w:pPr>
              <w:tabs>
                <w:tab w:val="left" w:pos="855"/>
              </w:tabs>
              <w:spacing w:line="22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18F8FFF2" w14:textId="77777777" w:rsidR="003474A9" w:rsidRPr="00095930" w:rsidRDefault="003474A9" w:rsidP="003474A9">
            <w:pPr>
              <w:tabs>
                <w:tab w:val="left" w:pos="855"/>
              </w:tabs>
              <w:spacing w:line="22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237FA6D4" w14:textId="77777777" w:rsidR="003474A9" w:rsidRPr="00095930" w:rsidRDefault="003474A9" w:rsidP="003474A9">
            <w:pPr>
              <w:tabs>
                <w:tab w:val="left" w:pos="855"/>
              </w:tabs>
              <w:spacing w:line="22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732FEA87" w14:textId="77777777" w:rsidR="003474A9" w:rsidRPr="00095930" w:rsidRDefault="003474A9" w:rsidP="003474A9">
            <w:pPr>
              <w:tabs>
                <w:tab w:val="left" w:pos="855"/>
              </w:tabs>
              <w:spacing w:line="22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0428F" w:rsidRPr="00445D4E" w14:paraId="214C7045" w14:textId="77777777" w:rsidTr="003474A9">
        <w:tc>
          <w:tcPr>
            <w:tcW w:w="3690" w:type="dxa"/>
          </w:tcPr>
          <w:p w14:paraId="4C316149" w14:textId="77777777" w:rsidR="00D0428F" w:rsidRPr="00445D4E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350" w:type="dxa"/>
          </w:tcPr>
          <w:p w14:paraId="1D6E1D77" w14:textId="68B85A44" w:rsidR="00D0428F" w:rsidRPr="00D0428F" w:rsidRDefault="003E2C27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2C27">
              <w:rPr>
                <w:rFonts w:asciiTheme="majorBidi" w:hAnsiTheme="majorBidi" w:cstheme="majorBidi"/>
                <w:sz w:val="30"/>
                <w:szCs w:val="30"/>
              </w:rPr>
              <w:t>42,35</w:t>
            </w:r>
            <w:r w:rsidR="00D271E4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46D1FF2" w14:textId="77777777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96F45DC" w14:textId="5E9073D9" w:rsidR="00D0428F" w:rsidRPr="00D0428F" w:rsidRDefault="00476F0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76F0F">
              <w:rPr>
                <w:rFonts w:asciiTheme="majorBidi" w:hAnsiTheme="majorBidi"/>
                <w:sz w:val="30"/>
                <w:szCs w:val="30"/>
                <w:cs/>
              </w:rPr>
              <w:t>20</w:t>
            </w:r>
            <w:r w:rsidRPr="00476F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76F0F">
              <w:rPr>
                <w:rFonts w:asciiTheme="majorBidi" w:hAnsiTheme="majorBidi"/>
                <w:sz w:val="30"/>
                <w:szCs w:val="30"/>
                <w:cs/>
              </w:rPr>
              <w:t>084</w:t>
            </w:r>
          </w:p>
        </w:tc>
        <w:tc>
          <w:tcPr>
            <w:tcW w:w="270" w:type="dxa"/>
          </w:tcPr>
          <w:p w14:paraId="0CD7AC37" w14:textId="77777777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F682A9" w14:textId="58BC8031" w:rsidR="00D0428F" w:rsidRPr="00D0428F" w:rsidRDefault="003E2C27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2C27">
              <w:rPr>
                <w:rFonts w:asciiTheme="majorBidi" w:hAnsiTheme="majorBidi" w:cstheme="majorBidi"/>
                <w:sz w:val="30"/>
                <w:szCs w:val="30"/>
              </w:rPr>
              <w:t>42,35</w:t>
            </w:r>
            <w:r w:rsidR="00D271E4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3FF6E94" w14:textId="77777777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41EDCB" w14:textId="53EE13E6" w:rsidR="00D0428F" w:rsidRPr="00D0428F" w:rsidRDefault="00476F0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76F0F">
              <w:rPr>
                <w:rFonts w:asciiTheme="majorBidi" w:hAnsiTheme="majorBidi"/>
                <w:sz w:val="30"/>
                <w:szCs w:val="30"/>
                <w:cs/>
              </w:rPr>
              <w:t>20</w:t>
            </w:r>
            <w:r w:rsidRPr="00476F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76F0F">
              <w:rPr>
                <w:rFonts w:asciiTheme="majorBidi" w:hAnsiTheme="majorBidi"/>
                <w:sz w:val="30"/>
                <w:szCs w:val="30"/>
                <w:cs/>
              </w:rPr>
              <w:t>084</w:t>
            </w:r>
          </w:p>
        </w:tc>
      </w:tr>
      <w:tr w:rsidR="00D0428F" w:rsidRPr="00445D4E" w14:paraId="3E24141E" w14:textId="77777777" w:rsidTr="003474A9">
        <w:tc>
          <w:tcPr>
            <w:tcW w:w="3690" w:type="dxa"/>
          </w:tcPr>
          <w:p w14:paraId="0C7BD3A6" w14:textId="77777777" w:rsidR="00D0428F" w:rsidRPr="00445D4E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 w:right="-19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45D4E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และรายได้รอตัดบัญชี</w:t>
            </w:r>
          </w:p>
        </w:tc>
        <w:tc>
          <w:tcPr>
            <w:tcW w:w="1350" w:type="dxa"/>
          </w:tcPr>
          <w:p w14:paraId="05732CD9" w14:textId="45135DB0" w:rsidR="00D0428F" w:rsidRPr="00D0428F" w:rsidRDefault="003E2C27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2C27">
              <w:rPr>
                <w:rFonts w:asciiTheme="majorBidi" w:hAnsiTheme="majorBidi" w:cstheme="majorBidi"/>
                <w:sz w:val="30"/>
                <w:szCs w:val="30"/>
              </w:rPr>
              <w:t>5,673</w:t>
            </w:r>
          </w:p>
        </w:tc>
        <w:tc>
          <w:tcPr>
            <w:tcW w:w="270" w:type="dxa"/>
          </w:tcPr>
          <w:p w14:paraId="2E8C3462" w14:textId="77777777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3C26C3E" w14:textId="78EC0987" w:rsidR="00D0428F" w:rsidRPr="00D0428F" w:rsidRDefault="00476F0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76F0F">
              <w:rPr>
                <w:rFonts w:asciiTheme="majorBidi" w:hAnsiTheme="majorBidi"/>
                <w:sz w:val="30"/>
                <w:szCs w:val="30"/>
                <w:cs/>
              </w:rPr>
              <w:t>5</w:t>
            </w:r>
            <w:r w:rsidRPr="00476F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76F0F">
              <w:rPr>
                <w:rFonts w:asciiTheme="majorBidi" w:hAnsiTheme="majorBidi"/>
                <w:sz w:val="30"/>
                <w:szCs w:val="30"/>
                <w:cs/>
              </w:rPr>
              <w:t>210</w:t>
            </w:r>
          </w:p>
        </w:tc>
        <w:tc>
          <w:tcPr>
            <w:tcW w:w="270" w:type="dxa"/>
          </w:tcPr>
          <w:p w14:paraId="64BF5BCA" w14:textId="77777777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C314959" w14:textId="47E2D157" w:rsidR="00D0428F" w:rsidRPr="00D0428F" w:rsidRDefault="003E2C27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2C27">
              <w:rPr>
                <w:rFonts w:asciiTheme="majorBidi" w:hAnsiTheme="majorBidi" w:cstheme="majorBidi"/>
                <w:sz w:val="30"/>
                <w:szCs w:val="30"/>
              </w:rPr>
              <w:t>5,673</w:t>
            </w:r>
          </w:p>
        </w:tc>
        <w:tc>
          <w:tcPr>
            <w:tcW w:w="270" w:type="dxa"/>
          </w:tcPr>
          <w:p w14:paraId="29D7A391" w14:textId="77777777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0AAA90C" w14:textId="30DF5D94" w:rsidR="00D0428F" w:rsidRPr="00D0428F" w:rsidRDefault="00476F0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76F0F">
              <w:rPr>
                <w:rFonts w:asciiTheme="majorBidi" w:hAnsiTheme="majorBidi"/>
                <w:sz w:val="30"/>
                <w:szCs w:val="30"/>
                <w:cs/>
              </w:rPr>
              <w:t>5</w:t>
            </w:r>
            <w:r w:rsidRPr="00476F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76F0F">
              <w:rPr>
                <w:rFonts w:asciiTheme="majorBidi" w:hAnsiTheme="majorBidi"/>
                <w:sz w:val="30"/>
                <w:szCs w:val="30"/>
                <w:cs/>
              </w:rPr>
              <w:t>210</w:t>
            </w:r>
          </w:p>
        </w:tc>
      </w:tr>
      <w:tr w:rsidR="00D0428F" w:rsidRPr="00445D4E" w14:paraId="53FB2127" w14:textId="77777777" w:rsidTr="003474A9">
        <w:tc>
          <w:tcPr>
            <w:tcW w:w="3690" w:type="dxa"/>
          </w:tcPr>
          <w:p w14:paraId="092485D0" w14:textId="72FCFCB0" w:rsidR="00D0428F" w:rsidRPr="00445D4E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 w:right="-19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350" w:type="dxa"/>
          </w:tcPr>
          <w:p w14:paraId="592E37E8" w14:textId="6385E01A" w:rsidR="00D0428F" w:rsidRPr="00D0428F" w:rsidRDefault="003E2C27" w:rsidP="003E2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2393B9" w14:textId="77777777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8E7153F" w14:textId="651DAD21" w:rsidR="00D0428F" w:rsidRPr="00D0428F" w:rsidRDefault="00476F0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76F0F">
              <w:rPr>
                <w:rFonts w:asciiTheme="majorBidi" w:hAnsiTheme="majorBidi"/>
                <w:sz w:val="30"/>
                <w:szCs w:val="30"/>
                <w:cs/>
              </w:rPr>
              <w:t>49</w:t>
            </w:r>
          </w:p>
        </w:tc>
        <w:tc>
          <w:tcPr>
            <w:tcW w:w="270" w:type="dxa"/>
          </w:tcPr>
          <w:p w14:paraId="1426E117" w14:textId="77777777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295E29C" w14:textId="21F33C0F" w:rsidR="00D0428F" w:rsidRPr="00D0428F" w:rsidRDefault="003E2C27" w:rsidP="003E2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B233770" w14:textId="77777777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112A970" w14:textId="40F0F64D" w:rsidR="00D0428F" w:rsidRPr="00D0428F" w:rsidRDefault="00476F0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76F0F">
              <w:rPr>
                <w:rFonts w:asciiTheme="majorBidi" w:hAnsiTheme="majorBidi"/>
                <w:sz w:val="30"/>
                <w:szCs w:val="30"/>
                <w:cs/>
              </w:rPr>
              <w:t>49</w:t>
            </w:r>
          </w:p>
        </w:tc>
      </w:tr>
      <w:tr w:rsidR="003177BA" w:rsidRPr="00445D4E" w14:paraId="3D30F5B9" w14:textId="77777777" w:rsidTr="003474A9">
        <w:tc>
          <w:tcPr>
            <w:tcW w:w="3690" w:type="dxa"/>
          </w:tcPr>
          <w:p w14:paraId="620A77E3" w14:textId="3A52C0D2" w:rsidR="003177BA" w:rsidRDefault="003177BA" w:rsidP="00274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56" w:right="-195" w:hanging="17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177BA">
              <w:rPr>
                <w:rFonts w:ascii="Angsana New" w:hAnsi="Angsana New"/>
                <w:sz w:val="30"/>
                <w:szCs w:val="30"/>
                <w:cs/>
              </w:rPr>
              <w:t>เงินชดเชยการสั่งซื้อวัตถุดิบต่ำกว่า</w:t>
            </w:r>
            <w:r w:rsidR="00274070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274070" w:rsidRPr="003177BA">
              <w:rPr>
                <w:rFonts w:ascii="Angsana New" w:hAnsi="Angsana New"/>
                <w:sz w:val="30"/>
                <w:szCs w:val="30"/>
                <w:cs/>
              </w:rPr>
              <w:t>ปริมาณ</w:t>
            </w:r>
            <w:r w:rsidRPr="003177BA">
              <w:rPr>
                <w:rFonts w:ascii="Angsana New" w:hAnsi="Angsana New"/>
                <w:sz w:val="30"/>
                <w:szCs w:val="30"/>
                <w:cs/>
              </w:rPr>
              <w:t>ที่กำหนด</w:t>
            </w:r>
          </w:p>
        </w:tc>
        <w:tc>
          <w:tcPr>
            <w:tcW w:w="1350" w:type="dxa"/>
          </w:tcPr>
          <w:p w14:paraId="034F5412" w14:textId="77777777" w:rsidR="003177BA" w:rsidRDefault="003177BA" w:rsidP="00B0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before="100" w:beforeAutospacing="1" w:after="80" w:line="22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6A619FA" w14:textId="1558DFC1" w:rsidR="003E2C27" w:rsidRPr="00D0428F" w:rsidRDefault="003E2C27" w:rsidP="003E2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D3F75D7" w14:textId="77777777" w:rsidR="003177BA" w:rsidRPr="00D0428F" w:rsidRDefault="003177BA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8609D2" w14:textId="77777777" w:rsidR="003177BA" w:rsidRDefault="003177BA" w:rsidP="00B0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after="80" w:line="220" w:lineRule="exact"/>
              <w:ind w:left="-115" w:right="-115"/>
              <w:rPr>
                <w:rFonts w:asciiTheme="majorBidi" w:hAnsiTheme="majorBidi"/>
                <w:sz w:val="30"/>
                <w:szCs w:val="30"/>
              </w:rPr>
            </w:pPr>
          </w:p>
          <w:p w14:paraId="3698BA22" w14:textId="1AC758C5" w:rsidR="00274070" w:rsidRPr="00476F0F" w:rsidRDefault="00274070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20" w:lineRule="exact"/>
              <w:ind w:left="-108" w:right="-108"/>
              <w:rPr>
                <w:rFonts w:asciiTheme="majorBidi" w:hAnsiTheme="majorBidi"/>
                <w:sz w:val="30"/>
                <w:szCs w:val="30"/>
                <w:cs/>
              </w:rPr>
            </w:pPr>
            <w:r w:rsidRPr="00274070">
              <w:rPr>
                <w:rFonts w:asciiTheme="majorBidi" w:hAnsiTheme="majorBidi"/>
                <w:sz w:val="30"/>
                <w:szCs w:val="30"/>
                <w:cs/>
              </w:rPr>
              <w:t>106</w:t>
            </w:r>
            <w:r w:rsidRPr="00274070">
              <w:rPr>
                <w:rFonts w:asciiTheme="majorBidi" w:hAnsiTheme="majorBidi"/>
                <w:sz w:val="30"/>
                <w:szCs w:val="30"/>
              </w:rPr>
              <w:t>,</w:t>
            </w:r>
            <w:r w:rsidRPr="00274070">
              <w:rPr>
                <w:rFonts w:asciiTheme="majorBidi" w:hAnsiTheme="majorBidi"/>
                <w:sz w:val="30"/>
                <w:szCs w:val="30"/>
                <w:cs/>
              </w:rPr>
              <w:t>682</w:t>
            </w:r>
          </w:p>
        </w:tc>
        <w:tc>
          <w:tcPr>
            <w:tcW w:w="270" w:type="dxa"/>
          </w:tcPr>
          <w:p w14:paraId="1C297C1A" w14:textId="77777777" w:rsidR="003177BA" w:rsidRPr="00D0428F" w:rsidRDefault="003177BA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93167A8" w14:textId="77777777" w:rsidR="003177BA" w:rsidRDefault="003177BA" w:rsidP="00B0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before="100" w:beforeAutospacing="1" w:after="80" w:line="22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E8AAB70" w14:textId="47625F37" w:rsidR="003E2C27" w:rsidRPr="00D0428F" w:rsidRDefault="003E2C27" w:rsidP="003E2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DFD828" w14:textId="77777777" w:rsidR="003177BA" w:rsidRPr="00D0428F" w:rsidRDefault="003177BA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C849490" w14:textId="77777777" w:rsidR="003177BA" w:rsidRDefault="003177BA" w:rsidP="00B0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after="80" w:line="220" w:lineRule="exact"/>
              <w:ind w:left="-115" w:right="-115"/>
              <w:rPr>
                <w:rFonts w:asciiTheme="majorBidi" w:hAnsiTheme="majorBidi"/>
                <w:sz w:val="30"/>
                <w:szCs w:val="30"/>
              </w:rPr>
            </w:pPr>
          </w:p>
          <w:p w14:paraId="2E7442BC" w14:textId="582349BF" w:rsidR="00274070" w:rsidRPr="00476F0F" w:rsidRDefault="00274070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20" w:lineRule="exact"/>
              <w:ind w:left="-108" w:right="-108"/>
              <w:rPr>
                <w:rFonts w:asciiTheme="majorBidi" w:hAnsiTheme="majorBidi"/>
                <w:sz w:val="30"/>
                <w:szCs w:val="30"/>
                <w:cs/>
              </w:rPr>
            </w:pPr>
            <w:r w:rsidRPr="00274070">
              <w:rPr>
                <w:rFonts w:asciiTheme="majorBidi" w:hAnsiTheme="majorBidi"/>
                <w:sz w:val="30"/>
                <w:szCs w:val="30"/>
                <w:cs/>
              </w:rPr>
              <w:t>106</w:t>
            </w:r>
            <w:r w:rsidRPr="00274070">
              <w:rPr>
                <w:rFonts w:asciiTheme="majorBidi" w:hAnsiTheme="majorBidi"/>
                <w:sz w:val="30"/>
                <w:szCs w:val="30"/>
              </w:rPr>
              <w:t>,</w:t>
            </w:r>
            <w:r w:rsidRPr="00274070">
              <w:rPr>
                <w:rFonts w:asciiTheme="majorBidi" w:hAnsiTheme="majorBidi"/>
                <w:sz w:val="30"/>
                <w:szCs w:val="30"/>
                <w:cs/>
              </w:rPr>
              <w:t>682</w:t>
            </w:r>
          </w:p>
        </w:tc>
      </w:tr>
      <w:tr w:rsidR="00D0428F" w:rsidRPr="00445D4E" w14:paraId="2AD95430" w14:textId="77777777" w:rsidTr="003474A9">
        <w:tc>
          <w:tcPr>
            <w:tcW w:w="3690" w:type="dxa"/>
          </w:tcPr>
          <w:p w14:paraId="6433AB7C" w14:textId="4CDAE7CB" w:rsidR="00D0428F" w:rsidRPr="00445D4E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45D4E">
              <w:rPr>
                <w:rFonts w:ascii="Angsana New" w:hAnsi="Angsana New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350" w:type="dxa"/>
          </w:tcPr>
          <w:p w14:paraId="2D46977A" w14:textId="39DFD963" w:rsidR="00D0428F" w:rsidRPr="00D0428F" w:rsidRDefault="003E2C27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2C27">
              <w:rPr>
                <w:rFonts w:asciiTheme="majorBidi" w:hAnsiTheme="majorBidi" w:cstheme="majorBidi"/>
                <w:sz w:val="30"/>
                <w:szCs w:val="30"/>
              </w:rPr>
              <w:t>43,627</w:t>
            </w:r>
          </w:p>
        </w:tc>
        <w:tc>
          <w:tcPr>
            <w:tcW w:w="270" w:type="dxa"/>
          </w:tcPr>
          <w:p w14:paraId="082DFE96" w14:textId="77777777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8C7D1B" w14:textId="6D095DDE" w:rsidR="00D0428F" w:rsidRPr="00D0428F" w:rsidRDefault="00274070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74070">
              <w:rPr>
                <w:rFonts w:asciiTheme="majorBidi" w:hAnsiTheme="majorBidi"/>
                <w:sz w:val="30"/>
                <w:szCs w:val="30"/>
                <w:cs/>
              </w:rPr>
              <w:t>38</w:t>
            </w:r>
            <w:r w:rsidRPr="002740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74070">
              <w:rPr>
                <w:rFonts w:asciiTheme="majorBidi" w:hAnsiTheme="majorBidi"/>
                <w:sz w:val="30"/>
                <w:szCs w:val="30"/>
                <w:cs/>
              </w:rPr>
              <w:t>747</w:t>
            </w:r>
          </w:p>
        </w:tc>
        <w:tc>
          <w:tcPr>
            <w:tcW w:w="270" w:type="dxa"/>
          </w:tcPr>
          <w:p w14:paraId="13A872FE" w14:textId="77777777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0502941" w14:textId="05A72CCE" w:rsidR="00D0428F" w:rsidRPr="00D0428F" w:rsidRDefault="003E2C27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2C27">
              <w:rPr>
                <w:rFonts w:asciiTheme="majorBidi" w:hAnsiTheme="majorBidi" w:cstheme="majorBidi"/>
                <w:sz w:val="30"/>
                <w:szCs w:val="30"/>
              </w:rPr>
              <w:t>43,627</w:t>
            </w:r>
          </w:p>
        </w:tc>
        <w:tc>
          <w:tcPr>
            <w:tcW w:w="270" w:type="dxa"/>
          </w:tcPr>
          <w:p w14:paraId="5E4B782E" w14:textId="77777777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04E6730" w14:textId="084D1D04" w:rsidR="00D0428F" w:rsidRPr="00D0428F" w:rsidRDefault="00274070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74070">
              <w:rPr>
                <w:rFonts w:asciiTheme="majorBidi" w:hAnsiTheme="majorBidi"/>
                <w:sz w:val="30"/>
                <w:szCs w:val="30"/>
                <w:cs/>
              </w:rPr>
              <w:t>38</w:t>
            </w:r>
            <w:r w:rsidRPr="002740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74070">
              <w:rPr>
                <w:rFonts w:asciiTheme="majorBidi" w:hAnsiTheme="majorBidi"/>
                <w:sz w:val="30"/>
                <w:szCs w:val="30"/>
                <w:cs/>
              </w:rPr>
              <w:t>747</w:t>
            </w:r>
          </w:p>
        </w:tc>
      </w:tr>
      <w:tr w:rsidR="00D0428F" w:rsidRPr="00445D4E" w14:paraId="0C555158" w14:textId="77777777" w:rsidTr="003474A9">
        <w:tc>
          <w:tcPr>
            <w:tcW w:w="3690" w:type="dxa"/>
          </w:tcPr>
          <w:p w14:paraId="6E7F6E4E" w14:textId="77777777" w:rsidR="00D0428F" w:rsidRPr="00445D4E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350" w:type="dxa"/>
          </w:tcPr>
          <w:p w14:paraId="29B7A15F" w14:textId="480AD018" w:rsidR="00D0428F" w:rsidRPr="00D0428F" w:rsidRDefault="003E2C27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2C27">
              <w:rPr>
                <w:rFonts w:asciiTheme="majorBidi" w:hAnsiTheme="majorBidi" w:cstheme="majorBidi"/>
                <w:sz w:val="30"/>
                <w:szCs w:val="30"/>
              </w:rPr>
              <w:t>5,4</w:t>
            </w:r>
            <w:r w:rsidR="008B391C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270" w:type="dxa"/>
          </w:tcPr>
          <w:p w14:paraId="04B676E2" w14:textId="77777777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6FB6682" w14:textId="1F440AB9" w:rsidR="00D0428F" w:rsidRPr="000A26F0" w:rsidRDefault="005D7798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A26F0">
              <w:rPr>
                <w:rFonts w:asciiTheme="majorBidi" w:hAnsiTheme="majorBidi"/>
                <w:sz w:val="30"/>
                <w:szCs w:val="30"/>
                <w:cs/>
              </w:rPr>
              <w:t>5</w:t>
            </w:r>
            <w:r w:rsidRPr="000A26F0">
              <w:rPr>
                <w:rFonts w:asciiTheme="majorBidi" w:hAnsiTheme="majorBidi"/>
                <w:sz w:val="30"/>
                <w:szCs w:val="30"/>
              </w:rPr>
              <w:t>,</w:t>
            </w:r>
            <w:r w:rsidRPr="000A26F0">
              <w:rPr>
                <w:rFonts w:asciiTheme="majorBidi" w:hAnsiTheme="majorBidi"/>
                <w:sz w:val="30"/>
                <w:szCs w:val="30"/>
                <w:cs/>
              </w:rPr>
              <w:t>998</w:t>
            </w:r>
          </w:p>
        </w:tc>
        <w:tc>
          <w:tcPr>
            <w:tcW w:w="270" w:type="dxa"/>
          </w:tcPr>
          <w:p w14:paraId="55988216" w14:textId="77777777" w:rsidR="00D0428F" w:rsidRPr="000A26F0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6C35F4E" w14:textId="235069C1" w:rsidR="00D0428F" w:rsidRPr="000A26F0" w:rsidRDefault="003E2C27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A26F0">
              <w:rPr>
                <w:rFonts w:asciiTheme="majorBidi" w:hAnsiTheme="majorBidi" w:cstheme="majorBidi"/>
                <w:sz w:val="30"/>
                <w:szCs w:val="30"/>
              </w:rPr>
              <w:t>5,4</w:t>
            </w:r>
            <w:r w:rsidR="008B391C" w:rsidRPr="000A26F0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270" w:type="dxa"/>
          </w:tcPr>
          <w:p w14:paraId="202C20F5" w14:textId="77777777" w:rsidR="00D0428F" w:rsidRPr="000A26F0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7F926E0" w14:textId="574D78BA" w:rsidR="00D0428F" w:rsidRPr="000A26F0" w:rsidRDefault="005D7798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A26F0">
              <w:rPr>
                <w:rFonts w:asciiTheme="majorBidi" w:hAnsiTheme="majorBidi"/>
                <w:sz w:val="30"/>
                <w:szCs w:val="30"/>
                <w:cs/>
              </w:rPr>
              <w:t>5</w:t>
            </w:r>
            <w:r w:rsidRPr="000A26F0">
              <w:rPr>
                <w:rFonts w:asciiTheme="majorBidi" w:hAnsiTheme="majorBidi"/>
                <w:sz w:val="30"/>
                <w:szCs w:val="30"/>
              </w:rPr>
              <w:t>,</w:t>
            </w:r>
            <w:r w:rsidRPr="000A26F0">
              <w:rPr>
                <w:rFonts w:asciiTheme="majorBidi" w:hAnsiTheme="majorBidi"/>
                <w:sz w:val="30"/>
                <w:szCs w:val="30"/>
                <w:cs/>
              </w:rPr>
              <w:t>998</w:t>
            </w:r>
          </w:p>
        </w:tc>
      </w:tr>
      <w:tr w:rsidR="003474A9" w:rsidRPr="00445D4E" w14:paraId="05CDDD6F" w14:textId="77777777" w:rsidTr="003474A9">
        <w:tc>
          <w:tcPr>
            <w:tcW w:w="3690" w:type="dxa"/>
          </w:tcPr>
          <w:p w14:paraId="401E5B02" w14:textId="77777777" w:rsidR="003474A9" w:rsidRPr="008F7775" w:rsidRDefault="003474A9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บริษัทร่วม</w:t>
            </w:r>
          </w:p>
        </w:tc>
        <w:tc>
          <w:tcPr>
            <w:tcW w:w="1350" w:type="dxa"/>
          </w:tcPr>
          <w:p w14:paraId="679644D9" w14:textId="77777777" w:rsidR="003474A9" w:rsidRPr="00D0428F" w:rsidRDefault="003474A9" w:rsidP="00D0428F">
            <w:pPr>
              <w:tabs>
                <w:tab w:val="decimal" w:pos="1140"/>
                <w:tab w:val="decimal" w:pos="1425"/>
              </w:tabs>
              <w:spacing w:line="2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DC32F8" w14:textId="77777777" w:rsidR="003474A9" w:rsidRPr="00D0428F" w:rsidRDefault="003474A9" w:rsidP="003474A9">
            <w:pPr>
              <w:tabs>
                <w:tab w:val="left" w:pos="1050"/>
              </w:tabs>
              <w:spacing w:line="2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C9C0A6B" w14:textId="77777777" w:rsidR="003474A9" w:rsidRPr="00D0428F" w:rsidRDefault="003474A9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  <w:tab w:val="decimal" w:pos="1050"/>
              </w:tabs>
              <w:spacing w:line="2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4878CC" w14:textId="77777777" w:rsidR="003474A9" w:rsidRPr="00D0428F" w:rsidRDefault="003474A9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  <w:tab w:val="decimal" w:pos="1335"/>
              </w:tabs>
              <w:spacing w:line="2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C4F0059" w14:textId="77777777" w:rsidR="003474A9" w:rsidRPr="00D0428F" w:rsidRDefault="003474A9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  <w:tab w:val="decimal" w:pos="1050"/>
              </w:tabs>
              <w:spacing w:line="2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CD5927" w14:textId="77777777" w:rsidR="003474A9" w:rsidRPr="00D0428F" w:rsidRDefault="003474A9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  <w:tab w:val="decimal" w:pos="1335"/>
              </w:tabs>
              <w:spacing w:line="2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E23311" w14:textId="77777777" w:rsidR="003474A9" w:rsidRPr="00D0428F" w:rsidRDefault="003474A9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  <w:tab w:val="decimal" w:pos="1050"/>
              </w:tabs>
              <w:spacing w:line="2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428F" w:rsidRPr="00445D4E" w14:paraId="7BFB4CBE" w14:textId="77777777" w:rsidTr="003474A9">
        <w:tc>
          <w:tcPr>
            <w:tcW w:w="3690" w:type="dxa"/>
          </w:tcPr>
          <w:p w14:paraId="45B49F06" w14:textId="77777777" w:rsidR="00D0428F" w:rsidRPr="00445D4E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350" w:type="dxa"/>
          </w:tcPr>
          <w:p w14:paraId="3D458FC2" w14:textId="0F16A4D0" w:rsidR="00D0428F" w:rsidRPr="00D0428F" w:rsidRDefault="003E2C27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2C27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14:paraId="30A8D281" w14:textId="77777777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7A06E36" w14:textId="5AE653F9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0428F"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270" w:type="dxa"/>
          </w:tcPr>
          <w:p w14:paraId="40B0F52B" w14:textId="77777777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FBA4D82" w14:textId="3B3FA88E" w:rsidR="00D0428F" w:rsidRPr="00D0428F" w:rsidRDefault="003E2C27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2C27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14:paraId="093C5ABB" w14:textId="77777777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B717DFD" w14:textId="46525AC8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0428F"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</w:tr>
      <w:tr w:rsidR="00D0428F" w:rsidRPr="00445D4E" w14:paraId="67320F5F" w14:textId="77777777" w:rsidTr="003474A9">
        <w:tc>
          <w:tcPr>
            <w:tcW w:w="3690" w:type="dxa"/>
          </w:tcPr>
          <w:p w14:paraId="4D31B7F6" w14:textId="3F111A0A" w:rsid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350" w:type="dxa"/>
          </w:tcPr>
          <w:p w14:paraId="076B3B5A" w14:textId="14322023" w:rsidR="00D0428F" w:rsidRPr="00D0428F" w:rsidRDefault="003E2C27" w:rsidP="003E2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D09D26" w14:textId="77777777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9299026" w14:textId="6DE8683C" w:rsidR="00D0428F" w:rsidRPr="00D0428F" w:rsidRDefault="00106FA1" w:rsidP="003E2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A8BD760" w14:textId="77777777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1D241FC" w14:textId="650A5340" w:rsidR="00D0428F" w:rsidRPr="00D0428F" w:rsidRDefault="003E2C27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2C27">
              <w:rPr>
                <w:rFonts w:asciiTheme="majorBidi" w:hAnsiTheme="majorBidi" w:cstheme="majorBidi"/>
                <w:sz w:val="30"/>
                <w:szCs w:val="30"/>
              </w:rPr>
              <w:t>25,582</w:t>
            </w:r>
          </w:p>
        </w:tc>
        <w:tc>
          <w:tcPr>
            <w:tcW w:w="270" w:type="dxa"/>
          </w:tcPr>
          <w:p w14:paraId="0A3A3EA9" w14:textId="77777777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7829243" w14:textId="09625774" w:rsidR="00D0428F" w:rsidRPr="00D0428F" w:rsidRDefault="00106FA1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06FA1">
              <w:rPr>
                <w:rFonts w:asciiTheme="majorBidi" w:hAnsiTheme="majorBidi" w:cstheme="majorBidi"/>
                <w:sz w:val="30"/>
                <w:szCs w:val="30"/>
              </w:rPr>
              <w:t>62,018</w:t>
            </w:r>
          </w:p>
        </w:tc>
      </w:tr>
      <w:tr w:rsidR="00D0428F" w:rsidRPr="00445D4E" w14:paraId="5D118D1A" w14:textId="77777777" w:rsidTr="003474A9">
        <w:tc>
          <w:tcPr>
            <w:tcW w:w="3690" w:type="dxa"/>
          </w:tcPr>
          <w:p w14:paraId="72BBFC59" w14:textId="77777777" w:rsidR="00D0428F" w:rsidRPr="00445D4E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45D4E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50" w:type="dxa"/>
          </w:tcPr>
          <w:p w14:paraId="30CCCEC1" w14:textId="264E4385" w:rsidR="00D0428F" w:rsidRPr="00D0428F" w:rsidRDefault="003E2C27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2C27">
              <w:rPr>
                <w:rFonts w:asciiTheme="majorBidi" w:hAnsiTheme="majorBidi" w:cstheme="majorBidi"/>
                <w:sz w:val="30"/>
                <w:szCs w:val="30"/>
              </w:rPr>
              <w:t>2,945</w:t>
            </w:r>
          </w:p>
        </w:tc>
        <w:tc>
          <w:tcPr>
            <w:tcW w:w="270" w:type="dxa"/>
          </w:tcPr>
          <w:p w14:paraId="3C2495A9" w14:textId="77777777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28E3C2D" w14:textId="1DB296F9" w:rsidR="00D0428F" w:rsidRPr="00D0428F" w:rsidRDefault="00106FA1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06FA1">
              <w:rPr>
                <w:rFonts w:asciiTheme="majorBidi" w:hAnsiTheme="majorBidi" w:cstheme="majorBidi"/>
                <w:sz w:val="30"/>
                <w:szCs w:val="30"/>
              </w:rPr>
              <w:t>3,514</w:t>
            </w:r>
          </w:p>
        </w:tc>
        <w:tc>
          <w:tcPr>
            <w:tcW w:w="270" w:type="dxa"/>
          </w:tcPr>
          <w:p w14:paraId="05A764A4" w14:textId="77777777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CC9656" w14:textId="6A176D92" w:rsidR="00D0428F" w:rsidRPr="00D0428F" w:rsidRDefault="003E2C27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2C27">
              <w:rPr>
                <w:rFonts w:asciiTheme="majorBidi" w:hAnsiTheme="majorBidi" w:cstheme="majorBidi"/>
                <w:sz w:val="30"/>
                <w:szCs w:val="30"/>
              </w:rPr>
              <w:t>2,945</w:t>
            </w:r>
          </w:p>
        </w:tc>
        <w:tc>
          <w:tcPr>
            <w:tcW w:w="270" w:type="dxa"/>
          </w:tcPr>
          <w:p w14:paraId="20B021E8" w14:textId="77777777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01191C2" w14:textId="524660A1" w:rsidR="00D0428F" w:rsidRPr="00D0428F" w:rsidRDefault="00106FA1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06FA1">
              <w:rPr>
                <w:rFonts w:asciiTheme="majorBidi" w:hAnsiTheme="majorBidi" w:cstheme="majorBidi"/>
                <w:sz w:val="30"/>
                <w:szCs w:val="30"/>
              </w:rPr>
              <w:t>3,514</w:t>
            </w:r>
          </w:p>
        </w:tc>
      </w:tr>
      <w:tr w:rsidR="00D0428F" w:rsidRPr="00445D4E" w14:paraId="5A0617BC" w14:textId="77777777" w:rsidTr="003474A9">
        <w:tc>
          <w:tcPr>
            <w:tcW w:w="3690" w:type="dxa"/>
          </w:tcPr>
          <w:p w14:paraId="055EFF2F" w14:textId="77777777" w:rsidR="00D0428F" w:rsidRPr="00445D4E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350" w:type="dxa"/>
          </w:tcPr>
          <w:p w14:paraId="28704E4C" w14:textId="237A132F" w:rsidR="00D0428F" w:rsidRPr="00D0428F" w:rsidRDefault="003E2C27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2C27">
              <w:rPr>
                <w:rFonts w:asciiTheme="majorBidi" w:hAnsiTheme="majorBidi" w:cstheme="majorBidi"/>
                <w:sz w:val="30"/>
                <w:szCs w:val="30"/>
              </w:rPr>
              <w:t>1,661,777</w:t>
            </w:r>
          </w:p>
        </w:tc>
        <w:tc>
          <w:tcPr>
            <w:tcW w:w="270" w:type="dxa"/>
          </w:tcPr>
          <w:p w14:paraId="77787121" w14:textId="77777777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298EFAE" w14:textId="5391F639" w:rsidR="00D0428F" w:rsidRPr="00D0428F" w:rsidRDefault="00106FA1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06FA1">
              <w:rPr>
                <w:rFonts w:asciiTheme="majorBidi" w:hAnsiTheme="majorBidi" w:cstheme="majorBidi"/>
                <w:sz w:val="30"/>
                <w:szCs w:val="30"/>
              </w:rPr>
              <w:t>1,252,818</w:t>
            </w:r>
          </w:p>
        </w:tc>
        <w:tc>
          <w:tcPr>
            <w:tcW w:w="270" w:type="dxa"/>
          </w:tcPr>
          <w:p w14:paraId="202FC73F" w14:textId="77777777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3FB77FA" w14:textId="36E9445D" w:rsidR="00D0428F" w:rsidRPr="00D0428F" w:rsidRDefault="003E2C27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2C27">
              <w:rPr>
                <w:rFonts w:asciiTheme="majorBidi" w:hAnsiTheme="majorBidi" w:cstheme="majorBidi"/>
                <w:sz w:val="30"/>
                <w:szCs w:val="30"/>
              </w:rPr>
              <w:t>1,661,777</w:t>
            </w:r>
          </w:p>
        </w:tc>
        <w:tc>
          <w:tcPr>
            <w:tcW w:w="270" w:type="dxa"/>
          </w:tcPr>
          <w:p w14:paraId="4136A596" w14:textId="77777777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87B3751" w14:textId="7B7CC6E3" w:rsidR="00D0428F" w:rsidRPr="00D0428F" w:rsidRDefault="00106FA1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06FA1">
              <w:rPr>
                <w:rFonts w:asciiTheme="majorBidi" w:hAnsiTheme="majorBidi" w:cstheme="majorBidi"/>
                <w:sz w:val="30"/>
                <w:szCs w:val="30"/>
              </w:rPr>
              <w:t>1,252,818</w:t>
            </w:r>
          </w:p>
        </w:tc>
      </w:tr>
      <w:tr w:rsidR="003474A9" w:rsidRPr="00A055ED" w14:paraId="0EE58D20" w14:textId="77777777" w:rsidTr="00D0428F">
        <w:trPr>
          <w:trHeight w:val="119"/>
        </w:trPr>
        <w:tc>
          <w:tcPr>
            <w:tcW w:w="3690" w:type="dxa"/>
          </w:tcPr>
          <w:p w14:paraId="36C9640F" w14:textId="77777777" w:rsidR="003474A9" w:rsidRPr="00A055ED" w:rsidRDefault="003474A9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exact"/>
              <w:ind w:left="-14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50" w:type="dxa"/>
          </w:tcPr>
          <w:p w14:paraId="67106857" w14:textId="77777777" w:rsidR="003474A9" w:rsidRPr="00D0428F" w:rsidRDefault="003474A9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before="100" w:beforeAutospacing="1" w:line="2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7FCA16" w14:textId="77777777" w:rsidR="003474A9" w:rsidRPr="00D0428F" w:rsidRDefault="003474A9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078B130" w14:textId="77777777" w:rsidR="003474A9" w:rsidRPr="00D0428F" w:rsidRDefault="003474A9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  <w:tab w:val="decimal" w:pos="1425"/>
              </w:tabs>
              <w:spacing w:before="100" w:beforeAutospacing="1" w:line="2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3280BC" w14:textId="77777777" w:rsidR="003474A9" w:rsidRPr="00D0428F" w:rsidRDefault="003474A9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  <w:tab w:val="decimal" w:pos="1425"/>
              </w:tabs>
              <w:spacing w:before="100" w:beforeAutospacing="1" w:line="2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81A7B4" w14:textId="77777777" w:rsidR="003474A9" w:rsidRPr="00D0428F" w:rsidRDefault="003474A9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  <w:tab w:val="decimal" w:pos="1425"/>
              </w:tabs>
              <w:spacing w:before="100" w:beforeAutospacing="1" w:line="2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0B8473" w14:textId="77777777" w:rsidR="003474A9" w:rsidRPr="00D0428F" w:rsidRDefault="003474A9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  <w:tab w:val="decimal" w:pos="1425"/>
              </w:tabs>
              <w:spacing w:before="100" w:beforeAutospacing="1" w:line="2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AE50460" w14:textId="77777777" w:rsidR="003474A9" w:rsidRPr="00D0428F" w:rsidRDefault="003474A9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  <w:tab w:val="decimal" w:pos="1425"/>
              </w:tabs>
              <w:spacing w:before="100" w:beforeAutospacing="1" w:line="2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474A9" w:rsidRPr="00445D4E" w14:paraId="6AEBDCA5" w14:textId="77777777" w:rsidTr="003474A9">
        <w:tc>
          <w:tcPr>
            <w:tcW w:w="3690" w:type="dxa"/>
          </w:tcPr>
          <w:p w14:paraId="1763CB96" w14:textId="77777777" w:rsidR="003474A9" w:rsidRPr="00AB351F" w:rsidRDefault="003474A9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</w:tcPr>
          <w:p w14:paraId="6A85ED7D" w14:textId="77777777" w:rsidR="003474A9" w:rsidRPr="00D0428F" w:rsidRDefault="003474A9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F4D6DD" w14:textId="77777777" w:rsidR="003474A9" w:rsidRPr="00D0428F" w:rsidRDefault="003474A9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E398D5" w14:textId="77777777" w:rsidR="003474A9" w:rsidRPr="00D0428F" w:rsidRDefault="003474A9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  <w:tab w:val="decimal" w:pos="1425"/>
                <w:tab w:val="decimal" w:pos="1695"/>
              </w:tabs>
              <w:spacing w:before="100" w:beforeAutospacing="1" w:line="22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6ACDDE" w14:textId="77777777" w:rsidR="003474A9" w:rsidRPr="00D0428F" w:rsidRDefault="003474A9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  <w:tab w:val="decimal" w:pos="1425"/>
                <w:tab w:val="decimal" w:pos="1695"/>
              </w:tabs>
              <w:spacing w:before="100" w:beforeAutospacing="1" w:line="22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36870C2" w14:textId="77777777" w:rsidR="003474A9" w:rsidRPr="00D0428F" w:rsidRDefault="003474A9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  <w:tab w:val="decimal" w:pos="1425"/>
                <w:tab w:val="decimal" w:pos="1695"/>
              </w:tabs>
              <w:spacing w:before="100" w:beforeAutospacing="1" w:line="22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BA61F2" w14:textId="77777777" w:rsidR="003474A9" w:rsidRPr="00D0428F" w:rsidRDefault="003474A9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  <w:tab w:val="decimal" w:pos="1425"/>
                <w:tab w:val="decimal" w:pos="1695"/>
              </w:tabs>
              <w:spacing w:before="100" w:beforeAutospacing="1" w:line="22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4C65D9" w14:textId="77777777" w:rsidR="003474A9" w:rsidRPr="00D0428F" w:rsidRDefault="003474A9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  <w:tab w:val="decimal" w:pos="1425"/>
                <w:tab w:val="decimal" w:pos="1695"/>
              </w:tabs>
              <w:spacing w:before="100" w:beforeAutospacing="1" w:line="22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428F" w:rsidRPr="00445D4E" w14:paraId="533FEF58" w14:textId="77777777" w:rsidTr="003474A9">
        <w:trPr>
          <w:trHeight w:val="299"/>
        </w:trPr>
        <w:tc>
          <w:tcPr>
            <w:tcW w:w="3690" w:type="dxa"/>
          </w:tcPr>
          <w:p w14:paraId="757C833A" w14:textId="77777777" w:rsidR="00D0428F" w:rsidRPr="00445D4E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350" w:type="dxa"/>
          </w:tcPr>
          <w:p w14:paraId="44C332FE" w14:textId="2E6A2711" w:rsidR="00D0428F" w:rsidRPr="00D0428F" w:rsidRDefault="003E2C27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2C27">
              <w:rPr>
                <w:rFonts w:asciiTheme="majorBidi" w:hAnsiTheme="majorBidi" w:cstheme="majorBidi"/>
                <w:sz w:val="30"/>
                <w:szCs w:val="30"/>
              </w:rPr>
              <w:t>1,684,125</w:t>
            </w:r>
          </w:p>
        </w:tc>
        <w:tc>
          <w:tcPr>
            <w:tcW w:w="270" w:type="dxa"/>
          </w:tcPr>
          <w:p w14:paraId="0F881BE9" w14:textId="77777777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3A360C1" w14:textId="6DFA58F1" w:rsidR="00D0428F" w:rsidRPr="00D0428F" w:rsidRDefault="00106FA1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06FA1">
              <w:rPr>
                <w:rFonts w:asciiTheme="majorBidi" w:hAnsiTheme="majorBidi" w:cstheme="majorBidi"/>
                <w:sz w:val="30"/>
                <w:szCs w:val="30"/>
              </w:rPr>
              <w:t>1,588,853</w:t>
            </w:r>
          </w:p>
        </w:tc>
        <w:tc>
          <w:tcPr>
            <w:tcW w:w="270" w:type="dxa"/>
          </w:tcPr>
          <w:p w14:paraId="5DC3C545" w14:textId="77777777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A73DD54" w14:textId="3859FA36" w:rsidR="00D0428F" w:rsidRPr="00D0428F" w:rsidRDefault="003E2C27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2C27">
              <w:rPr>
                <w:rFonts w:asciiTheme="majorBidi" w:hAnsiTheme="majorBidi" w:cstheme="majorBidi"/>
                <w:sz w:val="30"/>
                <w:szCs w:val="30"/>
              </w:rPr>
              <w:t>1,684,125</w:t>
            </w:r>
          </w:p>
        </w:tc>
        <w:tc>
          <w:tcPr>
            <w:tcW w:w="270" w:type="dxa"/>
          </w:tcPr>
          <w:p w14:paraId="09FEC3A0" w14:textId="77777777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DA37804" w14:textId="1C9FCCC5" w:rsidR="00D0428F" w:rsidRPr="00D0428F" w:rsidRDefault="00106FA1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06FA1">
              <w:rPr>
                <w:rFonts w:asciiTheme="majorBidi" w:hAnsiTheme="majorBidi" w:cstheme="majorBidi"/>
                <w:sz w:val="30"/>
                <w:szCs w:val="30"/>
              </w:rPr>
              <w:t>1,588,853</w:t>
            </w:r>
          </w:p>
        </w:tc>
      </w:tr>
      <w:tr w:rsidR="00D0428F" w:rsidRPr="00445D4E" w14:paraId="435072F8" w14:textId="77777777" w:rsidTr="003474A9">
        <w:tc>
          <w:tcPr>
            <w:tcW w:w="3690" w:type="dxa"/>
          </w:tcPr>
          <w:p w14:paraId="56CDDE28" w14:textId="77777777" w:rsidR="00D0428F" w:rsidRPr="00445D4E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 w:right="-19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45D4E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50" w:type="dxa"/>
          </w:tcPr>
          <w:p w14:paraId="32D0808B" w14:textId="70EAA02B" w:rsidR="00D0428F" w:rsidRPr="00D0428F" w:rsidRDefault="00223377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A2412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A2412">
              <w:rPr>
                <w:rFonts w:asciiTheme="majorBidi" w:hAnsiTheme="majorBidi" w:cstheme="majorBidi"/>
                <w:sz w:val="30"/>
                <w:szCs w:val="30"/>
              </w:rPr>
              <w:t>257</w:t>
            </w:r>
          </w:p>
        </w:tc>
        <w:tc>
          <w:tcPr>
            <w:tcW w:w="270" w:type="dxa"/>
          </w:tcPr>
          <w:p w14:paraId="03E03070" w14:textId="77777777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AAEE74B" w14:textId="229895A1" w:rsidR="00D0428F" w:rsidRPr="00D0428F" w:rsidRDefault="00106FA1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06FA1">
              <w:rPr>
                <w:rFonts w:asciiTheme="majorBidi" w:hAnsiTheme="majorBidi" w:cstheme="majorBidi"/>
                <w:sz w:val="30"/>
                <w:szCs w:val="30"/>
              </w:rPr>
              <w:t>6,742</w:t>
            </w:r>
          </w:p>
        </w:tc>
        <w:tc>
          <w:tcPr>
            <w:tcW w:w="270" w:type="dxa"/>
          </w:tcPr>
          <w:p w14:paraId="32EC0156" w14:textId="77777777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2FC18F6" w14:textId="46715384" w:rsidR="00D0428F" w:rsidRPr="00D0428F" w:rsidRDefault="00223377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A2412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A2412">
              <w:rPr>
                <w:rFonts w:asciiTheme="majorBidi" w:hAnsiTheme="majorBidi" w:cstheme="majorBidi"/>
                <w:sz w:val="30"/>
                <w:szCs w:val="30"/>
              </w:rPr>
              <w:t>257</w:t>
            </w:r>
          </w:p>
        </w:tc>
        <w:tc>
          <w:tcPr>
            <w:tcW w:w="270" w:type="dxa"/>
          </w:tcPr>
          <w:p w14:paraId="3C564B3E" w14:textId="77777777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5915400" w14:textId="5A1E2746" w:rsidR="00D0428F" w:rsidRPr="00D0428F" w:rsidRDefault="00106FA1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06FA1">
              <w:rPr>
                <w:rFonts w:asciiTheme="majorBidi" w:hAnsiTheme="majorBidi" w:cstheme="majorBidi"/>
                <w:sz w:val="30"/>
                <w:szCs w:val="30"/>
              </w:rPr>
              <w:t>6,742</w:t>
            </w:r>
          </w:p>
        </w:tc>
      </w:tr>
      <w:tr w:rsidR="00D0428F" w:rsidRPr="00445D4E" w14:paraId="60031220" w14:textId="77777777" w:rsidTr="003474A9">
        <w:tc>
          <w:tcPr>
            <w:tcW w:w="3690" w:type="dxa"/>
          </w:tcPr>
          <w:p w14:paraId="00576E50" w14:textId="77777777" w:rsidR="00D0428F" w:rsidRPr="00445D4E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350" w:type="dxa"/>
          </w:tcPr>
          <w:p w14:paraId="352F9ADA" w14:textId="023A3853" w:rsidR="00D0428F" w:rsidRPr="00D0428F" w:rsidRDefault="00B75AE8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75AE8">
              <w:rPr>
                <w:rFonts w:asciiTheme="majorBidi" w:hAnsiTheme="majorBidi" w:cstheme="majorBidi"/>
                <w:sz w:val="30"/>
                <w:szCs w:val="30"/>
              </w:rPr>
              <w:t>1,410,746</w:t>
            </w:r>
          </w:p>
        </w:tc>
        <w:tc>
          <w:tcPr>
            <w:tcW w:w="270" w:type="dxa"/>
          </w:tcPr>
          <w:p w14:paraId="7E5461FA" w14:textId="77777777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63FB8AC" w14:textId="74843426" w:rsidR="00D0428F" w:rsidRPr="00D0428F" w:rsidRDefault="00106FA1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06FA1">
              <w:rPr>
                <w:rFonts w:asciiTheme="majorBidi" w:hAnsiTheme="majorBidi" w:cstheme="majorBidi"/>
                <w:sz w:val="30"/>
                <w:szCs w:val="30"/>
              </w:rPr>
              <w:t>950,044</w:t>
            </w:r>
          </w:p>
        </w:tc>
        <w:tc>
          <w:tcPr>
            <w:tcW w:w="270" w:type="dxa"/>
          </w:tcPr>
          <w:p w14:paraId="559C53E8" w14:textId="77777777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4BD8AD" w14:textId="32BF13FA" w:rsidR="00D0428F" w:rsidRPr="0044335A" w:rsidRDefault="00B75AE8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B75AE8">
              <w:rPr>
                <w:rFonts w:asciiTheme="majorBidi" w:hAnsiTheme="majorBidi" w:cstheme="majorBidi"/>
                <w:sz w:val="30"/>
                <w:szCs w:val="30"/>
              </w:rPr>
              <w:t>1,410,746</w:t>
            </w:r>
          </w:p>
        </w:tc>
        <w:tc>
          <w:tcPr>
            <w:tcW w:w="270" w:type="dxa"/>
          </w:tcPr>
          <w:p w14:paraId="1DC4462F" w14:textId="77777777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DC52AAE" w14:textId="138AC4BA" w:rsidR="00D0428F" w:rsidRPr="00D0428F" w:rsidRDefault="00106FA1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06FA1">
              <w:rPr>
                <w:rFonts w:asciiTheme="majorBidi" w:hAnsiTheme="majorBidi" w:cstheme="majorBidi"/>
                <w:sz w:val="30"/>
                <w:szCs w:val="30"/>
              </w:rPr>
              <w:t>950,044</w:t>
            </w:r>
          </w:p>
        </w:tc>
      </w:tr>
      <w:tr w:rsidR="00D0428F" w:rsidRPr="00445D4E" w14:paraId="14E1C6E0" w14:textId="77777777" w:rsidTr="003474A9">
        <w:tc>
          <w:tcPr>
            <w:tcW w:w="3690" w:type="dxa"/>
          </w:tcPr>
          <w:p w14:paraId="70DB4950" w14:textId="77777777" w:rsidR="00D0428F" w:rsidRPr="008F7775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ซื้อเครื่องจักรและอุปกรณ์</w:t>
            </w:r>
          </w:p>
        </w:tc>
        <w:tc>
          <w:tcPr>
            <w:tcW w:w="1350" w:type="dxa"/>
          </w:tcPr>
          <w:p w14:paraId="27986D49" w14:textId="66A351EB" w:rsidR="00D0428F" w:rsidRPr="00D0428F" w:rsidRDefault="0044335A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4335A">
              <w:rPr>
                <w:rFonts w:asciiTheme="majorBidi" w:hAnsiTheme="majorBidi" w:cstheme="majorBidi"/>
                <w:sz w:val="30"/>
                <w:szCs w:val="30"/>
              </w:rPr>
              <w:t>40,737</w:t>
            </w:r>
          </w:p>
        </w:tc>
        <w:tc>
          <w:tcPr>
            <w:tcW w:w="270" w:type="dxa"/>
          </w:tcPr>
          <w:p w14:paraId="1DA560AA" w14:textId="77777777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C7A16BF" w14:textId="4DA9BECE" w:rsidR="00D0428F" w:rsidRPr="00D0428F" w:rsidRDefault="00106FA1" w:rsidP="003E2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2C7980C" w14:textId="77777777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E20C52C" w14:textId="566ED324" w:rsidR="00D0428F" w:rsidRPr="00D0428F" w:rsidRDefault="0044335A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4335A">
              <w:rPr>
                <w:rFonts w:asciiTheme="majorBidi" w:hAnsiTheme="majorBidi" w:cstheme="majorBidi"/>
                <w:sz w:val="30"/>
                <w:szCs w:val="30"/>
              </w:rPr>
              <w:t>40,737</w:t>
            </w:r>
          </w:p>
        </w:tc>
        <w:tc>
          <w:tcPr>
            <w:tcW w:w="270" w:type="dxa"/>
          </w:tcPr>
          <w:p w14:paraId="2A390765" w14:textId="77777777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8DD826F" w14:textId="0409B743" w:rsidR="00D0428F" w:rsidRPr="00D0428F" w:rsidRDefault="00106FA1" w:rsidP="003E2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0428F" w:rsidRPr="00445D4E" w14:paraId="6E453511" w14:textId="77777777" w:rsidTr="003474A9">
        <w:tc>
          <w:tcPr>
            <w:tcW w:w="3690" w:type="dxa"/>
          </w:tcPr>
          <w:p w14:paraId="34973E17" w14:textId="77777777" w:rsidR="00D0428F" w:rsidRPr="00AB351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350" w:type="dxa"/>
          </w:tcPr>
          <w:p w14:paraId="2935D378" w14:textId="6B611824" w:rsidR="00D0428F" w:rsidRPr="00D0428F" w:rsidRDefault="004077CC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077CC">
              <w:rPr>
                <w:rFonts w:asciiTheme="majorBidi" w:hAnsiTheme="majorBidi" w:cstheme="majorBidi"/>
                <w:sz w:val="30"/>
                <w:szCs w:val="30"/>
              </w:rPr>
              <w:t>13,711</w:t>
            </w:r>
          </w:p>
        </w:tc>
        <w:tc>
          <w:tcPr>
            <w:tcW w:w="270" w:type="dxa"/>
          </w:tcPr>
          <w:p w14:paraId="10FE77A4" w14:textId="77777777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D408847" w14:textId="7D7D4B2F" w:rsidR="00D0428F" w:rsidRPr="00D0428F" w:rsidRDefault="00106FA1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06FA1">
              <w:rPr>
                <w:rFonts w:asciiTheme="majorBidi" w:hAnsiTheme="majorBidi" w:cstheme="majorBidi"/>
                <w:sz w:val="30"/>
                <w:szCs w:val="30"/>
              </w:rPr>
              <w:t>9,461</w:t>
            </w:r>
          </w:p>
        </w:tc>
        <w:tc>
          <w:tcPr>
            <w:tcW w:w="270" w:type="dxa"/>
          </w:tcPr>
          <w:p w14:paraId="7FB8BA05" w14:textId="77777777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CC554CA" w14:textId="176D0B09" w:rsidR="00D0428F" w:rsidRPr="00D0428F" w:rsidRDefault="004077CC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077CC">
              <w:rPr>
                <w:rFonts w:asciiTheme="majorBidi" w:hAnsiTheme="majorBidi" w:cstheme="majorBidi"/>
                <w:sz w:val="30"/>
                <w:szCs w:val="30"/>
              </w:rPr>
              <w:t>13,711</w:t>
            </w:r>
          </w:p>
        </w:tc>
        <w:tc>
          <w:tcPr>
            <w:tcW w:w="270" w:type="dxa"/>
          </w:tcPr>
          <w:p w14:paraId="6952B6B3" w14:textId="77777777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537F1D5" w14:textId="5BF097AA" w:rsidR="00D0428F" w:rsidRPr="00D0428F" w:rsidRDefault="00106FA1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06FA1">
              <w:rPr>
                <w:rFonts w:asciiTheme="majorBidi" w:hAnsiTheme="majorBidi" w:cstheme="majorBidi"/>
                <w:sz w:val="30"/>
                <w:szCs w:val="30"/>
              </w:rPr>
              <w:t>9,461</w:t>
            </w:r>
          </w:p>
        </w:tc>
      </w:tr>
      <w:tr w:rsidR="00D0428F" w:rsidRPr="00445D4E" w14:paraId="6ABDB511" w14:textId="77777777" w:rsidTr="003474A9">
        <w:tc>
          <w:tcPr>
            <w:tcW w:w="3690" w:type="dxa"/>
          </w:tcPr>
          <w:p w14:paraId="7011D252" w14:textId="77777777" w:rsid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ค่าธรรมเนียมบริหารจัดการ</w:t>
            </w:r>
          </w:p>
        </w:tc>
        <w:tc>
          <w:tcPr>
            <w:tcW w:w="1350" w:type="dxa"/>
          </w:tcPr>
          <w:p w14:paraId="76BE8B72" w14:textId="1C026B8D" w:rsidR="00D0428F" w:rsidRPr="00D0428F" w:rsidRDefault="004077CC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077CC">
              <w:rPr>
                <w:rFonts w:asciiTheme="majorBidi" w:hAnsiTheme="majorBidi" w:cstheme="majorBidi"/>
                <w:sz w:val="30"/>
                <w:szCs w:val="30"/>
              </w:rPr>
              <w:t>18,130</w:t>
            </w:r>
          </w:p>
        </w:tc>
        <w:tc>
          <w:tcPr>
            <w:tcW w:w="270" w:type="dxa"/>
          </w:tcPr>
          <w:p w14:paraId="06F897C4" w14:textId="77777777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9E2FDB8" w14:textId="65486D3D" w:rsidR="00D0428F" w:rsidRPr="00D0428F" w:rsidRDefault="00106FA1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06FA1">
              <w:rPr>
                <w:rFonts w:asciiTheme="majorBidi" w:hAnsiTheme="majorBidi" w:cstheme="majorBidi"/>
                <w:sz w:val="30"/>
                <w:szCs w:val="30"/>
              </w:rPr>
              <w:t>19,260</w:t>
            </w:r>
          </w:p>
        </w:tc>
        <w:tc>
          <w:tcPr>
            <w:tcW w:w="270" w:type="dxa"/>
          </w:tcPr>
          <w:p w14:paraId="642C2235" w14:textId="77777777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C292519" w14:textId="588D31F0" w:rsidR="00D0428F" w:rsidRPr="00D0428F" w:rsidRDefault="004077CC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077CC">
              <w:rPr>
                <w:rFonts w:asciiTheme="majorBidi" w:hAnsiTheme="majorBidi" w:cstheme="majorBidi"/>
                <w:sz w:val="30"/>
                <w:szCs w:val="30"/>
              </w:rPr>
              <w:t>18,130</w:t>
            </w:r>
          </w:p>
        </w:tc>
        <w:tc>
          <w:tcPr>
            <w:tcW w:w="270" w:type="dxa"/>
          </w:tcPr>
          <w:p w14:paraId="2180DB65" w14:textId="77777777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6D64B7" w14:textId="7551FAE1" w:rsidR="00D0428F" w:rsidRPr="00D0428F" w:rsidRDefault="00106FA1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06FA1">
              <w:rPr>
                <w:rFonts w:asciiTheme="majorBidi" w:hAnsiTheme="majorBidi" w:cstheme="majorBidi"/>
                <w:sz w:val="30"/>
                <w:szCs w:val="30"/>
              </w:rPr>
              <w:t>19,260</w:t>
            </w:r>
          </w:p>
        </w:tc>
      </w:tr>
      <w:tr w:rsidR="00D0428F" w:rsidRPr="00445D4E" w14:paraId="0629D4A5" w14:textId="77777777" w:rsidTr="003474A9">
        <w:tc>
          <w:tcPr>
            <w:tcW w:w="3690" w:type="dxa"/>
          </w:tcPr>
          <w:p w14:paraId="0AD83F4C" w14:textId="77777777" w:rsid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350" w:type="dxa"/>
          </w:tcPr>
          <w:p w14:paraId="2500EC3A" w14:textId="693C9E16" w:rsidR="00D0428F" w:rsidRPr="00D0428F" w:rsidRDefault="0044335A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4335A">
              <w:rPr>
                <w:rFonts w:asciiTheme="majorBidi" w:hAnsiTheme="majorBidi" w:cstheme="majorBidi"/>
                <w:sz w:val="30"/>
                <w:szCs w:val="30"/>
              </w:rPr>
              <w:t>23,156</w:t>
            </w:r>
          </w:p>
        </w:tc>
        <w:tc>
          <w:tcPr>
            <w:tcW w:w="270" w:type="dxa"/>
          </w:tcPr>
          <w:p w14:paraId="2F732797" w14:textId="77777777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FC2A05F" w14:textId="2E81F82F" w:rsidR="00D0428F" w:rsidRPr="000A26F0" w:rsidRDefault="005D7798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A26F0">
              <w:rPr>
                <w:rFonts w:asciiTheme="majorBidi" w:hAnsiTheme="majorBidi" w:cstheme="majorBidi"/>
                <w:sz w:val="30"/>
                <w:szCs w:val="30"/>
              </w:rPr>
              <w:t>30,456</w:t>
            </w:r>
          </w:p>
        </w:tc>
        <w:tc>
          <w:tcPr>
            <w:tcW w:w="270" w:type="dxa"/>
          </w:tcPr>
          <w:p w14:paraId="188F5885" w14:textId="77777777" w:rsidR="00D0428F" w:rsidRPr="000A26F0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E43B178" w14:textId="0E7D2367" w:rsidR="00D0428F" w:rsidRPr="000A26F0" w:rsidRDefault="0044335A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A26F0">
              <w:rPr>
                <w:rFonts w:asciiTheme="majorBidi" w:hAnsiTheme="majorBidi" w:cstheme="majorBidi"/>
                <w:sz w:val="30"/>
                <w:szCs w:val="30"/>
              </w:rPr>
              <w:t>23,156</w:t>
            </w:r>
          </w:p>
        </w:tc>
        <w:tc>
          <w:tcPr>
            <w:tcW w:w="270" w:type="dxa"/>
          </w:tcPr>
          <w:p w14:paraId="15FC298E" w14:textId="77777777" w:rsidR="00D0428F" w:rsidRPr="000A26F0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5D2E1B7" w14:textId="3E5FFD1F" w:rsidR="00D0428F" w:rsidRPr="000A26F0" w:rsidRDefault="005D7798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26F0">
              <w:rPr>
                <w:rFonts w:asciiTheme="majorBidi" w:hAnsiTheme="majorBidi" w:cstheme="majorBidi"/>
                <w:sz w:val="30"/>
                <w:szCs w:val="30"/>
              </w:rPr>
              <w:t>30,456</w:t>
            </w:r>
          </w:p>
        </w:tc>
      </w:tr>
      <w:tr w:rsidR="003474A9" w:rsidRPr="00A055ED" w14:paraId="42BCE77B" w14:textId="77777777" w:rsidTr="003474A9">
        <w:tc>
          <w:tcPr>
            <w:tcW w:w="3690" w:type="dxa"/>
          </w:tcPr>
          <w:p w14:paraId="0DCF6309" w14:textId="77777777" w:rsidR="003474A9" w:rsidRPr="00A055ED" w:rsidRDefault="003474A9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exact"/>
              <w:ind w:left="-1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50" w:type="dxa"/>
          </w:tcPr>
          <w:p w14:paraId="6817005F" w14:textId="77777777" w:rsidR="003474A9" w:rsidRPr="00D0428F" w:rsidRDefault="003474A9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before="100" w:beforeAutospacing="1" w:line="2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762DE1" w14:textId="77777777" w:rsidR="003474A9" w:rsidRPr="00D0428F" w:rsidRDefault="003474A9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CAE3C3" w14:textId="77777777" w:rsidR="003474A9" w:rsidRPr="00D0428F" w:rsidRDefault="003474A9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906D35" w14:textId="77777777" w:rsidR="003474A9" w:rsidRPr="00D0428F" w:rsidRDefault="003474A9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before="100" w:beforeAutospacing="1" w:line="2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2BA5B06" w14:textId="77777777" w:rsidR="003474A9" w:rsidRPr="00D0428F" w:rsidRDefault="003474A9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42EE09" w14:textId="77777777" w:rsidR="003474A9" w:rsidRPr="00D0428F" w:rsidRDefault="003474A9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before="100" w:beforeAutospacing="1" w:line="2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CB2CF07" w14:textId="77777777" w:rsidR="003474A9" w:rsidRPr="00D0428F" w:rsidRDefault="003474A9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428F" w:rsidRPr="00445D4E" w14:paraId="1C7F3E2E" w14:textId="77777777" w:rsidTr="009A7F88">
        <w:tc>
          <w:tcPr>
            <w:tcW w:w="3690" w:type="dxa"/>
            <w:vAlign w:val="center"/>
          </w:tcPr>
          <w:p w14:paraId="64092C67" w14:textId="77777777" w:rsid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 w:right="-132"/>
              <w:rPr>
                <w:rFonts w:ascii="Angsana New" w:hAnsi="Angsana New"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ค่าตอบแทนกรรมการตรวจสอบ</w:t>
            </w:r>
          </w:p>
        </w:tc>
        <w:tc>
          <w:tcPr>
            <w:tcW w:w="1350" w:type="dxa"/>
          </w:tcPr>
          <w:p w14:paraId="4EF959A3" w14:textId="63A697D2" w:rsidR="00D0428F" w:rsidRPr="00D0428F" w:rsidRDefault="004077CC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077CC">
              <w:rPr>
                <w:rFonts w:asciiTheme="majorBidi" w:hAnsiTheme="majorBidi" w:cstheme="majorBidi"/>
                <w:sz w:val="30"/>
                <w:szCs w:val="30"/>
              </w:rPr>
              <w:t>450</w:t>
            </w:r>
          </w:p>
        </w:tc>
        <w:tc>
          <w:tcPr>
            <w:tcW w:w="270" w:type="dxa"/>
          </w:tcPr>
          <w:p w14:paraId="4EF0A379" w14:textId="77777777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BC29F5" w14:textId="417B27B5" w:rsidR="00D0428F" w:rsidRPr="00D0428F" w:rsidRDefault="00D0338C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450</w:t>
            </w:r>
          </w:p>
        </w:tc>
        <w:tc>
          <w:tcPr>
            <w:tcW w:w="270" w:type="dxa"/>
          </w:tcPr>
          <w:p w14:paraId="4DA25D0B" w14:textId="77777777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8D83BF2" w14:textId="4DC9BEC0" w:rsidR="00D0428F" w:rsidRPr="00D0428F" w:rsidRDefault="004077CC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077CC">
              <w:rPr>
                <w:rFonts w:asciiTheme="majorBidi" w:hAnsiTheme="majorBidi" w:cstheme="majorBidi"/>
                <w:sz w:val="30"/>
                <w:szCs w:val="30"/>
              </w:rPr>
              <w:t>450</w:t>
            </w:r>
          </w:p>
        </w:tc>
        <w:tc>
          <w:tcPr>
            <w:tcW w:w="270" w:type="dxa"/>
          </w:tcPr>
          <w:p w14:paraId="4A80AD1F" w14:textId="77777777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57E61EB" w14:textId="39C50BD8" w:rsidR="00D0428F" w:rsidRPr="00D0428F" w:rsidRDefault="00D0338C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450</w:t>
            </w:r>
          </w:p>
        </w:tc>
      </w:tr>
      <w:tr w:rsidR="003474A9" w:rsidRPr="00D0428F" w14:paraId="50992D1F" w14:textId="77777777" w:rsidTr="003474A9">
        <w:tc>
          <w:tcPr>
            <w:tcW w:w="3690" w:type="dxa"/>
            <w:vAlign w:val="center"/>
          </w:tcPr>
          <w:p w14:paraId="58811AF7" w14:textId="77777777" w:rsidR="003474A9" w:rsidRPr="00D0428F" w:rsidRDefault="003474A9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18" w:right="-132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50" w:type="dxa"/>
            <w:vAlign w:val="center"/>
          </w:tcPr>
          <w:p w14:paraId="6BF44EAB" w14:textId="77777777" w:rsidR="003474A9" w:rsidRPr="00D0428F" w:rsidRDefault="003474A9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167AE744" w14:textId="77777777" w:rsidR="003474A9" w:rsidRPr="00D0428F" w:rsidRDefault="003474A9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0406D9F9" w14:textId="77777777" w:rsidR="003474A9" w:rsidRPr="00D0428F" w:rsidRDefault="003474A9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E4D6C3" w14:textId="77777777" w:rsidR="003474A9" w:rsidRPr="00D0428F" w:rsidRDefault="003474A9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70FBE40" w14:textId="77777777" w:rsidR="003474A9" w:rsidRPr="00D0428F" w:rsidRDefault="003474A9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0254B3" w14:textId="77777777" w:rsidR="003474A9" w:rsidRPr="00D0428F" w:rsidRDefault="003474A9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E781A64" w14:textId="77777777" w:rsidR="003474A9" w:rsidRPr="00D0428F" w:rsidRDefault="003474A9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474A9" w:rsidRPr="00445D4E" w14:paraId="1029DBCC" w14:textId="77777777" w:rsidTr="003474A9">
        <w:tc>
          <w:tcPr>
            <w:tcW w:w="3690" w:type="dxa"/>
          </w:tcPr>
          <w:p w14:paraId="1F64D0FC" w14:textId="77777777" w:rsidR="003474A9" w:rsidRDefault="003474A9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</w:tcPr>
          <w:p w14:paraId="79B21B66" w14:textId="77777777" w:rsidR="003474A9" w:rsidRPr="00D0428F" w:rsidRDefault="003474A9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D21FAD" w14:textId="77777777" w:rsidR="003474A9" w:rsidRPr="00D0428F" w:rsidRDefault="003474A9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81600FE" w14:textId="77777777" w:rsidR="003474A9" w:rsidRPr="00D0428F" w:rsidRDefault="003474A9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31059C" w14:textId="77777777" w:rsidR="003474A9" w:rsidRPr="00D0428F" w:rsidRDefault="003474A9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B11CBE" w14:textId="77777777" w:rsidR="003474A9" w:rsidRPr="00D0428F" w:rsidRDefault="003474A9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A89485" w14:textId="77777777" w:rsidR="003474A9" w:rsidRPr="00D0428F" w:rsidRDefault="003474A9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5567094" w14:textId="77777777" w:rsidR="003474A9" w:rsidRPr="00D0428F" w:rsidRDefault="003474A9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474A9" w:rsidRPr="00445D4E" w14:paraId="4E22E8C8" w14:textId="77777777" w:rsidTr="003474A9">
        <w:tc>
          <w:tcPr>
            <w:tcW w:w="3690" w:type="dxa"/>
            <w:shd w:val="clear" w:color="auto" w:fill="auto"/>
          </w:tcPr>
          <w:p w14:paraId="30E1E8AB" w14:textId="77777777" w:rsidR="003474A9" w:rsidRPr="00292C8B" w:rsidRDefault="003474A9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92C8B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350" w:type="dxa"/>
          </w:tcPr>
          <w:p w14:paraId="65A7AD81" w14:textId="77777777" w:rsidR="003474A9" w:rsidRPr="00D0428F" w:rsidRDefault="003474A9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CB80F58" w14:textId="77777777" w:rsidR="003474A9" w:rsidRPr="00D0428F" w:rsidRDefault="003474A9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C3188DE" w14:textId="77777777" w:rsidR="003474A9" w:rsidRPr="00D0428F" w:rsidRDefault="003474A9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5CAE0D" w14:textId="77777777" w:rsidR="003474A9" w:rsidRPr="00D0428F" w:rsidRDefault="003474A9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58DF6DF" w14:textId="77777777" w:rsidR="003474A9" w:rsidRPr="00D0428F" w:rsidRDefault="003474A9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44B429" w14:textId="77777777" w:rsidR="003474A9" w:rsidRPr="00D0428F" w:rsidRDefault="003474A9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0C058FE" w14:textId="77777777" w:rsidR="003474A9" w:rsidRPr="00D0428F" w:rsidRDefault="003474A9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428F" w:rsidRPr="00445D4E" w14:paraId="44D10B26" w14:textId="77777777" w:rsidTr="00D0428F">
        <w:trPr>
          <w:trHeight w:val="335"/>
        </w:trPr>
        <w:tc>
          <w:tcPr>
            <w:tcW w:w="3690" w:type="dxa"/>
            <w:shd w:val="clear" w:color="auto" w:fill="auto"/>
          </w:tcPr>
          <w:p w14:paraId="2C4918B3" w14:textId="77777777" w:rsidR="00D0428F" w:rsidRPr="00292C8B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5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F6925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350" w:type="dxa"/>
            <w:shd w:val="clear" w:color="auto" w:fill="auto"/>
          </w:tcPr>
          <w:p w14:paraId="0B454EEA" w14:textId="7D10B5FC" w:rsidR="00D0428F" w:rsidRPr="00D0428F" w:rsidRDefault="004077CC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077CC">
              <w:rPr>
                <w:rFonts w:asciiTheme="majorBidi" w:hAnsiTheme="majorBidi" w:cstheme="majorBidi"/>
                <w:sz w:val="30"/>
                <w:szCs w:val="30"/>
              </w:rPr>
              <w:t>39,460</w:t>
            </w:r>
          </w:p>
        </w:tc>
        <w:tc>
          <w:tcPr>
            <w:tcW w:w="270" w:type="dxa"/>
            <w:shd w:val="clear" w:color="auto" w:fill="auto"/>
          </w:tcPr>
          <w:p w14:paraId="7CF13036" w14:textId="77777777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BD37337" w14:textId="3B7C4C26" w:rsidR="00D0428F" w:rsidRPr="00D0428F" w:rsidRDefault="00D0338C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338C">
              <w:rPr>
                <w:rFonts w:asciiTheme="majorBidi" w:hAnsiTheme="majorBidi" w:cstheme="majorBidi"/>
                <w:sz w:val="30"/>
                <w:szCs w:val="30"/>
              </w:rPr>
              <w:t>36,832</w:t>
            </w:r>
          </w:p>
        </w:tc>
        <w:tc>
          <w:tcPr>
            <w:tcW w:w="270" w:type="dxa"/>
            <w:shd w:val="clear" w:color="auto" w:fill="auto"/>
          </w:tcPr>
          <w:p w14:paraId="09F7D887" w14:textId="77777777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43A7AD4" w14:textId="774475AC" w:rsidR="00D0428F" w:rsidRPr="00D0428F" w:rsidRDefault="004077CC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77CC">
              <w:rPr>
                <w:rFonts w:asciiTheme="majorBidi" w:hAnsiTheme="majorBidi" w:cstheme="majorBidi"/>
                <w:sz w:val="30"/>
                <w:szCs w:val="30"/>
              </w:rPr>
              <w:t>39,460</w:t>
            </w:r>
          </w:p>
        </w:tc>
        <w:tc>
          <w:tcPr>
            <w:tcW w:w="270" w:type="dxa"/>
            <w:shd w:val="clear" w:color="auto" w:fill="auto"/>
          </w:tcPr>
          <w:p w14:paraId="5286CAF1" w14:textId="77777777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82454AC" w14:textId="69691F18" w:rsidR="00D0428F" w:rsidRPr="00D0428F" w:rsidRDefault="00D0338C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338C">
              <w:rPr>
                <w:rFonts w:asciiTheme="majorBidi" w:hAnsiTheme="majorBidi" w:cstheme="majorBidi"/>
                <w:sz w:val="30"/>
                <w:szCs w:val="30"/>
              </w:rPr>
              <w:t>36,832</w:t>
            </w:r>
          </w:p>
        </w:tc>
      </w:tr>
      <w:tr w:rsidR="00D0428F" w:rsidRPr="00445D4E" w14:paraId="2E22F98B" w14:textId="77777777" w:rsidTr="00D0428F">
        <w:tc>
          <w:tcPr>
            <w:tcW w:w="3690" w:type="dxa"/>
            <w:shd w:val="clear" w:color="auto" w:fill="auto"/>
            <w:vAlign w:val="center"/>
          </w:tcPr>
          <w:p w14:paraId="22A58148" w14:textId="77777777" w:rsidR="00D0428F" w:rsidRPr="00292C8B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5"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9F6925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25D5DC7" w14:textId="05A3B8FD" w:rsidR="00D0428F" w:rsidRPr="00D0428F" w:rsidRDefault="004077CC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077CC">
              <w:rPr>
                <w:rFonts w:asciiTheme="majorBidi" w:hAnsiTheme="majorBidi" w:cstheme="majorBidi"/>
                <w:sz w:val="30"/>
                <w:szCs w:val="30"/>
              </w:rPr>
              <w:t>201</w:t>
            </w:r>
          </w:p>
        </w:tc>
        <w:tc>
          <w:tcPr>
            <w:tcW w:w="270" w:type="dxa"/>
            <w:shd w:val="clear" w:color="auto" w:fill="auto"/>
          </w:tcPr>
          <w:p w14:paraId="12E38518" w14:textId="77777777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D75AF7A" w14:textId="1780CB52" w:rsidR="00D0428F" w:rsidRPr="00D0428F" w:rsidRDefault="00D0338C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338C">
              <w:rPr>
                <w:rFonts w:asciiTheme="majorBidi" w:hAnsiTheme="majorBidi" w:cstheme="majorBidi"/>
                <w:sz w:val="30"/>
                <w:szCs w:val="30"/>
              </w:rPr>
              <w:t>197</w:t>
            </w:r>
          </w:p>
        </w:tc>
        <w:tc>
          <w:tcPr>
            <w:tcW w:w="270" w:type="dxa"/>
            <w:shd w:val="clear" w:color="auto" w:fill="auto"/>
          </w:tcPr>
          <w:p w14:paraId="66D9B947" w14:textId="77777777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9A5D074" w14:textId="4B67AA20" w:rsidR="00D0428F" w:rsidRPr="00D0428F" w:rsidRDefault="004077CC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77CC">
              <w:rPr>
                <w:rFonts w:asciiTheme="majorBidi" w:hAnsiTheme="majorBidi" w:cstheme="majorBidi"/>
                <w:sz w:val="30"/>
                <w:szCs w:val="30"/>
              </w:rPr>
              <w:t>201</w:t>
            </w:r>
          </w:p>
        </w:tc>
        <w:tc>
          <w:tcPr>
            <w:tcW w:w="270" w:type="dxa"/>
            <w:shd w:val="clear" w:color="auto" w:fill="auto"/>
          </w:tcPr>
          <w:p w14:paraId="793ACF0C" w14:textId="77777777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026088D" w14:textId="42679C38" w:rsidR="00D0428F" w:rsidRPr="00D0428F" w:rsidRDefault="00D0338C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338C">
              <w:rPr>
                <w:rFonts w:asciiTheme="majorBidi" w:hAnsiTheme="majorBidi" w:cstheme="majorBidi"/>
                <w:sz w:val="30"/>
                <w:szCs w:val="30"/>
              </w:rPr>
              <w:t>197</w:t>
            </w:r>
          </w:p>
        </w:tc>
      </w:tr>
      <w:tr w:rsidR="00D0428F" w:rsidRPr="00445D4E" w14:paraId="4DB02E7D" w14:textId="77777777" w:rsidTr="00D0428F">
        <w:tc>
          <w:tcPr>
            <w:tcW w:w="3690" w:type="dxa"/>
            <w:shd w:val="clear" w:color="auto" w:fill="auto"/>
          </w:tcPr>
          <w:p w14:paraId="0ECC07B1" w14:textId="77777777" w:rsid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9F692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4FBBA3" w14:textId="6D73A275" w:rsidR="00D0428F" w:rsidRPr="00D0428F" w:rsidRDefault="004077CC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77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39,661</w:t>
            </w:r>
          </w:p>
        </w:tc>
        <w:tc>
          <w:tcPr>
            <w:tcW w:w="270" w:type="dxa"/>
            <w:shd w:val="clear" w:color="auto" w:fill="auto"/>
          </w:tcPr>
          <w:p w14:paraId="41DE27BE" w14:textId="77777777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A78177" w14:textId="3197D4FF" w:rsidR="00D0428F" w:rsidRPr="00D0428F" w:rsidRDefault="00D0338C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033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37,029</w:t>
            </w:r>
          </w:p>
        </w:tc>
        <w:tc>
          <w:tcPr>
            <w:tcW w:w="270" w:type="dxa"/>
            <w:shd w:val="clear" w:color="auto" w:fill="auto"/>
          </w:tcPr>
          <w:p w14:paraId="6F1E52BF" w14:textId="77777777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596325" w14:textId="0F0A1211" w:rsidR="00D0428F" w:rsidRPr="00D0428F" w:rsidRDefault="004077CC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77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39,661</w:t>
            </w:r>
          </w:p>
        </w:tc>
        <w:tc>
          <w:tcPr>
            <w:tcW w:w="270" w:type="dxa"/>
            <w:shd w:val="clear" w:color="auto" w:fill="auto"/>
          </w:tcPr>
          <w:p w14:paraId="753D79A6" w14:textId="77777777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70D535" w14:textId="4E8D502F" w:rsidR="00D0428F" w:rsidRPr="00D0428F" w:rsidRDefault="00D0338C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033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37,029</w:t>
            </w:r>
          </w:p>
        </w:tc>
      </w:tr>
    </w:tbl>
    <w:p w14:paraId="33949755" w14:textId="77777777" w:rsidR="009246DA" w:rsidRDefault="009246DA" w:rsidP="002B1B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30"/>
          <w:szCs w:val="30"/>
          <w:cs/>
          <w:lang w:val="th-TH"/>
        </w:rPr>
      </w:pPr>
    </w:p>
    <w:p w14:paraId="19E0A869" w14:textId="77777777" w:rsidR="009246DA" w:rsidRDefault="009246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th-TH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67391ADE" w14:textId="156D1402" w:rsidR="00CC066B" w:rsidRPr="00E808C1" w:rsidRDefault="00E808C1" w:rsidP="002B1B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  <w:lang w:val="th-TH"/>
        </w:rPr>
        <w:lastRenderedPageBreak/>
        <w:t xml:space="preserve">ยอดคงเหลือกับกิจการที่เกี่ยวข้องกัน ณ วันที่ </w:t>
      </w:r>
      <w:r w:rsidR="0021653C" w:rsidRPr="0021653C">
        <w:rPr>
          <w:rFonts w:ascii="Angsana New" w:hAnsi="Angsana New" w:hint="cs"/>
          <w:sz w:val="30"/>
          <w:szCs w:val="30"/>
        </w:rPr>
        <w:t>3</w:t>
      </w:r>
      <w:r w:rsidR="00AB5A87">
        <w:rPr>
          <w:rFonts w:ascii="Angsana New" w:hAnsi="Angsana New"/>
          <w:sz w:val="30"/>
          <w:szCs w:val="30"/>
        </w:rPr>
        <w:t>1</w:t>
      </w:r>
      <w:r w:rsidR="00254170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AB5A87">
        <w:rPr>
          <w:rFonts w:ascii="Angsana New" w:hAnsi="Angsana New" w:hint="cs"/>
          <w:sz w:val="30"/>
          <w:szCs w:val="30"/>
          <w:cs/>
          <w:lang w:val="th-TH"/>
        </w:rPr>
        <w:t>ธันวาคม</w:t>
      </w:r>
      <w:r w:rsidR="00254170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21653C" w:rsidRPr="0021653C">
        <w:rPr>
          <w:rFonts w:ascii="Angsana New" w:hAnsi="Angsana New" w:hint="cs"/>
          <w:sz w:val="30"/>
          <w:szCs w:val="30"/>
        </w:rPr>
        <w:t>2564</w:t>
      </w:r>
      <w:r w:rsidR="00254170">
        <w:rPr>
          <w:rFonts w:ascii="Angsana New" w:hAnsi="Angsana New" w:hint="cs"/>
          <w:sz w:val="30"/>
          <w:szCs w:val="30"/>
          <w:cs/>
          <w:lang w:val="th-TH"/>
        </w:rPr>
        <w:t xml:space="preserve"> แ</w:t>
      </w:r>
      <w:r w:rsidR="00C621D0">
        <w:rPr>
          <w:rFonts w:ascii="Angsana New" w:hAnsi="Angsana New" w:hint="cs"/>
          <w:sz w:val="30"/>
          <w:szCs w:val="30"/>
          <w:cs/>
        </w:rPr>
        <w:t>ละ</w:t>
      </w:r>
      <w:r w:rsidR="0095678E">
        <w:rPr>
          <w:rFonts w:ascii="Angsana New" w:hAnsi="Angsana New" w:hint="cs"/>
          <w:sz w:val="30"/>
          <w:szCs w:val="30"/>
          <w:cs/>
        </w:rPr>
        <w:t xml:space="preserve"> </w:t>
      </w:r>
      <w:r w:rsidR="00A42740" w:rsidRPr="00A42740">
        <w:rPr>
          <w:rFonts w:ascii="Angsana New" w:hAnsi="Angsana New" w:hint="cs"/>
          <w:sz w:val="30"/>
          <w:szCs w:val="30"/>
        </w:rPr>
        <w:t>31</w:t>
      </w:r>
      <w:r w:rsidR="00C621D0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A42740" w:rsidRPr="00A42740">
        <w:rPr>
          <w:rFonts w:ascii="Angsana New" w:hAnsi="Angsana New" w:hint="cs"/>
          <w:sz w:val="30"/>
          <w:szCs w:val="30"/>
        </w:rPr>
        <w:t>256</w:t>
      </w:r>
      <w:r w:rsidR="0021653C" w:rsidRPr="0021653C">
        <w:rPr>
          <w:rFonts w:ascii="Angsana New" w:hAnsi="Angsana New" w:hint="cs"/>
          <w:sz w:val="30"/>
          <w:szCs w:val="30"/>
        </w:rPr>
        <w:t>4</w:t>
      </w:r>
      <w:r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16B352FB" w14:textId="77777777" w:rsidR="008D3612" w:rsidRPr="00254170" w:rsidRDefault="008D3612" w:rsidP="001404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  <w:sz w:val="30"/>
          <w:szCs w:val="30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710"/>
        <w:gridCol w:w="270"/>
        <w:gridCol w:w="1710"/>
      </w:tblGrid>
      <w:tr w:rsidR="001739B4" w:rsidRPr="00B0181B" w14:paraId="1DE1624E" w14:textId="5DD5EFFB" w:rsidTr="00304303">
        <w:trPr>
          <w:trHeight w:val="829"/>
          <w:tblHeader/>
        </w:trPr>
        <w:tc>
          <w:tcPr>
            <w:tcW w:w="5310" w:type="dxa"/>
          </w:tcPr>
          <w:p w14:paraId="78831E2E" w14:textId="77777777" w:rsidR="001739B4" w:rsidRPr="00B0181B" w:rsidRDefault="001739B4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87" w:type="dxa"/>
            <w:gridSpan w:val="3"/>
          </w:tcPr>
          <w:p w14:paraId="2F77B181" w14:textId="1C32891E" w:rsidR="001739B4" w:rsidRPr="00B0181B" w:rsidRDefault="001739B4" w:rsidP="00EC7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18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  <w:r w:rsidR="002D7731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</w:t>
            </w:r>
            <w:r w:rsidRPr="00B018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ส่วนได้เสีย</w:t>
            </w:r>
            <w:r w:rsidR="00EC703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/งบการเงินเฉพาะกิจการ</w:t>
            </w:r>
          </w:p>
        </w:tc>
      </w:tr>
      <w:tr w:rsidR="001739B4" w:rsidRPr="00B0181B" w14:paraId="06E1115E" w14:textId="691C9DFD" w:rsidTr="00304303">
        <w:trPr>
          <w:trHeight w:val="414"/>
          <w:tblHeader/>
        </w:trPr>
        <w:tc>
          <w:tcPr>
            <w:tcW w:w="5310" w:type="dxa"/>
          </w:tcPr>
          <w:p w14:paraId="6A8505E7" w14:textId="77777777" w:rsidR="001739B4" w:rsidRPr="00B0181B" w:rsidRDefault="001739B4" w:rsidP="005E4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0C405845" w14:textId="13C3D165" w:rsidR="001739B4" w:rsidRPr="00284595" w:rsidRDefault="00AB5A87" w:rsidP="005E4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B5A8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B5A8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1B871161" w14:textId="77777777" w:rsidR="001739B4" w:rsidRPr="00B0181B" w:rsidRDefault="001739B4" w:rsidP="005E4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27B28690" w14:textId="203056A2" w:rsidR="001739B4" w:rsidRPr="00284595" w:rsidRDefault="00A42740" w:rsidP="005E4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2740">
              <w:rPr>
                <w:rFonts w:ascii="Angsana New" w:hAnsi="Angsana New"/>
                <w:sz w:val="30"/>
                <w:szCs w:val="30"/>
              </w:rPr>
              <w:t>31</w:t>
            </w:r>
            <w:r w:rsidR="001739B4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</w:tr>
      <w:tr w:rsidR="001739B4" w:rsidRPr="00B0181B" w14:paraId="5C6C0695" w14:textId="526516F8" w:rsidTr="00304303">
        <w:trPr>
          <w:trHeight w:val="414"/>
          <w:tblHeader/>
        </w:trPr>
        <w:tc>
          <w:tcPr>
            <w:tcW w:w="5310" w:type="dxa"/>
          </w:tcPr>
          <w:p w14:paraId="0363E877" w14:textId="77777777" w:rsidR="001739B4" w:rsidRPr="00B0181B" w:rsidRDefault="001739B4" w:rsidP="005E4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2AD9E23E" w14:textId="4D1BD08F" w:rsidR="001739B4" w:rsidRPr="00B0181B" w:rsidRDefault="00A42740" w:rsidP="005E4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2740">
              <w:rPr>
                <w:rFonts w:ascii="Angsana New" w:hAnsi="Angsana New"/>
                <w:sz w:val="30"/>
                <w:szCs w:val="30"/>
              </w:rPr>
              <w:t>256</w:t>
            </w:r>
            <w:r w:rsidR="0021653C" w:rsidRPr="0021653C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3C9232B" w14:textId="77777777" w:rsidR="001739B4" w:rsidRPr="00B0181B" w:rsidRDefault="001739B4" w:rsidP="005E4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5656D667" w14:textId="4E7B69FB" w:rsidR="001739B4" w:rsidRPr="00B0181B" w:rsidRDefault="00A42740" w:rsidP="005E4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2740">
              <w:rPr>
                <w:rFonts w:ascii="Angsana New" w:hAnsi="Angsana New"/>
                <w:sz w:val="30"/>
                <w:szCs w:val="30"/>
              </w:rPr>
              <w:t>256</w:t>
            </w:r>
            <w:r w:rsidR="0021653C" w:rsidRPr="0021653C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</w:tr>
      <w:tr w:rsidR="006E55A0" w:rsidRPr="00B0181B" w14:paraId="7FAC1E10" w14:textId="277527F6" w:rsidTr="00304303">
        <w:trPr>
          <w:trHeight w:val="272"/>
          <w:tblHeader/>
        </w:trPr>
        <w:tc>
          <w:tcPr>
            <w:tcW w:w="5310" w:type="dxa"/>
          </w:tcPr>
          <w:p w14:paraId="374561D0" w14:textId="77777777" w:rsidR="006E55A0" w:rsidRPr="00B0181B" w:rsidRDefault="006E55A0" w:rsidP="00727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87" w:type="dxa"/>
            <w:gridSpan w:val="3"/>
          </w:tcPr>
          <w:p w14:paraId="548ACCA0" w14:textId="20AB5C60" w:rsidR="006E55A0" w:rsidRPr="00B0181B" w:rsidRDefault="006E55A0" w:rsidP="00727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739B4" w:rsidRPr="00B0181B" w14:paraId="701DE60F" w14:textId="6BD9022B" w:rsidTr="00304303">
        <w:trPr>
          <w:trHeight w:val="119"/>
        </w:trPr>
        <w:tc>
          <w:tcPr>
            <w:tcW w:w="5310" w:type="dxa"/>
          </w:tcPr>
          <w:p w14:paraId="090A3757" w14:textId="77777777" w:rsidR="001739B4" w:rsidRPr="00B0181B" w:rsidRDefault="001739B4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ลูกหนี้</w:t>
            </w:r>
            <w:r w:rsidRPr="006F6F0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การค้า</w:t>
            </w:r>
          </w:p>
        </w:tc>
        <w:tc>
          <w:tcPr>
            <w:tcW w:w="3687" w:type="dxa"/>
            <w:gridSpan w:val="3"/>
          </w:tcPr>
          <w:p w14:paraId="67F9AAE4" w14:textId="77777777" w:rsidR="001739B4" w:rsidRPr="00B0181B" w:rsidRDefault="001739B4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5F065F" w:rsidRPr="00B0181B" w14:paraId="5F5C8EA8" w14:textId="3571D451" w:rsidTr="00304303">
        <w:trPr>
          <w:trHeight w:val="115"/>
        </w:trPr>
        <w:tc>
          <w:tcPr>
            <w:tcW w:w="5310" w:type="dxa"/>
          </w:tcPr>
          <w:p w14:paraId="449796E7" w14:textId="35B50441" w:rsidR="005F065F" w:rsidRPr="00C1540E" w:rsidRDefault="005F065F" w:rsidP="005F065F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10" w:type="dxa"/>
          </w:tcPr>
          <w:p w14:paraId="0684F22A" w14:textId="01449621" w:rsidR="005F065F" w:rsidRPr="005F065F" w:rsidRDefault="00D206E6" w:rsidP="00304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206E6">
              <w:rPr>
                <w:rFonts w:asciiTheme="majorBidi" w:hAnsiTheme="majorBidi" w:cstheme="majorBidi"/>
                <w:sz w:val="30"/>
                <w:szCs w:val="30"/>
              </w:rPr>
              <w:t>9,265</w:t>
            </w:r>
          </w:p>
        </w:tc>
        <w:tc>
          <w:tcPr>
            <w:tcW w:w="270" w:type="dxa"/>
          </w:tcPr>
          <w:p w14:paraId="354AEB5B" w14:textId="77777777" w:rsidR="005F065F" w:rsidRPr="001739B4" w:rsidRDefault="005F065F" w:rsidP="005F0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633E172" w14:textId="3DE5E98A" w:rsidR="005F065F" w:rsidRPr="00254170" w:rsidRDefault="005F065F" w:rsidP="005F0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254170">
              <w:rPr>
                <w:rFonts w:asciiTheme="majorBidi" w:hAnsiTheme="majorBidi" w:cstheme="majorBidi"/>
                <w:sz w:val="30"/>
                <w:szCs w:val="30"/>
              </w:rPr>
              <w:t>2,699</w:t>
            </w:r>
          </w:p>
        </w:tc>
      </w:tr>
      <w:tr w:rsidR="005F065F" w:rsidRPr="00B0181B" w14:paraId="3F38C219" w14:textId="505250C7" w:rsidTr="00304303">
        <w:trPr>
          <w:trHeight w:val="115"/>
        </w:trPr>
        <w:tc>
          <w:tcPr>
            <w:tcW w:w="5310" w:type="dxa"/>
          </w:tcPr>
          <w:p w14:paraId="54A14931" w14:textId="662847A6" w:rsidR="005F065F" w:rsidRPr="00062DCB" w:rsidRDefault="005F065F" w:rsidP="005F065F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62DCB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4A81D031" w14:textId="56548AE7" w:rsidR="005F065F" w:rsidRPr="005F065F" w:rsidRDefault="00D206E6" w:rsidP="00304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206E6">
              <w:rPr>
                <w:rFonts w:asciiTheme="majorBidi" w:hAnsiTheme="majorBidi" w:cstheme="majorBidi"/>
                <w:sz w:val="30"/>
                <w:szCs w:val="30"/>
              </w:rPr>
              <w:t>338,678</w:t>
            </w:r>
          </w:p>
        </w:tc>
        <w:tc>
          <w:tcPr>
            <w:tcW w:w="270" w:type="dxa"/>
          </w:tcPr>
          <w:p w14:paraId="711CB726" w14:textId="77777777" w:rsidR="005F065F" w:rsidRPr="001739B4" w:rsidRDefault="005F065F" w:rsidP="005F0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75AB145A" w14:textId="1D85E30C" w:rsidR="005F065F" w:rsidRPr="00254170" w:rsidRDefault="005F065F" w:rsidP="005F0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254170">
              <w:rPr>
                <w:rFonts w:asciiTheme="majorBidi" w:hAnsiTheme="majorBidi" w:cstheme="majorBidi"/>
                <w:sz w:val="30"/>
                <w:szCs w:val="30"/>
              </w:rPr>
              <w:t>559,087</w:t>
            </w:r>
          </w:p>
        </w:tc>
      </w:tr>
      <w:tr w:rsidR="005F065F" w:rsidRPr="001739B4" w14:paraId="124350DF" w14:textId="54EDB478" w:rsidTr="00304303">
        <w:trPr>
          <w:trHeight w:val="115"/>
        </w:trPr>
        <w:tc>
          <w:tcPr>
            <w:tcW w:w="5310" w:type="dxa"/>
          </w:tcPr>
          <w:p w14:paraId="4F8026D0" w14:textId="33C8440D" w:rsidR="005F065F" w:rsidRPr="001739B4" w:rsidRDefault="005F065F" w:rsidP="005F065F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739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5DCF6F" w14:textId="4D9F1E49" w:rsidR="005F065F" w:rsidRPr="005F065F" w:rsidRDefault="00D206E6" w:rsidP="00304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06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347,943</w:t>
            </w:r>
          </w:p>
        </w:tc>
        <w:tc>
          <w:tcPr>
            <w:tcW w:w="270" w:type="dxa"/>
          </w:tcPr>
          <w:p w14:paraId="63EB8EF1" w14:textId="77777777" w:rsidR="005F065F" w:rsidRPr="001739B4" w:rsidRDefault="005F065F" w:rsidP="005F0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5ED7A78A" w14:textId="3463F989" w:rsidR="005F065F" w:rsidRPr="00254170" w:rsidRDefault="005F065F" w:rsidP="005F0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08"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1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561,786</w:t>
            </w:r>
          </w:p>
        </w:tc>
      </w:tr>
      <w:tr w:rsidR="00254170" w:rsidRPr="00140418" w14:paraId="520DBA73" w14:textId="77777777" w:rsidTr="00304303">
        <w:trPr>
          <w:trHeight w:val="422"/>
        </w:trPr>
        <w:tc>
          <w:tcPr>
            <w:tcW w:w="5310" w:type="dxa"/>
          </w:tcPr>
          <w:p w14:paraId="3473419B" w14:textId="77777777" w:rsidR="00254170" w:rsidRPr="00140418" w:rsidRDefault="00254170" w:rsidP="00140418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44A8AE9A" w14:textId="77777777" w:rsidR="00254170" w:rsidRPr="005F065F" w:rsidRDefault="00254170" w:rsidP="00105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51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63F14E0" w14:textId="77777777" w:rsidR="00254170" w:rsidRPr="00140418" w:rsidRDefault="00254170" w:rsidP="00140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0D10A16E" w14:textId="77777777" w:rsidR="00254170" w:rsidRPr="00140418" w:rsidRDefault="00254170" w:rsidP="00140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  <w:tab w:val="decimal" w:pos="1605"/>
              </w:tabs>
              <w:spacing w:line="240" w:lineRule="auto"/>
              <w:ind w:left="-108" w:right="-11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254170" w:rsidRPr="00B0181B" w14:paraId="3A50FD74" w14:textId="114C84A2" w:rsidTr="00304303">
        <w:trPr>
          <w:trHeight w:hRule="exact" w:val="427"/>
        </w:trPr>
        <w:tc>
          <w:tcPr>
            <w:tcW w:w="5310" w:type="dxa"/>
          </w:tcPr>
          <w:p w14:paraId="01677F03" w14:textId="3B459368" w:rsidR="00254170" w:rsidRPr="00B0181B" w:rsidRDefault="00254170" w:rsidP="00254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02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ลูกหนี้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หมุนเวียน</w:t>
            </w:r>
            <w:r w:rsidRPr="003002F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710" w:type="dxa"/>
          </w:tcPr>
          <w:p w14:paraId="7A803CF9" w14:textId="77777777" w:rsidR="00254170" w:rsidRPr="005F065F" w:rsidRDefault="00254170" w:rsidP="00105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51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4B02714" w14:textId="77777777" w:rsidR="00254170" w:rsidRPr="00CD6174" w:rsidRDefault="00254170" w:rsidP="00254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4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4D7EAA2" w14:textId="77777777" w:rsidR="00254170" w:rsidRPr="00254170" w:rsidRDefault="00254170" w:rsidP="00254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decimal" w:pos="1335"/>
                <w:tab w:val="decimal" w:pos="1605"/>
              </w:tabs>
              <w:spacing w:line="240" w:lineRule="auto"/>
              <w:ind w:left="-108"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F065F" w:rsidRPr="00B0181B" w14:paraId="515A482B" w14:textId="04AFECBB" w:rsidTr="00304303">
        <w:trPr>
          <w:trHeight w:val="396"/>
        </w:trPr>
        <w:tc>
          <w:tcPr>
            <w:tcW w:w="5310" w:type="dxa"/>
          </w:tcPr>
          <w:p w14:paraId="7A7D55AB" w14:textId="0A51C0A6" w:rsidR="005F065F" w:rsidRPr="00B0181B" w:rsidRDefault="005F065F" w:rsidP="005F0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10" w:type="dxa"/>
            <w:shd w:val="clear" w:color="auto" w:fill="auto"/>
          </w:tcPr>
          <w:p w14:paraId="354C82D3" w14:textId="49FF77E0" w:rsidR="005F065F" w:rsidRPr="005F065F" w:rsidRDefault="0044335A" w:rsidP="00304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4335A">
              <w:rPr>
                <w:rFonts w:asciiTheme="majorBidi" w:hAnsiTheme="majorBidi" w:cstheme="majorBidi"/>
                <w:sz w:val="30"/>
                <w:szCs w:val="30"/>
              </w:rPr>
              <w:t>2,519</w:t>
            </w:r>
          </w:p>
        </w:tc>
        <w:tc>
          <w:tcPr>
            <w:tcW w:w="270" w:type="dxa"/>
          </w:tcPr>
          <w:p w14:paraId="53439C50" w14:textId="77777777" w:rsidR="005F065F" w:rsidRPr="001739B4" w:rsidRDefault="005F065F" w:rsidP="005F0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4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3D083B9" w14:textId="7A68BCC1" w:rsidR="005F065F" w:rsidRPr="00254170" w:rsidRDefault="005F065F" w:rsidP="005F0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08"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170">
              <w:rPr>
                <w:rFonts w:asciiTheme="majorBidi" w:hAnsiTheme="majorBidi" w:cstheme="majorBidi"/>
                <w:sz w:val="30"/>
                <w:szCs w:val="30"/>
              </w:rPr>
              <w:t>458</w:t>
            </w:r>
          </w:p>
        </w:tc>
      </w:tr>
      <w:tr w:rsidR="005F065F" w:rsidRPr="00B0181B" w14:paraId="7E11D1A4" w14:textId="2A85CE9E" w:rsidTr="00304303">
        <w:trPr>
          <w:trHeight w:val="414"/>
        </w:trPr>
        <w:tc>
          <w:tcPr>
            <w:tcW w:w="5310" w:type="dxa"/>
          </w:tcPr>
          <w:p w14:paraId="39051013" w14:textId="46B8DEF7" w:rsidR="005F065F" w:rsidRPr="00B0181B" w:rsidRDefault="005F065F" w:rsidP="005F0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10" w:type="dxa"/>
            <w:shd w:val="clear" w:color="auto" w:fill="auto"/>
          </w:tcPr>
          <w:p w14:paraId="12468BBC" w14:textId="1EA37236" w:rsidR="005F065F" w:rsidRPr="005F065F" w:rsidRDefault="00D206E6" w:rsidP="00304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206E6">
              <w:rPr>
                <w:rFonts w:asciiTheme="majorBidi" w:hAnsiTheme="majorBidi" w:cstheme="majorBidi"/>
                <w:sz w:val="30"/>
                <w:szCs w:val="30"/>
              </w:rPr>
              <w:t>4,249</w:t>
            </w:r>
          </w:p>
        </w:tc>
        <w:tc>
          <w:tcPr>
            <w:tcW w:w="270" w:type="dxa"/>
          </w:tcPr>
          <w:p w14:paraId="376B752D" w14:textId="77777777" w:rsidR="005F065F" w:rsidRPr="001739B4" w:rsidRDefault="005F065F" w:rsidP="005F0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4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07B1CEF" w14:textId="1F1E3CF7" w:rsidR="005F065F" w:rsidRPr="00254170" w:rsidRDefault="005F065F" w:rsidP="005F0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254170">
              <w:rPr>
                <w:rFonts w:asciiTheme="majorBidi" w:hAnsiTheme="majorBidi" w:cstheme="majorBidi"/>
                <w:sz w:val="30"/>
                <w:szCs w:val="30"/>
              </w:rPr>
              <w:t>4,738</w:t>
            </w:r>
          </w:p>
        </w:tc>
      </w:tr>
      <w:tr w:rsidR="005F065F" w:rsidRPr="00B0181B" w14:paraId="504B3533" w14:textId="77777777" w:rsidTr="00304303">
        <w:trPr>
          <w:trHeight w:val="396"/>
        </w:trPr>
        <w:tc>
          <w:tcPr>
            <w:tcW w:w="5310" w:type="dxa"/>
          </w:tcPr>
          <w:p w14:paraId="08D1F83F" w14:textId="4ADED81A" w:rsidR="005F065F" w:rsidRDefault="005F065F" w:rsidP="005F0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62DCB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0" w:type="dxa"/>
            <w:shd w:val="clear" w:color="auto" w:fill="auto"/>
          </w:tcPr>
          <w:p w14:paraId="7A2D2C53" w14:textId="02023BA9" w:rsidR="005F065F" w:rsidRPr="005F065F" w:rsidRDefault="0044335A" w:rsidP="00304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4335A">
              <w:rPr>
                <w:rFonts w:asciiTheme="majorBidi" w:hAnsiTheme="majorBidi" w:cstheme="majorBidi"/>
                <w:sz w:val="30"/>
                <w:szCs w:val="30"/>
              </w:rPr>
              <w:t>20,916</w:t>
            </w:r>
          </w:p>
        </w:tc>
        <w:tc>
          <w:tcPr>
            <w:tcW w:w="270" w:type="dxa"/>
          </w:tcPr>
          <w:p w14:paraId="320A6922" w14:textId="77777777" w:rsidR="005F065F" w:rsidRPr="001739B4" w:rsidRDefault="005F065F" w:rsidP="005F0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4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470164A" w14:textId="66158527" w:rsidR="005F065F" w:rsidRPr="00254170" w:rsidRDefault="005F065F" w:rsidP="005F0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254170">
              <w:rPr>
                <w:rFonts w:asciiTheme="majorBidi" w:hAnsiTheme="majorBidi" w:cstheme="majorBidi"/>
                <w:sz w:val="30"/>
                <w:szCs w:val="30"/>
              </w:rPr>
              <w:t>30,346</w:t>
            </w:r>
          </w:p>
        </w:tc>
      </w:tr>
      <w:tr w:rsidR="005F065F" w:rsidRPr="001739B4" w14:paraId="274FFF1C" w14:textId="3D2E7103" w:rsidTr="00304303">
        <w:trPr>
          <w:trHeight w:val="396"/>
        </w:trPr>
        <w:tc>
          <w:tcPr>
            <w:tcW w:w="5310" w:type="dxa"/>
          </w:tcPr>
          <w:p w14:paraId="0BC5A691" w14:textId="291E487A" w:rsidR="005F065F" w:rsidRPr="001739B4" w:rsidRDefault="005F065F" w:rsidP="005F0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739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93AFDD" w14:textId="76DC2D11" w:rsidR="005F065F" w:rsidRPr="005F065F" w:rsidRDefault="0044335A" w:rsidP="00304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3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27,684</w:t>
            </w:r>
          </w:p>
        </w:tc>
        <w:tc>
          <w:tcPr>
            <w:tcW w:w="270" w:type="dxa"/>
          </w:tcPr>
          <w:p w14:paraId="14CE8B0D" w14:textId="77777777" w:rsidR="005F065F" w:rsidRPr="001739B4" w:rsidRDefault="005F065F" w:rsidP="005F0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4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52B93C6D" w14:textId="62A21690" w:rsidR="005F065F" w:rsidRPr="00254170" w:rsidRDefault="005F065F" w:rsidP="005F0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08"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1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35,542</w:t>
            </w:r>
          </w:p>
        </w:tc>
      </w:tr>
      <w:tr w:rsidR="000E1AA6" w:rsidRPr="00C52C41" w14:paraId="4990DF69" w14:textId="77777777" w:rsidTr="00304303">
        <w:trPr>
          <w:trHeight w:hRule="exact" w:val="464"/>
        </w:trPr>
        <w:tc>
          <w:tcPr>
            <w:tcW w:w="5310" w:type="dxa"/>
          </w:tcPr>
          <w:p w14:paraId="15533AFC" w14:textId="77777777" w:rsidR="000E1AA6" w:rsidRPr="00097884" w:rsidRDefault="000E1AA6" w:rsidP="00140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bookmarkStart w:id="0" w:name="_Hlk31287039"/>
          </w:p>
        </w:tc>
        <w:tc>
          <w:tcPr>
            <w:tcW w:w="1710" w:type="dxa"/>
          </w:tcPr>
          <w:p w14:paraId="350A9D2E" w14:textId="77777777" w:rsidR="000E1AA6" w:rsidRPr="005F065F" w:rsidRDefault="000E1AA6" w:rsidP="00105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51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33CBA0F" w14:textId="77777777" w:rsidR="000E1AA6" w:rsidRPr="00CD6174" w:rsidRDefault="000E1AA6" w:rsidP="00140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4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7BBAD52B" w14:textId="77777777" w:rsidR="000E1AA6" w:rsidRPr="00CD6174" w:rsidRDefault="000E1AA6" w:rsidP="00140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  <w:tab w:val="decimal" w:pos="133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bookmarkEnd w:id="0"/>
      <w:tr w:rsidR="001739B4" w:rsidRPr="00C52C41" w14:paraId="067F3CFA" w14:textId="5BE92B00" w:rsidTr="00304303">
        <w:trPr>
          <w:trHeight w:hRule="exact" w:val="427"/>
        </w:trPr>
        <w:tc>
          <w:tcPr>
            <w:tcW w:w="5310" w:type="dxa"/>
          </w:tcPr>
          <w:p w14:paraId="15B7B38E" w14:textId="7EB82744" w:rsidR="001739B4" w:rsidRPr="00C52C41" w:rsidRDefault="001739B4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978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เจ้าหนี้การค้า</w:t>
            </w:r>
          </w:p>
        </w:tc>
        <w:tc>
          <w:tcPr>
            <w:tcW w:w="1710" w:type="dxa"/>
          </w:tcPr>
          <w:p w14:paraId="436FF8D8" w14:textId="4A4AA0FD" w:rsidR="001739B4" w:rsidRPr="005F065F" w:rsidRDefault="001739B4" w:rsidP="00105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9AA6164" w14:textId="77777777" w:rsidR="001739B4" w:rsidRPr="00CD6174" w:rsidRDefault="001739B4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42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58671AE2" w14:textId="5A24A13E" w:rsidR="001739B4" w:rsidRPr="00CD6174" w:rsidRDefault="001739B4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F065F" w:rsidRPr="00C52C41" w14:paraId="4CD8AEFC" w14:textId="77777777" w:rsidTr="00304303">
        <w:trPr>
          <w:trHeight w:val="414"/>
        </w:trPr>
        <w:tc>
          <w:tcPr>
            <w:tcW w:w="5310" w:type="dxa"/>
          </w:tcPr>
          <w:p w14:paraId="7002CAD9" w14:textId="06A96C13" w:rsidR="005F065F" w:rsidRDefault="005F065F" w:rsidP="005F0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10" w:type="dxa"/>
          </w:tcPr>
          <w:p w14:paraId="362CCDA2" w14:textId="7944F6ED" w:rsidR="005F065F" w:rsidRPr="005F065F" w:rsidRDefault="00D206E6" w:rsidP="00304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06E6">
              <w:rPr>
                <w:rFonts w:asciiTheme="majorBidi" w:hAnsiTheme="majorBidi" w:cstheme="majorBidi"/>
                <w:sz w:val="30"/>
                <w:szCs w:val="30"/>
              </w:rPr>
              <w:t>197,149</w:t>
            </w:r>
          </w:p>
        </w:tc>
        <w:tc>
          <w:tcPr>
            <w:tcW w:w="270" w:type="dxa"/>
          </w:tcPr>
          <w:p w14:paraId="6FD9A1C8" w14:textId="77777777" w:rsidR="005F065F" w:rsidRPr="001739B4" w:rsidRDefault="005F065F" w:rsidP="005F0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42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0B205F02" w14:textId="05BAA0A1" w:rsidR="005F065F" w:rsidRPr="00254170" w:rsidRDefault="005F065F" w:rsidP="005F0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170">
              <w:rPr>
                <w:rFonts w:asciiTheme="majorBidi" w:hAnsiTheme="majorBidi" w:cstheme="majorBidi"/>
                <w:sz w:val="30"/>
                <w:szCs w:val="30"/>
              </w:rPr>
              <w:t>182,526</w:t>
            </w:r>
          </w:p>
        </w:tc>
      </w:tr>
      <w:tr w:rsidR="005F065F" w:rsidRPr="00C52C41" w14:paraId="4B631B96" w14:textId="77777777" w:rsidTr="00304303">
        <w:trPr>
          <w:trHeight w:val="396"/>
        </w:trPr>
        <w:tc>
          <w:tcPr>
            <w:tcW w:w="5310" w:type="dxa"/>
          </w:tcPr>
          <w:p w14:paraId="1E5A4E00" w14:textId="2FF47285" w:rsidR="005F065F" w:rsidRDefault="005F065F" w:rsidP="005F0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062DCB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0" w:type="dxa"/>
          </w:tcPr>
          <w:p w14:paraId="096F104C" w14:textId="2E78F884" w:rsidR="005F065F" w:rsidRPr="005F065F" w:rsidRDefault="00D206E6" w:rsidP="00304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06E6">
              <w:rPr>
                <w:rFonts w:asciiTheme="majorBidi" w:hAnsiTheme="majorBidi" w:cstheme="majorBidi"/>
                <w:sz w:val="30"/>
                <w:szCs w:val="30"/>
              </w:rPr>
              <w:t>158,414</w:t>
            </w:r>
          </w:p>
        </w:tc>
        <w:tc>
          <w:tcPr>
            <w:tcW w:w="270" w:type="dxa"/>
          </w:tcPr>
          <w:p w14:paraId="04D0F33A" w14:textId="77777777" w:rsidR="005F065F" w:rsidRPr="001739B4" w:rsidRDefault="005F065F" w:rsidP="005F0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42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FFFFFF"/>
          </w:tcPr>
          <w:p w14:paraId="5F0FB3B6" w14:textId="63B0EA5F" w:rsidR="005F065F" w:rsidRPr="00254170" w:rsidRDefault="005F065F" w:rsidP="005F0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170">
              <w:rPr>
                <w:rFonts w:asciiTheme="majorBidi" w:hAnsiTheme="majorBidi" w:cstheme="majorBidi"/>
                <w:sz w:val="30"/>
                <w:szCs w:val="30"/>
              </w:rPr>
              <w:t>200,772</w:t>
            </w:r>
          </w:p>
        </w:tc>
      </w:tr>
      <w:tr w:rsidR="005F065F" w:rsidRPr="001739B4" w14:paraId="4C27276E" w14:textId="3D5DC511" w:rsidTr="00304303">
        <w:trPr>
          <w:trHeight w:val="396"/>
        </w:trPr>
        <w:tc>
          <w:tcPr>
            <w:tcW w:w="5310" w:type="dxa"/>
          </w:tcPr>
          <w:p w14:paraId="5A52F35F" w14:textId="629BC624" w:rsidR="005F065F" w:rsidRPr="001739B4" w:rsidRDefault="005F065F" w:rsidP="005F0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739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3B4F7853" w14:textId="787D0DBA" w:rsidR="005F065F" w:rsidRPr="005F065F" w:rsidRDefault="00D206E6" w:rsidP="00304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06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355,563</w:t>
            </w:r>
          </w:p>
        </w:tc>
        <w:tc>
          <w:tcPr>
            <w:tcW w:w="270" w:type="dxa"/>
          </w:tcPr>
          <w:p w14:paraId="72C7E8CF" w14:textId="77777777" w:rsidR="005F065F" w:rsidRPr="001739B4" w:rsidRDefault="005F065F" w:rsidP="005F0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7A3B332C" w14:textId="151C2CF5" w:rsidR="005F065F" w:rsidRPr="00254170" w:rsidRDefault="005F065F" w:rsidP="005F0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1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383,298</w:t>
            </w:r>
          </w:p>
        </w:tc>
      </w:tr>
      <w:tr w:rsidR="001739B4" w:rsidRPr="00C52C41" w14:paraId="1DACAB86" w14:textId="1DA91CD1" w:rsidTr="00304303">
        <w:trPr>
          <w:trHeight w:val="50"/>
        </w:trPr>
        <w:tc>
          <w:tcPr>
            <w:tcW w:w="5310" w:type="dxa"/>
          </w:tcPr>
          <w:p w14:paraId="152077F6" w14:textId="54B1E6A0" w:rsidR="001739B4" w:rsidRPr="0076586E" w:rsidRDefault="001739B4" w:rsidP="00140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19A6D968" w14:textId="47E95DFE" w:rsidR="001739B4" w:rsidRPr="005F065F" w:rsidRDefault="001739B4" w:rsidP="00304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0EF37BC" w14:textId="77777777" w:rsidR="001739B4" w:rsidRPr="00AF4685" w:rsidRDefault="001739B4" w:rsidP="00140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</w:tcPr>
          <w:p w14:paraId="6439EFAD" w14:textId="5EC7B941" w:rsidR="001739B4" w:rsidRPr="00254170" w:rsidRDefault="001739B4" w:rsidP="00140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  <w:tab w:val="decimal" w:pos="143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739B4" w:rsidRPr="00C52C41" w14:paraId="1B12ED89" w14:textId="484E0F03" w:rsidTr="00304303">
        <w:trPr>
          <w:trHeight w:hRule="exact" w:val="427"/>
        </w:trPr>
        <w:tc>
          <w:tcPr>
            <w:tcW w:w="5310" w:type="dxa"/>
          </w:tcPr>
          <w:p w14:paraId="0B8DF8C4" w14:textId="0C7C8182" w:rsidR="001739B4" w:rsidRPr="00C52C41" w:rsidRDefault="001739B4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="007946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710" w:type="dxa"/>
          </w:tcPr>
          <w:p w14:paraId="608D237C" w14:textId="57A4AA2C" w:rsidR="001739B4" w:rsidRPr="005F065F" w:rsidRDefault="001739B4" w:rsidP="00304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97334D" w14:textId="77777777" w:rsidR="001739B4" w:rsidRPr="00CD6174" w:rsidRDefault="001739B4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4097CFFD" w14:textId="5A7DCF6C" w:rsidR="001739B4" w:rsidRPr="00254170" w:rsidRDefault="001739B4" w:rsidP="00254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  <w:tab w:val="decimal" w:pos="1335"/>
                <w:tab w:val="decimal" w:pos="1436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F065F" w:rsidRPr="00C52C41" w14:paraId="3EDF43E6" w14:textId="77777777" w:rsidTr="00304303">
        <w:trPr>
          <w:trHeight w:val="414"/>
        </w:trPr>
        <w:tc>
          <w:tcPr>
            <w:tcW w:w="5310" w:type="dxa"/>
          </w:tcPr>
          <w:p w14:paraId="640496B2" w14:textId="241330A2" w:rsidR="005F065F" w:rsidRPr="00C52C41" w:rsidRDefault="005F065F" w:rsidP="005F0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10" w:type="dxa"/>
          </w:tcPr>
          <w:p w14:paraId="1F16282C" w14:textId="1239D07F" w:rsidR="005F065F" w:rsidRPr="005F065F" w:rsidRDefault="00D206E6" w:rsidP="00304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206E6">
              <w:rPr>
                <w:rFonts w:asciiTheme="majorBidi" w:hAnsiTheme="majorBidi" w:cstheme="majorBidi"/>
                <w:sz w:val="30"/>
                <w:szCs w:val="30"/>
              </w:rPr>
              <w:t>45,858</w:t>
            </w:r>
          </w:p>
        </w:tc>
        <w:tc>
          <w:tcPr>
            <w:tcW w:w="270" w:type="dxa"/>
          </w:tcPr>
          <w:p w14:paraId="300FDCFA" w14:textId="77777777" w:rsidR="005F065F" w:rsidRPr="00940048" w:rsidRDefault="005F065F" w:rsidP="005F0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6B9D371D" w14:textId="45E18F22" w:rsidR="005F065F" w:rsidRPr="00254170" w:rsidRDefault="005F065F" w:rsidP="005F0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340" w:lineRule="exact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254170">
              <w:rPr>
                <w:rFonts w:asciiTheme="majorBidi" w:hAnsiTheme="majorBidi" w:cstheme="majorBidi"/>
                <w:sz w:val="30"/>
                <w:szCs w:val="30"/>
              </w:rPr>
              <w:t>134,169</w:t>
            </w:r>
          </w:p>
        </w:tc>
      </w:tr>
      <w:tr w:rsidR="005F065F" w:rsidRPr="00C52C41" w14:paraId="26FA59D9" w14:textId="77777777" w:rsidTr="00304303">
        <w:trPr>
          <w:trHeight w:val="396"/>
        </w:trPr>
        <w:tc>
          <w:tcPr>
            <w:tcW w:w="5310" w:type="dxa"/>
          </w:tcPr>
          <w:p w14:paraId="6D76FD24" w14:textId="016080E6" w:rsidR="005F065F" w:rsidRDefault="005F065F" w:rsidP="005F0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10" w:type="dxa"/>
          </w:tcPr>
          <w:p w14:paraId="08DA45BE" w14:textId="2544D52E" w:rsidR="005F065F" w:rsidRPr="005F065F" w:rsidRDefault="00D206E6" w:rsidP="00D20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8B240A6" w14:textId="77777777" w:rsidR="005F065F" w:rsidRPr="00940048" w:rsidRDefault="005F065F" w:rsidP="005F0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2966E3BE" w14:textId="793CF78B" w:rsidR="005F065F" w:rsidRPr="00254170" w:rsidRDefault="005F065F" w:rsidP="005F0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340" w:lineRule="exact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254170">
              <w:rPr>
                <w:rFonts w:asciiTheme="majorBidi" w:hAnsiTheme="majorBidi" w:cstheme="majorBidi"/>
                <w:sz w:val="30"/>
                <w:szCs w:val="30"/>
              </w:rPr>
              <w:t>316</w:t>
            </w:r>
          </w:p>
        </w:tc>
      </w:tr>
      <w:tr w:rsidR="005F065F" w:rsidRPr="00C52C41" w14:paraId="5210B2E5" w14:textId="0286DE29" w:rsidTr="00304303">
        <w:trPr>
          <w:trHeight w:val="396"/>
        </w:trPr>
        <w:tc>
          <w:tcPr>
            <w:tcW w:w="5310" w:type="dxa"/>
          </w:tcPr>
          <w:p w14:paraId="45DDD5BD" w14:textId="59C0DC7B" w:rsidR="005F065F" w:rsidRDefault="005F065F" w:rsidP="005F0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62DCB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0" w:type="dxa"/>
          </w:tcPr>
          <w:p w14:paraId="6A5D7D2A" w14:textId="769BE3A7" w:rsidR="005F065F" w:rsidRPr="005F065F" w:rsidRDefault="0044335A" w:rsidP="00304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4335A">
              <w:rPr>
                <w:rFonts w:asciiTheme="majorBidi" w:hAnsiTheme="majorBidi" w:cstheme="majorBidi"/>
                <w:sz w:val="30"/>
                <w:szCs w:val="30"/>
              </w:rPr>
              <w:t>6,076</w:t>
            </w:r>
          </w:p>
        </w:tc>
        <w:tc>
          <w:tcPr>
            <w:tcW w:w="270" w:type="dxa"/>
          </w:tcPr>
          <w:p w14:paraId="1F97955E" w14:textId="77777777" w:rsidR="005F065F" w:rsidRPr="00940048" w:rsidRDefault="005F065F" w:rsidP="005F0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FFFFFF"/>
          </w:tcPr>
          <w:p w14:paraId="1549FA36" w14:textId="32F19ACA" w:rsidR="005F065F" w:rsidRPr="00254170" w:rsidRDefault="005F065F" w:rsidP="005F0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340" w:lineRule="exact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254170">
              <w:rPr>
                <w:rFonts w:asciiTheme="majorBidi" w:hAnsiTheme="majorBidi" w:cstheme="majorBidi"/>
                <w:sz w:val="30"/>
                <w:szCs w:val="30"/>
              </w:rPr>
              <w:t>29,247</w:t>
            </w:r>
          </w:p>
        </w:tc>
      </w:tr>
      <w:tr w:rsidR="005F065F" w:rsidRPr="00940048" w14:paraId="2777BEA3" w14:textId="6A7DAED3" w:rsidTr="00304303">
        <w:trPr>
          <w:trHeight w:val="396"/>
        </w:trPr>
        <w:tc>
          <w:tcPr>
            <w:tcW w:w="5310" w:type="dxa"/>
          </w:tcPr>
          <w:p w14:paraId="363A17C2" w14:textId="380C53F3" w:rsidR="005F065F" w:rsidRPr="00940048" w:rsidRDefault="005F065F" w:rsidP="005F0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00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6DAE4FB5" w14:textId="08BFAE58" w:rsidR="005F065F" w:rsidRPr="005F065F" w:rsidRDefault="0044335A" w:rsidP="00304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3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51,934</w:t>
            </w:r>
          </w:p>
        </w:tc>
        <w:tc>
          <w:tcPr>
            <w:tcW w:w="270" w:type="dxa"/>
          </w:tcPr>
          <w:p w14:paraId="5334B19D" w14:textId="77777777" w:rsidR="005F065F" w:rsidRPr="00940048" w:rsidRDefault="005F065F" w:rsidP="005F0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278EAC61" w14:textId="79CC04A1" w:rsidR="005F065F" w:rsidRPr="00254170" w:rsidRDefault="005F065F" w:rsidP="005F0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340" w:lineRule="exact"/>
              <w:ind w:left="-108"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1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163,732</w:t>
            </w:r>
          </w:p>
        </w:tc>
      </w:tr>
      <w:tr w:rsidR="004D11E6" w:rsidRPr="00C52C41" w14:paraId="13EF58ED" w14:textId="77777777" w:rsidTr="00304303">
        <w:trPr>
          <w:trHeight w:val="50"/>
        </w:trPr>
        <w:tc>
          <w:tcPr>
            <w:tcW w:w="5310" w:type="dxa"/>
          </w:tcPr>
          <w:p w14:paraId="099C3C12" w14:textId="77777777" w:rsidR="004D11E6" w:rsidRPr="0076586E" w:rsidRDefault="004D11E6" w:rsidP="00140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49B93337" w14:textId="77777777" w:rsidR="004D11E6" w:rsidRPr="005F065F" w:rsidRDefault="004D11E6" w:rsidP="00140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0EE930E" w14:textId="77777777" w:rsidR="004D11E6" w:rsidRPr="00AF4685" w:rsidRDefault="004D11E6" w:rsidP="00140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</w:tcPr>
          <w:p w14:paraId="3B8C6444" w14:textId="77777777" w:rsidR="004D11E6" w:rsidRPr="00254170" w:rsidRDefault="004D11E6" w:rsidP="00140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  <w:tab w:val="decimal" w:pos="1335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40418" w:rsidRPr="00C52C41" w14:paraId="2B0D9FBD" w14:textId="77777777" w:rsidTr="00304303">
        <w:trPr>
          <w:trHeight w:val="50"/>
        </w:trPr>
        <w:tc>
          <w:tcPr>
            <w:tcW w:w="5310" w:type="dxa"/>
          </w:tcPr>
          <w:p w14:paraId="218274D0" w14:textId="77777777" w:rsidR="00140418" w:rsidRPr="0076586E" w:rsidRDefault="00140418" w:rsidP="00140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24C81C84" w14:textId="77777777" w:rsidR="00140418" w:rsidRPr="005F065F" w:rsidRDefault="00140418" w:rsidP="00140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BFABC56" w14:textId="77777777" w:rsidR="00140418" w:rsidRPr="00AF4685" w:rsidRDefault="00140418" w:rsidP="00140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</w:tcPr>
          <w:p w14:paraId="4D17F48D" w14:textId="77777777" w:rsidR="00140418" w:rsidRPr="00254170" w:rsidRDefault="00140418" w:rsidP="00140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  <w:tab w:val="decimal" w:pos="1335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F065F" w:rsidRPr="00C52C41" w14:paraId="68F9BE82" w14:textId="77777777" w:rsidTr="00304303">
        <w:trPr>
          <w:trHeight w:val="50"/>
        </w:trPr>
        <w:tc>
          <w:tcPr>
            <w:tcW w:w="5310" w:type="dxa"/>
          </w:tcPr>
          <w:p w14:paraId="333B8974" w14:textId="77777777" w:rsidR="005F065F" w:rsidRPr="0076586E" w:rsidRDefault="005F065F" w:rsidP="00140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0E14EB8E" w14:textId="77777777" w:rsidR="005F065F" w:rsidRPr="005F065F" w:rsidRDefault="005F065F" w:rsidP="00140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39D53D7" w14:textId="77777777" w:rsidR="005F065F" w:rsidRPr="00AF4685" w:rsidRDefault="005F065F" w:rsidP="00140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</w:tcPr>
          <w:p w14:paraId="55A65438" w14:textId="77777777" w:rsidR="005F065F" w:rsidRPr="00254170" w:rsidRDefault="005F065F" w:rsidP="00140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  <w:tab w:val="decimal" w:pos="1335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739B4" w:rsidRPr="00C52C41" w14:paraId="59B309AA" w14:textId="7DAB2964" w:rsidTr="00304303">
        <w:trPr>
          <w:trHeight w:val="414"/>
        </w:trPr>
        <w:tc>
          <w:tcPr>
            <w:tcW w:w="5310" w:type="dxa"/>
          </w:tcPr>
          <w:p w14:paraId="5A6AD79B" w14:textId="44396F0D" w:rsidR="001739B4" w:rsidRPr="00C52C41" w:rsidRDefault="001739B4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1E8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รายได้รอตัดบัญชี</w:t>
            </w:r>
          </w:p>
        </w:tc>
        <w:tc>
          <w:tcPr>
            <w:tcW w:w="1710" w:type="dxa"/>
          </w:tcPr>
          <w:p w14:paraId="4FDE4D91" w14:textId="77777777" w:rsidR="001739B4" w:rsidRPr="005F065F" w:rsidRDefault="001739B4" w:rsidP="00254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  <w:tab w:val="decimal" w:pos="142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E52A1F9" w14:textId="77777777" w:rsidR="001739B4" w:rsidRPr="00C52C41" w:rsidRDefault="001739B4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631C8F51" w14:textId="77777777" w:rsidR="001739B4" w:rsidRPr="00254170" w:rsidRDefault="001739B4" w:rsidP="00254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  <w:tab w:val="decimal" w:pos="1335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739B4" w:rsidRPr="00C52C41" w14:paraId="70E908D5" w14:textId="77777777" w:rsidTr="00304303">
        <w:trPr>
          <w:trHeight w:val="414"/>
        </w:trPr>
        <w:tc>
          <w:tcPr>
            <w:tcW w:w="5310" w:type="dxa"/>
          </w:tcPr>
          <w:p w14:paraId="0F4EF9EE" w14:textId="404578D6" w:rsidR="001739B4" w:rsidRPr="00E61E87" w:rsidRDefault="001739B4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04AFC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10" w:type="dxa"/>
          </w:tcPr>
          <w:p w14:paraId="63D6CF1D" w14:textId="77777777" w:rsidR="001739B4" w:rsidRPr="005F065F" w:rsidRDefault="001739B4" w:rsidP="00254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  <w:tab w:val="decimal" w:pos="142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2D47975" w14:textId="77777777" w:rsidR="001739B4" w:rsidRPr="00C52C41" w:rsidRDefault="001739B4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6C4442E3" w14:textId="77777777" w:rsidR="001739B4" w:rsidRPr="00254170" w:rsidRDefault="001739B4" w:rsidP="00254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  <w:tab w:val="decimal" w:pos="1335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F065F" w:rsidRPr="00C52C41" w14:paraId="6CD04D99" w14:textId="38F4CBD4" w:rsidTr="00304303">
        <w:trPr>
          <w:trHeight w:val="110"/>
        </w:trPr>
        <w:tc>
          <w:tcPr>
            <w:tcW w:w="5310" w:type="dxa"/>
          </w:tcPr>
          <w:p w14:paraId="79D7A74D" w14:textId="6CF4234E" w:rsidR="005F065F" w:rsidRPr="00C52C41" w:rsidRDefault="005F065F" w:rsidP="005F065F">
            <w:pPr>
              <w:pStyle w:val="ListParagraph"/>
              <w:numPr>
                <w:ilvl w:val="0"/>
                <w:numId w:val="3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A5861">
              <w:rPr>
                <w:rFonts w:ascii="Angsana New" w:hAnsi="Angsana New" w:hint="cs"/>
                <w:sz w:val="30"/>
                <w:szCs w:val="30"/>
                <w:cs/>
              </w:rPr>
              <w:t>ส่วนที่หมุนเวียน</w:t>
            </w:r>
            <w:r w:rsidRPr="00EA5861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EA5861">
              <w:rPr>
                <w:rFonts w:ascii="Angsana New" w:hAnsi="Angsana New" w:hint="cs"/>
                <w:sz w:val="30"/>
                <w:szCs w:val="30"/>
                <w:cs/>
              </w:rPr>
              <w:t xml:space="preserve">บันทึกไว้ในบัญชี </w:t>
            </w:r>
            <w:r w:rsidRPr="00EA5861">
              <w:rPr>
                <w:rFonts w:ascii="Angsana New" w:hAnsi="Angsana New"/>
                <w:sz w:val="30"/>
                <w:szCs w:val="30"/>
              </w:rPr>
              <w:t>“</w:t>
            </w:r>
            <w:r w:rsidRPr="00EA5861">
              <w:rPr>
                <w:rFonts w:ascii="Angsana New" w:hAnsi="Angsana New" w:hint="cs"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EA5861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EA5861">
              <w:rPr>
                <w:rFonts w:ascii="Angsana New" w:hAnsi="Angsana New"/>
                <w:sz w:val="30"/>
                <w:szCs w:val="30"/>
              </w:rPr>
              <w:t>”)</w:t>
            </w:r>
          </w:p>
        </w:tc>
        <w:tc>
          <w:tcPr>
            <w:tcW w:w="1710" w:type="dxa"/>
          </w:tcPr>
          <w:p w14:paraId="613A25BD" w14:textId="6AFC65D1" w:rsidR="005F065F" w:rsidRPr="005F065F" w:rsidRDefault="00D206E6" w:rsidP="00304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206E6">
              <w:rPr>
                <w:rFonts w:asciiTheme="majorBidi" w:hAnsiTheme="majorBidi" w:cstheme="majorBidi"/>
                <w:sz w:val="30"/>
                <w:szCs w:val="30"/>
              </w:rPr>
              <w:t>4,93</w:t>
            </w:r>
            <w:r w:rsidR="00BA1219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0EC6ABBD" w14:textId="77777777" w:rsidR="005F065F" w:rsidRPr="00155636" w:rsidRDefault="005F065F" w:rsidP="005F0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76B73099" w14:textId="68F3B45C" w:rsidR="005F065F" w:rsidRPr="00254170" w:rsidRDefault="005F065F" w:rsidP="005F0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170">
              <w:rPr>
                <w:rFonts w:asciiTheme="majorBidi" w:hAnsiTheme="majorBidi" w:cstheme="majorBidi"/>
                <w:sz w:val="30"/>
                <w:szCs w:val="30"/>
              </w:rPr>
              <w:t>4,934</w:t>
            </w:r>
          </w:p>
        </w:tc>
      </w:tr>
      <w:tr w:rsidR="005F065F" w:rsidRPr="00C52C41" w14:paraId="0AA12E0D" w14:textId="01D241C2" w:rsidTr="00304303">
        <w:trPr>
          <w:trHeight w:val="396"/>
        </w:trPr>
        <w:tc>
          <w:tcPr>
            <w:tcW w:w="5310" w:type="dxa"/>
          </w:tcPr>
          <w:p w14:paraId="61918412" w14:textId="7DC87C97" w:rsidR="005F065F" w:rsidRPr="00076138" w:rsidRDefault="005F065F" w:rsidP="005F065F">
            <w:pPr>
              <w:pStyle w:val="ListParagraph"/>
              <w:numPr>
                <w:ilvl w:val="0"/>
                <w:numId w:val="3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76138"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26848F5E" w14:textId="3B009531" w:rsidR="005F065F" w:rsidRPr="005F065F" w:rsidRDefault="00D206E6" w:rsidP="00304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206E6">
              <w:rPr>
                <w:rFonts w:asciiTheme="majorBidi" w:hAnsiTheme="majorBidi" w:cstheme="majorBidi"/>
                <w:sz w:val="30"/>
                <w:szCs w:val="30"/>
              </w:rPr>
              <w:t>23,32</w:t>
            </w:r>
            <w:r w:rsidR="00BA1219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67CC10B" w14:textId="77777777" w:rsidR="005F065F" w:rsidRPr="00155636" w:rsidRDefault="005F065F" w:rsidP="005F0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3B06B02B" w14:textId="685B1CD7" w:rsidR="005F065F" w:rsidRPr="00254170" w:rsidRDefault="005F065F" w:rsidP="005F0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254170">
              <w:rPr>
                <w:rFonts w:asciiTheme="majorBidi" w:hAnsiTheme="majorBidi" w:cstheme="majorBidi"/>
                <w:sz w:val="30"/>
                <w:szCs w:val="30"/>
              </w:rPr>
              <w:t>27,024</w:t>
            </w:r>
          </w:p>
        </w:tc>
      </w:tr>
      <w:tr w:rsidR="005F065F" w:rsidRPr="00155636" w14:paraId="0B73F7E2" w14:textId="5554894E" w:rsidTr="00304303">
        <w:trPr>
          <w:trHeight w:val="414"/>
        </w:trPr>
        <w:tc>
          <w:tcPr>
            <w:tcW w:w="5310" w:type="dxa"/>
          </w:tcPr>
          <w:p w14:paraId="14AE0BD4" w14:textId="20246A97" w:rsidR="005F065F" w:rsidRPr="00155636" w:rsidRDefault="005F065F" w:rsidP="005F0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563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74087431" w14:textId="586AD4D9" w:rsidR="005F065F" w:rsidRPr="005F065F" w:rsidRDefault="00D206E6" w:rsidP="00304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06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28,257</w:t>
            </w:r>
          </w:p>
        </w:tc>
        <w:tc>
          <w:tcPr>
            <w:tcW w:w="270" w:type="dxa"/>
          </w:tcPr>
          <w:p w14:paraId="035E7424" w14:textId="77777777" w:rsidR="005F065F" w:rsidRPr="00155636" w:rsidRDefault="005F065F" w:rsidP="005F0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599A31C3" w14:textId="0A6E41C5" w:rsidR="005F065F" w:rsidRPr="00254170" w:rsidRDefault="005F065F" w:rsidP="005F0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1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31,958</w:t>
            </w:r>
          </w:p>
        </w:tc>
      </w:tr>
    </w:tbl>
    <w:p w14:paraId="6DA83E26" w14:textId="77777777" w:rsidR="003D49FB" w:rsidRPr="000553E8" w:rsidRDefault="003D49FB" w:rsidP="00722F52">
      <w:pPr>
        <w:pStyle w:val="a"/>
        <w:tabs>
          <w:tab w:val="clear" w:pos="1080"/>
        </w:tabs>
        <w:ind w:left="547"/>
        <w:jc w:val="both"/>
        <w:rPr>
          <w:rFonts w:ascii="Angsana New" w:hAnsi="Angsana New" w:cs="Angsana New"/>
          <w:b/>
          <w:bCs/>
          <w:i/>
          <w:iCs/>
          <w:sz w:val="28"/>
          <w:szCs w:val="28"/>
          <w:lang w:val="en-US"/>
        </w:rPr>
      </w:pPr>
    </w:p>
    <w:p w14:paraId="53F540C6" w14:textId="6A66203C" w:rsidR="00722F52" w:rsidRPr="002B1BE4" w:rsidRDefault="00722F52" w:rsidP="00722F52">
      <w:pPr>
        <w:pStyle w:val="a"/>
        <w:tabs>
          <w:tab w:val="clear" w:pos="1080"/>
        </w:tabs>
        <w:ind w:left="547"/>
        <w:jc w:val="both"/>
        <w:rPr>
          <w:rFonts w:ascii="Angsana New" w:hAnsi="Angsana New" w:cs="Angsana New"/>
          <w:b/>
          <w:bCs/>
          <w:i/>
          <w:iCs/>
          <w:lang w:val="en-US"/>
        </w:rPr>
      </w:pPr>
      <w:r w:rsidRPr="002B1BE4">
        <w:rPr>
          <w:rFonts w:ascii="Angsana New" w:hAnsi="Angsana New" w:cs="Angsana New"/>
          <w:b/>
          <w:bCs/>
          <w:i/>
          <w:iCs/>
          <w:cs/>
          <w:lang w:val="en-US"/>
        </w:rPr>
        <w:t>สัญญาสำคัญที่ทำกับกิจการที่เกี่ยวข้องกัน</w:t>
      </w:r>
    </w:p>
    <w:p w14:paraId="02C2DE59" w14:textId="77777777" w:rsidR="00722F52" w:rsidRPr="000553E8" w:rsidRDefault="00722F52" w:rsidP="00722F52">
      <w:pPr>
        <w:pStyle w:val="a"/>
        <w:tabs>
          <w:tab w:val="clear" w:pos="1080"/>
        </w:tabs>
        <w:ind w:left="547"/>
        <w:jc w:val="thaiDistribute"/>
        <w:rPr>
          <w:rFonts w:ascii="Angsana New" w:hAnsi="Angsana New" w:cs="Angsana New"/>
          <w:spacing w:val="-6"/>
          <w:sz w:val="28"/>
          <w:szCs w:val="28"/>
          <w:lang w:val="en-US"/>
        </w:rPr>
      </w:pPr>
    </w:p>
    <w:p w14:paraId="504CDAD2" w14:textId="6DEB2969" w:rsidR="007220B8" w:rsidRDefault="00794690" w:rsidP="00AF46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B31F2A">
        <w:rPr>
          <w:rFonts w:ascii="Angsana New" w:hAnsi="Angsana New"/>
          <w:spacing w:val="-2"/>
          <w:sz w:val="30"/>
          <w:szCs w:val="30"/>
          <w:cs/>
        </w:rPr>
        <w:t>สัญญาสำคัญที่ทำกับกิจการที่เกี่ยวข้องกันไม่มีการเปลี่ยนแปลงในระหว่างงวด</w:t>
      </w:r>
      <w:r w:rsidR="00CB20DC">
        <w:rPr>
          <w:rFonts w:ascii="Angsana New" w:hAnsi="Angsana New" w:hint="cs"/>
          <w:spacing w:val="-2"/>
          <w:sz w:val="30"/>
          <w:szCs w:val="30"/>
          <w:cs/>
        </w:rPr>
        <w:t>เก้า</w:t>
      </w:r>
      <w:r w:rsidRPr="00B31F2A">
        <w:rPr>
          <w:rFonts w:ascii="Angsana New" w:hAnsi="Angsana New"/>
          <w:spacing w:val="-2"/>
          <w:sz w:val="30"/>
          <w:szCs w:val="30"/>
          <w:cs/>
        </w:rPr>
        <w:t xml:space="preserve">เดือนสิ้นสุดวันที่ </w:t>
      </w:r>
      <w:r w:rsidR="00254170">
        <w:rPr>
          <w:rFonts w:ascii="Angsana New" w:hAnsi="Angsana New"/>
          <w:spacing w:val="-2"/>
          <w:sz w:val="30"/>
          <w:szCs w:val="30"/>
        </w:rPr>
        <w:t>3</w:t>
      </w:r>
      <w:r w:rsidR="00CB20DC">
        <w:rPr>
          <w:rFonts w:ascii="Angsana New" w:hAnsi="Angsana New"/>
          <w:spacing w:val="-2"/>
          <w:sz w:val="30"/>
          <w:szCs w:val="30"/>
        </w:rPr>
        <w:t>1</w:t>
      </w:r>
      <w:r w:rsidR="00254170">
        <w:rPr>
          <w:rFonts w:ascii="Angsana New" w:hAnsi="Angsana New"/>
          <w:spacing w:val="-2"/>
          <w:sz w:val="30"/>
          <w:szCs w:val="30"/>
        </w:rPr>
        <w:t xml:space="preserve"> </w:t>
      </w:r>
      <w:r w:rsidR="00CB20DC">
        <w:rPr>
          <w:rFonts w:ascii="Angsana New" w:hAnsi="Angsana New" w:hint="cs"/>
          <w:spacing w:val="-2"/>
          <w:sz w:val="30"/>
          <w:szCs w:val="30"/>
          <w:cs/>
        </w:rPr>
        <w:t>ธันวาคม</w:t>
      </w:r>
      <w:r w:rsidR="00254170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21653C" w:rsidRPr="0021653C">
        <w:rPr>
          <w:rFonts w:ascii="Angsana New" w:hAnsi="Angsana New" w:hint="cs"/>
          <w:spacing w:val="-2"/>
          <w:sz w:val="30"/>
          <w:szCs w:val="30"/>
        </w:rPr>
        <w:t>2564</w:t>
      </w:r>
    </w:p>
    <w:p w14:paraId="69DC700B" w14:textId="2DC164C8" w:rsidR="00AE6481" w:rsidRPr="000553E8" w:rsidRDefault="00AE6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8"/>
          <w:szCs w:val="28"/>
          <w:cs/>
        </w:rPr>
      </w:pPr>
    </w:p>
    <w:p w14:paraId="768BA500" w14:textId="0646EC1B" w:rsidR="006E55A0" w:rsidRPr="008C3CB6" w:rsidRDefault="006E55A0" w:rsidP="006E55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8C3CB6">
        <w:rPr>
          <w:rFonts w:ascii="Angsana New" w:hAnsi="Angsana New"/>
          <w:b/>
          <w:bCs/>
          <w:i/>
          <w:iCs/>
          <w:sz w:val="30"/>
          <w:szCs w:val="30"/>
          <w:cs/>
        </w:rPr>
        <w:t>ภาระผูกพัน</w:t>
      </w:r>
    </w:p>
    <w:p w14:paraId="6645E68F" w14:textId="77777777" w:rsidR="006E55A0" w:rsidRPr="000553E8" w:rsidRDefault="006E55A0" w:rsidP="00377B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14:paraId="22AAFC01" w14:textId="6F06E2C8" w:rsidR="006E55A0" w:rsidRDefault="006E55A0" w:rsidP="006E55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0568D6">
        <w:rPr>
          <w:rFonts w:ascii="Angsana New" w:hAnsi="Angsana New"/>
          <w:sz w:val="30"/>
          <w:szCs w:val="30"/>
          <w:cs/>
        </w:rPr>
        <w:t xml:space="preserve">ณ วันที่ </w:t>
      </w:r>
      <w:r w:rsidR="00AB5A87" w:rsidRPr="00AB5A87">
        <w:rPr>
          <w:rFonts w:ascii="Angsana New" w:hAnsi="Angsana New"/>
          <w:sz w:val="30"/>
          <w:szCs w:val="30"/>
        </w:rPr>
        <w:t xml:space="preserve">31 </w:t>
      </w:r>
      <w:r w:rsidR="00AB5A87" w:rsidRPr="00AB5A87">
        <w:rPr>
          <w:rFonts w:ascii="Angsana New" w:hAnsi="Angsana New"/>
          <w:sz w:val="30"/>
          <w:szCs w:val="30"/>
          <w:cs/>
        </w:rPr>
        <w:t>ธันวาคม</w:t>
      </w:r>
      <w:r w:rsidR="00254170">
        <w:rPr>
          <w:rFonts w:ascii="Angsana New" w:hAnsi="Angsana New" w:hint="cs"/>
          <w:sz w:val="30"/>
          <w:szCs w:val="30"/>
          <w:cs/>
        </w:rPr>
        <w:t xml:space="preserve"> </w:t>
      </w:r>
      <w:r w:rsidR="0021653C" w:rsidRPr="0021653C">
        <w:rPr>
          <w:rFonts w:ascii="Angsana New" w:hAnsi="Angsana New" w:hint="cs"/>
          <w:sz w:val="30"/>
          <w:szCs w:val="30"/>
        </w:rPr>
        <w:t>2564</w:t>
      </w:r>
      <w:r w:rsidR="002A5D68">
        <w:rPr>
          <w:rFonts w:ascii="Angsana New" w:hAnsi="Angsana New" w:hint="cs"/>
          <w:sz w:val="30"/>
          <w:szCs w:val="30"/>
          <w:cs/>
        </w:rPr>
        <w:t xml:space="preserve"> </w:t>
      </w:r>
      <w:r w:rsidRPr="000568D6">
        <w:rPr>
          <w:rFonts w:ascii="Angsana New" w:hAnsi="Angsana New" w:hint="cs"/>
          <w:sz w:val="30"/>
          <w:szCs w:val="30"/>
          <w:cs/>
        </w:rPr>
        <w:t xml:space="preserve">และ </w:t>
      </w:r>
      <w:r w:rsidR="00A42740" w:rsidRPr="00A42740">
        <w:rPr>
          <w:rFonts w:ascii="Angsana New" w:hAnsi="Angsana New"/>
          <w:sz w:val="30"/>
          <w:szCs w:val="30"/>
        </w:rPr>
        <w:t>31</w:t>
      </w:r>
      <w:r w:rsidRPr="000568D6">
        <w:rPr>
          <w:rFonts w:ascii="Angsana New" w:hAnsi="Angsana New"/>
          <w:sz w:val="30"/>
          <w:szCs w:val="30"/>
          <w:cs/>
        </w:rPr>
        <w:t xml:space="preserve"> มีนาคม</w:t>
      </w:r>
      <w:r w:rsidRPr="000568D6">
        <w:rPr>
          <w:rFonts w:ascii="Angsana New" w:hAnsi="Angsana New" w:hint="cs"/>
          <w:sz w:val="30"/>
          <w:szCs w:val="30"/>
          <w:cs/>
        </w:rPr>
        <w:t xml:space="preserve"> </w:t>
      </w:r>
      <w:r w:rsidR="00A42740" w:rsidRPr="00A42740">
        <w:rPr>
          <w:rFonts w:ascii="Angsana New" w:hAnsi="Angsana New" w:hint="cs"/>
          <w:sz w:val="30"/>
          <w:szCs w:val="30"/>
        </w:rPr>
        <w:t>256</w:t>
      </w:r>
      <w:r w:rsidR="0021653C" w:rsidRPr="0021653C">
        <w:rPr>
          <w:rFonts w:ascii="Angsana New" w:hAnsi="Angsana New" w:hint="cs"/>
          <w:sz w:val="30"/>
          <w:szCs w:val="30"/>
        </w:rPr>
        <w:t>4</w:t>
      </w:r>
      <w:r w:rsidRPr="000568D6">
        <w:rPr>
          <w:rFonts w:ascii="Angsana New" w:hAnsi="Angsana New"/>
          <w:sz w:val="30"/>
          <w:szCs w:val="30"/>
          <w:cs/>
        </w:rPr>
        <w:t xml:space="preserve"> บริษัทมีภาระผูกพันกับกิจการที่เกี่ยวข้องกันดังนี้</w:t>
      </w:r>
    </w:p>
    <w:p w14:paraId="1492761A" w14:textId="2F739B48" w:rsidR="008C3CB6" w:rsidRPr="000553E8" w:rsidRDefault="008C3CB6" w:rsidP="00377B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710"/>
        <w:gridCol w:w="270"/>
        <w:gridCol w:w="1704"/>
        <w:gridCol w:w="6"/>
      </w:tblGrid>
      <w:tr w:rsidR="002A5D68" w:rsidRPr="003D047D" w14:paraId="2B22B8B2" w14:textId="77777777" w:rsidTr="00304303">
        <w:trPr>
          <w:gridAfter w:val="1"/>
          <w:wAfter w:w="6" w:type="dxa"/>
          <w:tblHeader/>
        </w:trPr>
        <w:tc>
          <w:tcPr>
            <w:tcW w:w="5310" w:type="dxa"/>
          </w:tcPr>
          <w:p w14:paraId="65330FA0" w14:textId="77777777" w:rsidR="002A5D68" w:rsidRPr="003D047D" w:rsidRDefault="002A5D68" w:rsidP="00A162E4">
            <w:pPr>
              <w:tabs>
                <w:tab w:val="clear" w:pos="2580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3684" w:type="dxa"/>
            <w:gridSpan w:val="3"/>
            <w:vMerge w:val="restart"/>
          </w:tcPr>
          <w:p w14:paraId="0658D5AD" w14:textId="117A5F22" w:rsidR="002A5D68" w:rsidRPr="00B0181B" w:rsidRDefault="002A5D68" w:rsidP="00A16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18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70B6578B" w14:textId="085D26AC" w:rsidR="002A5D68" w:rsidRPr="000568D6" w:rsidRDefault="002A5D68" w:rsidP="00A162E4">
            <w:pPr>
              <w:spacing w:line="240" w:lineRule="auto"/>
              <w:ind w:left="-108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</w:t>
            </w:r>
            <w:r w:rsidRPr="00B018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ส่วนได้เสีย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/งบการเงินเฉพาะกิจการ</w:t>
            </w:r>
          </w:p>
        </w:tc>
      </w:tr>
      <w:tr w:rsidR="002A5D68" w:rsidRPr="003D047D" w14:paraId="1B18DD9E" w14:textId="77777777" w:rsidTr="00304303">
        <w:trPr>
          <w:gridAfter w:val="1"/>
          <w:wAfter w:w="6" w:type="dxa"/>
          <w:tblHeader/>
        </w:trPr>
        <w:tc>
          <w:tcPr>
            <w:tcW w:w="5310" w:type="dxa"/>
          </w:tcPr>
          <w:p w14:paraId="51F96559" w14:textId="77777777" w:rsidR="002A5D68" w:rsidRPr="003D047D" w:rsidRDefault="002A5D68" w:rsidP="00A162E4">
            <w:pPr>
              <w:tabs>
                <w:tab w:val="clear" w:pos="2580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3684" w:type="dxa"/>
            <w:gridSpan w:val="3"/>
            <w:vMerge/>
          </w:tcPr>
          <w:p w14:paraId="1ADCCB1C" w14:textId="77777777" w:rsidR="002A5D68" w:rsidRPr="000568D6" w:rsidRDefault="002A5D68" w:rsidP="00A162E4">
            <w:pPr>
              <w:spacing w:line="240" w:lineRule="auto"/>
              <w:ind w:left="-108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A5D68" w:rsidRPr="003D047D" w14:paraId="3229755B" w14:textId="66610935" w:rsidTr="00304303">
        <w:trPr>
          <w:tblHeader/>
        </w:trPr>
        <w:tc>
          <w:tcPr>
            <w:tcW w:w="5310" w:type="dxa"/>
          </w:tcPr>
          <w:p w14:paraId="6C7E2CCC" w14:textId="77777777" w:rsidR="002A5D68" w:rsidRPr="003D047D" w:rsidRDefault="002A5D68" w:rsidP="00A162E4">
            <w:pPr>
              <w:tabs>
                <w:tab w:val="clear" w:pos="2580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710" w:type="dxa"/>
          </w:tcPr>
          <w:p w14:paraId="3F89834C" w14:textId="7DDA2739" w:rsidR="002A5D68" w:rsidRPr="000568D6" w:rsidRDefault="00AB5A87" w:rsidP="00A16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5A8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B5A87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</w:tcPr>
          <w:p w14:paraId="197ED7BF" w14:textId="77777777" w:rsidR="002A5D68" w:rsidRPr="000568D6" w:rsidRDefault="002A5D68" w:rsidP="00A16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</w:tcPr>
          <w:p w14:paraId="32278BC3" w14:textId="307B19B5" w:rsidR="002A5D68" w:rsidRPr="000568D6" w:rsidRDefault="00A42740" w:rsidP="00A162E4">
            <w:pPr>
              <w:spacing w:line="240" w:lineRule="auto"/>
              <w:ind w:left="-108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2740">
              <w:rPr>
                <w:rFonts w:ascii="Angsana New" w:hAnsi="Angsana New" w:hint="cs"/>
                <w:sz w:val="30"/>
                <w:szCs w:val="30"/>
              </w:rPr>
              <w:t>31</w:t>
            </w:r>
            <w:r w:rsidR="002A5D68" w:rsidRPr="000568D6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</w:tr>
      <w:tr w:rsidR="002A5D68" w:rsidRPr="003D047D" w14:paraId="0E5F3A5A" w14:textId="492FC55E" w:rsidTr="00304303">
        <w:trPr>
          <w:tblHeader/>
        </w:trPr>
        <w:tc>
          <w:tcPr>
            <w:tcW w:w="5310" w:type="dxa"/>
          </w:tcPr>
          <w:p w14:paraId="7B8802C4" w14:textId="77777777" w:rsidR="002A5D68" w:rsidRPr="003D047D" w:rsidRDefault="002A5D68" w:rsidP="00A162E4">
            <w:pPr>
              <w:tabs>
                <w:tab w:val="clear" w:pos="2580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710" w:type="dxa"/>
          </w:tcPr>
          <w:p w14:paraId="2BDF09D2" w14:textId="4AE1CA9C" w:rsidR="002A5D68" w:rsidRPr="000568D6" w:rsidRDefault="0021653C" w:rsidP="00A16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653C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2688976E" w14:textId="77777777" w:rsidR="002A5D68" w:rsidRPr="000568D6" w:rsidRDefault="002A5D68" w:rsidP="00A16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</w:tcPr>
          <w:p w14:paraId="61261E24" w14:textId="18D974AB" w:rsidR="002A5D68" w:rsidRPr="000568D6" w:rsidRDefault="00A42740" w:rsidP="00A162E4">
            <w:pPr>
              <w:tabs>
                <w:tab w:val="clear" w:pos="1644"/>
                <w:tab w:val="left" w:pos="1155"/>
              </w:tabs>
              <w:spacing w:line="240" w:lineRule="auto"/>
              <w:ind w:left="-10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2740">
              <w:rPr>
                <w:rFonts w:ascii="Angsana New" w:hAnsi="Angsana New"/>
                <w:sz w:val="30"/>
                <w:szCs w:val="30"/>
              </w:rPr>
              <w:t>256</w:t>
            </w:r>
            <w:r w:rsidR="0021653C" w:rsidRPr="0021653C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</w:tr>
      <w:tr w:rsidR="00A162E4" w:rsidRPr="003D047D" w14:paraId="13D32642" w14:textId="2917BF34" w:rsidTr="00304303">
        <w:trPr>
          <w:gridAfter w:val="1"/>
          <w:wAfter w:w="6" w:type="dxa"/>
          <w:tblHeader/>
        </w:trPr>
        <w:tc>
          <w:tcPr>
            <w:tcW w:w="5310" w:type="dxa"/>
          </w:tcPr>
          <w:p w14:paraId="764E380E" w14:textId="77777777" w:rsidR="00A162E4" w:rsidRPr="003D047D" w:rsidRDefault="00A162E4" w:rsidP="00A162E4">
            <w:pPr>
              <w:tabs>
                <w:tab w:val="clear" w:pos="2580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3684" w:type="dxa"/>
            <w:gridSpan w:val="3"/>
          </w:tcPr>
          <w:p w14:paraId="0F0F0795" w14:textId="2840F721" w:rsidR="00A162E4" w:rsidRPr="000568D6" w:rsidRDefault="00A162E4" w:rsidP="00A16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568D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568D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0568D6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2A5D68" w:rsidRPr="003D047D" w14:paraId="503CB21A" w14:textId="77777777" w:rsidTr="00304303">
        <w:tc>
          <w:tcPr>
            <w:tcW w:w="5310" w:type="dxa"/>
          </w:tcPr>
          <w:p w14:paraId="3FB09D38" w14:textId="590222C4" w:rsidR="002A5D68" w:rsidRDefault="002A5D68" w:rsidP="001000B3">
            <w:pPr>
              <w:tabs>
                <w:tab w:val="clear" w:pos="2580"/>
                <w:tab w:val="left" w:pos="540"/>
              </w:tabs>
              <w:spacing w:line="240" w:lineRule="auto"/>
              <w:ind w:hanging="15"/>
              <w:rPr>
                <w:rFonts w:ascii="Angsana New" w:hAnsi="Angsana New"/>
                <w:sz w:val="30"/>
                <w:szCs w:val="30"/>
              </w:rPr>
            </w:pPr>
            <w:r w:rsidRPr="001000B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อื่นๆ</w:t>
            </w:r>
          </w:p>
        </w:tc>
        <w:tc>
          <w:tcPr>
            <w:tcW w:w="1710" w:type="dxa"/>
            <w:vAlign w:val="bottom"/>
          </w:tcPr>
          <w:p w14:paraId="758C5617" w14:textId="77777777" w:rsidR="002A5D68" w:rsidRPr="00DE444C" w:rsidRDefault="002A5D68" w:rsidP="00100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3CFAE03" w14:textId="77777777" w:rsidR="002A5D68" w:rsidRPr="00DE444C" w:rsidRDefault="002A5D68" w:rsidP="00100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71537417" w14:textId="77777777" w:rsidR="002A5D68" w:rsidRPr="00DE444C" w:rsidRDefault="002A5D68" w:rsidP="00100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5D68" w:rsidRPr="003D047D" w14:paraId="1125FAC3" w14:textId="7C0AD9D8" w:rsidTr="00304303">
        <w:tc>
          <w:tcPr>
            <w:tcW w:w="5310" w:type="dxa"/>
          </w:tcPr>
          <w:p w14:paraId="547B138B" w14:textId="29D7954B" w:rsidR="002A5D68" w:rsidRPr="000568D6" w:rsidRDefault="002A5D68" w:rsidP="00A44F35">
            <w:pPr>
              <w:tabs>
                <w:tab w:val="clear" w:pos="2580"/>
                <w:tab w:val="left" w:pos="540"/>
              </w:tabs>
              <w:spacing w:line="240" w:lineRule="auto"/>
              <w:ind w:left="246" w:hanging="24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ภาระผูกพันเกี่ยวกับการซื้อวัตถุดิบ</w:t>
            </w:r>
            <w:r w:rsidRPr="000568D6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วัสดุสิ้นเปลืองโรงงาน</w:t>
            </w: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10A99CE8" w14:textId="7EB58A4F" w:rsidR="002A5D68" w:rsidRPr="001000B3" w:rsidRDefault="00FB33B5" w:rsidP="00304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73,775</w:t>
            </w:r>
          </w:p>
        </w:tc>
        <w:tc>
          <w:tcPr>
            <w:tcW w:w="270" w:type="dxa"/>
          </w:tcPr>
          <w:p w14:paraId="55F528DA" w14:textId="77777777" w:rsidR="002A5D68" w:rsidRPr="001000B3" w:rsidRDefault="002A5D68" w:rsidP="00100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gridSpan w:val="2"/>
            <w:tcBorders>
              <w:bottom w:val="double" w:sz="4" w:space="0" w:color="auto"/>
            </w:tcBorders>
          </w:tcPr>
          <w:p w14:paraId="392D125B" w14:textId="434BC889" w:rsidR="002A5D68" w:rsidRPr="001000B3" w:rsidRDefault="0021653C" w:rsidP="00304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653C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14</w:t>
            </w:r>
            <w:r w:rsidR="002541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,775</w:t>
            </w:r>
          </w:p>
        </w:tc>
      </w:tr>
    </w:tbl>
    <w:p w14:paraId="3BCD4BE3" w14:textId="77777777" w:rsidR="006E55A0" w:rsidRPr="009F608F" w:rsidRDefault="006E55A0" w:rsidP="001419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6"/>
          <w:sz w:val="28"/>
          <w:szCs w:val="28"/>
        </w:rPr>
      </w:pPr>
    </w:p>
    <w:p w14:paraId="1D9945AA" w14:textId="2DEAD18A" w:rsidR="00FA2948" w:rsidRDefault="00FA2948" w:rsidP="00FA29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5025B275" w14:textId="2F48B13F" w:rsidR="00FA25C1" w:rsidRPr="002B1BE4" w:rsidRDefault="00FA2948" w:rsidP="00FA25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3</w:t>
      </w:r>
      <w:r w:rsidR="00FA25C1" w:rsidRPr="002B1BE4">
        <w:rPr>
          <w:rFonts w:ascii="Angsana New" w:hAnsi="Angsana New"/>
          <w:b/>
          <w:bCs/>
          <w:sz w:val="30"/>
          <w:szCs w:val="30"/>
        </w:rPr>
        <w:tab/>
      </w:r>
      <w:r w:rsidR="00FA25C1" w:rsidRPr="002B1BE4">
        <w:rPr>
          <w:rFonts w:ascii="Angsana New" w:hAnsi="Angsana New"/>
          <w:b/>
          <w:bCs/>
          <w:sz w:val="30"/>
          <w:szCs w:val="30"/>
          <w:cs/>
        </w:rPr>
        <w:t xml:space="preserve">เงินลงทุนในบริษัทร่วม </w:t>
      </w:r>
    </w:p>
    <w:p w14:paraId="6EA59DD4" w14:textId="7D587DA6" w:rsidR="00722F52" w:rsidRPr="008806B5" w:rsidRDefault="00722F52" w:rsidP="008806B5">
      <w:pPr>
        <w:pStyle w:val="block"/>
        <w:spacing w:after="0"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50"/>
        <w:gridCol w:w="270"/>
        <w:gridCol w:w="1260"/>
        <w:gridCol w:w="236"/>
        <w:gridCol w:w="34"/>
        <w:gridCol w:w="1260"/>
        <w:gridCol w:w="270"/>
        <w:gridCol w:w="1260"/>
      </w:tblGrid>
      <w:tr w:rsidR="00396777" w:rsidRPr="00A1010E" w14:paraId="7BDDA393" w14:textId="77777777" w:rsidTr="004D2B8B">
        <w:trPr>
          <w:trHeight w:val="236"/>
        </w:trPr>
        <w:tc>
          <w:tcPr>
            <w:tcW w:w="3510" w:type="dxa"/>
          </w:tcPr>
          <w:p w14:paraId="74182980" w14:textId="77777777" w:rsidR="00396777" w:rsidRPr="00C37EF4" w:rsidRDefault="00396777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5DFCFC06" w14:textId="18A720FE" w:rsidR="00396777" w:rsidRPr="000F6BDD" w:rsidRDefault="003109AD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236" w:type="dxa"/>
          </w:tcPr>
          <w:p w14:paraId="4D5D5B01" w14:textId="77777777" w:rsidR="00396777" w:rsidRPr="00AB351F" w:rsidRDefault="00396777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gridSpan w:val="2"/>
          </w:tcPr>
          <w:p w14:paraId="117913A0" w14:textId="5166231A" w:rsidR="00396777" w:rsidRPr="00AF4685" w:rsidRDefault="00396777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F2A7EE" w14:textId="77777777" w:rsidR="00396777" w:rsidRPr="00AB351F" w:rsidRDefault="00396777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4214841" w14:textId="19B477BC" w:rsidR="00396777" w:rsidRPr="00A1010E" w:rsidRDefault="00396777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D2B8B" w:rsidRPr="00A1010E" w14:paraId="3838207A" w14:textId="77777777" w:rsidTr="004D2B8B">
        <w:trPr>
          <w:trHeight w:val="236"/>
        </w:trPr>
        <w:tc>
          <w:tcPr>
            <w:tcW w:w="3510" w:type="dxa"/>
          </w:tcPr>
          <w:p w14:paraId="27318D59" w14:textId="56545EB9" w:rsidR="004D2B8B" w:rsidRPr="004D2B8B" w:rsidRDefault="004D2B8B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AB5A8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="001B6AF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สิ้นสุด</w:t>
            </w:r>
          </w:p>
        </w:tc>
        <w:tc>
          <w:tcPr>
            <w:tcW w:w="2880" w:type="dxa"/>
            <w:gridSpan w:val="3"/>
          </w:tcPr>
          <w:p w14:paraId="330856F7" w14:textId="6E05B4B6" w:rsidR="004D2B8B" w:rsidRPr="000F6BDD" w:rsidRDefault="004D2B8B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36" w:type="dxa"/>
          </w:tcPr>
          <w:p w14:paraId="61FD0E15" w14:textId="77777777" w:rsidR="004D2B8B" w:rsidRPr="00AB351F" w:rsidRDefault="004D2B8B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24" w:type="dxa"/>
            <w:gridSpan w:val="4"/>
          </w:tcPr>
          <w:p w14:paraId="3D5670F4" w14:textId="29507380" w:rsidR="004D2B8B" w:rsidRDefault="004D2B8B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2B8B" w:rsidRPr="00A1010E" w14:paraId="473B30A0" w14:textId="77777777" w:rsidTr="004D2B8B">
        <w:trPr>
          <w:trHeight w:val="236"/>
        </w:trPr>
        <w:tc>
          <w:tcPr>
            <w:tcW w:w="3510" w:type="dxa"/>
          </w:tcPr>
          <w:p w14:paraId="4E6A04D6" w14:textId="28DFAC50" w:rsidR="004D2B8B" w:rsidRPr="001B6AF7" w:rsidRDefault="00992175" w:rsidP="001B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165" w:firstLine="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AB5A87" w:rsidRPr="00AB5A8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AB5A87" w:rsidRPr="00AB5A8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50" w:type="dxa"/>
          </w:tcPr>
          <w:p w14:paraId="4515658B" w14:textId="426A24A1" w:rsidR="004D2B8B" w:rsidRPr="000F6BDD" w:rsidRDefault="004D2B8B" w:rsidP="004D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60E55FDC" w14:textId="77777777" w:rsidR="004D2B8B" w:rsidRPr="000F6BDD" w:rsidRDefault="004D2B8B" w:rsidP="004D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44870F7" w14:textId="0A9FC727" w:rsidR="004D2B8B" w:rsidRPr="000F6BDD" w:rsidRDefault="0021653C" w:rsidP="004D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653C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78451949" w14:textId="77777777" w:rsidR="004D2B8B" w:rsidRPr="00AB351F" w:rsidRDefault="004D2B8B" w:rsidP="004D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gridSpan w:val="2"/>
          </w:tcPr>
          <w:p w14:paraId="2FBA3E49" w14:textId="3415DF0C" w:rsidR="004D2B8B" w:rsidRPr="00396777" w:rsidRDefault="004D2B8B" w:rsidP="004D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7A228ACB" w14:textId="3D8B9AB1" w:rsidR="004D2B8B" w:rsidRPr="00AB351F" w:rsidRDefault="004D2B8B" w:rsidP="004D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A339080" w14:textId="7AFE85C9" w:rsidR="004D2B8B" w:rsidRPr="00C37EF4" w:rsidRDefault="0021653C" w:rsidP="004D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1653C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</w:tr>
      <w:tr w:rsidR="008D5726" w:rsidRPr="008F7775" w14:paraId="6B654BC1" w14:textId="77777777" w:rsidTr="004D2B8B">
        <w:trPr>
          <w:trHeight w:val="380"/>
        </w:trPr>
        <w:tc>
          <w:tcPr>
            <w:tcW w:w="3510" w:type="dxa"/>
          </w:tcPr>
          <w:p w14:paraId="56EC852B" w14:textId="77777777" w:rsidR="008D5726" w:rsidRPr="008F7775" w:rsidRDefault="008D5726" w:rsidP="008D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40" w:type="dxa"/>
            <w:gridSpan w:val="8"/>
          </w:tcPr>
          <w:p w14:paraId="4ABDB8BF" w14:textId="2AC1800E" w:rsidR="008D5726" w:rsidRPr="008F7775" w:rsidRDefault="008D5726" w:rsidP="008D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F777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D5726" w:rsidRPr="008F7775" w14:paraId="1978361C" w14:textId="77777777" w:rsidTr="004D2B8B">
        <w:tc>
          <w:tcPr>
            <w:tcW w:w="3510" w:type="dxa"/>
          </w:tcPr>
          <w:p w14:paraId="2818192F" w14:textId="3FB185C5" w:rsidR="008D5726" w:rsidRPr="008F7775" w:rsidRDefault="008D5726" w:rsidP="008D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ยอดยกมา</w:t>
            </w:r>
          </w:p>
        </w:tc>
        <w:tc>
          <w:tcPr>
            <w:tcW w:w="1350" w:type="dxa"/>
          </w:tcPr>
          <w:p w14:paraId="3F8AF378" w14:textId="6DE1BA8B" w:rsidR="008D5726" w:rsidRPr="002A5D68" w:rsidRDefault="005D7798" w:rsidP="004D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D7798">
              <w:rPr>
                <w:rFonts w:asciiTheme="majorBidi" w:hAnsiTheme="majorBidi" w:cstheme="majorBidi"/>
                <w:sz w:val="30"/>
                <w:szCs w:val="30"/>
              </w:rPr>
              <w:t>1,513,115</w:t>
            </w:r>
          </w:p>
        </w:tc>
        <w:tc>
          <w:tcPr>
            <w:tcW w:w="270" w:type="dxa"/>
          </w:tcPr>
          <w:p w14:paraId="50AB22CD" w14:textId="77777777" w:rsidR="008D5726" w:rsidRPr="002A5D68" w:rsidRDefault="008D5726" w:rsidP="008D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062F501" w14:textId="68B5EF34" w:rsidR="008D5726" w:rsidRPr="002A5D68" w:rsidRDefault="0021653C" w:rsidP="004D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1653C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4D2B8B">
              <w:rPr>
                <w:rFonts w:asciiTheme="majorBidi" w:hAnsiTheme="majorBidi" w:cstheme="majorBidi"/>
                <w:sz w:val="30"/>
                <w:szCs w:val="30"/>
              </w:rPr>
              <w:t>,528,360</w:t>
            </w:r>
          </w:p>
        </w:tc>
        <w:tc>
          <w:tcPr>
            <w:tcW w:w="270" w:type="dxa"/>
            <w:gridSpan w:val="2"/>
          </w:tcPr>
          <w:p w14:paraId="4CDA753A" w14:textId="77777777" w:rsidR="008D5726" w:rsidRPr="002A5D68" w:rsidRDefault="008D5726" w:rsidP="008D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BFB64D5" w14:textId="3E767780" w:rsidR="008D5726" w:rsidRPr="00BC103C" w:rsidRDefault="005D7798" w:rsidP="004D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D7798">
              <w:rPr>
                <w:rFonts w:asciiTheme="majorBidi" w:hAnsiTheme="majorBidi" w:cstheme="majorBidi"/>
                <w:bCs/>
                <w:sz w:val="30"/>
                <w:szCs w:val="30"/>
              </w:rPr>
              <w:t>503,990</w:t>
            </w:r>
          </w:p>
        </w:tc>
        <w:tc>
          <w:tcPr>
            <w:tcW w:w="270" w:type="dxa"/>
          </w:tcPr>
          <w:p w14:paraId="7F5DFBBB" w14:textId="67C92E20" w:rsidR="008D5726" w:rsidRPr="002A5D68" w:rsidRDefault="008D5726" w:rsidP="008D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10FE2AF" w14:textId="251A2827" w:rsidR="008D5726" w:rsidRPr="002A5D68" w:rsidRDefault="004D2B8B" w:rsidP="004D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503,990</w:t>
            </w:r>
          </w:p>
        </w:tc>
      </w:tr>
      <w:tr w:rsidR="00B14091" w:rsidRPr="008F7775" w14:paraId="4D890F54" w14:textId="77777777" w:rsidTr="00736E4E">
        <w:tc>
          <w:tcPr>
            <w:tcW w:w="3510" w:type="dxa"/>
          </w:tcPr>
          <w:p w14:paraId="623DDE07" w14:textId="7CD41B74" w:rsidR="00B14091" w:rsidRPr="008F7775" w:rsidRDefault="00B14091" w:rsidP="00B1409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ส่วน</w:t>
            </w:r>
            <w:r>
              <w:rPr>
                <w:rFonts w:ascii="Angsana New" w:hAnsi="Angsana New"/>
                <w:sz w:val="30"/>
                <w:szCs w:val="30"/>
                <w:cs/>
              </w:rPr>
              <w:t>แบ่งกำไรจากเงินลงทุน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ในบริษัทร่วม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A7B9179" w14:textId="522EA1B3" w:rsidR="00B14091" w:rsidRPr="002A5D68" w:rsidRDefault="005C6C9A" w:rsidP="00B14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C6C9A">
              <w:rPr>
                <w:rFonts w:asciiTheme="majorBidi" w:hAnsiTheme="majorBidi" w:cstheme="majorBidi"/>
                <w:sz w:val="30"/>
                <w:szCs w:val="30"/>
              </w:rPr>
              <w:t>67,116</w:t>
            </w:r>
          </w:p>
        </w:tc>
        <w:tc>
          <w:tcPr>
            <w:tcW w:w="270" w:type="dxa"/>
            <w:vAlign w:val="bottom"/>
          </w:tcPr>
          <w:p w14:paraId="7188D47A" w14:textId="77777777" w:rsidR="00B14091" w:rsidRPr="002A5D68" w:rsidRDefault="00B14091" w:rsidP="00B14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94C4089" w14:textId="4B978235" w:rsidR="00B14091" w:rsidRPr="002A5D68" w:rsidRDefault="004A00A2" w:rsidP="00B14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A00A2">
              <w:rPr>
                <w:rFonts w:asciiTheme="majorBidi" w:hAnsiTheme="majorBidi" w:cstheme="majorBidi"/>
                <w:sz w:val="30"/>
                <w:szCs w:val="30"/>
              </w:rPr>
              <w:t>36,152</w:t>
            </w:r>
          </w:p>
        </w:tc>
        <w:tc>
          <w:tcPr>
            <w:tcW w:w="270" w:type="dxa"/>
            <w:gridSpan w:val="2"/>
          </w:tcPr>
          <w:p w14:paraId="0ED8E1A8" w14:textId="77777777" w:rsidR="00B14091" w:rsidRPr="002A5D68" w:rsidRDefault="00B14091" w:rsidP="00B14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9E0ECA4" w14:textId="4539E9EA" w:rsidR="00B14091" w:rsidRPr="00992175" w:rsidRDefault="005C6C9A" w:rsidP="00B14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05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D54971E" w14:textId="665805BC" w:rsidR="00B14091" w:rsidRPr="002A5D68" w:rsidRDefault="00B14091" w:rsidP="00B14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CF42700" w14:textId="7C6BED1A" w:rsidR="00B14091" w:rsidRPr="002A5D68" w:rsidRDefault="00B14091" w:rsidP="00B14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C6583" w:rsidRPr="008F7775" w14:paraId="79E21B49" w14:textId="77777777" w:rsidTr="00736E4E">
        <w:tc>
          <w:tcPr>
            <w:tcW w:w="3510" w:type="dxa"/>
          </w:tcPr>
          <w:p w14:paraId="0CAD5C30" w14:textId="1EB6552D" w:rsidR="00FC6583" w:rsidRPr="008F7775" w:rsidRDefault="00FC6583" w:rsidP="00FC658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1B65D20" w14:textId="29ECB06F" w:rsidR="00FC6583" w:rsidRDefault="005C6C9A" w:rsidP="00FC6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C6C9A">
              <w:rPr>
                <w:rFonts w:asciiTheme="majorBidi" w:hAnsiTheme="majorBidi" w:cstheme="majorBidi"/>
                <w:sz w:val="30"/>
                <w:szCs w:val="30"/>
              </w:rPr>
              <w:t>(25,582)</w:t>
            </w:r>
          </w:p>
        </w:tc>
        <w:tc>
          <w:tcPr>
            <w:tcW w:w="270" w:type="dxa"/>
            <w:vAlign w:val="bottom"/>
          </w:tcPr>
          <w:p w14:paraId="7C1F7D99" w14:textId="77777777" w:rsidR="00FC6583" w:rsidRPr="002A5D68" w:rsidRDefault="00FC6583" w:rsidP="00FC6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F2242DA" w14:textId="62F9E75D" w:rsidR="00FC6583" w:rsidRDefault="00FC6583" w:rsidP="00FC6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(62,018)</w:t>
            </w:r>
          </w:p>
        </w:tc>
        <w:tc>
          <w:tcPr>
            <w:tcW w:w="270" w:type="dxa"/>
            <w:gridSpan w:val="2"/>
          </w:tcPr>
          <w:p w14:paraId="406B912B" w14:textId="77777777" w:rsidR="00FC6583" w:rsidRPr="002A5D68" w:rsidRDefault="00FC6583" w:rsidP="00FC6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9ACEEA4" w14:textId="59CF8548" w:rsidR="00FC6583" w:rsidRPr="00992175" w:rsidRDefault="005C6C9A" w:rsidP="00FC6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05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A4C097A" w14:textId="77777777" w:rsidR="00FC6583" w:rsidRPr="002A5D68" w:rsidRDefault="00FC6583" w:rsidP="00FC6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2148FEB" w14:textId="6F84C3D5" w:rsidR="00FC6583" w:rsidRDefault="00FC6583" w:rsidP="00FC6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C6583" w:rsidRPr="008F7775" w14:paraId="1942F9DF" w14:textId="77777777" w:rsidTr="00736E4E">
        <w:tc>
          <w:tcPr>
            <w:tcW w:w="3510" w:type="dxa"/>
          </w:tcPr>
          <w:p w14:paraId="2FDE02C0" w14:textId="374CDC5F" w:rsidR="00FC6583" w:rsidRPr="008F7775" w:rsidRDefault="00FC6583" w:rsidP="00FC658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45"/>
              </w:tabs>
              <w:spacing w:line="240" w:lineRule="auto"/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ผลต่างของอัตราแลกเปลี่ยนจาก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การแปลงค่างบการเงิน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31C4847" w14:textId="580930AB" w:rsidR="00FC6583" w:rsidRPr="002A5D68" w:rsidRDefault="005C6C9A" w:rsidP="00FC6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C6C9A">
              <w:rPr>
                <w:rFonts w:asciiTheme="majorBidi" w:hAnsiTheme="majorBidi" w:cstheme="majorBidi"/>
                <w:sz w:val="30"/>
                <w:szCs w:val="30"/>
              </w:rPr>
              <w:t>156</w:t>
            </w:r>
          </w:p>
        </w:tc>
        <w:tc>
          <w:tcPr>
            <w:tcW w:w="270" w:type="dxa"/>
            <w:vAlign w:val="bottom"/>
          </w:tcPr>
          <w:p w14:paraId="1F0DC567" w14:textId="77777777" w:rsidR="00FC6583" w:rsidRPr="002A5D68" w:rsidRDefault="00FC6583" w:rsidP="00FC6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E5AD2C3" w14:textId="52ECCB9A" w:rsidR="00FC6583" w:rsidRPr="002A5D68" w:rsidRDefault="004A00A2" w:rsidP="00FC6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A00A2">
              <w:rPr>
                <w:rFonts w:asciiTheme="majorBidi" w:hAnsiTheme="majorBidi" w:cstheme="majorBidi"/>
                <w:sz w:val="30"/>
                <w:szCs w:val="30"/>
              </w:rPr>
              <w:t>(160)</w:t>
            </w:r>
          </w:p>
        </w:tc>
        <w:tc>
          <w:tcPr>
            <w:tcW w:w="270" w:type="dxa"/>
            <w:gridSpan w:val="2"/>
          </w:tcPr>
          <w:p w14:paraId="3DFE0516" w14:textId="77777777" w:rsidR="00FC6583" w:rsidRPr="002A5D68" w:rsidRDefault="00FC6583" w:rsidP="00FC6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94004FA" w14:textId="0938FBBE" w:rsidR="00FC6583" w:rsidRPr="00992175" w:rsidRDefault="005C6C9A" w:rsidP="00FC6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05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D547495" w14:textId="24E32646" w:rsidR="00FC6583" w:rsidRPr="002A5D68" w:rsidRDefault="00FC6583" w:rsidP="00FC6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549BF77" w14:textId="7FB71782" w:rsidR="00FC6583" w:rsidRPr="002A5D68" w:rsidRDefault="00FC6583" w:rsidP="00FC6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C6583" w:rsidRPr="002A5D68" w14:paraId="4C2EAD37" w14:textId="77777777" w:rsidTr="00736E4E">
        <w:trPr>
          <w:trHeight w:val="352"/>
        </w:trPr>
        <w:tc>
          <w:tcPr>
            <w:tcW w:w="3510" w:type="dxa"/>
          </w:tcPr>
          <w:p w14:paraId="3A2B08E1" w14:textId="5BCC1DEE" w:rsidR="00FC6583" w:rsidRPr="002A5D68" w:rsidRDefault="00FC6583" w:rsidP="00FC658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</w:tabs>
              <w:spacing w:line="240" w:lineRule="auto"/>
              <w:ind w:left="-18" w:firstLine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5D6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ยอดยกไป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0083D8" w14:textId="2875AB50" w:rsidR="00FC6583" w:rsidRPr="002A5D68" w:rsidRDefault="005C6C9A" w:rsidP="00FC6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6C9A">
              <w:rPr>
                <w:rFonts w:ascii="Angsana New" w:hAnsi="Angsana New"/>
                <w:b/>
                <w:bCs/>
                <w:sz w:val="30"/>
                <w:szCs w:val="30"/>
              </w:rPr>
              <w:t>1,554,805</w:t>
            </w:r>
          </w:p>
        </w:tc>
        <w:tc>
          <w:tcPr>
            <w:tcW w:w="270" w:type="dxa"/>
          </w:tcPr>
          <w:p w14:paraId="4ECEC2B8" w14:textId="77777777" w:rsidR="00FC6583" w:rsidRPr="002A5D68" w:rsidRDefault="00FC6583" w:rsidP="00FC6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D10F118" w14:textId="4B6B4C48" w:rsidR="00FC6583" w:rsidRPr="002A5D68" w:rsidRDefault="004A00A2" w:rsidP="00FC6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00A2">
              <w:rPr>
                <w:rFonts w:ascii="Angsana New" w:hAnsi="Angsana New"/>
                <w:b/>
                <w:bCs/>
                <w:sz w:val="30"/>
                <w:szCs w:val="30"/>
              </w:rPr>
              <w:t>1,502,334</w:t>
            </w:r>
          </w:p>
        </w:tc>
        <w:tc>
          <w:tcPr>
            <w:tcW w:w="270" w:type="dxa"/>
            <w:gridSpan w:val="2"/>
          </w:tcPr>
          <w:p w14:paraId="46CD9980" w14:textId="77777777" w:rsidR="00FC6583" w:rsidRPr="002A5D68" w:rsidRDefault="00FC6583" w:rsidP="00FC6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3A47A2D" w14:textId="414F6F2F" w:rsidR="00FC6583" w:rsidRPr="002A5D68" w:rsidRDefault="005C6C9A" w:rsidP="00FC6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6C9A">
              <w:rPr>
                <w:rFonts w:ascii="Angsana New" w:hAnsi="Angsana New"/>
                <w:b/>
                <w:bCs/>
                <w:sz w:val="30"/>
                <w:szCs w:val="30"/>
              </w:rPr>
              <w:t>503,990</w:t>
            </w:r>
          </w:p>
        </w:tc>
        <w:tc>
          <w:tcPr>
            <w:tcW w:w="270" w:type="dxa"/>
          </w:tcPr>
          <w:p w14:paraId="3DFE2745" w14:textId="680BB17A" w:rsidR="00FC6583" w:rsidRPr="002A5D68" w:rsidRDefault="00FC6583" w:rsidP="00FC6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4EC66C1" w14:textId="2F01FDC1" w:rsidR="00FC6583" w:rsidRPr="002A5D68" w:rsidRDefault="00FC6583" w:rsidP="00FC6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503,990</w:t>
            </w:r>
          </w:p>
        </w:tc>
      </w:tr>
    </w:tbl>
    <w:p w14:paraId="4A462073" w14:textId="77777777" w:rsidR="001419FC" w:rsidRPr="008806B5" w:rsidRDefault="001419FC" w:rsidP="008806B5">
      <w:pPr>
        <w:pStyle w:val="block"/>
        <w:spacing w:after="0"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50266A51" w14:textId="3088C911" w:rsidR="00C20B0C" w:rsidRPr="002B1BE4" w:rsidRDefault="00FA2948" w:rsidP="00C20B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4</w:t>
      </w:r>
      <w:r w:rsidR="00C20B0C" w:rsidRPr="002B1BE4">
        <w:rPr>
          <w:rFonts w:ascii="Angsana New" w:hAnsi="Angsana New"/>
          <w:b/>
          <w:bCs/>
          <w:sz w:val="30"/>
          <w:szCs w:val="30"/>
        </w:rPr>
        <w:tab/>
      </w:r>
      <w:r w:rsidR="00C20B0C" w:rsidRPr="002B1BE4">
        <w:rPr>
          <w:rFonts w:ascii="Angsana New" w:hAnsi="Angsana New"/>
          <w:b/>
          <w:bCs/>
          <w:sz w:val="30"/>
          <w:szCs w:val="30"/>
          <w:cs/>
        </w:rPr>
        <w:t xml:space="preserve">ที่ดิน อาคารและอุปกรณ์ </w:t>
      </w:r>
    </w:p>
    <w:p w14:paraId="671D59D6" w14:textId="77777777" w:rsidR="00794690" w:rsidRPr="00C31CD0" w:rsidRDefault="00794690" w:rsidP="00B14091">
      <w:pPr>
        <w:pStyle w:val="BodyText2"/>
        <w:ind w:left="547" w:firstLine="0"/>
        <w:jc w:val="thaiDistribute"/>
        <w:rPr>
          <w:rFonts w:ascii="Angsana New" w:hAnsi="Angsana New"/>
          <w:sz w:val="30"/>
          <w:szCs w:val="30"/>
          <w:lang w:val="en-GB"/>
        </w:rPr>
      </w:pPr>
    </w:p>
    <w:tbl>
      <w:tblPr>
        <w:tblW w:w="93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170"/>
        <w:gridCol w:w="252"/>
        <w:gridCol w:w="1278"/>
        <w:gridCol w:w="270"/>
        <w:gridCol w:w="1170"/>
        <w:gridCol w:w="270"/>
        <w:gridCol w:w="1323"/>
      </w:tblGrid>
      <w:tr w:rsidR="00F06935" w:rsidRPr="008F7775" w14:paraId="2D5E5AAB" w14:textId="77777777" w:rsidTr="00BB7ED7">
        <w:tc>
          <w:tcPr>
            <w:tcW w:w="3600" w:type="dxa"/>
          </w:tcPr>
          <w:p w14:paraId="33B11B53" w14:textId="0614D430" w:rsidR="00F06935" w:rsidRPr="001419FC" w:rsidRDefault="001419FC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AB5A8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5733" w:type="dxa"/>
            <w:gridSpan w:val="7"/>
          </w:tcPr>
          <w:p w14:paraId="2C720609" w14:textId="4C891B3A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  <w:r w:rsidR="00AC5880"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="00FA2948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="00FA294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</w:t>
            </w:r>
          </w:p>
        </w:tc>
      </w:tr>
      <w:tr w:rsidR="00F06935" w:rsidRPr="008F7775" w14:paraId="0FDF244B" w14:textId="77777777" w:rsidTr="00BB7ED7">
        <w:tc>
          <w:tcPr>
            <w:tcW w:w="3600" w:type="dxa"/>
          </w:tcPr>
          <w:p w14:paraId="3AEB80D3" w14:textId="75D83648" w:rsidR="00F06935" w:rsidRPr="001419FC" w:rsidRDefault="00933D3E" w:rsidP="00141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165" w:right="-54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AB5A87" w:rsidRPr="00AB5A8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AB5A87" w:rsidRPr="00AB5A8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0" w:type="dxa"/>
            <w:gridSpan w:val="3"/>
          </w:tcPr>
          <w:p w14:paraId="77B9F1F8" w14:textId="7165724E" w:rsidR="00F06935" w:rsidRPr="009B6A75" w:rsidRDefault="00A42740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B6A75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="0021653C" w:rsidRPr="0021653C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384B6B3" w14:textId="77777777" w:rsidR="00F06935" w:rsidRPr="009B6A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63" w:type="dxa"/>
            <w:gridSpan w:val="3"/>
          </w:tcPr>
          <w:p w14:paraId="0561B165" w14:textId="109C8374" w:rsidR="00F06935" w:rsidRPr="009B6A75" w:rsidRDefault="00A42740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B6A75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="0021653C" w:rsidRPr="0021653C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</w:tr>
      <w:tr w:rsidR="00F06935" w:rsidRPr="008F7775" w14:paraId="7AEE03CD" w14:textId="77777777" w:rsidTr="00BB7ED7">
        <w:tc>
          <w:tcPr>
            <w:tcW w:w="3600" w:type="dxa"/>
          </w:tcPr>
          <w:p w14:paraId="7E801859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3331D00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2" w:type="dxa"/>
          </w:tcPr>
          <w:p w14:paraId="2AEC367C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8" w:type="dxa"/>
          </w:tcPr>
          <w:p w14:paraId="42F2F057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270" w:type="dxa"/>
          </w:tcPr>
          <w:p w14:paraId="7CFB0368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BEA9C3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618376C7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3" w:type="dxa"/>
          </w:tcPr>
          <w:p w14:paraId="0B70A170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การจำหน่าย</w:t>
            </w:r>
          </w:p>
        </w:tc>
      </w:tr>
      <w:tr w:rsidR="00F06935" w:rsidRPr="008F7775" w14:paraId="6347DF81" w14:textId="77777777" w:rsidTr="00BB7ED7">
        <w:tc>
          <w:tcPr>
            <w:tcW w:w="3600" w:type="dxa"/>
          </w:tcPr>
          <w:p w14:paraId="1814BF91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F05ED52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52" w:type="dxa"/>
          </w:tcPr>
          <w:p w14:paraId="516E6636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8" w:type="dxa"/>
          </w:tcPr>
          <w:p w14:paraId="1354168A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และการโอน</w:t>
            </w:r>
          </w:p>
        </w:tc>
        <w:tc>
          <w:tcPr>
            <w:tcW w:w="270" w:type="dxa"/>
          </w:tcPr>
          <w:p w14:paraId="1BF15559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63E710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70" w:type="dxa"/>
          </w:tcPr>
          <w:p w14:paraId="57A41F56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3" w:type="dxa"/>
          </w:tcPr>
          <w:p w14:paraId="4E530DDE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และการโอน</w:t>
            </w:r>
          </w:p>
        </w:tc>
      </w:tr>
      <w:tr w:rsidR="00F06935" w:rsidRPr="008F7775" w14:paraId="02223B95" w14:textId="77777777" w:rsidTr="00BB7ED7">
        <w:tc>
          <w:tcPr>
            <w:tcW w:w="3600" w:type="dxa"/>
          </w:tcPr>
          <w:p w14:paraId="57563A3E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2054952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การโอน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เข้า</w:t>
            </w:r>
          </w:p>
        </w:tc>
        <w:tc>
          <w:tcPr>
            <w:tcW w:w="252" w:type="dxa"/>
          </w:tcPr>
          <w:p w14:paraId="3FDA9EBD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8" w:type="dxa"/>
          </w:tcPr>
          <w:p w14:paraId="41088B3B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  <w:cs/>
              </w:rPr>
              <w:t>ออก</w:t>
            </w: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ราคา</w:t>
            </w:r>
          </w:p>
        </w:tc>
        <w:tc>
          <w:tcPr>
            <w:tcW w:w="270" w:type="dxa"/>
          </w:tcPr>
          <w:p w14:paraId="7FD236B6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89F3FB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การโอน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เข้า</w:t>
            </w:r>
          </w:p>
        </w:tc>
        <w:tc>
          <w:tcPr>
            <w:tcW w:w="270" w:type="dxa"/>
          </w:tcPr>
          <w:p w14:paraId="4D61B46E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3" w:type="dxa"/>
          </w:tcPr>
          <w:p w14:paraId="3853CE68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  <w:cs/>
              </w:rPr>
              <w:t>ออก</w:t>
            </w: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ราคา</w:t>
            </w:r>
          </w:p>
        </w:tc>
      </w:tr>
      <w:tr w:rsidR="00F06935" w:rsidRPr="008F7775" w14:paraId="031B2308" w14:textId="77777777" w:rsidTr="00BB7ED7">
        <w:tc>
          <w:tcPr>
            <w:tcW w:w="3600" w:type="dxa"/>
          </w:tcPr>
          <w:p w14:paraId="765487C3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3E92C5F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-ราคาทุน</w:t>
            </w:r>
          </w:p>
        </w:tc>
        <w:tc>
          <w:tcPr>
            <w:tcW w:w="252" w:type="dxa"/>
          </w:tcPr>
          <w:p w14:paraId="4357EB8A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8" w:type="dxa"/>
          </w:tcPr>
          <w:p w14:paraId="1EF3DB5C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ตามบัญชี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0C33242E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FF9E54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-ราคาทุน</w:t>
            </w:r>
          </w:p>
        </w:tc>
        <w:tc>
          <w:tcPr>
            <w:tcW w:w="270" w:type="dxa"/>
          </w:tcPr>
          <w:p w14:paraId="0969B70A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3" w:type="dxa"/>
          </w:tcPr>
          <w:p w14:paraId="379FA8CA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ตามบัญชี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สุทธิ</w:t>
            </w:r>
          </w:p>
        </w:tc>
      </w:tr>
      <w:tr w:rsidR="00F06935" w:rsidRPr="008F7775" w14:paraId="63A3135C" w14:textId="77777777" w:rsidTr="00BB7ED7">
        <w:tc>
          <w:tcPr>
            <w:tcW w:w="3600" w:type="dxa"/>
          </w:tcPr>
          <w:p w14:paraId="431B8E9F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33" w:type="dxa"/>
            <w:gridSpan w:val="7"/>
          </w:tcPr>
          <w:p w14:paraId="133B43C2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F777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43426" w:rsidRPr="008F7775" w14:paraId="5C2C573D" w14:textId="77777777" w:rsidTr="009A7F88">
        <w:tc>
          <w:tcPr>
            <w:tcW w:w="3600" w:type="dxa"/>
          </w:tcPr>
          <w:p w14:paraId="022A9EDF" w14:textId="11C574F6" w:rsidR="00B43426" w:rsidRPr="008F7775" w:rsidRDefault="00B43426" w:rsidP="00B4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right="-540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1170" w:type="dxa"/>
          </w:tcPr>
          <w:p w14:paraId="381D7A73" w14:textId="5CDE18D0" w:rsidR="00B43426" w:rsidRPr="00B43426" w:rsidRDefault="0087233E" w:rsidP="00B4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7233E">
              <w:rPr>
                <w:rFonts w:asciiTheme="majorBidi" w:hAnsiTheme="majorBidi" w:cstheme="majorBidi"/>
                <w:sz w:val="30"/>
                <w:szCs w:val="30"/>
              </w:rPr>
              <w:t>4,942</w:t>
            </w:r>
          </w:p>
        </w:tc>
        <w:tc>
          <w:tcPr>
            <w:tcW w:w="252" w:type="dxa"/>
          </w:tcPr>
          <w:p w14:paraId="5DEF526A" w14:textId="77777777" w:rsidR="00B43426" w:rsidRPr="00B43426" w:rsidRDefault="00B43426" w:rsidP="00B4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413985AC" w14:textId="3D34AAD2" w:rsidR="00B43426" w:rsidRPr="00B43426" w:rsidRDefault="0087233E" w:rsidP="00027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C9F72B" w14:textId="77777777" w:rsidR="00B43426" w:rsidRPr="00B43426" w:rsidRDefault="00B43426" w:rsidP="00B4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1C04BD" w14:textId="3A4BDCF5" w:rsidR="00B43426" w:rsidRPr="00B43426" w:rsidRDefault="00B555DF" w:rsidP="00B4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555DF">
              <w:rPr>
                <w:rFonts w:asciiTheme="majorBidi" w:hAnsiTheme="majorBidi"/>
                <w:sz w:val="30"/>
                <w:szCs w:val="30"/>
                <w:cs/>
              </w:rPr>
              <w:t>4</w:t>
            </w:r>
            <w:r w:rsidRPr="00B555D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555DF">
              <w:rPr>
                <w:rFonts w:asciiTheme="majorBidi" w:hAnsiTheme="majorBidi"/>
                <w:sz w:val="30"/>
                <w:szCs w:val="30"/>
                <w:cs/>
              </w:rPr>
              <w:t>932</w:t>
            </w:r>
          </w:p>
        </w:tc>
        <w:tc>
          <w:tcPr>
            <w:tcW w:w="270" w:type="dxa"/>
          </w:tcPr>
          <w:p w14:paraId="56EE9183" w14:textId="77777777" w:rsidR="00B43426" w:rsidRPr="00B43426" w:rsidRDefault="00B43426" w:rsidP="00B4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19513A0A" w14:textId="19850BF0" w:rsidR="00B43426" w:rsidRPr="00B43426" w:rsidRDefault="00B555DF" w:rsidP="00B4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43426" w:rsidRPr="008F7775" w14:paraId="67BFFE65" w14:textId="77777777" w:rsidTr="009A7F88">
        <w:tc>
          <w:tcPr>
            <w:tcW w:w="3600" w:type="dxa"/>
          </w:tcPr>
          <w:p w14:paraId="2C1BB58C" w14:textId="77777777" w:rsidR="00B43426" w:rsidRPr="008F7775" w:rsidRDefault="00B43426" w:rsidP="00B4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70" w:type="dxa"/>
          </w:tcPr>
          <w:p w14:paraId="3E109566" w14:textId="6685FC04" w:rsidR="00B43426" w:rsidRPr="00B43426" w:rsidRDefault="0087233E" w:rsidP="00B4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7233E">
              <w:rPr>
                <w:rFonts w:asciiTheme="majorBidi" w:hAnsiTheme="majorBidi" w:cstheme="majorBidi"/>
                <w:sz w:val="30"/>
                <w:szCs w:val="30"/>
              </w:rPr>
              <w:t>21,881</w:t>
            </w:r>
          </w:p>
        </w:tc>
        <w:tc>
          <w:tcPr>
            <w:tcW w:w="252" w:type="dxa"/>
          </w:tcPr>
          <w:p w14:paraId="1D404638" w14:textId="77777777" w:rsidR="00B43426" w:rsidRPr="00B43426" w:rsidRDefault="00B43426" w:rsidP="00B4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45D295DB" w14:textId="5532F42B" w:rsidR="00B43426" w:rsidRPr="008D7CE6" w:rsidRDefault="0087233E" w:rsidP="00B4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D7CE6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270" w:type="dxa"/>
          </w:tcPr>
          <w:p w14:paraId="3ACBBF49" w14:textId="77777777" w:rsidR="00B43426" w:rsidRPr="00B43426" w:rsidRDefault="00B43426" w:rsidP="00B4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762D5C" w14:textId="347C0A49" w:rsidR="00B43426" w:rsidRPr="00B43426" w:rsidRDefault="00B555DF" w:rsidP="00B4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555DF">
              <w:rPr>
                <w:rFonts w:asciiTheme="majorBidi" w:hAnsiTheme="majorBidi"/>
                <w:sz w:val="30"/>
                <w:szCs w:val="30"/>
                <w:cs/>
              </w:rPr>
              <w:t>62</w:t>
            </w:r>
            <w:r w:rsidRPr="00B555D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555DF">
              <w:rPr>
                <w:rFonts w:asciiTheme="majorBidi" w:hAnsiTheme="majorBidi"/>
                <w:sz w:val="30"/>
                <w:szCs w:val="30"/>
                <w:cs/>
              </w:rPr>
              <w:t>124</w:t>
            </w:r>
          </w:p>
        </w:tc>
        <w:tc>
          <w:tcPr>
            <w:tcW w:w="270" w:type="dxa"/>
          </w:tcPr>
          <w:p w14:paraId="11B6F419" w14:textId="77777777" w:rsidR="00B43426" w:rsidRPr="00B43426" w:rsidRDefault="00B43426" w:rsidP="00B4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32BF161C" w14:textId="07A31259" w:rsidR="00B43426" w:rsidRPr="00B43426" w:rsidRDefault="00B555DF" w:rsidP="00B4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555DF">
              <w:rPr>
                <w:rFonts w:asciiTheme="majorBidi" w:hAnsiTheme="majorBidi" w:cstheme="majorBidi"/>
                <w:sz w:val="30"/>
                <w:szCs w:val="30"/>
              </w:rPr>
              <w:t>48,579</w:t>
            </w:r>
          </w:p>
        </w:tc>
      </w:tr>
      <w:tr w:rsidR="00B43426" w:rsidRPr="008F7775" w14:paraId="42213274" w14:textId="77777777" w:rsidTr="009A7F88">
        <w:tc>
          <w:tcPr>
            <w:tcW w:w="3600" w:type="dxa"/>
          </w:tcPr>
          <w:p w14:paraId="4B8F5ACF" w14:textId="77777777" w:rsidR="00B43426" w:rsidRPr="008F7775" w:rsidRDefault="00B43426" w:rsidP="00B4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70" w:type="dxa"/>
          </w:tcPr>
          <w:p w14:paraId="559B832D" w14:textId="703F4CB4" w:rsidR="00B43426" w:rsidRPr="00B43426" w:rsidRDefault="0087233E" w:rsidP="00B4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7233E">
              <w:rPr>
                <w:rFonts w:asciiTheme="majorBidi" w:hAnsiTheme="majorBidi" w:cstheme="majorBidi"/>
                <w:sz w:val="30"/>
                <w:szCs w:val="30"/>
              </w:rPr>
              <w:t>6,509</w:t>
            </w:r>
          </w:p>
        </w:tc>
        <w:tc>
          <w:tcPr>
            <w:tcW w:w="252" w:type="dxa"/>
          </w:tcPr>
          <w:p w14:paraId="4A04363B" w14:textId="77777777" w:rsidR="00B43426" w:rsidRPr="00B43426" w:rsidRDefault="00B43426" w:rsidP="00B4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1EA149F4" w14:textId="46336EC9" w:rsidR="00B43426" w:rsidRPr="008D7CE6" w:rsidRDefault="0087233E" w:rsidP="00872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D7CE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C9EEB49" w14:textId="77777777" w:rsidR="00B43426" w:rsidRPr="00B43426" w:rsidRDefault="00B43426" w:rsidP="00B4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B51A98" w14:textId="5FAEEA1D" w:rsidR="00B43426" w:rsidRPr="00B43426" w:rsidRDefault="00B555DF" w:rsidP="00B4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555DF">
              <w:rPr>
                <w:rFonts w:asciiTheme="majorBidi" w:hAnsiTheme="majorBidi"/>
                <w:sz w:val="30"/>
                <w:szCs w:val="30"/>
                <w:cs/>
              </w:rPr>
              <w:t>3</w:t>
            </w:r>
            <w:r w:rsidRPr="00B555D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555DF">
              <w:rPr>
                <w:rFonts w:asciiTheme="majorBidi" w:hAnsiTheme="majorBidi"/>
                <w:sz w:val="30"/>
                <w:szCs w:val="30"/>
                <w:cs/>
              </w:rPr>
              <w:t>735</w:t>
            </w:r>
          </w:p>
        </w:tc>
        <w:tc>
          <w:tcPr>
            <w:tcW w:w="270" w:type="dxa"/>
          </w:tcPr>
          <w:p w14:paraId="29CA3993" w14:textId="77777777" w:rsidR="00B43426" w:rsidRPr="00B43426" w:rsidRDefault="00B43426" w:rsidP="00B4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4E0F75A6" w14:textId="2027AFCF" w:rsidR="00B43426" w:rsidRPr="00B43426" w:rsidRDefault="00B555DF" w:rsidP="00B4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43426" w:rsidRPr="008F7775" w14:paraId="17348699" w14:textId="77777777" w:rsidTr="009A7F88">
        <w:tc>
          <w:tcPr>
            <w:tcW w:w="3600" w:type="dxa"/>
          </w:tcPr>
          <w:p w14:paraId="0E995B1E" w14:textId="2EA88365" w:rsidR="00B43426" w:rsidRPr="008F7775" w:rsidRDefault="00B43426" w:rsidP="00B4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งาน</w:t>
            </w:r>
            <w:r w:rsidRPr="008F7775">
              <w:rPr>
                <w:rFonts w:ascii="Angsana New" w:hAnsi="Angsana New"/>
                <w:sz w:val="30"/>
                <w:szCs w:val="30"/>
                <w:cs/>
              </w:rPr>
              <w:t>ระหว่างการก่อสร้างและติดตั้ง</w:t>
            </w:r>
          </w:p>
        </w:tc>
        <w:tc>
          <w:tcPr>
            <w:tcW w:w="1170" w:type="dxa"/>
          </w:tcPr>
          <w:p w14:paraId="2C49529C" w14:textId="0431899F" w:rsidR="00B43426" w:rsidRPr="00B43426" w:rsidRDefault="0087233E" w:rsidP="00B4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7233E">
              <w:rPr>
                <w:rFonts w:asciiTheme="majorBidi" w:hAnsiTheme="majorBidi" w:cstheme="majorBidi"/>
                <w:sz w:val="30"/>
                <w:szCs w:val="30"/>
              </w:rPr>
              <w:t>70,273</w:t>
            </w:r>
          </w:p>
        </w:tc>
        <w:tc>
          <w:tcPr>
            <w:tcW w:w="252" w:type="dxa"/>
          </w:tcPr>
          <w:p w14:paraId="13F2F3CE" w14:textId="77777777" w:rsidR="00B43426" w:rsidRPr="00B43426" w:rsidRDefault="00B43426" w:rsidP="00B4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6A7FE419" w14:textId="179125DA" w:rsidR="00B43426" w:rsidRPr="008D7CE6" w:rsidRDefault="0087233E" w:rsidP="00B4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D7CE6">
              <w:rPr>
                <w:rFonts w:asciiTheme="majorBidi" w:hAnsiTheme="majorBidi" w:cstheme="majorBidi"/>
                <w:sz w:val="30"/>
                <w:szCs w:val="30"/>
              </w:rPr>
              <w:t>23,031</w:t>
            </w:r>
          </w:p>
        </w:tc>
        <w:tc>
          <w:tcPr>
            <w:tcW w:w="270" w:type="dxa"/>
          </w:tcPr>
          <w:p w14:paraId="475E911C" w14:textId="77777777" w:rsidR="00B43426" w:rsidRPr="00B43426" w:rsidRDefault="00B43426" w:rsidP="00B4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F1CCF2" w14:textId="73DC40BA" w:rsidR="00B43426" w:rsidRPr="00B43426" w:rsidRDefault="00B555DF" w:rsidP="00B4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55DF">
              <w:rPr>
                <w:rFonts w:asciiTheme="majorBidi" w:hAnsiTheme="majorBidi"/>
                <w:sz w:val="30"/>
                <w:szCs w:val="30"/>
                <w:cs/>
              </w:rPr>
              <w:t>27</w:t>
            </w:r>
            <w:r w:rsidRPr="00B555D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555DF">
              <w:rPr>
                <w:rFonts w:asciiTheme="majorBidi" w:hAnsiTheme="majorBidi"/>
                <w:sz w:val="30"/>
                <w:szCs w:val="30"/>
                <w:cs/>
              </w:rPr>
              <w:t>112</w:t>
            </w:r>
          </w:p>
        </w:tc>
        <w:tc>
          <w:tcPr>
            <w:tcW w:w="270" w:type="dxa"/>
          </w:tcPr>
          <w:p w14:paraId="0450175D" w14:textId="77777777" w:rsidR="00B43426" w:rsidRPr="00B43426" w:rsidRDefault="00B43426" w:rsidP="00B4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0F9D0E26" w14:textId="1E4D20F2" w:rsidR="00B43426" w:rsidRPr="00B43426" w:rsidRDefault="00B555DF" w:rsidP="00B4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555DF">
              <w:rPr>
                <w:rFonts w:asciiTheme="majorBidi" w:hAnsiTheme="majorBidi" w:cstheme="majorBidi"/>
                <w:sz w:val="30"/>
                <w:szCs w:val="30"/>
              </w:rPr>
              <w:t>66,924</w:t>
            </w:r>
          </w:p>
        </w:tc>
      </w:tr>
      <w:tr w:rsidR="00B43426" w:rsidRPr="008F7775" w14:paraId="1CAEE29F" w14:textId="77777777" w:rsidTr="009A7F88">
        <w:tc>
          <w:tcPr>
            <w:tcW w:w="3600" w:type="dxa"/>
          </w:tcPr>
          <w:p w14:paraId="551C574D" w14:textId="77777777" w:rsidR="00B43426" w:rsidRPr="008F7775" w:rsidRDefault="00B43426" w:rsidP="00B4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เครื่องจักรและอุปกรณ์ระหว่างทาง</w:t>
            </w:r>
          </w:p>
        </w:tc>
        <w:tc>
          <w:tcPr>
            <w:tcW w:w="1170" w:type="dxa"/>
          </w:tcPr>
          <w:p w14:paraId="3B4DF5E5" w14:textId="35505693" w:rsidR="00B43426" w:rsidRPr="00B43426" w:rsidRDefault="000271FB" w:rsidP="00027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38DF32A0" w14:textId="77777777" w:rsidR="00B43426" w:rsidRPr="00B43426" w:rsidRDefault="00B43426" w:rsidP="00B4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65A5F532" w14:textId="596EF886" w:rsidR="00B43426" w:rsidRPr="008D7CE6" w:rsidRDefault="000271FB" w:rsidP="00B4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2,539</w:t>
            </w:r>
          </w:p>
        </w:tc>
        <w:tc>
          <w:tcPr>
            <w:tcW w:w="270" w:type="dxa"/>
          </w:tcPr>
          <w:p w14:paraId="2ABC6D89" w14:textId="77777777" w:rsidR="00B43426" w:rsidRPr="00B43426" w:rsidRDefault="00B43426" w:rsidP="00B4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C2E99A" w14:textId="42DC6357" w:rsidR="00B43426" w:rsidRPr="00B43426" w:rsidRDefault="00B555DF" w:rsidP="00B4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555DF">
              <w:rPr>
                <w:rFonts w:asciiTheme="majorBidi" w:hAnsiTheme="majorBidi"/>
                <w:sz w:val="30"/>
                <w:szCs w:val="30"/>
                <w:cs/>
              </w:rPr>
              <w:t>3</w:t>
            </w:r>
            <w:r w:rsidRPr="00B555D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555DF">
              <w:rPr>
                <w:rFonts w:asciiTheme="majorBidi" w:hAnsiTheme="majorBidi"/>
                <w:sz w:val="30"/>
                <w:szCs w:val="30"/>
                <w:cs/>
              </w:rPr>
              <w:t>166</w:t>
            </w:r>
          </w:p>
        </w:tc>
        <w:tc>
          <w:tcPr>
            <w:tcW w:w="270" w:type="dxa"/>
          </w:tcPr>
          <w:p w14:paraId="658881B3" w14:textId="77777777" w:rsidR="00B43426" w:rsidRPr="00B43426" w:rsidRDefault="00B43426" w:rsidP="00B4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40E4982E" w14:textId="62794191" w:rsidR="00B43426" w:rsidRPr="00B43426" w:rsidRDefault="00B555DF" w:rsidP="00B4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555DF">
              <w:rPr>
                <w:rFonts w:asciiTheme="majorBidi" w:hAnsiTheme="majorBidi" w:cstheme="majorBidi"/>
                <w:sz w:val="30"/>
                <w:szCs w:val="30"/>
              </w:rPr>
              <w:t>12,023</w:t>
            </w:r>
          </w:p>
        </w:tc>
      </w:tr>
      <w:tr w:rsidR="00B43426" w:rsidRPr="008F7775" w14:paraId="361EBF09" w14:textId="77777777" w:rsidTr="009A7F88">
        <w:tc>
          <w:tcPr>
            <w:tcW w:w="3600" w:type="dxa"/>
          </w:tcPr>
          <w:p w14:paraId="0A4658EC" w14:textId="77777777" w:rsidR="00B43426" w:rsidRPr="008F7775" w:rsidRDefault="00B43426" w:rsidP="00B4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7CE06F6" w14:textId="30D6E6CE" w:rsidR="00B43426" w:rsidRPr="00B43426" w:rsidRDefault="0087233E" w:rsidP="00B4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8723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0271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03</w:t>
            </w:r>
            <w:r w:rsidRPr="008723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,6</w:t>
            </w:r>
            <w:r w:rsidR="000271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05</w:t>
            </w:r>
          </w:p>
        </w:tc>
        <w:tc>
          <w:tcPr>
            <w:tcW w:w="252" w:type="dxa"/>
          </w:tcPr>
          <w:p w14:paraId="45EDF22B" w14:textId="77777777" w:rsidR="00B43426" w:rsidRPr="00B43426" w:rsidRDefault="00B43426" w:rsidP="00B4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54703D8D" w14:textId="539085C3" w:rsidR="00B43426" w:rsidRPr="008D7CE6" w:rsidRDefault="000271FB" w:rsidP="00B4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5372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659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621</w:t>
            </w:r>
          </w:p>
        </w:tc>
        <w:tc>
          <w:tcPr>
            <w:tcW w:w="270" w:type="dxa"/>
          </w:tcPr>
          <w:p w14:paraId="70F63392" w14:textId="77777777" w:rsidR="00B43426" w:rsidRPr="00B43426" w:rsidRDefault="00B43426" w:rsidP="00B4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02550B7" w14:textId="7546D617" w:rsidR="00B43426" w:rsidRPr="00B43426" w:rsidRDefault="00B555DF" w:rsidP="00B4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55D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101</w:t>
            </w:r>
            <w:r w:rsidRPr="00B555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555D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069</w:t>
            </w:r>
          </w:p>
        </w:tc>
        <w:tc>
          <w:tcPr>
            <w:tcW w:w="270" w:type="dxa"/>
          </w:tcPr>
          <w:p w14:paraId="22964CE1" w14:textId="77777777" w:rsidR="00B43426" w:rsidRPr="00B43426" w:rsidRDefault="00B43426" w:rsidP="00B4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14:paraId="7B1029C1" w14:textId="338E7476" w:rsidR="00B43426" w:rsidRPr="00B43426" w:rsidRDefault="00B555DF" w:rsidP="00B4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55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127,526</w:t>
            </w:r>
          </w:p>
        </w:tc>
      </w:tr>
    </w:tbl>
    <w:p w14:paraId="1386A6A1" w14:textId="77777777" w:rsidR="00C31CD0" w:rsidRDefault="00C31C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202C911E" w14:textId="07993AEA" w:rsidR="00C7183F" w:rsidRPr="002B1BE4" w:rsidRDefault="00C31CD0" w:rsidP="00C718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="00C7183F" w:rsidRPr="002B1BE4">
        <w:rPr>
          <w:rFonts w:ascii="Angsana New" w:hAnsi="Angsana New"/>
          <w:b/>
          <w:bCs/>
          <w:sz w:val="30"/>
          <w:szCs w:val="30"/>
        </w:rPr>
        <w:tab/>
      </w:r>
      <w:r w:rsidR="00C7183F" w:rsidRPr="002B1BE4">
        <w:rPr>
          <w:rFonts w:ascii="Angsana New" w:hAnsi="Angsana New"/>
          <w:b/>
          <w:bCs/>
          <w:sz w:val="30"/>
          <w:szCs w:val="30"/>
          <w:cs/>
        </w:rPr>
        <w:t>ส่วนงานดำเนินงาน</w:t>
      </w:r>
      <w:r w:rsidR="00BB1365">
        <w:rPr>
          <w:rFonts w:ascii="Angsana New" w:hAnsi="Angsana New" w:hint="cs"/>
          <w:b/>
          <w:bCs/>
          <w:sz w:val="30"/>
          <w:szCs w:val="30"/>
          <w:cs/>
        </w:rPr>
        <w:t>และการจำแนกรายได้</w:t>
      </w:r>
    </w:p>
    <w:p w14:paraId="68C7F002" w14:textId="77777777" w:rsidR="00C7183F" w:rsidRPr="004A465A" w:rsidRDefault="00C7183F" w:rsidP="004A46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45CA2FA" w14:textId="2C851A42" w:rsidR="00C7183F" w:rsidRDefault="00926314" w:rsidP="004A46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26314">
        <w:rPr>
          <w:rFonts w:ascii="Angsana New" w:hAnsi="Angsana New"/>
          <w:sz w:val="30"/>
          <w:szCs w:val="30"/>
          <w:cs/>
        </w:rPr>
        <w:t>บริษัทเสนอข้อมูลส่วนงานดำเนินงานที่สำคัญดังนี้</w:t>
      </w:r>
    </w:p>
    <w:p w14:paraId="359D7E59" w14:textId="77777777" w:rsidR="00926314" w:rsidRPr="004A465A" w:rsidRDefault="00926314" w:rsidP="004A46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0E5257E" w14:textId="7858294A" w:rsidR="00C7183F" w:rsidRPr="00CF7C61" w:rsidRDefault="00C7183F" w:rsidP="00C7183F">
      <w:pPr>
        <w:pStyle w:val="ListParagraph"/>
        <w:numPr>
          <w:ilvl w:val="0"/>
          <w:numId w:val="18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867926">
        <w:rPr>
          <w:rFonts w:ascii="Angsana New" w:hAnsi="Angsana New"/>
          <w:i/>
          <w:iCs/>
          <w:sz w:val="30"/>
          <w:szCs w:val="30"/>
          <w:cs/>
        </w:rPr>
        <w:t xml:space="preserve">ส่วนงานที่ </w:t>
      </w:r>
      <w:r w:rsidR="00A42740" w:rsidRPr="00A42740">
        <w:rPr>
          <w:rFonts w:ascii="Angsana New" w:hAnsi="Angsana New"/>
          <w:i/>
          <w:iCs/>
          <w:sz w:val="30"/>
          <w:szCs w:val="30"/>
        </w:rPr>
        <w:t>1</w:t>
      </w:r>
      <w:r w:rsidRPr="00CF7C61">
        <w:rPr>
          <w:rFonts w:ascii="Angsana New" w:hAnsi="Angsana New"/>
          <w:sz w:val="30"/>
          <w:szCs w:val="30"/>
          <w:cs/>
        </w:rPr>
        <w:t xml:space="preserve"> </w:t>
      </w:r>
      <w:r w:rsidRPr="00CF7C61">
        <w:rPr>
          <w:rFonts w:ascii="Angsana New" w:hAnsi="Angsana New"/>
          <w:sz w:val="30"/>
          <w:szCs w:val="30"/>
        </w:rPr>
        <w:tab/>
      </w:r>
      <w:r w:rsidRPr="00CF7C61">
        <w:rPr>
          <w:rFonts w:ascii="Angsana New" w:hAnsi="Angsana New"/>
          <w:sz w:val="30"/>
          <w:szCs w:val="30"/>
        </w:rPr>
        <w:tab/>
      </w:r>
      <w:r w:rsidRPr="00CF7C61">
        <w:rPr>
          <w:rFonts w:ascii="Angsana New" w:hAnsi="Angsana New"/>
          <w:sz w:val="30"/>
          <w:szCs w:val="30"/>
          <w:cs/>
        </w:rPr>
        <w:t>สิ่งทอ</w:t>
      </w:r>
    </w:p>
    <w:p w14:paraId="71DC0FFD" w14:textId="17771216" w:rsidR="00C7183F" w:rsidRPr="00CF7C61" w:rsidRDefault="00C7183F" w:rsidP="00C7183F">
      <w:pPr>
        <w:pStyle w:val="ListParagraph"/>
        <w:numPr>
          <w:ilvl w:val="0"/>
          <w:numId w:val="18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867926">
        <w:rPr>
          <w:rFonts w:ascii="Angsana New" w:hAnsi="Angsana New"/>
          <w:i/>
          <w:iCs/>
          <w:sz w:val="30"/>
          <w:szCs w:val="30"/>
          <w:cs/>
        </w:rPr>
        <w:t xml:space="preserve">ส่วนงานที่ </w:t>
      </w:r>
      <w:r w:rsidR="00A42740" w:rsidRPr="00A42740">
        <w:rPr>
          <w:rFonts w:ascii="Angsana New" w:hAnsi="Angsana New"/>
          <w:i/>
          <w:iCs/>
          <w:sz w:val="30"/>
          <w:szCs w:val="30"/>
        </w:rPr>
        <w:t>2</w:t>
      </w:r>
      <w:r w:rsidRPr="00CF7C61">
        <w:rPr>
          <w:rFonts w:ascii="Angsana New" w:hAnsi="Angsana New"/>
          <w:sz w:val="30"/>
          <w:szCs w:val="30"/>
          <w:cs/>
        </w:rPr>
        <w:t xml:space="preserve"> </w:t>
      </w:r>
      <w:r w:rsidRPr="00CF7C61">
        <w:rPr>
          <w:rFonts w:ascii="Angsana New" w:hAnsi="Angsana New"/>
          <w:sz w:val="30"/>
          <w:szCs w:val="30"/>
          <w:cs/>
        </w:rPr>
        <w:tab/>
      </w:r>
      <w:r w:rsidRPr="00CF7C61">
        <w:rPr>
          <w:rFonts w:ascii="Angsana New" w:hAnsi="Angsana New"/>
          <w:sz w:val="30"/>
          <w:szCs w:val="30"/>
          <w:cs/>
        </w:rPr>
        <w:tab/>
        <w:t>ผลิตภัณฑ์สิ่งทอเพื่ออุตสาหกรรมการผลิต</w:t>
      </w:r>
    </w:p>
    <w:p w14:paraId="227CFA59" w14:textId="3ECC6083" w:rsidR="006B01BC" w:rsidRDefault="006B01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cs/>
        </w:rPr>
      </w:pPr>
    </w:p>
    <w:tbl>
      <w:tblPr>
        <w:tblpPr w:leftFromText="180" w:rightFromText="180" w:vertAnchor="text" w:tblpX="450" w:tblpY="1"/>
        <w:tblOverlap w:val="never"/>
        <w:tblW w:w="9923" w:type="dxa"/>
        <w:tblLayout w:type="fixed"/>
        <w:tblLook w:val="0000" w:firstRow="0" w:lastRow="0" w:firstColumn="0" w:lastColumn="0" w:noHBand="0" w:noVBand="0"/>
      </w:tblPr>
      <w:tblGrid>
        <w:gridCol w:w="2430"/>
        <w:gridCol w:w="990"/>
        <w:gridCol w:w="270"/>
        <w:gridCol w:w="990"/>
        <w:gridCol w:w="270"/>
        <w:gridCol w:w="990"/>
        <w:gridCol w:w="270"/>
        <w:gridCol w:w="1080"/>
        <w:gridCol w:w="270"/>
        <w:gridCol w:w="1013"/>
        <w:gridCol w:w="270"/>
        <w:gridCol w:w="1080"/>
      </w:tblGrid>
      <w:tr w:rsidR="006B01BC" w:rsidRPr="00D47FE8" w14:paraId="296F8A3C" w14:textId="77777777" w:rsidTr="008C4F85">
        <w:trPr>
          <w:tblHeader/>
        </w:trPr>
        <w:tc>
          <w:tcPr>
            <w:tcW w:w="2430" w:type="dxa"/>
          </w:tcPr>
          <w:p w14:paraId="2F9CFEE0" w14:textId="77777777" w:rsidR="006B01BC" w:rsidRPr="00D47FE8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93" w:type="dxa"/>
            <w:gridSpan w:val="11"/>
          </w:tcPr>
          <w:p w14:paraId="34EAA959" w14:textId="77777777" w:rsidR="006B01BC" w:rsidRPr="00D47FE8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565"/>
                <w:tab w:val="right" w:pos="723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ab/>
            </w:r>
            <w:r w:rsidRPr="00D47FE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  <w:r w:rsidRPr="00D47FE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ab/>
            </w:r>
          </w:p>
        </w:tc>
      </w:tr>
      <w:tr w:rsidR="006B01BC" w:rsidRPr="00D47FE8" w14:paraId="40A33B9F" w14:textId="77777777" w:rsidTr="008C4F85">
        <w:trPr>
          <w:tblHeader/>
        </w:trPr>
        <w:tc>
          <w:tcPr>
            <w:tcW w:w="2430" w:type="dxa"/>
          </w:tcPr>
          <w:p w14:paraId="3716DD8A" w14:textId="69E78B84" w:rsidR="006B01BC" w:rsidRPr="00D47FE8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35" w:hanging="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 w:rsidR="00AB5A8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เก้า</w:t>
            </w: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เดือนสิ้นสุด</w:t>
            </w:r>
          </w:p>
        </w:tc>
        <w:tc>
          <w:tcPr>
            <w:tcW w:w="2250" w:type="dxa"/>
            <w:gridSpan w:val="3"/>
          </w:tcPr>
          <w:p w14:paraId="033DC463" w14:textId="77777777" w:rsidR="006B01BC" w:rsidRPr="00D47FE8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47FE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Pr="00A42740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73A3C7DA" w14:textId="77777777" w:rsidR="006B01BC" w:rsidRPr="00D47FE8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0" w:type="dxa"/>
            <w:gridSpan w:val="3"/>
          </w:tcPr>
          <w:p w14:paraId="6D36F7BF" w14:textId="77777777" w:rsidR="006B01BC" w:rsidRPr="00D47FE8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47FE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Pr="00A42740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70CB4D66" w14:textId="77777777" w:rsidR="006B01BC" w:rsidRPr="00D47FE8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3" w:type="dxa"/>
            <w:gridSpan w:val="3"/>
          </w:tcPr>
          <w:p w14:paraId="42653B5D" w14:textId="77777777" w:rsidR="006B01BC" w:rsidRPr="00D47FE8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D47FE8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6B01BC" w:rsidRPr="006C7560" w14:paraId="130AE2DF" w14:textId="77777777" w:rsidTr="008C4F85">
        <w:trPr>
          <w:tblHeader/>
        </w:trPr>
        <w:tc>
          <w:tcPr>
            <w:tcW w:w="2430" w:type="dxa"/>
          </w:tcPr>
          <w:p w14:paraId="51331EA0" w14:textId="10E7434C" w:rsidR="006B01BC" w:rsidRPr="00D47FE8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  วันที่ </w:t>
            </w:r>
            <w:r w:rsidR="00AB5A87" w:rsidRPr="00AB5A87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="00AB5A87" w:rsidRPr="00AB5A87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90" w:type="dxa"/>
          </w:tcPr>
          <w:p w14:paraId="312AAE20" w14:textId="77777777" w:rsidR="006B01BC" w:rsidRPr="00D84DD8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2740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21653C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4D66DED6" w14:textId="77777777" w:rsidR="006B01BC" w:rsidRPr="00D84DD8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E7F9014" w14:textId="77777777" w:rsidR="006B01BC" w:rsidRPr="00D84DD8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2740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21653C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7EC75562" w14:textId="77777777" w:rsidR="006B01BC" w:rsidRPr="00D84DD8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0239633" w14:textId="77777777" w:rsidR="006B01BC" w:rsidRPr="00D84DD8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2740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21653C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3045F746" w14:textId="77777777" w:rsidR="006B01BC" w:rsidRPr="00D84DD8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72BFC9E" w14:textId="77777777" w:rsidR="006B01BC" w:rsidRPr="00D84DD8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2740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21653C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3D86F81D" w14:textId="77777777" w:rsidR="006B01BC" w:rsidRPr="00D84DD8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3" w:type="dxa"/>
          </w:tcPr>
          <w:p w14:paraId="7DE94BA5" w14:textId="77777777" w:rsidR="006B01BC" w:rsidRPr="00D84DD8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2740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21653C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7A07F458" w14:textId="77777777" w:rsidR="006B01BC" w:rsidRPr="00D84DD8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E35DA78" w14:textId="77777777" w:rsidR="006B01BC" w:rsidRPr="00D84DD8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2740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21653C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</w:tr>
      <w:tr w:rsidR="006B01BC" w:rsidRPr="00D47FE8" w14:paraId="5E3735D1" w14:textId="77777777" w:rsidTr="008C4F85">
        <w:trPr>
          <w:tblHeader/>
        </w:trPr>
        <w:tc>
          <w:tcPr>
            <w:tcW w:w="2430" w:type="dxa"/>
          </w:tcPr>
          <w:p w14:paraId="23AE3E1C" w14:textId="77777777" w:rsidR="006B01BC" w:rsidRPr="00D47FE8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93" w:type="dxa"/>
            <w:gridSpan w:val="11"/>
          </w:tcPr>
          <w:p w14:paraId="6E917B61" w14:textId="77777777" w:rsidR="006B01BC" w:rsidRPr="00D47FE8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5"/>
                <w:tab w:val="center" w:pos="3572"/>
                <w:tab w:val="right" w:pos="7316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ab/>
            </w:r>
            <w:r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ab/>
            </w:r>
            <w:r w:rsidRPr="00D47FE8"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>(พันบาท)</w:t>
            </w:r>
            <w:r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ab/>
            </w:r>
          </w:p>
        </w:tc>
      </w:tr>
      <w:tr w:rsidR="006B01BC" w:rsidRPr="00D47FE8" w14:paraId="5189D06C" w14:textId="77777777" w:rsidTr="008C4F85">
        <w:tc>
          <w:tcPr>
            <w:tcW w:w="9923" w:type="dxa"/>
            <w:gridSpan w:val="12"/>
          </w:tcPr>
          <w:p w14:paraId="07187D41" w14:textId="77777777" w:rsidR="006B01BC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35" w:hanging="90"/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ข้อมูลเกี่ยวกับส่วนงานที่รายงาน</w:t>
            </w:r>
          </w:p>
        </w:tc>
      </w:tr>
      <w:tr w:rsidR="008C4F85" w:rsidRPr="00C96298" w14:paraId="13F56D70" w14:textId="77777777" w:rsidTr="008C4F85">
        <w:tc>
          <w:tcPr>
            <w:tcW w:w="2430" w:type="dxa"/>
          </w:tcPr>
          <w:p w14:paraId="2F0DA6B6" w14:textId="77777777" w:rsidR="008C4F85" w:rsidRPr="00D47FE8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รายได้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จากลูกค้าภายนอก</w:t>
            </w:r>
          </w:p>
        </w:tc>
        <w:tc>
          <w:tcPr>
            <w:tcW w:w="990" w:type="dxa"/>
          </w:tcPr>
          <w:p w14:paraId="39C1680A" w14:textId="42A1C2F4" w:rsidR="008C4F85" w:rsidRPr="008C4F85" w:rsidRDefault="005C6C9A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6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C6C9A">
              <w:rPr>
                <w:rFonts w:asciiTheme="majorBidi" w:hAnsiTheme="majorBidi" w:cstheme="majorBidi"/>
                <w:sz w:val="26"/>
                <w:szCs w:val="26"/>
              </w:rPr>
              <w:t>3,133,687</w:t>
            </w:r>
          </w:p>
        </w:tc>
        <w:tc>
          <w:tcPr>
            <w:tcW w:w="270" w:type="dxa"/>
          </w:tcPr>
          <w:p w14:paraId="4BC10BE4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7F215E0" w14:textId="53EDDEF5" w:rsidR="008C4F85" w:rsidRPr="008C4F85" w:rsidRDefault="003C7C0D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3C7C0D">
              <w:rPr>
                <w:rFonts w:asciiTheme="majorBidi" w:hAnsiTheme="majorBidi" w:cstheme="majorBidi"/>
                <w:bCs/>
                <w:sz w:val="26"/>
                <w:szCs w:val="26"/>
              </w:rPr>
              <w:t>2,295,657</w:t>
            </w:r>
          </w:p>
        </w:tc>
        <w:tc>
          <w:tcPr>
            <w:tcW w:w="270" w:type="dxa"/>
          </w:tcPr>
          <w:p w14:paraId="2D3E095E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FFA3091" w14:textId="3A50578A" w:rsidR="008C4F85" w:rsidRPr="008C4F85" w:rsidRDefault="0087233E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7233E">
              <w:rPr>
                <w:rFonts w:asciiTheme="majorBidi" w:hAnsiTheme="majorBidi" w:cstheme="majorBidi"/>
                <w:sz w:val="26"/>
                <w:szCs w:val="26"/>
              </w:rPr>
              <w:t>2,759,25</w:t>
            </w:r>
            <w:r w:rsidR="005C6C9A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7C260735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9EF88F8" w14:textId="472F7252" w:rsidR="008C4F85" w:rsidRPr="008C4F85" w:rsidRDefault="003C7C0D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5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3C7C0D">
              <w:rPr>
                <w:rFonts w:asciiTheme="majorBidi" w:hAnsiTheme="majorBidi" w:cstheme="majorBidi"/>
                <w:bCs/>
                <w:sz w:val="26"/>
                <w:szCs w:val="26"/>
              </w:rPr>
              <w:t>2,310,767</w:t>
            </w:r>
          </w:p>
        </w:tc>
        <w:tc>
          <w:tcPr>
            <w:tcW w:w="270" w:type="dxa"/>
          </w:tcPr>
          <w:p w14:paraId="556670BA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</w:tcPr>
          <w:p w14:paraId="55FF7938" w14:textId="33700364" w:rsidR="008C4F85" w:rsidRPr="008C4F85" w:rsidRDefault="0087233E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1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7233E">
              <w:rPr>
                <w:rFonts w:asciiTheme="majorBidi" w:hAnsiTheme="majorBidi" w:cstheme="majorBidi"/>
                <w:sz w:val="26"/>
                <w:szCs w:val="26"/>
              </w:rPr>
              <w:t>5,892,939</w:t>
            </w:r>
          </w:p>
        </w:tc>
        <w:tc>
          <w:tcPr>
            <w:tcW w:w="270" w:type="dxa"/>
          </w:tcPr>
          <w:p w14:paraId="44DA3787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214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2911C40" w14:textId="0C19E55D" w:rsidR="008C4F85" w:rsidRPr="008C4F85" w:rsidRDefault="003C7C0D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3C7C0D">
              <w:rPr>
                <w:rFonts w:asciiTheme="majorBidi" w:hAnsiTheme="majorBidi" w:cstheme="majorBidi"/>
                <w:bCs/>
                <w:sz w:val="26"/>
                <w:szCs w:val="26"/>
              </w:rPr>
              <w:t>4,606,424</w:t>
            </w:r>
          </w:p>
        </w:tc>
      </w:tr>
      <w:tr w:rsidR="008C4F85" w:rsidRPr="00C96298" w14:paraId="589824AC" w14:textId="77777777" w:rsidTr="008C4F85">
        <w:tc>
          <w:tcPr>
            <w:tcW w:w="2430" w:type="dxa"/>
          </w:tcPr>
          <w:p w14:paraId="49741F48" w14:textId="77777777" w:rsidR="008C4F85" w:rsidRPr="00D47FE8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6E0E37A" w14:textId="4D51F11F" w:rsidR="008C4F85" w:rsidRPr="008C4F85" w:rsidRDefault="0087233E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6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7233E">
              <w:rPr>
                <w:rFonts w:asciiTheme="majorBidi" w:hAnsiTheme="majorBidi" w:cstheme="majorBidi"/>
                <w:sz w:val="26"/>
                <w:szCs w:val="26"/>
              </w:rPr>
              <w:t>(2,979,78</w:t>
            </w:r>
            <w:r w:rsidR="005C6C9A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87233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7C837C62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B47BD3A" w14:textId="7234C9B3" w:rsidR="008C4F85" w:rsidRPr="008C4F85" w:rsidRDefault="003C7C0D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3C7C0D">
              <w:rPr>
                <w:rFonts w:asciiTheme="majorBidi" w:hAnsiTheme="majorBidi" w:cstheme="majorBidi"/>
                <w:bCs/>
                <w:sz w:val="26"/>
                <w:szCs w:val="26"/>
              </w:rPr>
              <w:t>(2,534,005)</w:t>
            </w:r>
          </w:p>
        </w:tc>
        <w:tc>
          <w:tcPr>
            <w:tcW w:w="270" w:type="dxa"/>
          </w:tcPr>
          <w:p w14:paraId="6A333D33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ABFB348" w14:textId="0348F6AE" w:rsidR="008C4F85" w:rsidRPr="008C4F85" w:rsidRDefault="0087233E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7233E">
              <w:rPr>
                <w:rFonts w:asciiTheme="majorBidi" w:hAnsiTheme="majorBidi" w:cstheme="majorBidi"/>
                <w:sz w:val="26"/>
                <w:szCs w:val="26"/>
              </w:rPr>
              <w:t>(2,650,240)</w:t>
            </w:r>
          </w:p>
        </w:tc>
        <w:tc>
          <w:tcPr>
            <w:tcW w:w="270" w:type="dxa"/>
          </w:tcPr>
          <w:p w14:paraId="374D9E42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7BD204B" w14:textId="23044EBC" w:rsidR="008C4F85" w:rsidRPr="008C4F85" w:rsidRDefault="003C7C0D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5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3C7C0D">
              <w:rPr>
                <w:rFonts w:asciiTheme="majorBidi" w:hAnsiTheme="majorBidi" w:cstheme="majorBidi"/>
                <w:bCs/>
                <w:sz w:val="26"/>
                <w:szCs w:val="26"/>
              </w:rPr>
              <w:t>(2,272,477)</w:t>
            </w:r>
          </w:p>
        </w:tc>
        <w:tc>
          <w:tcPr>
            <w:tcW w:w="270" w:type="dxa"/>
          </w:tcPr>
          <w:p w14:paraId="6D8CC0AC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14:paraId="4BC8881C" w14:textId="2E997757" w:rsidR="008C4F85" w:rsidRPr="008C4F85" w:rsidRDefault="0087233E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1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7233E">
              <w:rPr>
                <w:rFonts w:asciiTheme="majorBidi" w:hAnsiTheme="majorBidi" w:cstheme="majorBidi"/>
                <w:sz w:val="26"/>
                <w:szCs w:val="26"/>
              </w:rPr>
              <w:t>(5,630,026)</w:t>
            </w:r>
          </w:p>
        </w:tc>
        <w:tc>
          <w:tcPr>
            <w:tcW w:w="270" w:type="dxa"/>
          </w:tcPr>
          <w:p w14:paraId="671A7D4D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214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E45D8B9" w14:textId="4CB341E6" w:rsidR="008C4F85" w:rsidRPr="008C4F85" w:rsidRDefault="003C7C0D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3C7C0D">
              <w:rPr>
                <w:rFonts w:asciiTheme="majorBidi" w:hAnsiTheme="majorBidi" w:cstheme="majorBidi"/>
                <w:bCs/>
                <w:sz w:val="26"/>
                <w:szCs w:val="26"/>
              </w:rPr>
              <w:t>(4,806,482)</w:t>
            </w:r>
          </w:p>
        </w:tc>
      </w:tr>
      <w:tr w:rsidR="008C4F85" w:rsidRPr="00812335" w14:paraId="26D950C9" w14:textId="77777777" w:rsidTr="008C4F85">
        <w:tc>
          <w:tcPr>
            <w:tcW w:w="2430" w:type="dxa"/>
          </w:tcPr>
          <w:p w14:paraId="5FC3B0E0" w14:textId="77777777" w:rsidR="008C4F85" w:rsidRPr="0081233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1233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(ขาดทุน) </w:t>
            </w:r>
            <w:r w:rsidRPr="0081233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ขั้นต้น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1656BC5" w14:textId="0E469F13" w:rsidR="008C4F85" w:rsidRPr="008C4F85" w:rsidRDefault="0087233E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64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7233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153,90</w:t>
            </w:r>
            <w:r w:rsidR="005C6C9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5AE46212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932FF9" w14:textId="2EA8D201" w:rsidR="008C4F85" w:rsidRPr="008C4F85" w:rsidRDefault="003C7C0D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C7C0D">
              <w:rPr>
                <w:rFonts w:asciiTheme="majorBidi" w:hAnsiTheme="majorBidi" w:cstheme="majorBidi"/>
                <w:b/>
                <w:sz w:val="26"/>
                <w:szCs w:val="26"/>
              </w:rPr>
              <w:t>(238,348)</w:t>
            </w:r>
          </w:p>
        </w:tc>
        <w:tc>
          <w:tcPr>
            <w:tcW w:w="270" w:type="dxa"/>
          </w:tcPr>
          <w:p w14:paraId="57A4185B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D473E0A" w14:textId="6F4CC392" w:rsidR="008C4F85" w:rsidRPr="008C4F85" w:rsidRDefault="0087233E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7233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109,01</w:t>
            </w:r>
            <w:r w:rsidR="005C6C9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4123DD73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F35A20" w14:textId="14EDA4FC" w:rsidR="008C4F85" w:rsidRPr="008C4F85" w:rsidRDefault="003C7C0D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5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C7C0D">
              <w:rPr>
                <w:rFonts w:asciiTheme="majorBidi" w:hAnsiTheme="majorBidi" w:cstheme="majorBidi"/>
                <w:b/>
                <w:sz w:val="26"/>
                <w:szCs w:val="26"/>
              </w:rPr>
              <w:t>38,290</w:t>
            </w:r>
          </w:p>
        </w:tc>
        <w:tc>
          <w:tcPr>
            <w:tcW w:w="270" w:type="dxa"/>
          </w:tcPr>
          <w:p w14:paraId="6DD52CD4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</w:tcBorders>
          </w:tcPr>
          <w:p w14:paraId="2625AB7E" w14:textId="634FDC7B" w:rsidR="008C4F85" w:rsidRPr="008C4F85" w:rsidRDefault="0087233E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firstLine="2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7233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262,913</w:t>
            </w:r>
          </w:p>
        </w:tc>
        <w:tc>
          <w:tcPr>
            <w:tcW w:w="270" w:type="dxa"/>
          </w:tcPr>
          <w:p w14:paraId="0E30B899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64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26856B" w14:textId="1E19BCAC" w:rsidR="008C4F85" w:rsidRPr="008C4F85" w:rsidRDefault="003C7C0D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C7C0D">
              <w:rPr>
                <w:rFonts w:asciiTheme="majorBidi" w:hAnsiTheme="majorBidi" w:cstheme="majorBidi"/>
                <w:b/>
                <w:sz w:val="26"/>
                <w:szCs w:val="26"/>
              </w:rPr>
              <w:t>(200,058)</w:t>
            </w:r>
          </w:p>
        </w:tc>
      </w:tr>
      <w:tr w:rsidR="006B01BC" w:rsidRPr="00D47FE8" w14:paraId="6123A532" w14:textId="77777777" w:rsidTr="008C4F85">
        <w:trPr>
          <w:trHeight w:hRule="exact" w:val="370"/>
        </w:trPr>
        <w:tc>
          <w:tcPr>
            <w:tcW w:w="2430" w:type="dxa"/>
          </w:tcPr>
          <w:p w14:paraId="79FCECAF" w14:textId="77777777" w:rsidR="006B01BC" w:rsidRPr="00D47FE8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710E238" w14:textId="77777777" w:rsidR="006B01BC" w:rsidRPr="008C4F85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DC366DE" w14:textId="77777777" w:rsidR="006B01BC" w:rsidRPr="008C4F85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C4E3B7A" w14:textId="77777777" w:rsidR="006B01BC" w:rsidRPr="008C4F85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04C6F37" w14:textId="77777777" w:rsidR="006B01BC" w:rsidRPr="008C4F85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F537E27" w14:textId="77777777" w:rsidR="006B01BC" w:rsidRPr="008C4F85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11B6A98" w14:textId="77777777" w:rsidR="006B01BC" w:rsidRPr="008C4F85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3D52D8B" w14:textId="77777777" w:rsidR="006B01BC" w:rsidRPr="008C4F85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4413604" w14:textId="77777777" w:rsidR="006B01BC" w:rsidRPr="008C4F85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</w:tcPr>
          <w:p w14:paraId="64C20F7E" w14:textId="77777777" w:rsidR="006B01BC" w:rsidRPr="008C4F85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3D93F07" w14:textId="77777777" w:rsidR="006B01BC" w:rsidRPr="008C4F85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0539263" w14:textId="77777777" w:rsidR="006B01BC" w:rsidRPr="008C4F85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8C4F85" w:rsidRPr="00D47FE8" w14:paraId="0325E6BA" w14:textId="77777777" w:rsidTr="008C4F85">
        <w:tc>
          <w:tcPr>
            <w:tcW w:w="2430" w:type="dxa"/>
          </w:tcPr>
          <w:p w14:paraId="2F856913" w14:textId="77777777" w:rsidR="008C4F85" w:rsidRPr="00D47FE8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ต้นทุนในการจัดจำหน่าย</w:t>
            </w:r>
            <w:r w:rsidRPr="00D47FE8">
              <w:rPr>
                <w:rFonts w:ascii="Angsana New" w:hAnsi="Angsana New"/>
                <w:sz w:val="26"/>
                <w:szCs w:val="26"/>
                <w:cs/>
              </w:rPr>
              <w:t xml:space="preserve">          </w:t>
            </w:r>
          </w:p>
        </w:tc>
        <w:tc>
          <w:tcPr>
            <w:tcW w:w="990" w:type="dxa"/>
          </w:tcPr>
          <w:p w14:paraId="2C1CC5AF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6D8A4DC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0398768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A0C6171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80322E4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B5E3B74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091B9494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21FB787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</w:tcPr>
          <w:p w14:paraId="15D06DA5" w14:textId="2FD6B33F" w:rsidR="008C4F85" w:rsidRPr="008C4F85" w:rsidRDefault="005C6C9A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6C9A">
              <w:rPr>
                <w:rFonts w:asciiTheme="majorBidi" w:hAnsiTheme="majorBidi" w:cstheme="majorBidi"/>
                <w:sz w:val="26"/>
                <w:szCs w:val="26"/>
              </w:rPr>
              <w:t>(230,100)</w:t>
            </w:r>
          </w:p>
        </w:tc>
        <w:tc>
          <w:tcPr>
            <w:tcW w:w="270" w:type="dxa"/>
          </w:tcPr>
          <w:p w14:paraId="780AFDE0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8BA6E4A" w14:textId="45F964EA" w:rsidR="008C4F85" w:rsidRPr="008C4F85" w:rsidRDefault="003C7C0D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C7C0D">
              <w:rPr>
                <w:rFonts w:asciiTheme="majorBidi" w:hAnsiTheme="majorBidi" w:cstheme="majorBidi"/>
                <w:sz w:val="26"/>
                <w:szCs w:val="26"/>
              </w:rPr>
              <w:t>(177,854)</w:t>
            </w:r>
          </w:p>
        </w:tc>
      </w:tr>
      <w:tr w:rsidR="008C4F85" w:rsidRPr="00D47FE8" w14:paraId="319152C0" w14:textId="77777777" w:rsidTr="008C4F85">
        <w:tc>
          <w:tcPr>
            <w:tcW w:w="2430" w:type="dxa"/>
          </w:tcPr>
          <w:p w14:paraId="601118E1" w14:textId="77777777" w:rsidR="008C4F85" w:rsidRPr="00D47FE8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</w:tcPr>
          <w:p w14:paraId="0AF44922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8A65C37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012C9309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61166B6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049E0E91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EA1835D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55396F32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76BC29C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</w:tcPr>
          <w:p w14:paraId="1C158E4D" w14:textId="5E14639E" w:rsidR="008C4F85" w:rsidRPr="008C4F85" w:rsidRDefault="005C6C9A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6C9A">
              <w:rPr>
                <w:rFonts w:asciiTheme="majorBidi" w:hAnsiTheme="majorBidi" w:cstheme="majorBidi"/>
                <w:sz w:val="26"/>
                <w:szCs w:val="26"/>
              </w:rPr>
              <w:t>(152,726)</w:t>
            </w:r>
          </w:p>
        </w:tc>
        <w:tc>
          <w:tcPr>
            <w:tcW w:w="270" w:type="dxa"/>
          </w:tcPr>
          <w:p w14:paraId="0200D939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59A0A7D" w14:textId="5E4D8EBB" w:rsidR="008C4F85" w:rsidRPr="008C4F85" w:rsidRDefault="003C7C0D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C7C0D">
              <w:rPr>
                <w:rFonts w:asciiTheme="majorBidi" w:hAnsiTheme="majorBidi" w:cstheme="majorBidi"/>
                <w:sz w:val="26"/>
                <w:szCs w:val="26"/>
              </w:rPr>
              <w:t>(193,011)</w:t>
            </w:r>
          </w:p>
        </w:tc>
      </w:tr>
      <w:tr w:rsidR="008C4F85" w:rsidRPr="00D47FE8" w14:paraId="0AD80594" w14:textId="77777777" w:rsidTr="008C4F85">
        <w:tc>
          <w:tcPr>
            <w:tcW w:w="2430" w:type="dxa"/>
          </w:tcPr>
          <w:p w14:paraId="2F206B8A" w14:textId="77777777" w:rsidR="008C4F85" w:rsidRPr="00D47FE8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90" w:type="dxa"/>
          </w:tcPr>
          <w:p w14:paraId="09CA542B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20BB097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058268D3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6FC2391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41ED655E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B568C02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5245FFCB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8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272EB22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14:paraId="6DB34FC4" w14:textId="0ECE8BBE" w:rsidR="008C4F85" w:rsidRPr="008C4F85" w:rsidRDefault="005C6C9A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1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C6C9A">
              <w:rPr>
                <w:rFonts w:asciiTheme="majorBidi" w:hAnsiTheme="majorBidi" w:cstheme="majorBidi"/>
                <w:sz w:val="26"/>
                <w:szCs w:val="26"/>
              </w:rPr>
              <w:t>77,326</w:t>
            </w:r>
          </w:p>
        </w:tc>
        <w:tc>
          <w:tcPr>
            <w:tcW w:w="270" w:type="dxa"/>
          </w:tcPr>
          <w:p w14:paraId="1307F8EF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3E59D80" w14:textId="580E4BEC" w:rsidR="008C4F85" w:rsidRPr="008C4F85" w:rsidRDefault="003C7C0D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3C7C0D">
              <w:rPr>
                <w:rFonts w:asciiTheme="majorBidi" w:hAnsiTheme="majorBidi" w:cstheme="majorBidi"/>
                <w:sz w:val="26"/>
                <w:szCs w:val="26"/>
              </w:rPr>
              <w:t>33,571</w:t>
            </w:r>
          </w:p>
        </w:tc>
      </w:tr>
      <w:tr w:rsidR="008C4F85" w:rsidRPr="00D47FE8" w14:paraId="6C719F8E" w14:textId="77777777" w:rsidTr="00C651CC">
        <w:tc>
          <w:tcPr>
            <w:tcW w:w="2430" w:type="dxa"/>
          </w:tcPr>
          <w:p w14:paraId="1C5ABC95" w14:textId="67937635" w:rsidR="008C4F85" w:rsidRPr="00CC78A8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35" w:hanging="16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ขาดทุนจากกิจกรรม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br/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ดำเนินงาน</w:t>
            </w:r>
          </w:p>
        </w:tc>
        <w:tc>
          <w:tcPr>
            <w:tcW w:w="990" w:type="dxa"/>
          </w:tcPr>
          <w:p w14:paraId="60017459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2D95A77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77062CB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D8ADE3D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37C917E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CE6659D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2DD525E2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51B0DAA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</w:tcPr>
          <w:p w14:paraId="6BFD3C67" w14:textId="77777777" w:rsidR="005C6C9A" w:rsidRDefault="005C6C9A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A120EE5" w14:textId="6C289587" w:rsidR="008C4F85" w:rsidRPr="005C6C9A" w:rsidRDefault="005C6C9A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C6C9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(42,587)</w:t>
            </w:r>
          </w:p>
        </w:tc>
        <w:tc>
          <w:tcPr>
            <w:tcW w:w="270" w:type="dxa"/>
          </w:tcPr>
          <w:p w14:paraId="61D24680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AFDA474" w14:textId="77777777" w:rsid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7CF8B62C" w14:textId="6BB4D788" w:rsidR="003C7C0D" w:rsidRPr="008C4F85" w:rsidRDefault="003C7C0D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C7C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(537,352)</w:t>
            </w:r>
          </w:p>
        </w:tc>
      </w:tr>
      <w:tr w:rsidR="008C4F85" w:rsidRPr="00D47FE8" w14:paraId="29CD4EFA" w14:textId="77777777" w:rsidTr="00C651CC">
        <w:tc>
          <w:tcPr>
            <w:tcW w:w="2430" w:type="dxa"/>
          </w:tcPr>
          <w:p w14:paraId="5E03083D" w14:textId="77777777" w:rsidR="008C4F85" w:rsidRPr="00D47FE8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990" w:type="dxa"/>
          </w:tcPr>
          <w:p w14:paraId="355FFD87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E8DF710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674C048A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A571944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A713E90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579F3A0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42842EBF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4022542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</w:tcPr>
          <w:p w14:paraId="415C46F1" w14:textId="6B9837A8" w:rsidR="008C4F85" w:rsidRPr="008C4F85" w:rsidRDefault="005C6C9A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C6C9A">
              <w:rPr>
                <w:rFonts w:asciiTheme="majorBidi" w:hAnsiTheme="majorBidi" w:cstheme="majorBidi"/>
                <w:sz w:val="26"/>
                <w:szCs w:val="26"/>
              </w:rPr>
              <w:t>(14,724)</w:t>
            </w:r>
          </w:p>
        </w:tc>
        <w:tc>
          <w:tcPr>
            <w:tcW w:w="270" w:type="dxa"/>
          </w:tcPr>
          <w:p w14:paraId="0C1A6FF5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D45CCC3" w14:textId="634507AF" w:rsidR="008C4F85" w:rsidRPr="008C4F85" w:rsidRDefault="003C7C0D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3C7C0D">
              <w:rPr>
                <w:rFonts w:asciiTheme="majorBidi" w:hAnsiTheme="majorBidi" w:cstheme="majorBidi"/>
                <w:sz w:val="26"/>
                <w:szCs w:val="26"/>
              </w:rPr>
              <w:t>(30,615)</w:t>
            </w:r>
          </w:p>
        </w:tc>
      </w:tr>
      <w:tr w:rsidR="006B01BC" w:rsidRPr="00D47FE8" w14:paraId="15403F06" w14:textId="77777777" w:rsidTr="008C4F85">
        <w:tc>
          <w:tcPr>
            <w:tcW w:w="2430" w:type="dxa"/>
          </w:tcPr>
          <w:p w14:paraId="445B834B" w14:textId="77777777" w:rsidR="006B01BC" w:rsidRPr="00D47FE8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ส่วนแบ่งกำไรจากเงินลงทุน</w:t>
            </w:r>
          </w:p>
        </w:tc>
        <w:tc>
          <w:tcPr>
            <w:tcW w:w="990" w:type="dxa"/>
          </w:tcPr>
          <w:p w14:paraId="05C8B01D" w14:textId="77777777" w:rsidR="006B01BC" w:rsidRPr="008C4F85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F18F02B" w14:textId="77777777" w:rsidR="006B01BC" w:rsidRPr="008C4F85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AC2A531" w14:textId="77777777" w:rsidR="006B01BC" w:rsidRPr="008C4F85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8484782" w14:textId="77777777" w:rsidR="006B01BC" w:rsidRPr="008C4F85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7EBFFB3" w14:textId="77777777" w:rsidR="006B01BC" w:rsidRPr="008C4F85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3BD35B8" w14:textId="77777777" w:rsidR="006B01BC" w:rsidRPr="008C4F85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2CC29675" w14:textId="77777777" w:rsidR="006B01BC" w:rsidRPr="008C4F85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012CC56" w14:textId="77777777" w:rsidR="006B01BC" w:rsidRPr="008C4F85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3" w:type="dxa"/>
          </w:tcPr>
          <w:p w14:paraId="2C35E42C" w14:textId="77777777" w:rsidR="006B01BC" w:rsidRPr="008C4F85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A7F392A" w14:textId="77777777" w:rsidR="006B01BC" w:rsidRPr="008C4F85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DC0B72E" w14:textId="77777777" w:rsidR="006B01BC" w:rsidRPr="008C4F85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B01BC" w:rsidRPr="00D47FE8" w14:paraId="455B745B" w14:textId="77777777" w:rsidTr="008C4F85">
        <w:tc>
          <w:tcPr>
            <w:tcW w:w="2430" w:type="dxa"/>
          </w:tcPr>
          <w:p w14:paraId="5CBE7E74" w14:textId="77777777" w:rsidR="006B01BC" w:rsidRPr="00D47FE8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ในบริษัทร่วม</w:t>
            </w:r>
          </w:p>
        </w:tc>
        <w:tc>
          <w:tcPr>
            <w:tcW w:w="990" w:type="dxa"/>
          </w:tcPr>
          <w:p w14:paraId="1306079A" w14:textId="77777777" w:rsidR="006B01BC" w:rsidRPr="008C4F85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95E6227" w14:textId="77777777" w:rsidR="006B01BC" w:rsidRPr="008C4F85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64E86FBF" w14:textId="77777777" w:rsidR="006B01BC" w:rsidRPr="008C4F85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413DCB6" w14:textId="77777777" w:rsidR="006B01BC" w:rsidRPr="008C4F85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4907024A" w14:textId="77777777" w:rsidR="006B01BC" w:rsidRPr="008C4F85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CEFB85C" w14:textId="77777777" w:rsidR="006B01BC" w:rsidRPr="008C4F85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03807558" w14:textId="77777777" w:rsidR="006B01BC" w:rsidRPr="008C4F85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222753A" w14:textId="77777777" w:rsidR="006B01BC" w:rsidRPr="008C4F85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14:paraId="2EF81E1E" w14:textId="079B14B6" w:rsidR="006B01BC" w:rsidRPr="008C4F85" w:rsidRDefault="005C6C9A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C6C9A">
              <w:rPr>
                <w:rFonts w:asciiTheme="majorBidi" w:hAnsiTheme="majorBidi" w:cstheme="majorBidi"/>
                <w:sz w:val="26"/>
                <w:szCs w:val="26"/>
              </w:rPr>
              <w:t>67,116</w:t>
            </w:r>
          </w:p>
        </w:tc>
        <w:tc>
          <w:tcPr>
            <w:tcW w:w="270" w:type="dxa"/>
          </w:tcPr>
          <w:p w14:paraId="7FA83C09" w14:textId="77777777" w:rsidR="006B01BC" w:rsidRPr="008C4F85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4142EFC" w14:textId="52441CE4" w:rsidR="006B01BC" w:rsidRPr="008C4F85" w:rsidRDefault="003C7C0D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3C7C0D">
              <w:rPr>
                <w:rFonts w:asciiTheme="majorBidi" w:hAnsiTheme="majorBidi" w:cstheme="majorBidi"/>
                <w:sz w:val="26"/>
                <w:szCs w:val="26"/>
              </w:rPr>
              <w:t>36,152</w:t>
            </w:r>
          </w:p>
        </w:tc>
      </w:tr>
      <w:tr w:rsidR="008C4F85" w:rsidRPr="00D47FE8" w14:paraId="790E91FF" w14:textId="77777777" w:rsidTr="008C4F85">
        <w:tc>
          <w:tcPr>
            <w:tcW w:w="2430" w:type="dxa"/>
            <w:vAlign w:val="bottom"/>
          </w:tcPr>
          <w:p w14:paraId="608B95CE" w14:textId="77777777" w:rsidR="008C4F85" w:rsidRPr="00183EE9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35" w:hanging="16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83EE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</w:t>
            </w:r>
            <w:r w:rsidRPr="00183EE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(ขาดทุน) </w:t>
            </w:r>
            <w:r w:rsidRPr="00183EE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990" w:type="dxa"/>
            <w:vAlign w:val="bottom"/>
          </w:tcPr>
          <w:p w14:paraId="65FEFC5D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22477A5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C0EB215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AD2B1DC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FFE3AC9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7220038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E6F3DF4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CA8C323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  <w:vAlign w:val="bottom"/>
          </w:tcPr>
          <w:p w14:paraId="4152D52E" w14:textId="59C1D461" w:rsidR="008C4F85" w:rsidRPr="008C4F85" w:rsidRDefault="005C6C9A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6C9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9,805</w:t>
            </w:r>
          </w:p>
        </w:tc>
        <w:tc>
          <w:tcPr>
            <w:tcW w:w="270" w:type="dxa"/>
            <w:vAlign w:val="bottom"/>
          </w:tcPr>
          <w:p w14:paraId="21C919C8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AEEDFDA" w14:textId="0BAD7279" w:rsidR="008C4F85" w:rsidRPr="008C4F85" w:rsidRDefault="003C7C0D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C7C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(531,815)</w:t>
            </w:r>
          </w:p>
        </w:tc>
      </w:tr>
      <w:tr w:rsidR="008C4F85" w:rsidRPr="00D47FE8" w14:paraId="0B511C40" w14:textId="77777777" w:rsidTr="008C4F85">
        <w:tc>
          <w:tcPr>
            <w:tcW w:w="2430" w:type="dxa"/>
          </w:tcPr>
          <w:p w14:paraId="3F03E1BE" w14:textId="20D35ADF" w:rsidR="008C4F85" w:rsidRPr="00D47FE8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รายได้ภาษีเงินได้</w:t>
            </w:r>
          </w:p>
        </w:tc>
        <w:tc>
          <w:tcPr>
            <w:tcW w:w="990" w:type="dxa"/>
          </w:tcPr>
          <w:p w14:paraId="12F8047A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FD0769D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0B634B04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B419418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1DDB4D0A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12736E7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5871ED38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5A66B1E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14:paraId="7C6820CE" w14:textId="7C5A02DB" w:rsidR="008C4F85" w:rsidRPr="008C4F85" w:rsidRDefault="005C6C9A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C6C9A">
              <w:rPr>
                <w:rFonts w:asciiTheme="majorBidi" w:hAnsiTheme="majorBidi" w:cstheme="majorBidi"/>
                <w:sz w:val="26"/>
                <w:szCs w:val="26"/>
              </w:rPr>
              <w:t>11,705</w:t>
            </w:r>
          </w:p>
        </w:tc>
        <w:tc>
          <w:tcPr>
            <w:tcW w:w="270" w:type="dxa"/>
          </w:tcPr>
          <w:p w14:paraId="41BF86E8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BA746B9" w14:textId="653C59F2" w:rsidR="008C4F85" w:rsidRPr="008C4F85" w:rsidRDefault="003C7C0D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3C7C0D">
              <w:rPr>
                <w:rFonts w:asciiTheme="majorBidi" w:hAnsiTheme="majorBidi" w:cstheme="majorBidi"/>
                <w:sz w:val="26"/>
                <w:szCs w:val="26"/>
              </w:rPr>
              <w:t>114,140</w:t>
            </w:r>
          </w:p>
        </w:tc>
      </w:tr>
      <w:tr w:rsidR="008C4F85" w:rsidRPr="00D47FE8" w14:paraId="165253D8" w14:textId="77777777" w:rsidTr="008C4F85">
        <w:tc>
          <w:tcPr>
            <w:tcW w:w="2430" w:type="dxa"/>
          </w:tcPr>
          <w:p w14:paraId="41B56C3C" w14:textId="77777777" w:rsidR="008C4F85" w:rsidRPr="00D47FE8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</w:t>
            </w:r>
            <w:r w:rsidRPr="00D47FE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(ขาดทุน) </w:t>
            </w:r>
            <w:r w:rsidRPr="00D47FE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990" w:type="dxa"/>
          </w:tcPr>
          <w:p w14:paraId="68062158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E3A2E38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90C00D9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C894AE4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4A0AE04C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E4BAACA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57E3BF6E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733B3B4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14:paraId="7581EAF0" w14:textId="0CE46C45" w:rsidR="008C4F85" w:rsidRPr="008C4F85" w:rsidRDefault="005C6C9A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firstLine="2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6C9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21,510</w:t>
            </w:r>
          </w:p>
        </w:tc>
        <w:tc>
          <w:tcPr>
            <w:tcW w:w="270" w:type="dxa"/>
          </w:tcPr>
          <w:p w14:paraId="141EDE45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 w:firstLine="2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F41B1E3" w14:textId="5B7F5578" w:rsidR="008C4F85" w:rsidRPr="008C4F85" w:rsidRDefault="003C7C0D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C7C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(417,675)</w:t>
            </w:r>
          </w:p>
        </w:tc>
      </w:tr>
    </w:tbl>
    <w:p w14:paraId="0F2644F5" w14:textId="10478318" w:rsidR="00712BC3" w:rsidRDefault="00712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cs/>
        </w:rPr>
      </w:pPr>
      <w:r>
        <w:rPr>
          <w:rFonts w:ascii="Angsana New" w:hAnsi="Angsana New"/>
          <w:b/>
          <w:bCs/>
          <w:i/>
          <w:iCs/>
          <w:cs/>
        </w:rPr>
        <w:br w:type="page"/>
      </w:r>
    </w:p>
    <w:tbl>
      <w:tblPr>
        <w:tblW w:w="98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990"/>
        <w:gridCol w:w="270"/>
        <w:gridCol w:w="990"/>
        <w:gridCol w:w="270"/>
        <w:gridCol w:w="990"/>
        <w:gridCol w:w="270"/>
        <w:gridCol w:w="1080"/>
        <w:gridCol w:w="270"/>
        <w:gridCol w:w="990"/>
        <w:gridCol w:w="270"/>
        <w:gridCol w:w="1080"/>
      </w:tblGrid>
      <w:tr w:rsidR="00527BEF" w:rsidRPr="00D47FE8" w14:paraId="70349251" w14:textId="77777777" w:rsidTr="00C923DA">
        <w:tc>
          <w:tcPr>
            <w:tcW w:w="2340" w:type="dxa"/>
          </w:tcPr>
          <w:p w14:paraId="10DC4741" w14:textId="77777777" w:rsidR="00527BEF" w:rsidRPr="00D47FE8" w:rsidRDefault="00527BEF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470" w:type="dxa"/>
            <w:gridSpan w:val="11"/>
          </w:tcPr>
          <w:p w14:paraId="03CD25EC" w14:textId="42968080" w:rsidR="00527BEF" w:rsidRPr="003C7537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36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433A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527BEF" w:rsidRPr="00D47FE8" w14:paraId="34B163AF" w14:textId="77777777" w:rsidTr="00C923DA">
        <w:tc>
          <w:tcPr>
            <w:tcW w:w="2340" w:type="dxa"/>
          </w:tcPr>
          <w:p w14:paraId="2CC17229" w14:textId="77777777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50" w:type="dxa"/>
            <w:gridSpan w:val="3"/>
          </w:tcPr>
          <w:p w14:paraId="14456B6F" w14:textId="2AD8D585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47FE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="00A42740" w:rsidRPr="00A42740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46374150" w14:textId="77777777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40" w:type="dxa"/>
            <w:gridSpan w:val="3"/>
          </w:tcPr>
          <w:p w14:paraId="50D1788C" w14:textId="7FD98EC8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47FE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="00A42740" w:rsidRPr="00A42740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0F0A6E93" w14:textId="77777777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40" w:type="dxa"/>
            <w:gridSpan w:val="3"/>
          </w:tcPr>
          <w:p w14:paraId="1E40BD78" w14:textId="77777777" w:rsidR="00527BEF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36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C753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B01BC" w:rsidRPr="006C7560" w14:paraId="27650354" w14:textId="77777777" w:rsidTr="00C923DA">
        <w:tc>
          <w:tcPr>
            <w:tcW w:w="2340" w:type="dxa"/>
            <w:shd w:val="clear" w:color="auto" w:fill="auto"/>
          </w:tcPr>
          <w:p w14:paraId="144A082B" w14:textId="77777777" w:rsidR="006B01BC" w:rsidRPr="00D47FE8" w:rsidRDefault="006B01BC" w:rsidP="006B0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7281A0E" w14:textId="5AD52EE3" w:rsidR="006B01BC" w:rsidRDefault="00AB5A87" w:rsidP="006B0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B5A8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AB5A87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587C9361" w14:textId="77777777" w:rsidR="006B01BC" w:rsidRPr="006C7560" w:rsidRDefault="006B01BC" w:rsidP="006B0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3E2ED9AA" w14:textId="1508EAC8" w:rsidR="006B01BC" w:rsidRDefault="006B01BC" w:rsidP="006B0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42740">
              <w:rPr>
                <w:rFonts w:ascii="Angsana New" w:hAnsi="Angsana New"/>
                <w:sz w:val="26"/>
                <w:szCs w:val="26"/>
              </w:rPr>
              <w:t>31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270" w:type="dxa"/>
            <w:shd w:val="clear" w:color="auto" w:fill="auto"/>
          </w:tcPr>
          <w:p w14:paraId="2661180A" w14:textId="77777777" w:rsidR="006B01BC" w:rsidRPr="006C7560" w:rsidRDefault="006B01BC" w:rsidP="006B0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5E403D5" w14:textId="5204CF8D" w:rsidR="006B01BC" w:rsidRPr="00E616A0" w:rsidRDefault="00AB5A87" w:rsidP="006B0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B5A8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AB5A87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4773F82B" w14:textId="77777777" w:rsidR="006B01BC" w:rsidRPr="006C7560" w:rsidRDefault="006B01BC" w:rsidP="006B0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70451C7" w14:textId="1D3CBE2D" w:rsidR="006B01BC" w:rsidRDefault="006B01BC" w:rsidP="006B0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42740">
              <w:rPr>
                <w:rFonts w:ascii="Angsana New" w:hAnsi="Angsana New"/>
                <w:sz w:val="26"/>
                <w:szCs w:val="26"/>
              </w:rPr>
              <w:t>31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270" w:type="dxa"/>
            <w:shd w:val="clear" w:color="auto" w:fill="auto"/>
          </w:tcPr>
          <w:p w14:paraId="0BC21610" w14:textId="77777777" w:rsidR="006B01BC" w:rsidRPr="006C7560" w:rsidRDefault="006B01BC" w:rsidP="006B0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FD52454" w14:textId="136DE1EF" w:rsidR="006B01BC" w:rsidRDefault="00AB5A87" w:rsidP="006B0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B5A8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AB5A87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1EDF6D0E" w14:textId="77777777" w:rsidR="006B01BC" w:rsidRPr="006C7560" w:rsidRDefault="006B01BC" w:rsidP="006B0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C6770F3" w14:textId="71484FE4" w:rsidR="006B01BC" w:rsidRDefault="006B01BC" w:rsidP="006B0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42740">
              <w:rPr>
                <w:rFonts w:ascii="Angsana New" w:hAnsi="Angsana New"/>
                <w:sz w:val="26"/>
                <w:szCs w:val="26"/>
              </w:rPr>
              <w:t>31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</w:t>
            </w:r>
          </w:p>
        </w:tc>
      </w:tr>
      <w:tr w:rsidR="00CC78A8" w:rsidRPr="006C7560" w14:paraId="113C1D1A" w14:textId="77777777" w:rsidTr="00C923DA">
        <w:tc>
          <w:tcPr>
            <w:tcW w:w="2340" w:type="dxa"/>
            <w:shd w:val="clear" w:color="auto" w:fill="auto"/>
          </w:tcPr>
          <w:p w14:paraId="693D7A77" w14:textId="77777777" w:rsidR="00CC78A8" w:rsidRPr="00D47FE8" w:rsidRDefault="00CC78A8" w:rsidP="00CC7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69015F9" w14:textId="4D0A546F" w:rsidR="00CC78A8" w:rsidRPr="006C7560" w:rsidRDefault="00CC78A8" w:rsidP="00CC7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2740">
              <w:rPr>
                <w:rFonts w:ascii="Angsana New" w:hAnsi="Angsana New" w:hint="cs"/>
                <w:sz w:val="26"/>
                <w:szCs w:val="26"/>
              </w:rPr>
              <w:t>25</w:t>
            </w:r>
            <w:r w:rsidRPr="00A42740">
              <w:rPr>
                <w:rFonts w:ascii="Angsana New" w:hAnsi="Angsana New"/>
                <w:sz w:val="26"/>
                <w:szCs w:val="26"/>
              </w:rPr>
              <w:t>6</w:t>
            </w:r>
            <w:r w:rsidR="0021653C" w:rsidRPr="0021653C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10A7DD22" w14:textId="77777777" w:rsidR="00CC78A8" w:rsidRPr="006C7560" w:rsidRDefault="00CC78A8" w:rsidP="00CC7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2DB1594" w14:textId="21229C79" w:rsidR="00CC78A8" w:rsidRPr="006C7560" w:rsidRDefault="00CC78A8" w:rsidP="00CC7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2740">
              <w:rPr>
                <w:rFonts w:ascii="Angsana New" w:hAnsi="Angsana New" w:hint="cs"/>
                <w:sz w:val="26"/>
                <w:szCs w:val="26"/>
              </w:rPr>
              <w:t>25</w:t>
            </w:r>
            <w:r w:rsidRPr="00A42740">
              <w:rPr>
                <w:rFonts w:ascii="Angsana New" w:hAnsi="Angsana New"/>
                <w:sz w:val="26"/>
                <w:szCs w:val="26"/>
              </w:rPr>
              <w:t>6</w:t>
            </w:r>
            <w:r w:rsidR="0021653C" w:rsidRPr="0021653C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79D79964" w14:textId="77777777" w:rsidR="00CC78A8" w:rsidRPr="006C7560" w:rsidRDefault="00CC78A8" w:rsidP="00CC7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F248E3B" w14:textId="7E6CAF50" w:rsidR="00CC78A8" w:rsidRPr="006C7560" w:rsidRDefault="00CC78A8" w:rsidP="00CC7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2740">
              <w:rPr>
                <w:rFonts w:ascii="Angsana New" w:hAnsi="Angsana New" w:hint="cs"/>
                <w:sz w:val="26"/>
                <w:szCs w:val="26"/>
              </w:rPr>
              <w:t>25</w:t>
            </w:r>
            <w:r w:rsidRPr="00A42740">
              <w:rPr>
                <w:rFonts w:ascii="Angsana New" w:hAnsi="Angsana New"/>
                <w:sz w:val="26"/>
                <w:szCs w:val="26"/>
              </w:rPr>
              <w:t>6</w:t>
            </w:r>
            <w:r w:rsidR="0021653C" w:rsidRPr="0021653C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187165D9" w14:textId="77777777" w:rsidR="00CC78A8" w:rsidRPr="006C7560" w:rsidRDefault="00CC78A8" w:rsidP="00CC7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15CE556" w14:textId="37E88D8E" w:rsidR="00CC78A8" w:rsidRPr="006C7560" w:rsidRDefault="00CC78A8" w:rsidP="00CC7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2740">
              <w:rPr>
                <w:rFonts w:ascii="Angsana New" w:hAnsi="Angsana New" w:hint="cs"/>
                <w:sz w:val="26"/>
                <w:szCs w:val="26"/>
              </w:rPr>
              <w:t>25</w:t>
            </w:r>
            <w:r w:rsidRPr="00A42740">
              <w:rPr>
                <w:rFonts w:ascii="Angsana New" w:hAnsi="Angsana New"/>
                <w:sz w:val="26"/>
                <w:szCs w:val="26"/>
              </w:rPr>
              <w:t>6</w:t>
            </w:r>
            <w:r w:rsidR="0021653C" w:rsidRPr="0021653C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73D6F439" w14:textId="77777777" w:rsidR="00CC78A8" w:rsidRPr="006C7560" w:rsidRDefault="00CC78A8" w:rsidP="00CC7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86422B3" w14:textId="4EF68655" w:rsidR="00CC78A8" w:rsidRPr="006C7560" w:rsidRDefault="00CC78A8" w:rsidP="00CC7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2740">
              <w:rPr>
                <w:rFonts w:ascii="Angsana New" w:hAnsi="Angsana New" w:hint="cs"/>
                <w:sz w:val="26"/>
                <w:szCs w:val="26"/>
              </w:rPr>
              <w:t>25</w:t>
            </w:r>
            <w:r w:rsidRPr="00A42740">
              <w:rPr>
                <w:rFonts w:ascii="Angsana New" w:hAnsi="Angsana New"/>
                <w:sz w:val="26"/>
                <w:szCs w:val="26"/>
              </w:rPr>
              <w:t>6</w:t>
            </w:r>
            <w:r w:rsidR="0021653C" w:rsidRPr="0021653C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5493E765" w14:textId="77777777" w:rsidR="00CC78A8" w:rsidRPr="006C7560" w:rsidRDefault="00CC78A8" w:rsidP="00CC7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920FAA3" w14:textId="3949631F" w:rsidR="00CC78A8" w:rsidRPr="006C7560" w:rsidRDefault="00CC78A8" w:rsidP="00CC7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2740">
              <w:rPr>
                <w:rFonts w:ascii="Angsana New" w:hAnsi="Angsana New" w:hint="cs"/>
                <w:sz w:val="26"/>
                <w:szCs w:val="26"/>
              </w:rPr>
              <w:t>25</w:t>
            </w:r>
            <w:r w:rsidRPr="00A42740">
              <w:rPr>
                <w:rFonts w:ascii="Angsana New" w:hAnsi="Angsana New"/>
                <w:sz w:val="26"/>
                <w:szCs w:val="26"/>
              </w:rPr>
              <w:t>6</w:t>
            </w:r>
            <w:r w:rsidR="0021653C" w:rsidRPr="0021653C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</w:tr>
      <w:tr w:rsidR="00CC78A8" w:rsidRPr="006C7560" w14:paraId="208F93D3" w14:textId="77777777" w:rsidTr="00C923DA">
        <w:tc>
          <w:tcPr>
            <w:tcW w:w="2340" w:type="dxa"/>
            <w:shd w:val="clear" w:color="auto" w:fill="auto"/>
          </w:tcPr>
          <w:p w14:paraId="4A3538C6" w14:textId="77777777" w:rsidR="00CC78A8" w:rsidRPr="00D47FE8" w:rsidRDefault="00CC78A8" w:rsidP="00CC7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70" w:type="dxa"/>
            <w:gridSpan w:val="11"/>
            <w:shd w:val="clear" w:color="auto" w:fill="auto"/>
          </w:tcPr>
          <w:p w14:paraId="76CFE4F5" w14:textId="77777777" w:rsidR="00CC78A8" w:rsidRPr="006C7560" w:rsidRDefault="00CC78A8" w:rsidP="00CC7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>(พันบาท)</w:t>
            </w:r>
          </w:p>
        </w:tc>
      </w:tr>
      <w:tr w:rsidR="00CC78A8" w:rsidRPr="00D47FE8" w14:paraId="649A8812" w14:textId="77777777" w:rsidTr="00C923DA">
        <w:tc>
          <w:tcPr>
            <w:tcW w:w="7200" w:type="dxa"/>
            <w:gridSpan w:val="8"/>
            <w:shd w:val="clear" w:color="auto" w:fill="auto"/>
          </w:tcPr>
          <w:p w14:paraId="3F26D334" w14:textId="4C5A4DCE" w:rsidR="00CC78A8" w:rsidRPr="006B6EC6" w:rsidRDefault="00CC78A8" w:rsidP="00CC7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6B6EC6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ข้อมูลเกี่ยวกับฐานะการเงินตามส่วนงานที่รายงาน</w:t>
            </w:r>
          </w:p>
        </w:tc>
        <w:tc>
          <w:tcPr>
            <w:tcW w:w="270" w:type="dxa"/>
            <w:shd w:val="clear" w:color="auto" w:fill="auto"/>
          </w:tcPr>
          <w:p w14:paraId="4F814BA7" w14:textId="77777777" w:rsidR="00CC78A8" w:rsidRPr="00D47FE8" w:rsidRDefault="00CC78A8" w:rsidP="00CC7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E4036BC" w14:textId="77777777" w:rsidR="00CC78A8" w:rsidRPr="00D47FE8" w:rsidRDefault="00CC78A8" w:rsidP="00CC7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080A7CE" w14:textId="77777777" w:rsidR="00CC78A8" w:rsidRPr="00D47FE8" w:rsidRDefault="00CC78A8" w:rsidP="00CC7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2B27E0E" w14:textId="77777777" w:rsidR="00CC78A8" w:rsidRPr="00D47FE8" w:rsidRDefault="00CC78A8" w:rsidP="00CC7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A7F88" w:rsidRPr="00D87B1A" w14:paraId="68B95A9B" w14:textId="77777777" w:rsidTr="00C923DA">
        <w:tc>
          <w:tcPr>
            <w:tcW w:w="2340" w:type="dxa"/>
            <w:shd w:val="clear" w:color="auto" w:fill="auto"/>
          </w:tcPr>
          <w:p w14:paraId="17630218" w14:textId="77777777" w:rsidR="009A7F88" w:rsidRPr="00D47FE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990" w:type="dxa"/>
          </w:tcPr>
          <w:p w14:paraId="4C54073E" w14:textId="3775589F" w:rsidR="009A7F88" w:rsidRPr="009A7F88" w:rsidRDefault="007960D7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960D7">
              <w:rPr>
                <w:rFonts w:asciiTheme="majorBidi" w:hAnsiTheme="majorBidi" w:cstheme="majorBidi"/>
                <w:sz w:val="26"/>
                <w:szCs w:val="26"/>
              </w:rPr>
              <w:t>527,84</w:t>
            </w:r>
            <w:r w:rsidR="005C6C9A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4EA6BC06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D881E99" w14:textId="5B252EB3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A7F88">
              <w:rPr>
                <w:rFonts w:asciiTheme="majorBidi" w:hAnsiTheme="majorBidi" w:cstheme="majorBidi"/>
                <w:sz w:val="26"/>
                <w:szCs w:val="26"/>
              </w:rPr>
              <w:t>487,032</w:t>
            </w:r>
          </w:p>
        </w:tc>
        <w:tc>
          <w:tcPr>
            <w:tcW w:w="270" w:type="dxa"/>
          </w:tcPr>
          <w:p w14:paraId="1A0ACD6B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B7742D6" w14:textId="4B0C9289" w:rsidR="009A7F88" w:rsidRPr="009A7F88" w:rsidRDefault="007960D7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960D7">
              <w:rPr>
                <w:rFonts w:asciiTheme="majorBidi" w:hAnsiTheme="majorBidi" w:cstheme="majorBidi"/>
                <w:sz w:val="26"/>
                <w:szCs w:val="26"/>
              </w:rPr>
              <w:t>822,764</w:t>
            </w:r>
          </w:p>
        </w:tc>
        <w:tc>
          <w:tcPr>
            <w:tcW w:w="270" w:type="dxa"/>
          </w:tcPr>
          <w:p w14:paraId="194BD1BA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CB99913" w14:textId="2C28CABF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A7F88">
              <w:rPr>
                <w:rFonts w:asciiTheme="majorBidi" w:hAnsiTheme="majorBidi" w:cstheme="majorBidi"/>
                <w:sz w:val="26"/>
                <w:szCs w:val="26"/>
              </w:rPr>
              <w:t>1,032,878</w:t>
            </w:r>
          </w:p>
        </w:tc>
        <w:tc>
          <w:tcPr>
            <w:tcW w:w="270" w:type="dxa"/>
          </w:tcPr>
          <w:p w14:paraId="473232D6" w14:textId="5630F750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BD519C6" w14:textId="3EDCEF81" w:rsidR="009A7F88" w:rsidRPr="009A7F88" w:rsidRDefault="007960D7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7960D7">
              <w:rPr>
                <w:rFonts w:asciiTheme="majorBidi" w:hAnsiTheme="majorBidi" w:cstheme="majorBidi"/>
                <w:bCs/>
                <w:sz w:val="26"/>
                <w:szCs w:val="26"/>
              </w:rPr>
              <w:t>1,350,61</w:t>
            </w:r>
            <w:r w:rsidR="005C6C9A">
              <w:rPr>
                <w:rFonts w:asciiTheme="majorBidi" w:hAnsiTheme="majorBidi" w:cstheme="majorBidi"/>
                <w:bCs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694ABF8E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3A3A9E3" w14:textId="2312CFAE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A7F88">
              <w:rPr>
                <w:rFonts w:asciiTheme="majorBidi" w:hAnsiTheme="majorBidi" w:cstheme="majorBidi"/>
                <w:sz w:val="26"/>
                <w:szCs w:val="26"/>
              </w:rPr>
              <w:t>1,519,910</w:t>
            </w:r>
          </w:p>
        </w:tc>
      </w:tr>
      <w:tr w:rsidR="009A7F88" w:rsidRPr="00D87B1A" w14:paraId="76EAF878" w14:textId="77777777" w:rsidTr="00632AE0">
        <w:tc>
          <w:tcPr>
            <w:tcW w:w="2340" w:type="dxa"/>
            <w:shd w:val="clear" w:color="auto" w:fill="auto"/>
          </w:tcPr>
          <w:p w14:paraId="29D5D0F0" w14:textId="1228BE35" w:rsidR="009A7F88" w:rsidRPr="00D47FE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3B6CB5">
              <w:rPr>
                <w:rFonts w:ascii="Angsana New" w:hAnsi="Angsana New" w:hint="cs"/>
                <w:sz w:val="26"/>
                <w:szCs w:val="26"/>
                <w:cs/>
              </w:rPr>
              <w:t>สินค้าคงเหลือ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 xml:space="preserve">-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ABD5EDB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DECBEF8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E66E78B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CCD82DB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321F0B7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81C5859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2762D32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AB088FE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1844A18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B1B620B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48D2C58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A7F88" w:rsidRPr="00D87B1A" w14:paraId="6BA401DB" w14:textId="77777777" w:rsidTr="00632AE0">
        <w:tc>
          <w:tcPr>
            <w:tcW w:w="2340" w:type="dxa"/>
            <w:shd w:val="clear" w:color="auto" w:fill="auto"/>
          </w:tcPr>
          <w:p w14:paraId="2F4AFEE4" w14:textId="77777777" w:rsidR="009A7F88" w:rsidRPr="00D47FE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3B6CB5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3B6CB5">
              <w:rPr>
                <w:rFonts w:ascii="Angsana New" w:hAnsi="Angsana New"/>
                <w:sz w:val="26"/>
                <w:szCs w:val="26"/>
                <w:cs/>
              </w:rPr>
              <w:t>สามารถปันส่วนได้</w:t>
            </w:r>
          </w:p>
        </w:tc>
        <w:tc>
          <w:tcPr>
            <w:tcW w:w="990" w:type="dxa"/>
            <w:vAlign w:val="center"/>
          </w:tcPr>
          <w:p w14:paraId="6B214EDC" w14:textId="6AC167F2" w:rsidR="009A7F88" w:rsidRPr="009A7F88" w:rsidRDefault="007960D7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960D7">
              <w:rPr>
                <w:rFonts w:asciiTheme="majorBidi" w:hAnsiTheme="majorBidi" w:cstheme="majorBidi"/>
                <w:sz w:val="26"/>
                <w:szCs w:val="26"/>
              </w:rPr>
              <w:t>950,208</w:t>
            </w:r>
          </w:p>
        </w:tc>
        <w:tc>
          <w:tcPr>
            <w:tcW w:w="270" w:type="dxa"/>
          </w:tcPr>
          <w:p w14:paraId="77DB4C8C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314962A" w14:textId="498F3CCF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A7F88">
              <w:rPr>
                <w:rFonts w:asciiTheme="majorBidi" w:hAnsiTheme="majorBidi" w:cstheme="majorBidi"/>
                <w:sz w:val="26"/>
                <w:szCs w:val="26"/>
              </w:rPr>
              <w:t>732,686</w:t>
            </w:r>
          </w:p>
        </w:tc>
        <w:tc>
          <w:tcPr>
            <w:tcW w:w="270" w:type="dxa"/>
          </w:tcPr>
          <w:p w14:paraId="37D1941D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7E2BE19E" w14:textId="060D02C4" w:rsidR="009A7F88" w:rsidRPr="009A7F88" w:rsidRDefault="007960D7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960D7">
              <w:rPr>
                <w:rFonts w:asciiTheme="majorBidi" w:hAnsiTheme="majorBidi" w:cstheme="majorBidi"/>
                <w:sz w:val="26"/>
                <w:szCs w:val="26"/>
              </w:rPr>
              <w:t>414,57</w:t>
            </w:r>
            <w:r w:rsidR="005C6C9A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747B565E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AAD4A9C" w14:textId="66678199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A7F88">
              <w:rPr>
                <w:rFonts w:asciiTheme="majorBidi" w:hAnsiTheme="majorBidi" w:cstheme="majorBidi"/>
                <w:sz w:val="26"/>
                <w:szCs w:val="26"/>
              </w:rPr>
              <w:t>248,412</w:t>
            </w:r>
          </w:p>
        </w:tc>
        <w:tc>
          <w:tcPr>
            <w:tcW w:w="270" w:type="dxa"/>
          </w:tcPr>
          <w:p w14:paraId="25142342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109953A0" w14:textId="0E67BC6F" w:rsidR="009A7F88" w:rsidRPr="009A7F88" w:rsidRDefault="007960D7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7960D7">
              <w:rPr>
                <w:rFonts w:asciiTheme="majorBidi" w:hAnsiTheme="majorBidi" w:cstheme="majorBidi"/>
                <w:sz w:val="26"/>
                <w:szCs w:val="26"/>
              </w:rPr>
              <w:t>1,364,78</w:t>
            </w:r>
            <w:r w:rsidR="005C6C9A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6529E0E3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2A55469" w14:textId="286C550A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A7F88">
              <w:rPr>
                <w:rFonts w:asciiTheme="majorBidi" w:hAnsiTheme="majorBidi" w:cstheme="majorBidi"/>
                <w:sz w:val="26"/>
                <w:szCs w:val="26"/>
              </w:rPr>
              <w:t>981,098</w:t>
            </w:r>
          </w:p>
        </w:tc>
      </w:tr>
      <w:tr w:rsidR="009A7F88" w:rsidRPr="00D87B1A" w14:paraId="67CBD672" w14:textId="77777777" w:rsidTr="00632AE0">
        <w:tc>
          <w:tcPr>
            <w:tcW w:w="2340" w:type="dxa"/>
            <w:shd w:val="clear" w:color="auto" w:fill="auto"/>
          </w:tcPr>
          <w:p w14:paraId="0DE813DD" w14:textId="77777777" w:rsidR="009A7F88" w:rsidRPr="00D47FE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3B6CB5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3B6CB5">
              <w:rPr>
                <w:rFonts w:ascii="Angsana New" w:hAnsi="Angsana New"/>
                <w:sz w:val="26"/>
                <w:szCs w:val="26"/>
                <w:cs/>
              </w:rPr>
              <w:t>ไม่สามารถปันส่วนได้</w:t>
            </w:r>
          </w:p>
        </w:tc>
        <w:tc>
          <w:tcPr>
            <w:tcW w:w="990" w:type="dxa"/>
          </w:tcPr>
          <w:p w14:paraId="1B4ECEF1" w14:textId="1095905E" w:rsidR="009A7F88" w:rsidRPr="009A7F88" w:rsidRDefault="007960D7" w:rsidP="00796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965BC3B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EF3049E" w14:textId="5F073646" w:rsidR="009A7F88" w:rsidRPr="009A7F88" w:rsidRDefault="009A7F88" w:rsidP="00796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A7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C04EB6E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3C8A020" w14:textId="54D0289C" w:rsidR="009A7F88" w:rsidRPr="009A7F88" w:rsidRDefault="007960D7" w:rsidP="00796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2B391D7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DEEB101" w14:textId="32BA0CDF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A7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90973A4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0AA63339" w14:textId="672772D6" w:rsidR="009A7F88" w:rsidRPr="009A7F88" w:rsidRDefault="007960D7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7960D7">
              <w:rPr>
                <w:rFonts w:asciiTheme="majorBidi" w:hAnsiTheme="majorBidi" w:cstheme="majorBidi"/>
                <w:sz w:val="26"/>
                <w:szCs w:val="26"/>
              </w:rPr>
              <w:t>216,839</w:t>
            </w:r>
          </w:p>
        </w:tc>
        <w:tc>
          <w:tcPr>
            <w:tcW w:w="270" w:type="dxa"/>
          </w:tcPr>
          <w:p w14:paraId="2507C09D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57515A3" w14:textId="74F7AE0B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A7F88">
              <w:rPr>
                <w:rFonts w:asciiTheme="majorBidi" w:hAnsiTheme="majorBidi" w:cstheme="majorBidi"/>
                <w:sz w:val="26"/>
                <w:szCs w:val="26"/>
              </w:rPr>
              <w:t>189,185</w:t>
            </w:r>
          </w:p>
        </w:tc>
      </w:tr>
      <w:tr w:rsidR="009A7F88" w:rsidRPr="00D87B1A" w14:paraId="1AE29EF5" w14:textId="77777777" w:rsidTr="00632AE0">
        <w:tc>
          <w:tcPr>
            <w:tcW w:w="2340" w:type="dxa"/>
            <w:shd w:val="clear" w:color="auto" w:fill="auto"/>
          </w:tcPr>
          <w:p w14:paraId="11EEB127" w14:textId="77777777" w:rsidR="009A7F88" w:rsidRPr="00D47FE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</w:tcPr>
          <w:p w14:paraId="0D0EE190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EF0143A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B44B06A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530A6F5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681AD51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7E2CBA0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2AA92BD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4CC3FCB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B80E23" w14:textId="3F1A8F2B" w:rsidR="009A7F88" w:rsidRPr="009A7F88" w:rsidRDefault="007960D7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7960D7">
              <w:rPr>
                <w:rFonts w:asciiTheme="majorBidi" w:hAnsiTheme="majorBidi" w:cstheme="majorBidi"/>
                <w:sz w:val="26"/>
                <w:szCs w:val="26"/>
              </w:rPr>
              <w:t>1,581,6</w:t>
            </w:r>
            <w:r w:rsidR="005C6C9A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270" w:type="dxa"/>
          </w:tcPr>
          <w:p w14:paraId="120321D2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D35253F" w14:textId="2060C2F2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A7F88">
              <w:rPr>
                <w:rFonts w:asciiTheme="majorBidi" w:hAnsiTheme="majorBidi" w:cstheme="majorBidi"/>
                <w:sz w:val="26"/>
                <w:szCs w:val="26"/>
              </w:rPr>
              <w:t>1,170,283</w:t>
            </w:r>
          </w:p>
        </w:tc>
      </w:tr>
      <w:tr w:rsidR="00CC78A8" w:rsidRPr="00D87B1A" w14:paraId="7BCC4BD2" w14:textId="77777777" w:rsidTr="00C923DA">
        <w:tc>
          <w:tcPr>
            <w:tcW w:w="2340" w:type="dxa"/>
            <w:shd w:val="clear" w:color="auto" w:fill="auto"/>
          </w:tcPr>
          <w:p w14:paraId="02F8D1E8" w14:textId="35521B55" w:rsidR="00CC78A8" w:rsidRPr="00D47FE8" w:rsidRDefault="00CC78A8" w:rsidP="00CC7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ที่ดิน อาคารและ</w:t>
            </w:r>
            <w:r w:rsidRPr="00D47FE8">
              <w:rPr>
                <w:rFonts w:ascii="Angsana New" w:hAnsi="Angsana New"/>
                <w:sz w:val="26"/>
                <w:szCs w:val="26"/>
                <w:cs/>
              </w:rPr>
              <w:t>อุปกรณ์</w:t>
            </w:r>
            <w:r w:rsidR="005A4916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="005A4916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990" w:type="dxa"/>
            <w:shd w:val="clear" w:color="auto" w:fill="auto"/>
          </w:tcPr>
          <w:p w14:paraId="1E996DE7" w14:textId="77777777" w:rsidR="00CC78A8" w:rsidRPr="009A7F88" w:rsidRDefault="00CC78A8" w:rsidP="00CC7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64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F19E85F" w14:textId="77777777" w:rsidR="00CC78A8" w:rsidRPr="009A7F88" w:rsidRDefault="00CC78A8" w:rsidP="00CC7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FF470DC" w14:textId="77777777" w:rsidR="00CC78A8" w:rsidRPr="009A7F88" w:rsidRDefault="00CC78A8" w:rsidP="00CC7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F9A7492" w14:textId="77777777" w:rsidR="00CC78A8" w:rsidRPr="009A7F88" w:rsidRDefault="00CC78A8" w:rsidP="00CC7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376FE45" w14:textId="77777777" w:rsidR="00CC78A8" w:rsidRPr="009A7F88" w:rsidRDefault="00CC78A8" w:rsidP="00CC7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705995F" w14:textId="77777777" w:rsidR="00CC78A8" w:rsidRPr="009A7F88" w:rsidRDefault="00CC78A8" w:rsidP="00CC7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CD9B876" w14:textId="77777777" w:rsidR="00CC78A8" w:rsidRPr="009A7F88" w:rsidRDefault="00CC78A8" w:rsidP="00CC7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78676BD" w14:textId="77777777" w:rsidR="00CC78A8" w:rsidRPr="009A7F88" w:rsidRDefault="00CC78A8" w:rsidP="00CC7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C85EB67" w14:textId="77777777" w:rsidR="00CC78A8" w:rsidRPr="009A7F88" w:rsidRDefault="00CC78A8" w:rsidP="00CC7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8A4B7D7" w14:textId="77777777" w:rsidR="00CC78A8" w:rsidRPr="009A7F88" w:rsidRDefault="00CC78A8" w:rsidP="00CC7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22DA2D4" w14:textId="77777777" w:rsidR="00CC78A8" w:rsidRPr="009A7F88" w:rsidRDefault="00CC78A8" w:rsidP="00CC7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4D2D44" w:rsidRPr="00D87B1A" w14:paraId="6ADAA3C0" w14:textId="77777777" w:rsidTr="00112691">
        <w:tc>
          <w:tcPr>
            <w:tcW w:w="2340" w:type="dxa"/>
            <w:shd w:val="clear" w:color="auto" w:fill="auto"/>
          </w:tcPr>
          <w:p w14:paraId="6785A8F4" w14:textId="77777777" w:rsidR="004D2D44" w:rsidRPr="00D47FE8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D47FE8">
              <w:rPr>
                <w:rFonts w:ascii="Angsana New" w:hAnsi="Angsana New"/>
                <w:sz w:val="26"/>
                <w:szCs w:val="26"/>
                <w:cs/>
              </w:rPr>
              <w:t>สามารถปันส่วนได้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DAF879D" w14:textId="5B0AAFA0" w:rsidR="004D2D44" w:rsidRPr="009A7F88" w:rsidRDefault="005C6C9A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6C9A">
              <w:rPr>
                <w:rFonts w:asciiTheme="majorBidi" w:hAnsiTheme="majorBidi" w:cstheme="majorBidi"/>
                <w:sz w:val="26"/>
                <w:szCs w:val="26"/>
              </w:rPr>
              <w:t>1,798,773</w:t>
            </w:r>
          </w:p>
        </w:tc>
        <w:tc>
          <w:tcPr>
            <w:tcW w:w="270" w:type="dxa"/>
            <w:shd w:val="clear" w:color="auto" w:fill="auto"/>
          </w:tcPr>
          <w:p w14:paraId="21F245E3" w14:textId="77777777" w:rsidR="004D2D44" w:rsidRPr="009A7F88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66FE39D" w14:textId="138D7D94" w:rsidR="004D2D44" w:rsidRPr="009A7F88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9A7F88">
              <w:rPr>
                <w:rFonts w:asciiTheme="majorBidi" w:hAnsiTheme="majorBidi" w:cstheme="majorBidi"/>
                <w:sz w:val="26"/>
                <w:szCs w:val="26"/>
              </w:rPr>
              <w:t>2,056,723</w:t>
            </w:r>
          </w:p>
        </w:tc>
        <w:tc>
          <w:tcPr>
            <w:tcW w:w="270" w:type="dxa"/>
            <w:shd w:val="clear" w:color="auto" w:fill="auto"/>
          </w:tcPr>
          <w:p w14:paraId="6D7BE92E" w14:textId="77777777" w:rsidR="004D2D44" w:rsidRPr="009A7F88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5AD802C" w14:textId="7178788A" w:rsidR="004D2D44" w:rsidRPr="009A7F88" w:rsidRDefault="005C6C9A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5C6C9A">
              <w:rPr>
                <w:rFonts w:asciiTheme="majorBidi" w:hAnsiTheme="majorBidi" w:cstheme="majorBidi"/>
                <w:sz w:val="26"/>
                <w:szCs w:val="26"/>
              </w:rPr>
              <w:t>521,338</w:t>
            </w:r>
          </w:p>
        </w:tc>
        <w:tc>
          <w:tcPr>
            <w:tcW w:w="270" w:type="dxa"/>
            <w:shd w:val="clear" w:color="auto" w:fill="auto"/>
          </w:tcPr>
          <w:p w14:paraId="2C1AF892" w14:textId="77777777" w:rsidR="004D2D44" w:rsidRPr="009A7F88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1BEB1B0" w14:textId="1ACAEE54" w:rsidR="004D2D44" w:rsidRPr="009A7F88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9A7F88">
              <w:rPr>
                <w:rFonts w:asciiTheme="majorBidi" w:hAnsiTheme="majorBidi" w:cstheme="majorBidi"/>
                <w:sz w:val="26"/>
                <w:szCs w:val="26"/>
              </w:rPr>
              <w:t>578,074</w:t>
            </w:r>
          </w:p>
        </w:tc>
        <w:tc>
          <w:tcPr>
            <w:tcW w:w="270" w:type="dxa"/>
            <w:shd w:val="clear" w:color="auto" w:fill="auto"/>
          </w:tcPr>
          <w:p w14:paraId="2BB36CB4" w14:textId="77777777" w:rsidR="004D2D44" w:rsidRPr="009A7F88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D5DFEF9" w14:textId="41983CE0" w:rsidR="004D2D44" w:rsidRPr="009A7F88" w:rsidRDefault="005C6C9A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C6C9A">
              <w:rPr>
                <w:rFonts w:asciiTheme="majorBidi" w:hAnsiTheme="majorBidi" w:cstheme="majorBidi"/>
                <w:sz w:val="26"/>
                <w:szCs w:val="26"/>
              </w:rPr>
              <w:t>2,320,111</w:t>
            </w:r>
          </w:p>
        </w:tc>
        <w:tc>
          <w:tcPr>
            <w:tcW w:w="270" w:type="dxa"/>
          </w:tcPr>
          <w:p w14:paraId="3A0B582B" w14:textId="77777777" w:rsidR="004D2D44" w:rsidRPr="009A7F88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0424EEC" w14:textId="145ADEDC" w:rsidR="004D2D44" w:rsidRPr="009A7F88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A7F88">
              <w:rPr>
                <w:rFonts w:asciiTheme="majorBidi" w:hAnsiTheme="majorBidi" w:cstheme="majorBidi"/>
                <w:sz w:val="26"/>
                <w:szCs w:val="26"/>
              </w:rPr>
              <w:t>2,634,797</w:t>
            </w:r>
          </w:p>
        </w:tc>
      </w:tr>
      <w:tr w:rsidR="004D2D44" w:rsidRPr="00D87B1A" w14:paraId="6ECB22C1" w14:textId="77777777" w:rsidTr="00112691">
        <w:tc>
          <w:tcPr>
            <w:tcW w:w="2340" w:type="dxa"/>
            <w:shd w:val="clear" w:color="auto" w:fill="auto"/>
          </w:tcPr>
          <w:p w14:paraId="60C8EBCB" w14:textId="77777777" w:rsidR="004D2D44" w:rsidRPr="00D47FE8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  <w:r w:rsidRPr="00D47FE8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D47FE8">
              <w:rPr>
                <w:rFonts w:ascii="Angsana New" w:hAnsi="Angsana New"/>
                <w:sz w:val="26"/>
                <w:szCs w:val="26"/>
                <w:cs/>
              </w:rPr>
              <w:t>ไม่สามารถปันส่วนได้</w:t>
            </w:r>
          </w:p>
        </w:tc>
        <w:tc>
          <w:tcPr>
            <w:tcW w:w="990" w:type="dxa"/>
            <w:shd w:val="clear" w:color="auto" w:fill="auto"/>
          </w:tcPr>
          <w:p w14:paraId="170AAC15" w14:textId="27BD6CA9" w:rsidR="004D2D44" w:rsidRPr="009A7F88" w:rsidRDefault="005C6C9A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F78533C" w14:textId="77777777" w:rsidR="004D2D44" w:rsidRPr="009A7F88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61DE1B7" w14:textId="245D2356" w:rsidR="004D2D44" w:rsidRPr="009A7F88" w:rsidRDefault="004D2D44" w:rsidP="00796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A7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368F6CF" w14:textId="77777777" w:rsidR="004D2D44" w:rsidRPr="009A7F88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3CD1280F" w14:textId="28FE553B" w:rsidR="004D2D44" w:rsidRPr="009A7F88" w:rsidRDefault="005C6C9A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EFA9E84" w14:textId="77777777" w:rsidR="004D2D44" w:rsidRPr="009A7F88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FA00A57" w14:textId="24215609" w:rsidR="004D2D44" w:rsidRPr="009A7F88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A7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9B98406" w14:textId="77777777" w:rsidR="004D2D44" w:rsidRPr="009A7F88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0A9A8B" w14:textId="006B197C" w:rsidR="004D2D44" w:rsidRPr="009A7F88" w:rsidRDefault="005C6C9A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5C6C9A">
              <w:rPr>
                <w:rFonts w:asciiTheme="majorBidi" w:hAnsiTheme="majorBidi" w:cstheme="majorBidi"/>
                <w:sz w:val="26"/>
                <w:szCs w:val="26"/>
              </w:rPr>
              <w:t>246,761</w:t>
            </w:r>
          </w:p>
        </w:tc>
        <w:tc>
          <w:tcPr>
            <w:tcW w:w="270" w:type="dxa"/>
          </w:tcPr>
          <w:p w14:paraId="2AD7A176" w14:textId="77777777" w:rsidR="004D2D44" w:rsidRPr="009A7F88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D59F2FA" w14:textId="430458F1" w:rsidR="004D2D44" w:rsidRPr="009A7F88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A7F88">
              <w:rPr>
                <w:rFonts w:asciiTheme="majorBidi" w:hAnsiTheme="majorBidi" w:cstheme="majorBidi"/>
                <w:sz w:val="26"/>
                <w:szCs w:val="26"/>
              </w:rPr>
              <w:t>282,227</w:t>
            </w:r>
          </w:p>
        </w:tc>
      </w:tr>
      <w:tr w:rsidR="004D2D44" w:rsidRPr="00D87B1A" w14:paraId="047A9C31" w14:textId="77777777" w:rsidTr="00112691">
        <w:tc>
          <w:tcPr>
            <w:tcW w:w="2340" w:type="dxa"/>
            <w:shd w:val="clear" w:color="auto" w:fill="auto"/>
          </w:tcPr>
          <w:p w14:paraId="02014053" w14:textId="77777777" w:rsidR="004D2D44" w:rsidRPr="00D47FE8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14:paraId="050D6D86" w14:textId="77777777" w:rsidR="004D2D44" w:rsidRPr="009A7F88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F2F5817" w14:textId="77777777" w:rsidR="004D2D44" w:rsidRPr="009A7F88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65353D9" w14:textId="77777777" w:rsidR="004D2D44" w:rsidRPr="009A7F88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5C46CF2" w14:textId="77777777" w:rsidR="004D2D44" w:rsidRPr="009A7F88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B9453D6" w14:textId="77777777" w:rsidR="004D2D44" w:rsidRPr="009A7F88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460FD01" w14:textId="77777777" w:rsidR="004D2D44" w:rsidRPr="009A7F88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7D6D50C" w14:textId="77777777" w:rsidR="004D2D44" w:rsidRPr="009A7F88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7B8045A" w14:textId="77777777" w:rsidR="004D2D44" w:rsidRPr="009A7F88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8BC61C" w14:textId="02B8B845" w:rsidR="004D2D44" w:rsidRPr="009A7F88" w:rsidRDefault="005C6C9A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5C6C9A">
              <w:rPr>
                <w:rFonts w:asciiTheme="majorBidi" w:hAnsiTheme="majorBidi" w:cstheme="majorBidi"/>
                <w:sz w:val="26"/>
                <w:szCs w:val="26"/>
              </w:rPr>
              <w:t>2,566,872</w:t>
            </w:r>
          </w:p>
        </w:tc>
        <w:tc>
          <w:tcPr>
            <w:tcW w:w="270" w:type="dxa"/>
          </w:tcPr>
          <w:p w14:paraId="023C2313" w14:textId="77777777" w:rsidR="004D2D44" w:rsidRPr="009A7F88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81A4FF7" w14:textId="631128F5" w:rsidR="004D2D44" w:rsidRPr="009A7F88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9A7F88">
              <w:rPr>
                <w:rFonts w:asciiTheme="majorBidi" w:hAnsiTheme="majorBidi" w:cstheme="majorBidi"/>
                <w:sz w:val="26"/>
                <w:szCs w:val="26"/>
              </w:rPr>
              <w:t>2,917,024</w:t>
            </w:r>
          </w:p>
        </w:tc>
      </w:tr>
      <w:tr w:rsidR="004D2D44" w:rsidRPr="00D87B1A" w14:paraId="4EFC4668" w14:textId="77777777" w:rsidTr="00F5286D">
        <w:tc>
          <w:tcPr>
            <w:tcW w:w="2340" w:type="dxa"/>
            <w:shd w:val="clear" w:color="auto" w:fill="auto"/>
          </w:tcPr>
          <w:p w14:paraId="288D24A5" w14:textId="5495C020" w:rsid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990" w:type="dxa"/>
          </w:tcPr>
          <w:p w14:paraId="49C39F50" w14:textId="77777777" w:rsidR="004D2D44" w:rsidRPr="009A7F88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0C3A3F0" w14:textId="77777777" w:rsidR="004D2D44" w:rsidRPr="009A7F88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C753343" w14:textId="77777777" w:rsidR="004D2D44" w:rsidRPr="009A7F88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73C5B98" w14:textId="77777777" w:rsidR="004D2D44" w:rsidRPr="009A7F88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192B048" w14:textId="77777777" w:rsidR="004D2D44" w:rsidRPr="009A7F88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381A0BC" w14:textId="77777777" w:rsidR="004D2D44" w:rsidRPr="009A7F88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F001954" w14:textId="77777777" w:rsidR="004D2D44" w:rsidRPr="009A7F88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1D85481" w14:textId="77777777" w:rsidR="004D2D44" w:rsidRPr="009A7F88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32E9A0D" w14:textId="77777777" w:rsidR="004D2D44" w:rsidRPr="009A7F88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DD8BF9D" w14:textId="77777777" w:rsidR="004D2D44" w:rsidRPr="009A7F88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1F3BAA2D" w14:textId="77777777" w:rsidR="004D2D44" w:rsidRPr="009A7F88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A7F88" w:rsidRPr="00D87B1A" w14:paraId="59288708" w14:textId="77777777" w:rsidTr="009A7F88">
        <w:tc>
          <w:tcPr>
            <w:tcW w:w="2340" w:type="dxa"/>
            <w:shd w:val="clear" w:color="auto" w:fill="auto"/>
          </w:tcPr>
          <w:p w14:paraId="212308A4" w14:textId="79DC414E" w:rsid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D47FE8">
              <w:rPr>
                <w:rFonts w:ascii="Angsana New" w:hAnsi="Angsana New"/>
                <w:sz w:val="26"/>
                <w:szCs w:val="26"/>
                <w:cs/>
              </w:rPr>
              <w:t>สามารถปันส่วนได้</w:t>
            </w:r>
          </w:p>
        </w:tc>
        <w:tc>
          <w:tcPr>
            <w:tcW w:w="990" w:type="dxa"/>
            <w:vAlign w:val="center"/>
          </w:tcPr>
          <w:p w14:paraId="580F3D70" w14:textId="021FDCA6" w:rsidR="009A7F88" w:rsidRPr="009A7F88" w:rsidRDefault="007960D7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7960D7">
              <w:rPr>
                <w:rFonts w:asciiTheme="majorBidi" w:hAnsiTheme="majorBidi" w:cstheme="majorBidi"/>
                <w:sz w:val="26"/>
                <w:szCs w:val="26"/>
              </w:rPr>
              <w:t>285,465</w:t>
            </w:r>
          </w:p>
        </w:tc>
        <w:tc>
          <w:tcPr>
            <w:tcW w:w="270" w:type="dxa"/>
          </w:tcPr>
          <w:p w14:paraId="5BB4E4ED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5BF3FE0" w14:textId="43151DBA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9A7F88">
              <w:rPr>
                <w:rFonts w:asciiTheme="majorBidi" w:hAnsiTheme="majorBidi" w:cstheme="majorBidi"/>
                <w:sz w:val="26"/>
                <w:szCs w:val="26"/>
              </w:rPr>
              <w:t>307,872</w:t>
            </w:r>
          </w:p>
        </w:tc>
        <w:tc>
          <w:tcPr>
            <w:tcW w:w="270" w:type="dxa"/>
          </w:tcPr>
          <w:p w14:paraId="55023DCE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5209E1F9" w14:textId="1CE036BF" w:rsidR="009A7F88" w:rsidRPr="009A7F88" w:rsidRDefault="007960D7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7960D7">
              <w:rPr>
                <w:rFonts w:asciiTheme="majorBidi" w:hAnsiTheme="majorBidi" w:cstheme="majorBidi"/>
                <w:sz w:val="26"/>
                <w:szCs w:val="26"/>
              </w:rPr>
              <w:t>2,172</w:t>
            </w:r>
          </w:p>
        </w:tc>
        <w:tc>
          <w:tcPr>
            <w:tcW w:w="270" w:type="dxa"/>
          </w:tcPr>
          <w:p w14:paraId="602EFB00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5601E46" w14:textId="44F52F4A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9A7F88">
              <w:rPr>
                <w:rFonts w:asciiTheme="majorBidi" w:hAnsiTheme="majorBidi" w:cstheme="majorBidi"/>
                <w:sz w:val="26"/>
                <w:szCs w:val="26"/>
              </w:rPr>
              <w:t>691</w:t>
            </w:r>
          </w:p>
        </w:tc>
        <w:tc>
          <w:tcPr>
            <w:tcW w:w="270" w:type="dxa"/>
          </w:tcPr>
          <w:p w14:paraId="53760CCA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72D58569" w14:textId="7987752F" w:rsidR="009A7F88" w:rsidRPr="009A7F88" w:rsidRDefault="007960D7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7960D7">
              <w:rPr>
                <w:rFonts w:asciiTheme="majorBidi" w:hAnsiTheme="majorBidi" w:cstheme="majorBidi"/>
                <w:sz w:val="26"/>
                <w:szCs w:val="26"/>
              </w:rPr>
              <w:t>287,637</w:t>
            </w:r>
          </w:p>
        </w:tc>
        <w:tc>
          <w:tcPr>
            <w:tcW w:w="270" w:type="dxa"/>
          </w:tcPr>
          <w:p w14:paraId="046BF9CB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3D5AA2E9" w14:textId="205E7715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9A7F88">
              <w:rPr>
                <w:rFonts w:asciiTheme="majorBidi" w:hAnsiTheme="majorBidi" w:cstheme="majorBidi"/>
                <w:sz w:val="26"/>
                <w:szCs w:val="26"/>
              </w:rPr>
              <w:t>308,563</w:t>
            </w:r>
          </w:p>
        </w:tc>
      </w:tr>
      <w:tr w:rsidR="009A7F88" w:rsidRPr="00D87B1A" w14:paraId="6527980E" w14:textId="77777777" w:rsidTr="009A7F88">
        <w:tc>
          <w:tcPr>
            <w:tcW w:w="2340" w:type="dxa"/>
            <w:shd w:val="clear" w:color="auto" w:fill="auto"/>
          </w:tcPr>
          <w:p w14:paraId="2EA0A42F" w14:textId="11C2344A" w:rsid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D47FE8">
              <w:rPr>
                <w:rFonts w:ascii="Angsana New" w:hAnsi="Angsana New"/>
                <w:sz w:val="26"/>
                <w:szCs w:val="26"/>
                <w:cs/>
              </w:rPr>
              <w:t>ไม่สามารถปันส่วนได้</w:t>
            </w:r>
          </w:p>
        </w:tc>
        <w:tc>
          <w:tcPr>
            <w:tcW w:w="990" w:type="dxa"/>
            <w:vAlign w:val="center"/>
          </w:tcPr>
          <w:p w14:paraId="63C7685A" w14:textId="581B0A56" w:rsidR="009A7F88" w:rsidRPr="009A7F88" w:rsidRDefault="007960D7" w:rsidP="00796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3FB3742" w14:textId="104C3343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783D4C5" w14:textId="56ACA86F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9A7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7862B5B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213A3F31" w14:textId="20685A96" w:rsidR="009A7F88" w:rsidRPr="009A7F88" w:rsidRDefault="007960D7" w:rsidP="00796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296FB50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53414F7" w14:textId="38C67FAB" w:rsidR="009A7F88" w:rsidRPr="009A7F88" w:rsidRDefault="009A7F88" w:rsidP="00796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9A7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A150699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53AADE44" w14:textId="30035735" w:rsidR="009A7F88" w:rsidRPr="009A7F88" w:rsidRDefault="007960D7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7960D7">
              <w:rPr>
                <w:rFonts w:asciiTheme="majorBidi" w:hAnsiTheme="majorBidi" w:cstheme="majorBidi"/>
                <w:sz w:val="26"/>
                <w:szCs w:val="26"/>
              </w:rPr>
              <w:t>18,126</w:t>
            </w:r>
          </w:p>
        </w:tc>
        <w:tc>
          <w:tcPr>
            <w:tcW w:w="270" w:type="dxa"/>
          </w:tcPr>
          <w:p w14:paraId="5D1DC9DE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AD62A74" w14:textId="351742E4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9A7F88">
              <w:rPr>
                <w:rFonts w:asciiTheme="majorBidi" w:hAnsiTheme="majorBidi" w:cstheme="majorBidi"/>
                <w:sz w:val="26"/>
                <w:szCs w:val="26"/>
              </w:rPr>
              <w:t>22,657</w:t>
            </w:r>
          </w:p>
        </w:tc>
      </w:tr>
      <w:tr w:rsidR="009A7F88" w:rsidRPr="00D87B1A" w14:paraId="53C7CB07" w14:textId="77777777" w:rsidTr="00632AE0">
        <w:tc>
          <w:tcPr>
            <w:tcW w:w="2340" w:type="dxa"/>
            <w:shd w:val="clear" w:color="auto" w:fill="auto"/>
          </w:tcPr>
          <w:p w14:paraId="7567E935" w14:textId="57B8B656" w:rsidR="009A7F88" w:rsidRPr="00D47FE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</w:tcPr>
          <w:p w14:paraId="2E6A9675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A1AD840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2E6EF9D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082FDC6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C4E876C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BAE19C5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11F64D3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C6BA65B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D9B146" w14:textId="4CB33ADF" w:rsidR="009A7F88" w:rsidRPr="009A7F88" w:rsidRDefault="007960D7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7960D7">
              <w:rPr>
                <w:rFonts w:asciiTheme="majorBidi" w:hAnsiTheme="majorBidi" w:cstheme="majorBidi"/>
                <w:sz w:val="26"/>
                <w:szCs w:val="26"/>
              </w:rPr>
              <w:t>305,763</w:t>
            </w:r>
          </w:p>
        </w:tc>
        <w:tc>
          <w:tcPr>
            <w:tcW w:w="270" w:type="dxa"/>
          </w:tcPr>
          <w:p w14:paraId="1272A2F6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2E26EF7" w14:textId="753B76F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9A7F88">
              <w:rPr>
                <w:rFonts w:asciiTheme="majorBidi" w:hAnsiTheme="majorBidi" w:cstheme="majorBidi"/>
                <w:sz w:val="26"/>
                <w:szCs w:val="26"/>
              </w:rPr>
              <w:t>331,220</w:t>
            </w:r>
          </w:p>
        </w:tc>
      </w:tr>
      <w:tr w:rsidR="009A7F88" w:rsidRPr="00D87B1A" w14:paraId="448E8D91" w14:textId="77777777" w:rsidTr="00112691">
        <w:tc>
          <w:tcPr>
            <w:tcW w:w="3330" w:type="dxa"/>
            <w:gridSpan w:val="2"/>
            <w:shd w:val="clear" w:color="auto" w:fill="auto"/>
          </w:tcPr>
          <w:p w14:paraId="0C8E552B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3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9A7F88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สินทรัพย์อื่นไม่สามารถ</w:t>
            </w:r>
          </w:p>
          <w:p w14:paraId="6EC6A5AA" w14:textId="056B9DB8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35"/>
              <w:rPr>
                <w:rFonts w:asciiTheme="majorBidi" w:hAnsiTheme="majorBidi" w:cstheme="majorBidi"/>
                <w:sz w:val="26"/>
                <w:szCs w:val="26"/>
              </w:rPr>
            </w:pPr>
            <w:r w:rsidRPr="009A7F88">
              <w:rPr>
                <w:rFonts w:asciiTheme="majorBidi" w:hAnsiTheme="majorBidi" w:cstheme="majorBidi"/>
                <w:sz w:val="26"/>
                <w:szCs w:val="26"/>
                <w:cs/>
              </w:rPr>
              <w:t>ปันส่วนได้</w:t>
            </w:r>
          </w:p>
        </w:tc>
        <w:tc>
          <w:tcPr>
            <w:tcW w:w="270" w:type="dxa"/>
            <w:shd w:val="clear" w:color="auto" w:fill="auto"/>
          </w:tcPr>
          <w:p w14:paraId="55CE6EDB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B7FAA63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8" w:right="-44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BB88836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14E36FE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0A06AAB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528E509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CE7459E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41B130" w14:textId="77777777" w:rsidR="005C6C9A" w:rsidRDefault="005C6C9A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14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F6677FB" w14:textId="69C64493" w:rsidR="009A7F88" w:rsidRPr="009A7F88" w:rsidRDefault="005C6C9A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14"/>
              <w:rPr>
                <w:rFonts w:asciiTheme="majorBidi" w:hAnsiTheme="majorBidi" w:cstheme="majorBidi"/>
                <w:sz w:val="26"/>
                <w:szCs w:val="26"/>
              </w:rPr>
            </w:pPr>
            <w:r w:rsidRPr="005C6C9A">
              <w:rPr>
                <w:rFonts w:asciiTheme="majorBidi" w:hAnsiTheme="majorBidi" w:cstheme="majorBidi"/>
                <w:sz w:val="26"/>
                <w:szCs w:val="26"/>
              </w:rPr>
              <w:t>2,639,054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  <w:vAlign w:val="center"/>
          </w:tcPr>
          <w:p w14:paraId="5915B581" w14:textId="40854B88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  <w:tab w:val="decimal" w:pos="803"/>
                <w:tab w:val="decimal" w:pos="86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E10BCD" w14:textId="0D6B0F52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9A7F88">
              <w:rPr>
                <w:rFonts w:asciiTheme="majorBidi" w:hAnsiTheme="majorBidi" w:cstheme="majorBidi"/>
                <w:sz w:val="26"/>
                <w:szCs w:val="26"/>
              </w:rPr>
              <w:t>2,618,372</w:t>
            </w:r>
          </w:p>
        </w:tc>
      </w:tr>
      <w:tr w:rsidR="009A7F88" w:rsidRPr="00297BC3" w14:paraId="01EF7810" w14:textId="77777777" w:rsidTr="00112691">
        <w:trPr>
          <w:trHeight w:val="379"/>
        </w:trPr>
        <w:tc>
          <w:tcPr>
            <w:tcW w:w="2340" w:type="dxa"/>
          </w:tcPr>
          <w:p w14:paraId="2BD9C234" w14:textId="77777777" w:rsidR="009A7F88" w:rsidRPr="00297BC3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97BC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990" w:type="dxa"/>
          </w:tcPr>
          <w:p w14:paraId="5BFC0627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E84E806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BC6108F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8762AD1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68559147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5B34CA6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3A905FCF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FB86A6E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0D7DCD1" w14:textId="35C82803" w:rsidR="009A7F88" w:rsidRPr="009A7F88" w:rsidRDefault="005C6C9A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14" w:right="-10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C6C9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8,443,920</w:t>
            </w:r>
          </w:p>
        </w:tc>
        <w:tc>
          <w:tcPr>
            <w:tcW w:w="270" w:type="dxa"/>
          </w:tcPr>
          <w:p w14:paraId="243F3C7B" w14:textId="4D39F1D1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9000C95" w14:textId="6957B35B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7F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8,556,809</w:t>
            </w:r>
          </w:p>
        </w:tc>
      </w:tr>
    </w:tbl>
    <w:p w14:paraId="6D54E199" w14:textId="77777777" w:rsidR="00522DFC" w:rsidRPr="00955FB7" w:rsidRDefault="00522DFC" w:rsidP="00522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exact"/>
        <w:ind w:firstLine="540"/>
        <w:rPr>
          <w:rFonts w:ascii="Angsana New" w:hAnsi="Angsana New"/>
          <w:sz w:val="30"/>
          <w:szCs w:val="30"/>
        </w:rPr>
      </w:pPr>
    </w:p>
    <w:p w14:paraId="7EDB4F54" w14:textId="77777777" w:rsidR="00F8349B" w:rsidRDefault="00F8349B">
      <w:r>
        <w:br w:type="page"/>
      </w:r>
    </w:p>
    <w:tbl>
      <w:tblPr>
        <w:tblW w:w="98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080"/>
        <w:gridCol w:w="252"/>
        <w:gridCol w:w="1008"/>
        <w:gridCol w:w="247"/>
        <w:gridCol w:w="923"/>
        <w:gridCol w:w="237"/>
        <w:gridCol w:w="1113"/>
        <w:gridCol w:w="270"/>
        <w:gridCol w:w="1080"/>
        <w:gridCol w:w="262"/>
        <w:gridCol w:w="1088"/>
      </w:tblGrid>
      <w:tr w:rsidR="006B01BC" w:rsidRPr="004D2D44" w14:paraId="314CEE12" w14:textId="77777777" w:rsidTr="003474A9">
        <w:tc>
          <w:tcPr>
            <w:tcW w:w="2250" w:type="dxa"/>
          </w:tcPr>
          <w:p w14:paraId="3C691BD0" w14:textId="77777777" w:rsidR="006B01BC" w:rsidRPr="004D2D44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560" w:type="dxa"/>
            <w:gridSpan w:val="11"/>
          </w:tcPr>
          <w:p w14:paraId="275CE1BE" w14:textId="77777777" w:rsidR="006B01BC" w:rsidRPr="004D2D44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D2D4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6B01BC" w:rsidRPr="004D2D44" w14:paraId="514BB7F4" w14:textId="77777777" w:rsidTr="003474A9">
        <w:tc>
          <w:tcPr>
            <w:tcW w:w="2250" w:type="dxa"/>
          </w:tcPr>
          <w:p w14:paraId="6F55FD48" w14:textId="4D3E2998" w:rsidR="006B01BC" w:rsidRPr="004D2D44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4D2D4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 w:rsidR="00AB5A87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เก้า</w:t>
            </w:r>
            <w:r w:rsidRPr="004D2D4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เดือนสิ้นสุด</w:t>
            </w:r>
          </w:p>
        </w:tc>
        <w:tc>
          <w:tcPr>
            <w:tcW w:w="2340" w:type="dxa"/>
            <w:gridSpan w:val="3"/>
          </w:tcPr>
          <w:p w14:paraId="50E29DB4" w14:textId="77777777" w:rsidR="006B01BC" w:rsidRPr="004D2D44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D2D4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Pr="004D2D4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47" w:type="dxa"/>
          </w:tcPr>
          <w:p w14:paraId="20C8E79F" w14:textId="77777777" w:rsidR="006B01BC" w:rsidRPr="004D2D44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3" w:type="dxa"/>
            <w:gridSpan w:val="3"/>
          </w:tcPr>
          <w:p w14:paraId="566A8172" w14:textId="77777777" w:rsidR="006B01BC" w:rsidRPr="004D2D44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D2D4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Pr="004D2D4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4EF4E594" w14:textId="77777777" w:rsidR="006B01BC" w:rsidRPr="004D2D44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430" w:type="dxa"/>
            <w:gridSpan w:val="3"/>
          </w:tcPr>
          <w:p w14:paraId="24183F93" w14:textId="77777777" w:rsidR="006B01BC" w:rsidRPr="004D2D44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  <w:r w:rsidRPr="004D2D4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B01BC" w:rsidRPr="004D2D44" w14:paraId="36AC7985" w14:textId="77777777" w:rsidTr="003474A9">
        <w:tc>
          <w:tcPr>
            <w:tcW w:w="2250" w:type="dxa"/>
          </w:tcPr>
          <w:p w14:paraId="60DCE567" w14:textId="2EB3D2FD" w:rsidR="006B01BC" w:rsidRPr="004D2D44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4D2D4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วันที่ </w:t>
            </w:r>
            <w:r w:rsidR="00AB5A87" w:rsidRPr="00AB5A8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="00AB5A87" w:rsidRPr="00AB5A87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080" w:type="dxa"/>
          </w:tcPr>
          <w:p w14:paraId="1559917D" w14:textId="77777777" w:rsidR="006B01BC" w:rsidRPr="004D2D44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2D4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21653C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52" w:type="dxa"/>
          </w:tcPr>
          <w:p w14:paraId="282F1F8F" w14:textId="77777777" w:rsidR="006B01BC" w:rsidRPr="004D2D44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32DA7ECD" w14:textId="77777777" w:rsidR="006B01BC" w:rsidRPr="004D2D44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1653C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47" w:type="dxa"/>
          </w:tcPr>
          <w:p w14:paraId="033F4DC0" w14:textId="77777777" w:rsidR="006B01BC" w:rsidRPr="004D2D44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2E9678F8" w14:textId="77777777" w:rsidR="006B01BC" w:rsidRPr="004D2D44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2D4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21653C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37" w:type="dxa"/>
          </w:tcPr>
          <w:p w14:paraId="5DABA11B" w14:textId="77777777" w:rsidR="006B01BC" w:rsidRPr="004D2D44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</w:tcPr>
          <w:p w14:paraId="1C505F94" w14:textId="77777777" w:rsidR="006B01BC" w:rsidRPr="004D2D44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1653C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70" w:type="dxa"/>
          </w:tcPr>
          <w:p w14:paraId="526F7147" w14:textId="77777777" w:rsidR="006B01BC" w:rsidRPr="004D2D44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185999B2" w14:textId="77777777" w:rsidR="006B01BC" w:rsidRPr="004D2D44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2D4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21653C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62" w:type="dxa"/>
          </w:tcPr>
          <w:p w14:paraId="406A0087" w14:textId="77777777" w:rsidR="006B01BC" w:rsidRPr="004D2D44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3DA32418" w14:textId="77777777" w:rsidR="006B01BC" w:rsidRPr="004D2D44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1653C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6B01BC" w:rsidRPr="004D2D44" w14:paraId="0EAA111D" w14:textId="77777777" w:rsidTr="003474A9">
        <w:tc>
          <w:tcPr>
            <w:tcW w:w="2250" w:type="dxa"/>
          </w:tcPr>
          <w:p w14:paraId="11BEC420" w14:textId="77777777" w:rsidR="006B01BC" w:rsidRPr="004D2D44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560" w:type="dxa"/>
            <w:gridSpan w:val="11"/>
          </w:tcPr>
          <w:p w14:paraId="5E76CD2D" w14:textId="77777777" w:rsidR="006B01BC" w:rsidRPr="004D2D44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4D2D4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6B01BC" w:rsidRPr="004D2D44" w14:paraId="6430C155" w14:textId="77777777" w:rsidTr="003474A9">
        <w:tc>
          <w:tcPr>
            <w:tcW w:w="2250" w:type="dxa"/>
          </w:tcPr>
          <w:p w14:paraId="2D5F503D" w14:textId="77777777" w:rsidR="006B01BC" w:rsidRPr="004D2D44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การจำแนกรายได้</w:t>
            </w:r>
          </w:p>
        </w:tc>
        <w:tc>
          <w:tcPr>
            <w:tcW w:w="7560" w:type="dxa"/>
            <w:gridSpan w:val="11"/>
          </w:tcPr>
          <w:p w14:paraId="3C9611AC" w14:textId="77777777" w:rsidR="006B01BC" w:rsidRPr="004D2D44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</w:tr>
      <w:tr w:rsidR="006B01BC" w:rsidRPr="004D2D44" w14:paraId="4F2A9ED7" w14:textId="77777777" w:rsidTr="003474A9">
        <w:tc>
          <w:tcPr>
            <w:tcW w:w="2250" w:type="dxa"/>
          </w:tcPr>
          <w:p w14:paraId="3D75CF84" w14:textId="77777777" w:rsidR="006B01BC" w:rsidRPr="004D2D44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 w:firstLine="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D2D4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ส่วนงานภูมิศาสตร์หลัก</w:t>
            </w:r>
          </w:p>
        </w:tc>
        <w:tc>
          <w:tcPr>
            <w:tcW w:w="1080" w:type="dxa"/>
          </w:tcPr>
          <w:p w14:paraId="6BA6DB89" w14:textId="77777777" w:rsidR="006B01BC" w:rsidRPr="004D2D44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 w:firstLine="111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52" w:type="dxa"/>
          </w:tcPr>
          <w:p w14:paraId="7B40F5C6" w14:textId="77777777" w:rsidR="006B01BC" w:rsidRPr="004D2D44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 w:firstLine="111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08" w:type="dxa"/>
          </w:tcPr>
          <w:p w14:paraId="0621B96D" w14:textId="77777777" w:rsidR="006B01BC" w:rsidRPr="004D2D44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</w:tcPr>
          <w:p w14:paraId="56D32DE3" w14:textId="77777777" w:rsidR="006B01BC" w:rsidRPr="004D2D44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7E944C81" w14:textId="77777777" w:rsidR="006B01BC" w:rsidRPr="004D2D44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1A47F869" w14:textId="77777777" w:rsidR="006B01BC" w:rsidRPr="004D2D44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</w:tcPr>
          <w:p w14:paraId="56119E3F" w14:textId="77777777" w:rsidR="006B01BC" w:rsidRPr="004D2D44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CF0C960" w14:textId="77777777" w:rsidR="006B01BC" w:rsidRPr="004D2D44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C6A56B2" w14:textId="77777777" w:rsidR="006B01BC" w:rsidRPr="004D2D44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568CB704" w14:textId="77777777" w:rsidR="006B01BC" w:rsidRPr="004D2D44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6F55F1D0" w14:textId="77777777" w:rsidR="006B01BC" w:rsidRPr="004D2D44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9A7F88" w:rsidRPr="004D2D44" w14:paraId="49CB9FE2" w14:textId="77777777" w:rsidTr="009A7F88">
        <w:tc>
          <w:tcPr>
            <w:tcW w:w="2250" w:type="dxa"/>
          </w:tcPr>
          <w:p w14:paraId="311C75B3" w14:textId="77777777" w:rsidR="009A7F88" w:rsidRPr="004D2D44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2D44">
              <w:rPr>
                <w:rFonts w:asciiTheme="majorBidi" w:hAnsiTheme="majorBidi" w:cstheme="majorBidi"/>
                <w:sz w:val="26"/>
                <w:szCs w:val="26"/>
                <w:cs/>
              </w:rPr>
              <w:t>เอเชีย</w:t>
            </w:r>
          </w:p>
        </w:tc>
        <w:tc>
          <w:tcPr>
            <w:tcW w:w="1080" w:type="dxa"/>
          </w:tcPr>
          <w:p w14:paraId="2BDC1478" w14:textId="62361A49" w:rsidR="009A7F88" w:rsidRPr="009A7F88" w:rsidRDefault="0084229A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4229A">
              <w:rPr>
                <w:rFonts w:asciiTheme="majorBidi" w:hAnsiTheme="majorBidi" w:cstheme="majorBidi"/>
                <w:sz w:val="26"/>
                <w:szCs w:val="26"/>
              </w:rPr>
              <w:t>2,959,270</w:t>
            </w:r>
          </w:p>
        </w:tc>
        <w:tc>
          <w:tcPr>
            <w:tcW w:w="252" w:type="dxa"/>
          </w:tcPr>
          <w:p w14:paraId="3509FB2A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5AF53D3E" w14:textId="094A594B" w:rsidR="009A7F88" w:rsidRPr="009A7F88" w:rsidRDefault="00C75829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C75829">
              <w:rPr>
                <w:rFonts w:asciiTheme="majorBidi" w:hAnsiTheme="majorBidi" w:cstheme="majorBidi"/>
                <w:sz w:val="26"/>
                <w:szCs w:val="26"/>
              </w:rPr>
              <w:t>2,134,409</w:t>
            </w:r>
          </w:p>
        </w:tc>
        <w:tc>
          <w:tcPr>
            <w:tcW w:w="247" w:type="dxa"/>
          </w:tcPr>
          <w:p w14:paraId="0D3B5C34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394CE0DA" w14:textId="3F700B8A" w:rsidR="009A7F88" w:rsidRPr="009A7F88" w:rsidRDefault="0084229A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84229A">
              <w:rPr>
                <w:rFonts w:asciiTheme="majorBidi" w:hAnsiTheme="majorBidi" w:cstheme="majorBidi"/>
                <w:sz w:val="26"/>
                <w:szCs w:val="26"/>
              </w:rPr>
              <w:t>2,756,465</w:t>
            </w:r>
          </w:p>
        </w:tc>
        <w:tc>
          <w:tcPr>
            <w:tcW w:w="237" w:type="dxa"/>
          </w:tcPr>
          <w:p w14:paraId="555ADA3E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</w:tcPr>
          <w:p w14:paraId="19736E91" w14:textId="5D165EE1" w:rsidR="009A7F88" w:rsidRPr="009A7F88" w:rsidRDefault="00C75829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C75829">
              <w:rPr>
                <w:rFonts w:asciiTheme="majorBidi" w:hAnsiTheme="majorBidi" w:cstheme="majorBidi"/>
                <w:sz w:val="26"/>
                <w:szCs w:val="26"/>
              </w:rPr>
              <w:t>2,308,827</w:t>
            </w:r>
          </w:p>
        </w:tc>
        <w:tc>
          <w:tcPr>
            <w:tcW w:w="270" w:type="dxa"/>
          </w:tcPr>
          <w:p w14:paraId="7C6575AE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5B609F94" w14:textId="5152F02F" w:rsidR="009A7F88" w:rsidRPr="009A7F88" w:rsidRDefault="000033A4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033A4">
              <w:rPr>
                <w:rFonts w:asciiTheme="majorBidi" w:hAnsiTheme="majorBidi" w:cstheme="majorBidi"/>
                <w:sz w:val="26"/>
                <w:szCs w:val="26"/>
              </w:rPr>
              <w:t>5,715,735</w:t>
            </w:r>
          </w:p>
        </w:tc>
        <w:tc>
          <w:tcPr>
            <w:tcW w:w="262" w:type="dxa"/>
          </w:tcPr>
          <w:p w14:paraId="24D6C4E9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5E4CF7CF" w14:textId="40F53C55" w:rsidR="009A7F88" w:rsidRPr="009A7F88" w:rsidRDefault="00C75829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75829">
              <w:rPr>
                <w:rFonts w:asciiTheme="majorBidi" w:hAnsiTheme="majorBidi" w:cstheme="majorBidi"/>
                <w:sz w:val="26"/>
                <w:szCs w:val="26"/>
              </w:rPr>
              <w:t>4,443,236</w:t>
            </w:r>
          </w:p>
        </w:tc>
      </w:tr>
      <w:tr w:rsidR="00EB364E" w:rsidRPr="004D2D44" w14:paraId="68BE10C1" w14:textId="77777777" w:rsidTr="009A7F88">
        <w:trPr>
          <w:trHeight w:hRule="exact" w:val="360"/>
        </w:trPr>
        <w:tc>
          <w:tcPr>
            <w:tcW w:w="2250" w:type="dxa"/>
          </w:tcPr>
          <w:p w14:paraId="45EB9224" w14:textId="259AB109" w:rsidR="00EB364E" w:rsidRPr="004D2D44" w:rsidRDefault="00EB364E" w:rsidP="00EB3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2D44">
              <w:rPr>
                <w:rFonts w:asciiTheme="majorBidi" w:hAnsiTheme="majorBidi" w:cstheme="majorBidi"/>
                <w:sz w:val="26"/>
                <w:szCs w:val="26"/>
                <w:cs/>
              </w:rPr>
              <w:t>ยุโรป</w:t>
            </w:r>
          </w:p>
        </w:tc>
        <w:tc>
          <w:tcPr>
            <w:tcW w:w="1080" w:type="dxa"/>
          </w:tcPr>
          <w:p w14:paraId="795249F7" w14:textId="3A8676AB" w:rsidR="00EB364E" w:rsidRPr="0084229A" w:rsidRDefault="00EB364E" w:rsidP="00EB3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84229A">
              <w:rPr>
                <w:rFonts w:asciiTheme="majorBidi" w:hAnsiTheme="majorBidi" w:cstheme="majorBidi"/>
                <w:sz w:val="26"/>
                <w:szCs w:val="26"/>
              </w:rPr>
              <w:t>79,415</w:t>
            </w:r>
          </w:p>
        </w:tc>
        <w:tc>
          <w:tcPr>
            <w:tcW w:w="252" w:type="dxa"/>
          </w:tcPr>
          <w:p w14:paraId="64EC6F3B" w14:textId="77777777" w:rsidR="00EB364E" w:rsidRPr="009A7F88" w:rsidRDefault="00EB364E" w:rsidP="00EB3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5D7416DA" w14:textId="53835423" w:rsidR="00EB364E" w:rsidRPr="00EF056C" w:rsidRDefault="00EB364E" w:rsidP="00EB3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C75829">
              <w:rPr>
                <w:rFonts w:asciiTheme="majorBidi" w:hAnsiTheme="majorBidi" w:cstheme="majorBidi"/>
                <w:sz w:val="26"/>
                <w:szCs w:val="26"/>
              </w:rPr>
              <w:t>52,562</w:t>
            </w:r>
          </w:p>
        </w:tc>
        <w:tc>
          <w:tcPr>
            <w:tcW w:w="247" w:type="dxa"/>
          </w:tcPr>
          <w:p w14:paraId="499DA307" w14:textId="77777777" w:rsidR="00EB364E" w:rsidRPr="009A7F88" w:rsidRDefault="00EB364E" w:rsidP="00EB3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3F842AB8" w14:textId="703FB0A2" w:rsidR="00EB364E" w:rsidRDefault="00EB364E" w:rsidP="00467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84229A">
              <w:rPr>
                <w:rFonts w:asciiTheme="majorBidi" w:hAnsiTheme="majorBidi" w:cstheme="majorBidi"/>
                <w:sz w:val="26"/>
                <w:szCs w:val="26"/>
              </w:rPr>
              <w:t>2,787</w:t>
            </w:r>
          </w:p>
        </w:tc>
        <w:tc>
          <w:tcPr>
            <w:tcW w:w="237" w:type="dxa"/>
          </w:tcPr>
          <w:p w14:paraId="4C67B341" w14:textId="77777777" w:rsidR="00EB364E" w:rsidRPr="009A7F88" w:rsidRDefault="00EB364E" w:rsidP="00EB3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</w:tcPr>
          <w:p w14:paraId="4154995C" w14:textId="56682299" w:rsidR="00EB364E" w:rsidRDefault="00EB364E" w:rsidP="00467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C75829">
              <w:rPr>
                <w:rFonts w:asciiTheme="majorBidi" w:hAnsiTheme="majorBidi" w:cstheme="majorBidi"/>
                <w:sz w:val="26"/>
                <w:szCs w:val="26"/>
              </w:rPr>
              <w:t>936</w:t>
            </w:r>
          </w:p>
        </w:tc>
        <w:tc>
          <w:tcPr>
            <w:tcW w:w="270" w:type="dxa"/>
          </w:tcPr>
          <w:p w14:paraId="658C229B" w14:textId="77777777" w:rsidR="00EB364E" w:rsidRPr="009A7F88" w:rsidRDefault="00EB364E" w:rsidP="00EB3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C187963" w14:textId="74042936" w:rsidR="00EB364E" w:rsidRPr="000033A4" w:rsidRDefault="00EB364E" w:rsidP="00EB3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0033A4">
              <w:rPr>
                <w:rFonts w:asciiTheme="majorBidi" w:hAnsiTheme="majorBidi" w:cstheme="majorBidi"/>
                <w:sz w:val="26"/>
                <w:szCs w:val="26"/>
              </w:rPr>
              <w:t>82,202</w:t>
            </w:r>
          </w:p>
        </w:tc>
        <w:tc>
          <w:tcPr>
            <w:tcW w:w="262" w:type="dxa"/>
          </w:tcPr>
          <w:p w14:paraId="61F5A613" w14:textId="77777777" w:rsidR="00EB364E" w:rsidRPr="009A7F88" w:rsidRDefault="00EB364E" w:rsidP="00EB3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27F12250" w14:textId="5EADF074" w:rsidR="00EB364E" w:rsidRPr="000033A4" w:rsidRDefault="00EB364E" w:rsidP="00EB3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C75829">
              <w:rPr>
                <w:rFonts w:asciiTheme="majorBidi" w:hAnsiTheme="majorBidi" w:cstheme="majorBidi"/>
                <w:sz w:val="26"/>
                <w:szCs w:val="26"/>
              </w:rPr>
              <w:t>53,498</w:t>
            </w:r>
          </w:p>
        </w:tc>
      </w:tr>
      <w:tr w:rsidR="00EB364E" w:rsidRPr="004D2D44" w14:paraId="56EBDECA" w14:textId="77777777" w:rsidTr="009A7F88">
        <w:trPr>
          <w:trHeight w:hRule="exact" w:val="360"/>
        </w:trPr>
        <w:tc>
          <w:tcPr>
            <w:tcW w:w="2250" w:type="dxa"/>
          </w:tcPr>
          <w:p w14:paraId="23C17938" w14:textId="77777777" w:rsidR="00EB364E" w:rsidRPr="004D2D44" w:rsidRDefault="00EB364E" w:rsidP="00EB3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2D44">
              <w:rPr>
                <w:rFonts w:asciiTheme="majorBidi" w:hAnsiTheme="majorBidi" w:cstheme="majorBidi"/>
                <w:sz w:val="26"/>
                <w:szCs w:val="26"/>
                <w:cs/>
              </w:rPr>
              <w:t>แอฟริกา</w:t>
            </w:r>
          </w:p>
        </w:tc>
        <w:tc>
          <w:tcPr>
            <w:tcW w:w="1080" w:type="dxa"/>
          </w:tcPr>
          <w:p w14:paraId="50542432" w14:textId="121A8673" w:rsidR="00EB364E" w:rsidRPr="009A7F88" w:rsidRDefault="00EB364E" w:rsidP="00EB3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84229A">
              <w:rPr>
                <w:rFonts w:asciiTheme="majorBidi" w:hAnsiTheme="majorBidi" w:cstheme="majorBidi"/>
                <w:sz w:val="26"/>
                <w:szCs w:val="26"/>
              </w:rPr>
              <w:t>62,648</w:t>
            </w:r>
          </w:p>
        </w:tc>
        <w:tc>
          <w:tcPr>
            <w:tcW w:w="252" w:type="dxa"/>
          </w:tcPr>
          <w:p w14:paraId="46FD7D9C" w14:textId="77777777" w:rsidR="00EB364E" w:rsidRPr="009A7F88" w:rsidRDefault="00EB364E" w:rsidP="00EB3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05C8B5A6" w14:textId="7E35EE4A" w:rsidR="00EB364E" w:rsidRPr="009A7F88" w:rsidRDefault="00EB364E" w:rsidP="00EB3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EF056C">
              <w:rPr>
                <w:rFonts w:asciiTheme="majorBidi" w:hAnsiTheme="majorBidi" w:cstheme="majorBidi"/>
                <w:sz w:val="26"/>
                <w:szCs w:val="26"/>
              </w:rPr>
              <w:t>51,356</w:t>
            </w:r>
          </w:p>
        </w:tc>
        <w:tc>
          <w:tcPr>
            <w:tcW w:w="247" w:type="dxa"/>
          </w:tcPr>
          <w:p w14:paraId="7FED4AF6" w14:textId="77777777" w:rsidR="00EB364E" w:rsidRPr="009A7F88" w:rsidRDefault="00EB364E" w:rsidP="00EB3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4D61BF45" w14:textId="127AB08C" w:rsidR="00EB364E" w:rsidRPr="009A7F88" w:rsidRDefault="00EB364E" w:rsidP="00EB3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39F3964E" w14:textId="77777777" w:rsidR="00EB364E" w:rsidRPr="009A7F88" w:rsidRDefault="00EB364E" w:rsidP="00EB3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</w:tcPr>
          <w:p w14:paraId="50D9F8D0" w14:textId="1C2A55B1" w:rsidR="00EB364E" w:rsidRPr="009A7F88" w:rsidRDefault="00EB364E" w:rsidP="00EB3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52B3288" w14:textId="77777777" w:rsidR="00EB364E" w:rsidRPr="009A7F88" w:rsidRDefault="00EB364E" w:rsidP="00EB3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753E659E" w14:textId="794F650B" w:rsidR="00EB364E" w:rsidRPr="009A7F88" w:rsidRDefault="00EB364E" w:rsidP="00EB3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033A4">
              <w:rPr>
                <w:rFonts w:asciiTheme="majorBidi" w:hAnsiTheme="majorBidi" w:cstheme="majorBidi"/>
                <w:sz w:val="26"/>
                <w:szCs w:val="26"/>
              </w:rPr>
              <w:t>62,648</w:t>
            </w:r>
          </w:p>
        </w:tc>
        <w:tc>
          <w:tcPr>
            <w:tcW w:w="262" w:type="dxa"/>
          </w:tcPr>
          <w:p w14:paraId="75CD52E9" w14:textId="77777777" w:rsidR="00EB364E" w:rsidRPr="009A7F88" w:rsidRDefault="00EB364E" w:rsidP="00EB3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60F29FDE" w14:textId="4D765E86" w:rsidR="00EB364E" w:rsidRPr="009A7F88" w:rsidRDefault="00EB364E" w:rsidP="00EB3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033A4">
              <w:rPr>
                <w:rFonts w:asciiTheme="majorBidi" w:hAnsiTheme="majorBidi" w:cstheme="majorBidi"/>
                <w:sz w:val="26"/>
                <w:szCs w:val="26"/>
              </w:rPr>
              <w:t>51,356</w:t>
            </w:r>
          </w:p>
        </w:tc>
      </w:tr>
      <w:tr w:rsidR="00EB364E" w:rsidRPr="004D2D44" w14:paraId="0F2378F8" w14:textId="77777777" w:rsidTr="009A7F88">
        <w:tc>
          <w:tcPr>
            <w:tcW w:w="2250" w:type="dxa"/>
          </w:tcPr>
          <w:p w14:paraId="7370A030" w14:textId="77777777" w:rsidR="00EB364E" w:rsidRPr="004D2D44" w:rsidRDefault="00EB364E" w:rsidP="00EB3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2D44">
              <w:rPr>
                <w:rFonts w:asciiTheme="majorBidi" w:hAnsiTheme="majorBidi" w:cstheme="majorBidi"/>
                <w:sz w:val="26"/>
                <w:szCs w:val="26"/>
                <w:cs/>
              </w:rPr>
              <w:t>อเมริกา</w:t>
            </w:r>
          </w:p>
        </w:tc>
        <w:tc>
          <w:tcPr>
            <w:tcW w:w="1080" w:type="dxa"/>
          </w:tcPr>
          <w:p w14:paraId="42BE4D4B" w14:textId="41D5294B" w:rsidR="00EB364E" w:rsidRPr="009A7F88" w:rsidRDefault="00EB364E" w:rsidP="00EB3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84229A">
              <w:rPr>
                <w:rFonts w:asciiTheme="majorBidi" w:hAnsiTheme="majorBidi" w:cstheme="majorBidi"/>
                <w:sz w:val="26"/>
                <w:szCs w:val="26"/>
              </w:rPr>
              <w:t>24,747</w:t>
            </w:r>
          </w:p>
        </w:tc>
        <w:tc>
          <w:tcPr>
            <w:tcW w:w="252" w:type="dxa"/>
          </w:tcPr>
          <w:p w14:paraId="19A819D4" w14:textId="77777777" w:rsidR="00EB364E" w:rsidRPr="009A7F88" w:rsidRDefault="00EB364E" w:rsidP="00EB3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60F39CDA" w14:textId="2F7C1DBB" w:rsidR="00EB364E" w:rsidRPr="009A7F88" w:rsidRDefault="00EB364E" w:rsidP="00EB3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EF056C">
              <w:rPr>
                <w:rFonts w:asciiTheme="majorBidi" w:hAnsiTheme="majorBidi" w:cstheme="majorBidi"/>
                <w:sz w:val="26"/>
                <w:szCs w:val="26"/>
              </w:rPr>
              <w:t>53,892</w:t>
            </w:r>
          </w:p>
        </w:tc>
        <w:tc>
          <w:tcPr>
            <w:tcW w:w="247" w:type="dxa"/>
          </w:tcPr>
          <w:p w14:paraId="7CD531EE" w14:textId="77777777" w:rsidR="00EB364E" w:rsidRPr="009A7F88" w:rsidRDefault="00EB364E" w:rsidP="00EB3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19E97664" w14:textId="07D39C2A" w:rsidR="00EB364E" w:rsidRPr="009A7F88" w:rsidRDefault="00EB364E" w:rsidP="00EB3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2C6FA8C8" w14:textId="77777777" w:rsidR="00EB364E" w:rsidRPr="009A7F88" w:rsidRDefault="00EB364E" w:rsidP="00EB3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</w:tcPr>
          <w:p w14:paraId="52AABAF3" w14:textId="7F4AADBA" w:rsidR="00EB364E" w:rsidRPr="009A7F88" w:rsidRDefault="00EB364E" w:rsidP="00EB3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0033A4">
              <w:rPr>
                <w:rFonts w:asciiTheme="majorBidi" w:hAnsiTheme="majorBidi" w:cstheme="majorBidi"/>
                <w:sz w:val="26"/>
                <w:szCs w:val="26"/>
              </w:rPr>
              <w:t>1,004</w:t>
            </w:r>
          </w:p>
        </w:tc>
        <w:tc>
          <w:tcPr>
            <w:tcW w:w="270" w:type="dxa"/>
          </w:tcPr>
          <w:p w14:paraId="7AD2E240" w14:textId="77777777" w:rsidR="00EB364E" w:rsidRPr="009A7F88" w:rsidRDefault="00EB364E" w:rsidP="00EB3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73EB9A0" w14:textId="77A28550" w:rsidR="00EB364E" w:rsidRPr="009A7F88" w:rsidRDefault="00EB364E" w:rsidP="00EB3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033A4">
              <w:rPr>
                <w:rFonts w:asciiTheme="majorBidi" w:hAnsiTheme="majorBidi" w:cstheme="majorBidi"/>
                <w:sz w:val="26"/>
                <w:szCs w:val="26"/>
              </w:rPr>
              <w:t>24,747</w:t>
            </w:r>
          </w:p>
        </w:tc>
        <w:tc>
          <w:tcPr>
            <w:tcW w:w="262" w:type="dxa"/>
          </w:tcPr>
          <w:p w14:paraId="0C63D2B8" w14:textId="77777777" w:rsidR="00EB364E" w:rsidRPr="009A7F88" w:rsidRDefault="00EB364E" w:rsidP="00EB3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6C979B08" w14:textId="0BAE17FC" w:rsidR="00EB364E" w:rsidRPr="009A7F88" w:rsidRDefault="00EB364E" w:rsidP="00EB3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033A4">
              <w:rPr>
                <w:rFonts w:asciiTheme="majorBidi" w:hAnsiTheme="majorBidi" w:cstheme="majorBidi"/>
                <w:sz w:val="26"/>
                <w:szCs w:val="26"/>
              </w:rPr>
              <w:t>54,896</w:t>
            </w:r>
          </w:p>
        </w:tc>
      </w:tr>
      <w:tr w:rsidR="00EB364E" w:rsidRPr="004D2D44" w14:paraId="422164CC" w14:textId="77777777" w:rsidTr="009A7F88">
        <w:tc>
          <w:tcPr>
            <w:tcW w:w="2250" w:type="dxa"/>
          </w:tcPr>
          <w:p w14:paraId="5EE48DB2" w14:textId="77777777" w:rsidR="00EB364E" w:rsidRPr="004D2D44" w:rsidRDefault="00EB364E" w:rsidP="00EB3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2D44">
              <w:rPr>
                <w:rFonts w:asciiTheme="majorBidi" w:hAnsiTheme="majorBidi" w:cstheme="majorBidi"/>
                <w:sz w:val="26"/>
                <w:szCs w:val="26"/>
                <w:cs/>
              </w:rPr>
              <w:t>โอเชียเนีย</w:t>
            </w:r>
          </w:p>
        </w:tc>
        <w:tc>
          <w:tcPr>
            <w:tcW w:w="1080" w:type="dxa"/>
          </w:tcPr>
          <w:p w14:paraId="011CCA12" w14:textId="6B71AAD1" w:rsidR="00EB364E" w:rsidRPr="009A7F88" w:rsidRDefault="00EB364E" w:rsidP="00EB3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84229A">
              <w:rPr>
                <w:rFonts w:asciiTheme="majorBidi" w:hAnsiTheme="majorBidi" w:cstheme="majorBidi"/>
                <w:sz w:val="26"/>
                <w:szCs w:val="26"/>
              </w:rPr>
              <w:t>7,607</w:t>
            </w:r>
          </w:p>
        </w:tc>
        <w:tc>
          <w:tcPr>
            <w:tcW w:w="252" w:type="dxa"/>
          </w:tcPr>
          <w:p w14:paraId="4880D74D" w14:textId="77777777" w:rsidR="00EB364E" w:rsidRPr="009A7F88" w:rsidRDefault="00EB364E" w:rsidP="00EB3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11D078BF" w14:textId="6B4FDA79" w:rsidR="00EB364E" w:rsidRPr="009A7F88" w:rsidRDefault="00EB364E" w:rsidP="00EB3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C75829">
              <w:rPr>
                <w:rFonts w:asciiTheme="majorBidi" w:hAnsiTheme="majorBidi" w:cstheme="majorBidi"/>
                <w:sz w:val="26"/>
                <w:szCs w:val="26"/>
              </w:rPr>
              <w:t>3,438</w:t>
            </w:r>
          </w:p>
        </w:tc>
        <w:tc>
          <w:tcPr>
            <w:tcW w:w="247" w:type="dxa"/>
          </w:tcPr>
          <w:p w14:paraId="05B4F92D" w14:textId="77777777" w:rsidR="00EB364E" w:rsidRPr="009A7F88" w:rsidRDefault="00EB364E" w:rsidP="00EB3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0AC7F942" w14:textId="5C1ABEAA" w:rsidR="00EB364E" w:rsidRPr="009A7F88" w:rsidRDefault="00EB364E" w:rsidP="00EB3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34B21E83" w14:textId="77777777" w:rsidR="00EB364E" w:rsidRPr="009A7F88" w:rsidRDefault="00EB364E" w:rsidP="00EB3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</w:tcPr>
          <w:p w14:paraId="304950A5" w14:textId="3DFF7272" w:rsidR="00EB364E" w:rsidRPr="009A7F88" w:rsidRDefault="00EB364E" w:rsidP="00EB3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7A7A79B" w14:textId="77777777" w:rsidR="00EB364E" w:rsidRPr="009A7F88" w:rsidRDefault="00EB364E" w:rsidP="00EB3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5D59ABC" w14:textId="03DD1455" w:rsidR="00EB364E" w:rsidRPr="009A7F88" w:rsidRDefault="00EB364E" w:rsidP="00EB3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033A4">
              <w:rPr>
                <w:rFonts w:asciiTheme="majorBidi" w:hAnsiTheme="majorBidi" w:cstheme="majorBidi"/>
                <w:sz w:val="26"/>
                <w:szCs w:val="26"/>
              </w:rPr>
              <w:t>7,607</w:t>
            </w:r>
          </w:p>
        </w:tc>
        <w:tc>
          <w:tcPr>
            <w:tcW w:w="262" w:type="dxa"/>
          </w:tcPr>
          <w:p w14:paraId="2E9DE555" w14:textId="77777777" w:rsidR="00EB364E" w:rsidRPr="009A7F88" w:rsidRDefault="00EB364E" w:rsidP="00EB3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7A73A8D8" w14:textId="0791DD09" w:rsidR="00EB364E" w:rsidRPr="009A7F88" w:rsidRDefault="00EB364E" w:rsidP="00EB3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75829">
              <w:rPr>
                <w:rFonts w:asciiTheme="majorBidi" w:hAnsiTheme="majorBidi" w:cstheme="majorBidi"/>
                <w:sz w:val="26"/>
                <w:szCs w:val="26"/>
              </w:rPr>
              <w:t>3,438</w:t>
            </w:r>
          </w:p>
        </w:tc>
      </w:tr>
      <w:tr w:rsidR="00EB364E" w:rsidRPr="004D2D44" w14:paraId="383A3792" w14:textId="77777777" w:rsidTr="009A7F88">
        <w:tc>
          <w:tcPr>
            <w:tcW w:w="2250" w:type="dxa"/>
          </w:tcPr>
          <w:p w14:paraId="1624C98B" w14:textId="77777777" w:rsidR="00EB364E" w:rsidRPr="004D2D44" w:rsidRDefault="00EB364E" w:rsidP="00EB3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D2D4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C548E66" w14:textId="32D93E18" w:rsidR="00EB364E" w:rsidRPr="009A7F88" w:rsidRDefault="00EB364E" w:rsidP="00EB3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4229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3,133,687</w:t>
            </w:r>
          </w:p>
        </w:tc>
        <w:tc>
          <w:tcPr>
            <w:tcW w:w="252" w:type="dxa"/>
          </w:tcPr>
          <w:p w14:paraId="72E79BAB" w14:textId="77777777" w:rsidR="00EB364E" w:rsidRPr="009A7F88" w:rsidRDefault="00EB364E" w:rsidP="00EB3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3A4BED4D" w14:textId="12AA131D" w:rsidR="00EB364E" w:rsidRPr="009A7F88" w:rsidRDefault="00EB364E" w:rsidP="00EB3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7582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2,295,657</w:t>
            </w:r>
          </w:p>
        </w:tc>
        <w:tc>
          <w:tcPr>
            <w:tcW w:w="247" w:type="dxa"/>
          </w:tcPr>
          <w:p w14:paraId="0DDB7852" w14:textId="77777777" w:rsidR="00EB364E" w:rsidRPr="009A7F88" w:rsidRDefault="00EB364E" w:rsidP="00EB3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</w:tcPr>
          <w:p w14:paraId="37A390FF" w14:textId="5A58A990" w:rsidR="00EB364E" w:rsidRPr="009A7F88" w:rsidRDefault="00EB364E" w:rsidP="00EB3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4229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2,759,252</w:t>
            </w:r>
          </w:p>
        </w:tc>
        <w:tc>
          <w:tcPr>
            <w:tcW w:w="237" w:type="dxa"/>
          </w:tcPr>
          <w:p w14:paraId="18FE4AC0" w14:textId="77777777" w:rsidR="00EB364E" w:rsidRPr="009A7F88" w:rsidRDefault="00EB364E" w:rsidP="00EB3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6E865F7E" w14:textId="21F0709E" w:rsidR="00EB364E" w:rsidRPr="009A7F88" w:rsidRDefault="00EB364E" w:rsidP="00EB3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7582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2,310,767</w:t>
            </w:r>
          </w:p>
        </w:tc>
        <w:tc>
          <w:tcPr>
            <w:tcW w:w="270" w:type="dxa"/>
          </w:tcPr>
          <w:p w14:paraId="340A6A5F" w14:textId="77777777" w:rsidR="00EB364E" w:rsidRPr="009A7F88" w:rsidRDefault="00EB364E" w:rsidP="00EB3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E9F9342" w14:textId="084AE6E2" w:rsidR="00EB364E" w:rsidRPr="009A7F88" w:rsidRDefault="00EB364E" w:rsidP="00EB3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033A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5,892,939</w:t>
            </w:r>
          </w:p>
        </w:tc>
        <w:tc>
          <w:tcPr>
            <w:tcW w:w="262" w:type="dxa"/>
          </w:tcPr>
          <w:p w14:paraId="1AE10F2A" w14:textId="77777777" w:rsidR="00EB364E" w:rsidRPr="009A7F88" w:rsidRDefault="00EB364E" w:rsidP="00EB3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470F7CF9" w14:textId="1D7D0A14" w:rsidR="00EB364E" w:rsidRPr="009A7F88" w:rsidRDefault="00EB364E" w:rsidP="00EB3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7582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4,606,424</w:t>
            </w:r>
          </w:p>
        </w:tc>
      </w:tr>
      <w:tr w:rsidR="00EB364E" w:rsidRPr="004D2D44" w14:paraId="25C112F4" w14:textId="77777777" w:rsidTr="003474A9">
        <w:tc>
          <w:tcPr>
            <w:tcW w:w="2250" w:type="dxa"/>
          </w:tcPr>
          <w:p w14:paraId="2C72B116" w14:textId="77777777" w:rsidR="00EB364E" w:rsidRPr="009F608F" w:rsidRDefault="00EB364E" w:rsidP="00EB3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70052B0" w14:textId="77777777" w:rsidR="00EB364E" w:rsidRPr="009A7F88" w:rsidRDefault="00EB364E" w:rsidP="00EB3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7270FE87" w14:textId="77777777" w:rsidR="00EB364E" w:rsidRPr="009A7F88" w:rsidRDefault="00EB364E" w:rsidP="00EB3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73E18404" w14:textId="77777777" w:rsidR="00EB364E" w:rsidRPr="009A7F88" w:rsidRDefault="00EB364E" w:rsidP="00EB3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</w:tcPr>
          <w:p w14:paraId="2D927AC6" w14:textId="77777777" w:rsidR="00EB364E" w:rsidRPr="009A7F88" w:rsidRDefault="00EB364E" w:rsidP="00EB3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double" w:sz="4" w:space="0" w:color="auto"/>
            </w:tcBorders>
          </w:tcPr>
          <w:p w14:paraId="677CD85E" w14:textId="77777777" w:rsidR="00EB364E" w:rsidRPr="009A7F88" w:rsidRDefault="00EB364E" w:rsidP="00EB3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3B857134" w14:textId="77777777" w:rsidR="00EB364E" w:rsidRPr="009A7F88" w:rsidRDefault="00EB364E" w:rsidP="00EB3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</w:tcPr>
          <w:p w14:paraId="0954B6AE" w14:textId="77777777" w:rsidR="00EB364E" w:rsidRPr="009A7F88" w:rsidRDefault="00EB364E" w:rsidP="00EB3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1F0DC13" w14:textId="77777777" w:rsidR="00EB364E" w:rsidRPr="009A7F88" w:rsidRDefault="00EB364E" w:rsidP="00EB3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037747B" w14:textId="77777777" w:rsidR="00EB364E" w:rsidRPr="009A7F88" w:rsidRDefault="00EB364E" w:rsidP="00EB3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4A7C79A2" w14:textId="77777777" w:rsidR="00EB364E" w:rsidRPr="009A7F88" w:rsidRDefault="00EB364E" w:rsidP="00EB3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8" w:type="dxa"/>
            <w:tcBorders>
              <w:top w:val="double" w:sz="4" w:space="0" w:color="auto"/>
            </w:tcBorders>
          </w:tcPr>
          <w:p w14:paraId="24532BB9" w14:textId="77777777" w:rsidR="00EB364E" w:rsidRPr="009A7F88" w:rsidRDefault="00EB364E" w:rsidP="00EB3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06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EB364E" w:rsidRPr="004D2D44" w14:paraId="55508A0C" w14:textId="77777777" w:rsidTr="003474A9">
        <w:tc>
          <w:tcPr>
            <w:tcW w:w="2250" w:type="dxa"/>
          </w:tcPr>
          <w:p w14:paraId="7B00DDB3" w14:textId="77777777" w:rsidR="00EB364E" w:rsidRPr="004D2D44" w:rsidRDefault="00EB364E" w:rsidP="00EB3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D2D4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ผลิตภัณฑ์หลัก</w:t>
            </w:r>
          </w:p>
        </w:tc>
        <w:tc>
          <w:tcPr>
            <w:tcW w:w="1080" w:type="dxa"/>
          </w:tcPr>
          <w:p w14:paraId="6B460BAB" w14:textId="77777777" w:rsidR="00EB364E" w:rsidRPr="009A7F88" w:rsidRDefault="00EB364E" w:rsidP="00EB3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793A91D5" w14:textId="77777777" w:rsidR="00EB364E" w:rsidRPr="009A7F88" w:rsidRDefault="00EB364E" w:rsidP="00EB3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56F99C2D" w14:textId="77777777" w:rsidR="00EB364E" w:rsidRPr="009A7F88" w:rsidRDefault="00EB364E" w:rsidP="00EB3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</w:tcPr>
          <w:p w14:paraId="40E957AB" w14:textId="77777777" w:rsidR="00EB364E" w:rsidRPr="009A7F88" w:rsidRDefault="00EB364E" w:rsidP="00EB3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52D5157C" w14:textId="77777777" w:rsidR="00EB364E" w:rsidRPr="009A7F88" w:rsidRDefault="00EB364E" w:rsidP="00EB3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53A61222" w14:textId="77777777" w:rsidR="00EB364E" w:rsidRPr="009A7F88" w:rsidRDefault="00EB364E" w:rsidP="00EB3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</w:tcPr>
          <w:p w14:paraId="25128542" w14:textId="77777777" w:rsidR="00EB364E" w:rsidRPr="009A7F88" w:rsidRDefault="00EB364E" w:rsidP="00EB3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28F05D3" w14:textId="77777777" w:rsidR="00EB364E" w:rsidRPr="009A7F88" w:rsidRDefault="00EB364E" w:rsidP="00EB3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53DF491E" w14:textId="77777777" w:rsidR="00EB364E" w:rsidRPr="009A7F88" w:rsidRDefault="00EB364E" w:rsidP="00EB3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3804D918" w14:textId="77777777" w:rsidR="00EB364E" w:rsidRPr="009A7F88" w:rsidRDefault="00EB364E" w:rsidP="00EB3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2D09355A" w14:textId="77777777" w:rsidR="00EB364E" w:rsidRPr="009A7F88" w:rsidRDefault="00EB364E" w:rsidP="00EB3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06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EB364E" w:rsidRPr="004D2D44" w14:paraId="272E30FB" w14:textId="77777777" w:rsidTr="009A7F88">
        <w:tc>
          <w:tcPr>
            <w:tcW w:w="2250" w:type="dxa"/>
            <w:shd w:val="clear" w:color="auto" w:fill="auto"/>
          </w:tcPr>
          <w:p w14:paraId="0DCCCBB9" w14:textId="77777777" w:rsidR="00EB364E" w:rsidRPr="004D2D44" w:rsidRDefault="00EB364E" w:rsidP="00EB3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Theme="majorBidi" w:hAnsiTheme="majorBidi" w:cstheme="majorBidi"/>
                <w:sz w:val="26"/>
                <w:szCs w:val="26"/>
              </w:rPr>
            </w:pPr>
            <w:r w:rsidRPr="004D2D44">
              <w:rPr>
                <w:rFonts w:asciiTheme="majorBidi" w:hAnsiTheme="majorBidi" w:cstheme="majorBidi"/>
                <w:sz w:val="26"/>
                <w:szCs w:val="26"/>
                <w:cs/>
              </w:rPr>
              <w:t>ผ้าสำหรับเครื่องแต่งกาย</w:t>
            </w:r>
          </w:p>
        </w:tc>
        <w:tc>
          <w:tcPr>
            <w:tcW w:w="1080" w:type="dxa"/>
          </w:tcPr>
          <w:p w14:paraId="04B03820" w14:textId="1E30D247" w:rsidR="00EB364E" w:rsidRPr="009A7F88" w:rsidRDefault="00EB364E" w:rsidP="00EB3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EF056C">
              <w:rPr>
                <w:rFonts w:asciiTheme="majorBidi" w:hAnsiTheme="majorBidi" w:cstheme="majorBidi"/>
                <w:sz w:val="26"/>
                <w:szCs w:val="26"/>
              </w:rPr>
              <w:t>2,940,257</w:t>
            </w:r>
          </w:p>
        </w:tc>
        <w:tc>
          <w:tcPr>
            <w:tcW w:w="252" w:type="dxa"/>
          </w:tcPr>
          <w:p w14:paraId="7765D4C6" w14:textId="77777777" w:rsidR="00EB364E" w:rsidRPr="009A7F88" w:rsidRDefault="00EB364E" w:rsidP="00EB3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18A0B621" w14:textId="204FCC70" w:rsidR="00EB364E" w:rsidRPr="009A7F88" w:rsidRDefault="00EB364E" w:rsidP="00EB3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C75829">
              <w:rPr>
                <w:rFonts w:asciiTheme="majorBidi" w:hAnsiTheme="majorBidi" w:cstheme="majorBidi"/>
                <w:sz w:val="26"/>
                <w:szCs w:val="26"/>
              </w:rPr>
              <w:t>2,239,155</w:t>
            </w:r>
          </w:p>
        </w:tc>
        <w:tc>
          <w:tcPr>
            <w:tcW w:w="247" w:type="dxa"/>
          </w:tcPr>
          <w:p w14:paraId="6877CFC0" w14:textId="77777777" w:rsidR="00EB364E" w:rsidRPr="009A7F88" w:rsidRDefault="00EB364E" w:rsidP="00EB3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5769E8B1" w14:textId="6FD88956" w:rsidR="00EB364E" w:rsidRPr="009A7F88" w:rsidRDefault="00EB364E" w:rsidP="00EB3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1510B661" w14:textId="77777777" w:rsidR="00EB364E" w:rsidRPr="009A7F88" w:rsidRDefault="00EB364E" w:rsidP="00EB3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</w:tcPr>
          <w:p w14:paraId="3D31662E" w14:textId="201D111A" w:rsidR="00EB364E" w:rsidRPr="009A7F88" w:rsidRDefault="00EB364E" w:rsidP="00EB3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B29BC5E" w14:textId="77777777" w:rsidR="00EB364E" w:rsidRPr="009A7F88" w:rsidRDefault="00EB364E" w:rsidP="00EB3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7B2C2AD3" w14:textId="0A76CAF5" w:rsidR="00EB364E" w:rsidRPr="009A7F88" w:rsidRDefault="00EB364E" w:rsidP="00EB3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0853AC">
              <w:rPr>
                <w:rFonts w:asciiTheme="majorBidi" w:hAnsiTheme="majorBidi" w:cstheme="majorBidi"/>
                <w:sz w:val="26"/>
                <w:szCs w:val="26"/>
              </w:rPr>
              <w:t>2,940,257</w:t>
            </w:r>
          </w:p>
        </w:tc>
        <w:tc>
          <w:tcPr>
            <w:tcW w:w="262" w:type="dxa"/>
          </w:tcPr>
          <w:p w14:paraId="6873E832" w14:textId="77777777" w:rsidR="00EB364E" w:rsidRPr="009A7F88" w:rsidRDefault="00EB364E" w:rsidP="00EB3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419FB6A2" w14:textId="22BFA296" w:rsidR="00EB364E" w:rsidRPr="009A7F88" w:rsidRDefault="00EB364E" w:rsidP="00EB3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95"/>
              <w:rPr>
                <w:rFonts w:asciiTheme="majorBidi" w:hAnsiTheme="majorBidi" w:cstheme="majorBidi"/>
                <w:sz w:val="26"/>
                <w:szCs w:val="26"/>
              </w:rPr>
            </w:pPr>
            <w:r w:rsidRPr="00C75829">
              <w:rPr>
                <w:rFonts w:asciiTheme="majorBidi" w:hAnsiTheme="majorBidi" w:cstheme="majorBidi"/>
                <w:sz w:val="26"/>
                <w:szCs w:val="26"/>
              </w:rPr>
              <w:t>2,239,155</w:t>
            </w:r>
          </w:p>
        </w:tc>
      </w:tr>
      <w:tr w:rsidR="00EB364E" w:rsidRPr="004D2D44" w14:paraId="2A1B2B64" w14:textId="77777777" w:rsidTr="009A7F88">
        <w:tc>
          <w:tcPr>
            <w:tcW w:w="2250" w:type="dxa"/>
          </w:tcPr>
          <w:p w14:paraId="3219D5A4" w14:textId="77777777" w:rsidR="00EB364E" w:rsidRPr="004D2D44" w:rsidRDefault="00EB364E" w:rsidP="00EB3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2D44">
              <w:rPr>
                <w:rFonts w:asciiTheme="majorBidi" w:hAnsiTheme="majorBidi" w:cstheme="majorBidi"/>
                <w:sz w:val="26"/>
                <w:szCs w:val="26"/>
                <w:cs/>
              </w:rPr>
              <w:t>ผ้าสำหรับถุงลม</w:t>
            </w:r>
          </w:p>
        </w:tc>
        <w:tc>
          <w:tcPr>
            <w:tcW w:w="1080" w:type="dxa"/>
          </w:tcPr>
          <w:p w14:paraId="2425C0DB" w14:textId="42B70CC1" w:rsidR="00EB364E" w:rsidRPr="009A7F88" w:rsidRDefault="00EB364E" w:rsidP="00EB3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576467F3" w14:textId="77777777" w:rsidR="00EB364E" w:rsidRPr="009A7F88" w:rsidRDefault="00EB364E" w:rsidP="00EB3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41F4BFAD" w14:textId="3062AEF1" w:rsidR="00EB364E" w:rsidRPr="009A7F88" w:rsidRDefault="00EB364E" w:rsidP="00EB3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7" w:type="dxa"/>
          </w:tcPr>
          <w:p w14:paraId="656A26FD" w14:textId="77777777" w:rsidR="00EB364E" w:rsidRPr="009A7F88" w:rsidRDefault="00EB364E" w:rsidP="00EB3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34669B44" w14:textId="09A1D07A" w:rsidR="00EB364E" w:rsidRPr="009A7F88" w:rsidRDefault="00EB364E" w:rsidP="00EB3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0853AC">
              <w:rPr>
                <w:rFonts w:asciiTheme="majorBidi" w:hAnsiTheme="majorBidi" w:cstheme="majorBidi"/>
                <w:sz w:val="26"/>
                <w:szCs w:val="26"/>
              </w:rPr>
              <w:t>2,515,010</w:t>
            </w:r>
          </w:p>
        </w:tc>
        <w:tc>
          <w:tcPr>
            <w:tcW w:w="237" w:type="dxa"/>
          </w:tcPr>
          <w:p w14:paraId="5F5F53FF" w14:textId="77777777" w:rsidR="00EB364E" w:rsidRPr="009A7F88" w:rsidRDefault="00EB364E" w:rsidP="00EB3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</w:tcPr>
          <w:p w14:paraId="672644BC" w14:textId="3A2DE1CE" w:rsidR="00EB364E" w:rsidRPr="009A7F88" w:rsidRDefault="00EB364E" w:rsidP="00EB3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C75829">
              <w:rPr>
                <w:rFonts w:asciiTheme="majorBidi" w:hAnsiTheme="majorBidi" w:cstheme="majorBidi"/>
                <w:sz w:val="26"/>
                <w:szCs w:val="26"/>
              </w:rPr>
              <w:t>2,170,500</w:t>
            </w:r>
          </w:p>
        </w:tc>
        <w:tc>
          <w:tcPr>
            <w:tcW w:w="270" w:type="dxa"/>
          </w:tcPr>
          <w:p w14:paraId="4227DE1A" w14:textId="77777777" w:rsidR="00EB364E" w:rsidRPr="009A7F88" w:rsidRDefault="00EB364E" w:rsidP="00EB3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E806450" w14:textId="336F7167" w:rsidR="00EB364E" w:rsidRPr="009A7F88" w:rsidRDefault="00EB364E" w:rsidP="00EB3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853AC">
              <w:rPr>
                <w:rFonts w:asciiTheme="majorBidi" w:hAnsiTheme="majorBidi" w:cstheme="majorBidi"/>
                <w:sz w:val="26"/>
                <w:szCs w:val="26"/>
              </w:rPr>
              <w:t>2,515,010</w:t>
            </w:r>
          </w:p>
        </w:tc>
        <w:tc>
          <w:tcPr>
            <w:tcW w:w="262" w:type="dxa"/>
          </w:tcPr>
          <w:p w14:paraId="6E9514DF" w14:textId="77777777" w:rsidR="00EB364E" w:rsidRPr="009A7F88" w:rsidRDefault="00EB364E" w:rsidP="00EB3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684E979C" w14:textId="6FEC482F" w:rsidR="00EB364E" w:rsidRPr="009A7F88" w:rsidRDefault="00EB364E" w:rsidP="00EB3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9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276E">
              <w:rPr>
                <w:rFonts w:asciiTheme="majorBidi" w:hAnsiTheme="majorBidi" w:cstheme="majorBidi"/>
                <w:sz w:val="26"/>
                <w:szCs w:val="26"/>
              </w:rPr>
              <w:t>2,170,500</w:t>
            </w:r>
          </w:p>
        </w:tc>
      </w:tr>
      <w:tr w:rsidR="00EB364E" w:rsidRPr="004D2D44" w14:paraId="26F3A82A" w14:textId="77777777" w:rsidTr="009A7F88">
        <w:tc>
          <w:tcPr>
            <w:tcW w:w="2250" w:type="dxa"/>
          </w:tcPr>
          <w:p w14:paraId="6F5C6E7F" w14:textId="77777777" w:rsidR="00EB364E" w:rsidRPr="004D2D44" w:rsidRDefault="00EB364E" w:rsidP="00EB3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2D44">
              <w:rPr>
                <w:rFonts w:asciiTheme="majorBidi" w:hAnsiTheme="majorBidi" w:cstheme="majorBidi"/>
                <w:sz w:val="26"/>
                <w:szCs w:val="26"/>
                <w:cs/>
              </w:rPr>
              <w:t>อื่นๆ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807EFCE" w14:textId="536ADBE4" w:rsidR="00EB364E" w:rsidRPr="009A7F88" w:rsidRDefault="00EB364E" w:rsidP="00EB3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EF056C">
              <w:rPr>
                <w:rFonts w:asciiTheme="majorBidi" w:hAnsiTheme="majorBidi" w:cstheme="majorBidi"/>
                <w:sz w:val="26"/>
                <w:szCs w:val="26"/>
              </w:rPr>
              <w:t>193,430</w:t>
            </w:r>
          </w:p>
        </w:tc>
        <w:tc>
          <w:tcPr>
            <w:tcW w:w="252" w:type="dxa"/>
          </w:tcPr>
          <w:p w14:paraId="73877A70" w14:textId="77777777" w:rsidR="00EB364E" w:rsidRPr="009A7F88" w:rsidRDefault="00EB364E" w:rsidP="00EB3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F711B44" w14:textId="376D4415" w:rsidR="00EB364E" w:rsidRPr="009A7F88" w:rsidRDefault="00EB364E" w:rsidP="00EB3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C75829">
              <w:rPr>
                <w:rFonts w:asciiTheme="majorBidi" w:hAnsiTheme="majorBidi" w:cstheme="majorBidi"/>
                <w:sz w:val="26"/>
                <w:szCs w:val="26"/>
              </w:rPr>
              <w:t>56,502</w:t>
            </w:r>
          </w:p>
        </w:tc>
        <w:tc>
          <w:tcPr>
            <w:tcW w:w="247" w:type="dxa"/>
          </w:tcPr>
          <w:p w14:paraId="212FCDDB" w14:textId="77777777" w:rsidR="00EB364E" w:rsidRPr="009A7F88" w:rsidRDefault="00EB364E" w:rsidP="00EB3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14:paraId="41F90F58" w14:textId="10737B4A" w:rsidR="00EB364E" w:rsidRPr="009A7F88" w:rsidRDefault="00EB364E" w:rsidP="00EB3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0853AC">
              <w:rPr>
                <w:rFonts w:asciiTheme="majorBidi" w:hAnsiTheme="majorBidi" w:cstheme="majorBidi"/>
                <w:sz w:val="26"/>
                <w:szCs w:val="26"/>
              </w:rPr>
              <w:t>244,24</w:t>
            </w:r>
            <w:r w:rsidR="001C034A">
              <w:rPr>
                <w:rFonts w:asciiTheme="majorBidi" w:hAnsiTheme="majorBidi" w:cstheme="majorBidi" w:hint="cs"/>
                <w:sz w:val="26"/>
                <w:szCs w:val="26"/>
                <w:cs/>
              </w:rPr>
              <w:t>2</w:t>
            </w:r>
          </w:p>
        </w:tc>
        <w:tc>
          <w:tcPr>
            <w:tcW w:w="237" w:type="dxa"/>
          </w:tcPr>
          <w:p w14:paraId="0ACE7312" w14:textId="77777777" w:rsidR="00EB364E" w:rsidRPr="009A7F88" w:rsidRDefault="00EB364E" w:rsidP="00EB3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2D2133AF" w14:textId="3CB54DF7" w:rsidR="00EB364E" w:rsidRPr="009A7F88" w:rsidRDefault="00EB364E" w:rsidP="00EB3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C75829">
              <w:rPr>
                <w:rFonts w:asciiTheme="majorBidi" w:hAnsiTheme="majorBidi" w:cstheme="majorBidi"/>
                <w:sz w:val="26"/>
                <w:szCs w:val="26"/>
              </w:rPr>
              <w:t>140,267</w:t>
            </w:r>
          </w:p>
        </w:tc>
        <w:tc>
          <w:tcPr>
            <w:tcW w:w="270" w:type="dxa"/>
          </w:tcPr>
          <w:p w14:paraId="6DC8989D" w14:textId="77777777" w:rsidR="00EB364E" w:rsidRPr="009A7F88" w:rsidRDefault="00EB364E" w:rsidP="00EB3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393A949" w14:textId="685E813A" w:rsidR="00EB364E" w:rsidRPr="009A7F88" w:rsidRDefault="00EB364E" w:rsidP="00EB3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853AC">
              <w:rPr>
                <w:rFonts w:asciiTheme="majorBidi" w:hAnsiTheme="majorBidi" w:cstheme="majorBidi"/>
                <w:sz w:val="26"/>
                <w:szCs w:val="26"/>
              </w:rPr>
              <w:t>437,672</w:t>
            </w:r>
          </w:p>
        </w:tc>
        <w:tc>
          <w:tcPr>
            <w:tcW w:w="262" w:type="dxa"/>
          </w:tcPr>
          <w:p w14:paraId="12D21EE1" w14:textId="77777777" w:rsidR="00EB364E" w:rsidRPr="009A7F88" w:rsidRDefault="00EB364E" w:rsidP="00EB3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21F74A8C" w14:textId="18FC84D6" w:rsidR="00EB364E" w:rsidRPr="009A7F88" w:rsidRDefault="00EB364E" w:rsidP="00EB3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9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276E">
              <w:rPr>
                <w:rFonts w:asciiTheme="majorBidi" w:hAnsiTheme="majorBidi" w:cstheme="majorBidi"/>
                <w:sz w:val="26"/>
                <w:szCs w:val="26"/>
              </w:rPr>
              <w:t>196,769</w:t>
            </w:r>
          </w:p>
        </w:tc>
      </w:tr>
      <w:tr w:rsidR="00EB364E" w:rsidRPr="004D2D44" w14:paraId="0EF99669" w14:textId="77777777" w:rsidTr="009A7F88">
        <w:tc>
          <w:tcPr>
            <w:tcW w:w="2250" w:type="dxa"/>
          </w:tcPr>
          <w:p w14:paraId="6C871BC9" w14:textId="77777777" w:rsidR="00EB364E" w:rsidRPr="004D2D44" w:rsidRDefault="00EB364E" w:rsidP="00EB3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D2D4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641E7A2" w14:textId="371BDB41" w:rsidR="00EB364E" w:rsidRPr="009A7F88" w:rsidRDefault="00EB364E" w:rsidP="00EB3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F05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3,133,687</w:t>
            </w:r>
          </w:p>
        </w:tc>
        <w:tc>
          <w:tcPr>
            <w:tcW w:w="252" w:type="dxa"/>
          </w:tcPr>
          <w:p w14:paraId="795FDDD5" w14:textId="77777777" w:rsidR="00EB364E" w:rsidRPr="009A7F88" w:rsidRDefault="00EB364E" w:rsidP="00EB3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6DCE261E" w14:textId="1F96B29C" w:rsidR="00EB364E" w:rsidRPr="009A7F88" w:rsidRDefault="00EB364E" w:rsidP="00EB3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7582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2,295,657</w:t>
            </w:r>
          </w:p>
        </w:tc>
        <w:tc>
          <w:tcPr>
            <w:tcW w:w="247" w:type="dxa"/>
          </w:tcPr>
          <w:p w14:paraId="189942EA" w14:textId="77777777" w:rsidR="00EB364E" w:rsidRPr="009A7F88" w:rsidRDefault="00EB364E" w:rsidP="00EB3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</w:tcPr>
          <w:p w14:paraId="4AA8C1C8" w14:textId="6F350D90" w:rsidR="00EB364E" w:rsidRPr="009A7F88" w:rsidRDefault="00EB364E" w:rsidP="00EB3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853A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2,759,25</w:t>
            </w:r>
            <w:r w:rsidR="001C034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2</w:t>
            </w:r>
          </w:p>
        </w:tc>
        <w:tc>
          <w:tcPr>
            <w:tcW w:w="237" w:type="dxa"/>
          </w:tcPr>
          <w:p w14:paraId="471EE707" w14:textId="77777777" w:rsidR="00EB364E" w:rsidRPr="009A7F88" w:rsidRDefault="00EB364E" w:rsidP="00EB3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0791DB6D" w14:textId="10DB0808" w:rsidR="00EB364E" w:rsidRPr="009A7F88" w:rsidRDefault="00EB364E" w:rsidP="00EB3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7582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2,310,767</w:t>
            </w:r>
          </w:p>
        </w:tc>
        <w:tc>
          <w:tcPr>
            <w:tcW w:w="270" w:type="dxa"/>
          </w:tcPr>
          <w:p w14:paraId="019B9CF3" w14:textId="77777777" w:rsidR="00EB364E" w:rsidRPr="009A7F88" w:rsidRDefault="00EB364E" w:rsidP="00EB3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9E0BA2B" w14:textId="700D05A1" w:rsidR="00EB364E" w:rsidRPr="009A7F88" w:rsidRDefault="00EB364E" w:rsidP="00EB3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853A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5,892,939</w:t>
            </w:r>
          </w:p>
        </w:tc>
        <w:tc>
          <w:tcPr>
            <w:tcW w:w="262" w:type="dxa"/>
          </w:tcPr>
          <w:p w14:paraId="4D52DDB0" w14:textId="77777777" w:rsidR="00EB364E" w:rsidRPr="009A7F88" w:rsidRDefault="00EB364E" w:rsidP="00EB3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7F0F749D" w14:textId="3057A8C6" w:rsidR="00EB364E" w:rsidRPr="009A7F88" w:rsidRDefault="00EB364E" w:rsidP="00EB3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9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3276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4,606,424</w:t>
            </w:r>
          </w:p>
        </w:tc>
      </w:tr>
    </w:tbl>
    <w:p w14:paraId="351D3438" w14:textId="77777777" w:rsidR="006B01BC" w:rsidRPr="00F8349B" w:rsidRDefault="006B01BC" w:rsidP="002059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2DC534F0" w14:textId="5E2ECCB6" w:rsidR="002059AA" w:rsidRPr="0044007D" w:rsidRDefault="004D2D44" w:rsidP="002059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6</w:t>
      </w:r>
      <w:r w:rsidR="002059AA" w:rsidRPr="0044007D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รายได้</w:t>
      </w:r>
      <w:r w:rsidR="00AD04D6" w:rsidRPr="0044007D">
        <w:rPr>
          <w:rFonts w:ascii="Angsana New" w:hAnsi="Angsana New" w:hint="cs"/>
          <w:b/>
          <w:bCs/>
          <w:sz w:val="30"/>
          <w:szCs w:val="30"/>
          <w:cs/>
        </w:rPr>
        <w:t>ภาษีเงินได้</w:t>
      </w:r>
    </w:p>
    <w:p w14:paraId="37310343" w14:textId="77777777" w:rsidR="002059AA" w:rsidRPr="00F8349B" w:rsidRDefault="002059AA" w:rsidP="00F664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287E497C" w14:textId="464BD4BF" w:rsidR="008D7935" w:rsidRDefault="002059AA" w:rsidP="008D7935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44007D">
        <w:rPr>
          <w:rFonts w:ascii="Angsana New" w:hAnsi="Angsana New"/>
          <w:sz w:val="30"/>
          <w:szCs w:val="30"/>
          <w:cs/>
        </w:rPr>
        <w:t>การรับรู้</w:t>
      </w:r>
      <w:r w:rsidR="00CE35B6">
        <w:rPr>
          <w:rFonts w:ascii="Angsana New" w:hAnsi="Angsana New" w:hint="cs"/>
          <w:sz w:val="30"/>
          <w:szCs w:val="30"/>
          <w:cs/>
        </w:rPr>
        <w:t>รายได้</w:t>
      </w:r>
      <w:r w:rsidRPr="0044007D">
        <w:rPr>
          <w:rFonts w:ascii="Angsana New" w:hAnsi="Angsana New"/>
          <w:sz w:val="30"/>
          <w:szCs w:val="30"/>
          <w:cs/>
        </w:rPr>
        <w:t>ภาษีเงินได้ขึ้นอยู่กับการประมาณการที่ดีที่สุดของฝ่ายบริหารเกี่ยวกับอัตราภาษีเงินได้ประจำปี</w:t>
      </w:r>
      <w:r w:rsidR="00837F0C">
        <w:rPr>
          <w:rFonts w:ascii="Angsana New" w:hAnsi="Angsana New"/>
          <w:sz w:val="30"/>
          <w:szCs w:val="30"/>
        </w:rPr>
        <w:br/>
      </w:r>
      <w:r w:rsidRPr="0044007D">
        <w:rPr>
          <w:rFonts w:ascii="Angsana New" w:hAnsi="Angsana New"/>
          <w:sz w:val="30"/>
          <w:szCs w:val="30"/>
          <w:cs/>
        </w:rPr>
        <w:t>ถัวเฉลี่ยถ่วงน้ำหนักที่คาดไว้สำหรับปีทางการเงินเต็มปีที่ใช้กับรายได้ก่อนภาษี</w:t>
      </w:r>
      <w:r w:rsidR="009518E9">
        <w:rPr>
          <w:rFonts w:ascii="Angsana New" w:hAnsi="Angsana New" w:hint="cs"/>
          <w:sz w:val="30"/>
          <w:szCs w:val="30"/>
          <w:cs/>
        </w:rPr>
        <w:t>เงินได้</w:t>
      </w:r>
      <w:r w:rsidRPr="0044007D">
        <w:rPr>
          <w:rFonts w:ascii="Angsana New" w:hAnsi="Angsana New"/>
          <w:sz w:val="30"/>
          <w:szCs w:val="30"/>
          <w:cs/>
        </w:rPr>
        <w:t xml:space="preserve">ของงวดระหว่างกาล </w:t>
      </w:r>
      <w:r w:rsidR="00837F0C">
        <w:rPr>
          <w:rFonts w:ascii="Angsana New" w:hAnsi="Angsana New"/>
          <w:sz w:val="30"/>
          <w:szCs w:val="30"/>
        </w:rPr>
        <w:br/>
      </w:r>
      <w:r w:rsidRPr="0044007D">
        <w:rPr>
          <w:rFonts w:ascii="Angsana New" w:hAnsi="Angsana New"/>
          <w:sz w:val="30"/>
          <w:szCs w:val="30"/>
          <w:cs/>
        </w:rPr>
        <w:t>อัตราภาษีเงินได้ที</w:t>
      </w:r>
      <w:r w:rsidR="00495C23">
        <w:rPr>
          <w:rFonts w:ascii="Angsana New" w:hAnsi="Angsana New"/>
          <w:sz w:val="30"/>
          <w:szCs w:val="30"/>
          <w:cs/>
        </w:rPr>
        <w:t>่แท้จริงของบริษัท</w:t>
      </w:r>
      <w:r w:rsidR="00495C23">
        <w:rPr>
          <w:rFonts w:ascii="Angsana New" w:hAnsi="Angsana New" w:hint="cs"/>
          <w:sz w:val="30"/>
          <w:szCs w:val="30"/>
          <w:cs/>
        </w:rPr>
        <w:t>สำหรับงว</w:t>
      </w:r>
      <w:r w:rsidR="00C80371">
        <w:rPr>
          <w:rFonts w:ascii="Angsana New" w:hAnsi="Angsana New" w:hint="cs"/>
          <w:sz w:val="30"/>
          <w:szCs w:val="30"/>
          <w:cs/>
        </w:rPr>
        <w:t>ด</w:t>
      </w:r>
      <w:r w:rsidR="005F4F11">
        <w:rPr>
          <w:rFonts w:ascii="Angsana New" w:hAnsi="Angsana New" w:hint="cs"/>
          <w:sz w:val="30"/>
          <w:szCs w:val="30"/>
          <w:cs/>
        </w:rPr>
        <w:t>เก้า</w:t>
      </w:r>
      <w:r w:rsidR="00DF5D53">
        <w:rPr>
          <w:rFonts w:ascii="Angsana New" w:hAnsi="Angsana New" w:hint="cs"/>
          <w:sz w:val="30"/>
          <w:szCs w:val="30"/>
          <w:cs/>
        </w:rPr>
        <w:t>เ</w:t>
      </w:r>
      <w:r w:rsidRPr="0044007D">
        <w:rPr>
          <w:rFonts w:ascii="Angsana New" w:hAnsi="Angsana New"/>
          <w:sz w:val="30"/>
          <w:szCs w:val="30"/>
          <w:cs/>
        </w:rPr>
        <w:t xml:space="preserve">ดือนสิ้นสุดวันที่ </w:t>
      </w:r>
      <w:r w:rsidR="00AB5A87" w:rsidRPr="00AB5A87">
        <w:rPr>
          <w:rFonts w:ascii="Angsana New" w:hAnsi="Angsana New"/>
          <w:sz w:val="30"/>
          <w:szCs w:val="30"/>
        </w:rPr>
        <w:t xml:space="preserve">31 </w:t>
      </w:r>
      <w:r w:rsidR="00AB5A87" w:rsidRPr="00AB5A87">
        <w:rPr>
          <w:rFonts w:ascii="Angsana New" w:hAnsi="Angsana New"/>
          <w:sz w:val="30"/>
          <w:szCs w:val="30"/>
          <w:cs/>
        </w:rPr>
        <w:t>ธันวาคม</w:t>
      </w:r>
      <w:r w:rsidR="00BE1411">
        <w:rPr>
          <w:rFonts w:ascii="Angsana New" w:hAnsi="Angsana New" w:hint="cs"/>
          <w:sz w:val="30"/>
          <w:szCs w:val="30"/>
          <w:cs/>
        </w:rPr>
        <w:t xml:space="preserve"> </w:t>
      </w:r>
      <w:r w:rsidR="00A42740" w:rsidRPr="00A42740">
        <w:rPr>
          <w:rFonts w:ascii="Angsana New" w:hAnsi="Angsana New" w:hint="cs"/>
          <w:sz w:val="30"/>
          <w:szCs w:val="30"/>
        </w:rPr>
        <w:t>256</w:t>
      </w:r>
      <w:r w:rsidR="0021653C" w:rsidRPr="0021653C">
        <w:rPr>
          <w:rFonts w:ascii="Angsana New" w:hAnsi="Angsana New" w:hint="cs"/>
          <w:sz w:val="30"/>
          <w:szCs w:val="30"/>
        </w:rPr>
        <w:t>4</w:t>
      </w:r>
      <w:r w:rsidR="005E24BA" w:rsidRPr="005E24BA">
        <w:rPr>
          <w:rFonts w:ascii="Angsana New" w:hAnsi="Angsana New" w:hint="cs"/>
          <w:sz w:val="30"/>
          <w:szCs w:val="30"/>
          <w:cs/>
        </w:rPr>
        <w:t xml:space="preserve"> </w:t>
      </w:r>
      <w:r w:rsidRPr="0044007D">
        <w:rPr>
          <w:rFonts w:ascii="Angsana New" w:hAnsi="Angsana New"/>
          <w:sz w:val="30"/>
          <w:szCs w:val="30"/>
          <w:cs/>
        </w:rPr>
        <w:t xml:space="preserve">และ </w:t>
      </w:r>
      <w:r w:rsidR="00A42740" w:rsidRPr="00A42740">
        <w:rPr>
          <w:rFonts w:ascii="Angsana New" w:hAnsi="Angsana New"/>
          <w:sz w:val="30"/>
          <w:szCs w:val="30"/>
        </w:rPr>
        <w:t>256</w:t>
      </w:r>
      <w:r w:rsidR="0021653C" w:rsidRPr="0021653C">
        <w:rPr>
          <w:rFonts w:ascii="Angsana New" w:hAnsi="Angsana New" w:hint="cs"/>
          <w:sz w:val="30"/>
          <w:szCs w:val="30"/>
        </w:rPr>
        <w:t>3</w:t>
      </w:r>
      <w:r w:rsidRPr="0044007D">
        <w:rPr>
          <w:rFonts w:ascii="Angsana New" w:hAnsi="Angsana New"/>
          <w:sz w:val="30"/>
          <w:szCs w:val="30"/>
        </w:rPr>
        <w:t xml:space="preserve"> </w:t>
      </w:r>
      <w:r w:rsidRPr="0044007D">
        <w:rPr>
          <w:rFonts w:ascii="Angsana New" w:hAnsi="Angsana New"/>
          <w:sz w:val="30"/>
          <w:szCs w:val="30"/>
          <w:cs/>
        </w:rPr>
        <w:t>ในงบการเงิน</w:t>
      </w:r>
      <w:r w:rsidR="00837F0C">
        <w:rPr>
          <w:rFonts w:ascii="Angsana New" w:hAnsi="Angsana New"/>
          <w:sz w:val="30"/>
          <w:szCs w:val="30"/>
        </w:rPr>
        <w:br/>
      </w:r>
      <w:r w:rsidRPr="0044007D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ที่แสดงเงินลงทุนตามวิธีส่วนได้เสียคือร้อย</w:t>
      </w:r>
      <w:r w:rsidRPr="004D2D44">
        <w:rPr>
          <w:rFonts w:ascii="Angsana New" w:hAnsi="Angsana New"/>
          <w:sz w:val="30"/>
          <w:szCs w:val="30"/>
          <w:cs/>
        </w:rPr>
        <w:t>ละ</w:t>
      </w:r>
      <w:r w:rsidR="00112691">
        <w:rPr>
          <w:rFonts w:ascii="Angsana New" w:hAnsi="Angsana New"/>
          <w:sz w:val="30"/>
          <w:szCs w:val="30"/>
        </w:rPr>
        <w:t xml:space="preserve"> </w:t>
      </w:r>
      <w:r w:rsidR="003E628F" w:rsidRPr="003E628F">
        <w:rPr>
          <w:rFonts w:ascii="Angsana New" w:hAnsi="Angsana New"/>
          <w:sz w:val="30"/>
          <w:szCs w:val="30"/>
        </w:rPr>
        <w:t>119.38</w:t>
      </w:r>
      <w:r w:rsidR="005012EB" w:rsidRPr="00112691">
        <w:rPr>
          <w:rFonts w:ascii="Angsana New" w:hAnsi="Angsana New" w:hint="cs"/>
          <w:sz w:val="30"/>
          <w:szCs w:val="30"/>
          <w:cs/>
        </w:rPr>
        <w:t xml:space="preserve"> </w:t>
      </w:r>
      <w:r w:rsidRPr="00112691">
        <w:rPr>
          <w:rFonts w:ascii="Angsana New" w:hAnsi="Angsana New"/>
          <w:sz w:val="30"/>
          <w:szCs w:val="30"/>
          <w:cs/>
        </w:rPr>
        <w:t>แล</w:t>
      </w:r>
      <w:r w:rsidR="00112691">
        <w:rPr>
          <w:rFonts w:ascii="Angsana New" w:hAnsi="Angsana New" w:hint="cs"/>
          <w:sz w:val="30"/>
          <w:szCs w:val="30"/>
          <w:cs/>
        </w:rPr>
        <w:t xml:space="preserve">ะร้อยละ </w:t>
      </w:r>
      <w:r w:rsidR="00F8349B" w:rsidRPr="00112691">
        <w:rPr>
          <w:rFonts w:ascii="Angsana New" w:hAnsi="Angsana New"/>
          <w:sz w:val="30"/>
          <w:szCs w:val="30"/>
        </w:rPr>
        <w:t>2</w:t>
      </w:r>
      <w:r w:rsidR="00AB5A87">
        <w:rPr>
          <w:rFonts w:ascii="Angsana New" w:hAnsi="Angsana New"/>
          <w:sz w:val="30"/>
          <w:szCs w:val="30"/>
        </w:rPr>
        <w:t>1.46</w:t>
      </w:r>
      <w:r w:rsidRPr="00112691">
        <w:rPr>
          <w:rFonts w:ascii="Angsana New" w:hAnsi="Angsana New"/>
          <w:sz w:val="30"/>
          <w:szCs w:val="30"/>
        </w:rPr>
        <w:t xml:space="preserve"> </w:t>
      </w:r>
      <w:r w:rsidRPr="00112691">
        <w:rPr>
          <w:rFonts w:ascii="Angsana New" w:hAnsi="Angsana New"/>
          <w:sz w:val="30"/>
          <w:szCs w:val="30"/>
          <w:cs/>
        </w:rPr>
        <w:t xml:space="preserve">ตามลำดับ </w:t>
      </w:r>
      <w:r w:rsidRPr="00112691">
        <w:rPr>
          <w:rFonts w:ascii="Angsana New" w:hAnsi="Angsana New"/>
          <w:i/>
          <w:iCs/>
          <w:sz w:val="30"/>
          <w:szCs w:val="30"/>
          <w:cs/>
        </w:rPr>
        <w:t>(ง</w:t>
      </w:r>
      <w:r w:rsidR="008167CA" w:rsidRPr="00112691">
        <w:rPr>
          <w:rFonts w:ascii="Angsana New" w:hAnsi="Angsana New"/>
          <w:i/>
          <w:iCs/>
          <w:sz w:val="30"/>
          <w:szCs w:val="30"/>
          <w:cs/>
        </w:rPr>
        <w:t>บการเงินเฉพาะกิจการสำหรับ</w:t>
      </w:r>
      <w:r w:rsidR="00837F0C">
        <w:rPr>
          <w:rFonts w:ascii="Angsana New" w:hAnsi="Angsana New"/>
          <w:i/>
          <w:iCs/>
          <w:sz w:val="30"/>
          <w:szCs w:val="30"/>
        </w:rPr>
        <w:br/>
      </w:r>
      <w:r w:rsidR="00BE1411" w:rsidRPr="00112691">
        <w:rPr>
          <w:rFonts w:ascii="Angsana New" w:hAnsi="Angsana New" w:hint="cs"/>
          <w:i/>
          <w:iCs/>
          <w:sz w:val="30"/>
          <w:szCs w:val="30"/>
          <w:cs/>
        </w:rPr>
        <w:t>งวด</w:t>
      </w:r>
      <w:r w:rsidR="005F4F11">
        <w:rPr>
          <w:rFonts w:ascii="Angsana New" w:hAnsi="Angsana New" w:hint="cs"/>
          <w:i/>
          <w:iCs/>
          <w:sz w:val="30"/>
          <w:szCs w:val="30"/>
          <w:cs/>
        </w:rPr>
        <w:t>เก้า</w:t>
      </w:r>
      <w:r w:rsidR="00BE1411" w:rsidRPr="00112691">
        <w:rPr>
          <w:rFonts w:ascii="Angsana New" w:hAnsi="Angsana New" w:hint="cs"/>
          <w:i/>
          <w:iCs/>
          <w:sz w:val="30"/>
          <w:szCs w:val="30"/>
          <w:cs/>
        </w:rPr>
        <w:t xml:space="preserve">เดือนสิ้นสุดวันที่ </w:t>
      </w:r>
      <w:r w:rsidR="00AB5A87" w:rsidRPr="00AB5A87">
        <w:rPr>
          <w:rFonts w:ascii="Angsana New" w:hAnsi="Angsana New"/>
          <w:i/>
          <w:iCs/>
          <w:sz w:val="30"/>
          <w:szCs w:val="30"/>
        </w:rPr>
        <w:t xml:space="preserve">31 </w:t>
      </w:r>
      <w:r w:rsidR="00AB5A87" w:rsidRPr="00AB5A87">
        <w:rPr>
          <w:rFonts w:ascii="Angsana New" w:hAnsi="Angsana New"/>
          <w:i/>
          <w:iCs/>
          <w:sz w:val="30"/>
          <w:szCs w:val="30"/>
          <w:cs/>
        </w:rPr>
        <w:t>ธันวาคม</w:t>
      </w:r>
      <w:r w:rsidR="00BE1411" w:rsidRPr="00112691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A42740" w:rsidRPr="00112691">
        <w:rPr>
          <w:rFonts w:ascii="Angsana New" w:hAnsi="Angsana New" w:hint="cs"/>
          <w:i/>
          <w:iCs/>
          <w:sz w:val="30"/>
          <w:szCs w:val="30"/>
        </w:rPr>
        <w:t>256</w:t>
      </w:r>
      <w:r w:rsidR="0021653C" w:rsidRPr="00112691">
        <w:rPr>
          <w:rFonts w:ascii="Angsana New" w:hAnsi="Angsana New" w:hint="cs"/>
          <w:i/>
          <w:iCs/>
          <w:sz w:val="30"/>
          <w:szCs w:val="30"/>
        </w:rPr>
        <w:t>4</w:t>
      </w:r>
      <w:r w:rsidR="00C80371" w:rsidRPr="00112691">
        <w:rPr>
          <w:rFonts w:ascii="Angsana New" w:hAnsi="Angsana New"/>
          <w:i/>
          <w:iCs/>
          <w:sz w:val="30"/>
          <w:szCs w:val="30"/>
        </w:rPr>
        <w:t xml:space="preserve"> </w:t>
      </w:r>
      <w:r w:rsidR="00C80371" w:rsidRPr="00112691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="00F8349B" w:rsidRPr="00112691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21653C" w:rsidRPr="00112691">
        <w:rPr>
          <w:rFonts w:ascii="Angsana New" w:hAnsi="Angsana New" w:hint="cs"/>
          <w:i/>
          <w:iCs/>
          <w:sz w:val="30"/>
          <w:szCs w:val="30"/>
        </w:rPr>
        <w:t>2563</w:t>
      </w:r>
      <w:r w:rsidR="00C80371" w:rsidRPr="00112691">
        <w:rPr>
          <w:rFonts w:ascii="Angsana New" w:hAnsi="Angsana New"/>
          <w:i/>
          <w:iCs/>
          <w:sz w:val="30"/>
          <w:szCs w:val="30"/>
        </w:rPr>
        <w:t xml:space="preserve">: </w:t>
      </w:r>
      <w:r w:rsidR="002B06E1" w:rsidRPr="00112691">
        <w:rPr>
          <w:rFonts w:ascii="Angsana New" w:hAnsi="Angsana New" w:hint="cs"/>
          <w:i/>
          <w:iCs/>
          <w:sz w:val="30"/>
          <w:szCs w:val="30"/>
          <w:cs/>
        </w:rPr>
        <w:t>ร้อยละ</w:t>
      </w:r>
      <w:r w:rsidR="005012EB" w:rsidRPr="00112691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3E628F" w:rsidRPr="003E628F">
        <w:rPr>
          <w:rFonts w:ascii="Angsana New" w:hAnsi="Angsana New"/>
          <w:i/>
          <w:iCs/>
          <w:sz w:val="30"/>
          <w:szCs w:val="30"/>
        </w:rPr>
        <w:t>36.89</w:t>
      </w:r>
      <w:r w:rsidR="00AB5A87">
        <w:rPr>
          <w:rFonts w:ascii="Angsana New" w:hAnsi="Angsana New"/>
          <w:i/>
          <w:iCs/>
          <w:sz w:val="30"/>
          <w:szCs w:val="30"/>
        </w:rPr>
        <w:t xml:space="preserve"> </w:t>
      </w:r>
      <w:r w:rsidR="005012EB" w:rsidRPr="00112691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C80371" w:rsidRPr="00112691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="00112691">
        <w:rPr>
          <w:rFonts w:ascii="Angsana New" w:hAnsi="Angsana New" w:hint="cs"/>
          <w:i/>
          <w:iCs/>
          <w:sz w:val="30"/>
          <w:szCs w:val="30"/>
          <w:cs/>
        </w:rPr>
        <w:t>ร้อยละ</w:t>
      </w:r>
      <w:r w:rsidR="00C80371" w:rsidRPr="00112691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6324C1" w:rsidRPr="006324C1">
        <w:rPr>
          <w:rFonts w:ascii="Angsana New" w:hAnsi="Angsana New" w:hint="cs"/>
          <w:i/>
          <w:iCs/>
          <w:sz w:val="30"/>
          <w:szCs w:val="30"/>
        </w:rPr>
        <w:t>22</w:t>
      </w:r>
      <w:r w:rsidR="006406B5" w:rsidRPr="00112691">
        <w:rPr>
          <w:rFonts w:ascii="Angsana New" w:hAnsi="Angsana New" w:hint="cs"/>
          <w:i/>
          <w:iCs/>
          <w:sz w:val="30"/>
          <w:szCs w:val="30"/>
          <w:cs/>
        </w:rPr>
        <w:t>.</w:t>
      </w:r>
      <w:r w:rsidR="00AB5A87">
        <w:rPr>
          <w:rFonts w:ascii="Angsana New" w:hAnsi="Angsana New"/>
          <w:i/>
          <w:iCs/>
          <w:sz w:val="30"/>
          <w:szCs w:val="30"/>
        </w:rPr>
        <w:t>56</w:t>
      </w:r>
      <w:r w:rsidR="00C80371" w:rsidRPr="00714EA9">
        <w:rPr>
          <w:rFonts w:ascii="Angsana New" w:hAnsi="Angsana New"/>
          <w:i/>
          <w:iCs/>
          <w:sz w:val="30"/>
          <w:szCs w:val="30"/>
        </w:rPr>
        <w:t xml:space="preserve"> </w:t>
      </w:r>
      <w:r w:rsidR="00C80371" w:rsidRPr="00714EA9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Pr="00714EA9">
        <w:rPr>
          <w:rFonts w:ascii="Angsana New" w:hAnsi="Angsana New"/>
          <w:i/>
          <w:iCs/>
          <w:sz w:val="30"/>
          <w:szCs w:val="30"/>
          <w:cs/>
        </w:rPr>
        <w:t>)</w:t>
      </w:r>
      <w:r w:rsidRPr="00714EA9">
        <w:rPr>
          <w:rFonts w:ascii="Angsana New" w:hAnsi="Angsana New"/>
          <w:sz w:val="30"/>
          <w:szCs w:val="30"/>
          <w:cs/>
        </w:rPr>
        <w:t xml:space="preserve"> การ</w:t>
      </w:r>
      <w:r w:rsidRPr="0044007D">
        <w:rPr>
          <w:rFonts w:ascii="Angsana New" w:hAnsi="Angsana New"/>
          <w:sz w:val="30"/>
          <w:szCs w:val="30"/>
          <w:cs/>
        </w:rPr>
        <w:t>เปลี่ยนแปลง</w:t>
      </w:r>
      <w:r w:rsidR="006B1E28">
        <w:rPr>
          <w:rFonts w:ascii="Angsana New" w:hAnsi="Angsana New"/>
          <w:sz w:val="30"/>
          <w:szCs w:val="30"/>
        </w:rPr>
        <w:br/>
      </w:r>
      <w:r w:rsidRPr="0044007D">
        <w:rPr>
          <w:rFonts w:ascii="Angsana New" w:hAnsi="Angsana New"/>
          <w:sz w:val="30"/>
          <w:szCs w:val="30"/>
          <w:cs/>
        </w:rPr>
        <w:t>ในอัตราภาษีเงินได้ที่แท้จริงมีสาเหตุหลักจากผลแตกต่างของรายได้ทางบัญชีและทางภาษี ซึ่งบริษัทมีความแตกต่างระหว่างการรับรู้รายได้และค่าใช้จ่ายทางบัญชีกับรายได้และค่าใช้จ่ายทางภาษีบางรายการ</w:t>
      </w:r>
      <w:r w:rsidR="00796FF5" w:rsidRPr="0044007D">
        <w:rPr>
          <w:rFonts w:ascii="Angsana New" w:hAnsi="Angsana New"/>
          <w:sz w:val="30"/>
          <w:szCs w:val="30"/>
        </w:rPr>
        <w:t xml:space="preserve"> </w:t>
      </w:r>
      <w:r w:rsidR="00796FF5" w:rsidRPr="0044007D">
        <w:rPr>
          <w:rFonts w:ascii="Angsana New" w:hAnsi="Angsana New" w:hint="cs"/>
          <w:sz w:val="30"/>
          <w:szCs w:val="30"/>
          <w:cs/>
        </w:rPr>
        <w:t>โดยเฉพาะอย่างยิ่ง</w:t>
      </w:r>
      <w:r w:rsidR="00F8349B">
        <w:rPr>
          <w:rFonts w:ascii="Angsana New" w:hAnsi="Angsana New"/>
          <w:sz w:val="30"/>
          <w:szCs w:val="30"/>
        </w:rPr>
        <w:br/>
      </w:r>
      <w:r w:rsidR="00796FF5" w:rsidRPr="0044007D">
        <w:rPr>
          <w:rFonts w:ascii="Angsana New" w:hAnsi="Angsana New" w:hint="cs"/>
          <w:sz w:val="30"/>
          <w:szCs w:val="30"/>
          <w:cs/>
        </w:rPr>
        <w:t>ในเรื่องเกี่ยวกับ</w:t>
      </w:r>
      <w:r w:rsidR="001A1049">
        <w:rPr>
          <w:rFonts w:ascii="Angsana New" w:hAnsi="Angsana New" w:hint="cs"/>
          <w:sz w:val="30"/>
          <w:szCs w:val="30"/>
          <w:cs/>
        </w:rPr>
        <w:t xml:space="preserve">รายได้เงินปันผล </w:t>
      </w:r>
      <w:r w:rsidR="00CE35B6">
        <w:rPr>
          <w:rFonts w:ascii="Angsana New" w:hAnsi="Angsana New" w:hint="cs"/>
          <w:sz w:val="30"/>
          <w:szCs w:val="30"/>
          <w:cs/>
        </w:rPr>
        <w:t>ค่าเสื่อมราคาและยอดขาดทุนสะสม</w:t>
      </w:r>
      <w:r w:rsidR="00507F9B">
        <w:rPr>
          <w:rFonts w:ascii="Angsana New" w:hAnsi="Angsana New" w:hint="cs"/>
          <w:sz w:val="30"/>
          <w:szCs w:val="30"/>
          <w:cs/>
        </w:rPr>
        <w:t>ยกไป</w:t>
      </w:r>
      <w:r w:rsidR="008D7935">
        <w:rPr>
          <w:rFonts w:ascii="Angsana New" w:hAnsi="Angsana New"/>
          <w:sz w:val="30"/>
          <w:szCs w:val="30"/>
          <w:cs/>
        </w:rPr>
        <w:br w:type="page"/>
      </w:r>
    </w:p>
    <w:p w14:paraId="6C63BFC1" w14:textId="606FB20F" w:rsidR="006B01BC" w:rsidRDefault="004D2D44" w:rsidP="00DF6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7</w:t>
      </w:r>
      <w:r w:rsidR="00417F83" w:rsidRPr="00F04529">
        <w:rPr>
          <w:rFonts w:ascii="Angsana New" w:hAnsi="Angsana New"/>
          <w:b/>
          <w:bCs/>
          <w:sz w:val="30"/>
          <w:szCs w:val="30"/>
          <w:cs/>
        </w:rPr>
        <w:tab/>
      </w:r>
      <w:r w:rsidR="006B01BC"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380EE3A8" w14:textId="2E4087B0" w:rsidR="00F70FA8" w:rsidRPr="00F70FA8" w:rsidRDefault="00F70FA8" w:rsidP="00DF6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CA234BD" w14:textId="10655BC9" w:rsidR="00F70FA8" w:rsidRDefault="00F70FA8" w:rsidP="00F70F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F70FA8">
        <w:rPr>
          <w:rFonts w:ascii="Angsana New" w:hAnsi="Angsana New"/>
          <w:sz w:val="30"/>
          <w:szCs w:val="30"/>
          <w:cs/>
        </w:rPr>
        <w:t>เงินปันผลที่บริษัทจ่ายให้ผู้ถือหุ้น มีดังนี้</w:t>
      </w:r>
    </w:p>
    <w:p w14:paraId="1B7EDD3A" w14:textId="77777777" w:rsidR="00F70FA8" w:rsidRPr="00F70FA8" w:rsidRDefault="00F70FA8" w:rsidP="00F70F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tbl>
      <w:tblPr>
        <w:tblW w:w="9748" w:type="dxa"/>
        <w:tblInd w:w="450" w:type="dxa"/>
        <w:tblLook w:val="04A0" w:firstRow="1" w:lastRow="0" w:firstColumn="1" w:lastColumn="0" w:noHBand="0" w:noVBand="1"/>
      </w:tblPr>
      <w:tblGrid>
        <w:gridCol w:w="2430"/>
        <w:gridCol w:w="1620"/>
        <w:gridCol w:w="1350"/>
        <w:gridCol w:w="1376"/>
        <w:gridCol w:w="1377"/>
        <w:gridCol w:w="234"/>
        <w:gridCol w:w="1361"/>
      </w:tblGrid>
      <w:tr w:rsidR="001C4B3C" w14:paraId="0C22BA7D" w14:textId="77777777" w:rsidTr="00EE52FC">
        <w:trPr>
          <w:tblHeader/>
        </w:trPr>
        <w:tc>
          <w:tcPr>
            <w:tcW w:w="2430" w:type="dxa"/>
          </w:tcPr>
          <w:p w14:paraId="016E63C2" w14:textId="77777777" w:rsidR="001C4B3C" w:rsidRDefault="001C4B3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18" w:type="dxa"/>
            <w:gridSpan w:val="6"/>
            <w:vAlign w:val="bottom"/>
          </w:tcPr>
          <w:p w14:paraId="3B42C8EB" w14:textId="5DA8724C" w:rsidR="001C4B3C" w:rsidRDefault="001C4B3C">
            <w:pPr>
              <w:pStyle w:val="block"/>
              <w:spacing w:after="0" w:line="240" w:lineRule="atLeast"/>
              <w:ind w:left="-96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งบการเงินที่แสดงเงินลงทุนตามวิธีส่วนได้เสีย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/งบการเงินเฉพาะกิจการ</w:t>
            </w:r>
          </w:p>
        </w:tc>
      </w:tr>
      <w:tr w:rsidR="00F70FA8" w14:paraId="755155CA" w14:textId="77777777" w:rsidTr="00EE52FC">
        <w:trPr>
          <w:tblHeader/>
        </w:trPr>
        <w:tc>
          <w:tcPr>
            <w:tcW w:w="2430" w:type="dxa"/>
          </w:tcPr>
          <w:p w14:paraId="648F986B" w14:textId="77777777" w:rsidR="00F70FA8" w:rsidRDefault="00F70FA8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  <w:hideMark/>
          </w:tcPr>
          <w:p w14:paraId="73D724BF" w14:textId="77777777" w:rsidR="00F70FA8" w:rsidRDefault="00F70FA8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วันที่อนุมัติ</w:t>
            </w:r>
          </w:p>
        </w:tc>
        <w:tc>
          <w:tcPr>
            <w:tcW w:w="1350" w:type="dxa"/>
            <w:vAlign w:val="bottom"/>
            <w:hideMark/>
          </w:tcPr>
          <w:p w14:paraId="1FA9B876" w14:textId="77777777" w:rsidR="00F70FA8" w:rsidRDefault="00F70FA8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4D16511F" w14:textId="77777777" w:rsidR="00F70FA8" w:rsidRDefault="00F70FA8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เงินปันผล</w:t>
            </w:r>
          </w:p>
        </w:tc>
        <w:tc>
          <w:tcPr>
            <w:tcW w:w="1376" w:type="dxa"/>
            <w:hideMark/>
          </w:tcPr>
          <w:p w14:paraId="6C32EC53" w14:textId="77777777" w:rsidR="00F70FA8" w:rsidRDefault="00F70FA8">
            <w:pPr>
              <w:pStyle w:val="block"/>
              <w:spacing w:after="0" w:line="240" w:lineRule="atLeast"/>
              <w:ind w:left="-83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จ่ายจาก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  <w:t>กำไรสะสม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  <w:t>ตามอัตราภาษีเงินได้นิติบุคคล</w:t>
            </w:r>
          </w:p>
        </w:tc>
        <w:tc>
          <w:tcPr>
            <w:tcW w:w="1377" w:type="dxa"/>
            <w:vAlign w:val="bottom"/>
            <w:hideMark/>
          </w:tcPr>
          <w:p w14:paraId="78A112BA" w14:textId="77777777" w:rsidR="00F70FA8" w:rsidRDefault="00F70FA8">
            <w:pPr>
              <w:pStyle w:val="block"/>
              <w:spacing w:after="0" w:line="240" w:lineRule="atLeast"/>
              <w:ind w:left="-83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อัตราเงินปันผล</w:t>
            </w:r>
          </w:p>
        </w:tc>
        <w:tc>
          <w:tcPr>
            <w:tcW w:w="234" w:type="dxa"/>
            <w:vAlign w:val="bottom"/>
          </w:tcPr>
          <w:p w14:paraId="56585D09" w14:textId="77777777" w:rsidR="00F70FA8" w:rsidRDefault="00F70FA8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6" w:type="dxa"/>
            <w:vAlign w:val="bottom"/>
            <w:hideMark/>
          </w:tcPr>
          <w:p w14:paraId="16F5F8AA" w14:textId="77777777" w:rsidR="00F70FA8" w:rsidRDefault="00F70FA8">
            <w:pPr>
              <w:pStyle w:val="block"/>
              <w:spacing w:after="0" w:line="240" w:lineRule="atLeast"/>
              <w:ind w:left="-96" w:right="-10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จำนวนเงิน</w:t>
            </w:r>
          </w:p>
        </w:tc>
      </w:tr>
      <w:tr w:rsidR="00F70FA8" w14:paraId="2EF99F3E" w14:textId="77777777" w:rsidTr="00EE52FC">
        <w:trPr>
          <w:tblHeader/>
        </w:trPr>
        <w:tc>
          <w:tcPr>
            <w:tcW w:w="2430" w:type="dxa"/>
          </w:tcPr>
          <w:p w14:paraId="4C5523E3" w14:textId="77777777" w:rsidR="00F70FA8" w:rsidRDefault="00F70FA8">
            <w:pPr>
              <w:pStyle w:val="block"/>
              <w:spacing w:after="0" w:line="240" w:lineRule="atLeast"/>
              <w:ind w:left="-135" w:right="-1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94E9EE4" w14:textId="77777777" w:rsidR="00F70FA8" w:rsidRDefault="00F70FA8">
            <w:pPr>
              <w:pStyle w:val="block"/>
              <w:spacing w:after="0" w:line="240" w:lineRule="atLeast"/>
              <w:ind w:left="-135" w:right="-1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8329274" w14:textId="77777777" w:rsidR="00F70FA8" w:rsidRDefault="00F70FA8">
            <w:pPr>
              <w:pStyle w:val="block"/>
              <w:spacing w:after="0" w:line="240" w:lineRule="atLeast"/>
              <w:ind w:left="-70" w:right="-1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hideMark/>
          </w:tcPr>
          <w:p w14:paraId="27294F46" w14:textId="77777777" w:rsidR="00F70FA8" w:rsidRDefault="00F70FA8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377" w:type="dxa"/>
            <w:hideMark/>
          </w:tcPr>
          <w:p w14:paraId="76D2EFD1" w14:textId="77777777" w:rsidR="00F70FA8" w:rsidRDefault="00F70FA8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บาท/หุ้น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34" w:type="dxa"/>
            <w:vAlign w:val="bottom"/>
          </w:tcPr>
          <w:p w14:paraId="15471865" w14:textId="77777777" w:rsidR="00F70FA8" w:rsidRDefault="00F70FA8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hideMark/>
          </w:tcPr>
          <w:p w14:paraId="637F8AB8" w14:textId="77777777" w:rsidR="00F70FA8" w:rsidRDefault="00F70FA8">
            <w:pPr>
              <w:pStyle w:val="block"/>
              <w:spacing w:after="0" w:line="240" w:lineRule="atLeast"/>
              <w:ind w:left="-96" w:right="-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ล้านบาท)</w:t>
            </w:r>
          </w:p>
        </w:tc>
      </w:tr>
      <w:tr w:rsidR="00F70FA8" w14:paraId="4469EB5F" w14:textId="77777777" w:rsidTr="00EE52FC">
        <w:tc>
          <w:tcPr>
            <w:tcW w:w="5400" w:type="dxa"/>
            <w:gridSpan w:val="3"/>
            <w:vAlign w:val="bottom"/>
            <w:hideMark/>
          </w:tcPr>
          <w:p w14:paraId="62792AC4" w14:textId="0CC6541B" w:rsidR="00F70FA8" w:rsidRDefault="00F70FA8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B8527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B85277" w:rsidRPr="00B852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31 </w:t>
            </w:r>
            <w:r w:rsidR="00B85277" w:rsidRPr="00B85277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ธันวาคม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 w:rsidR="006324C1" w:rsidRPr="006324C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376" w:type="dxa"/>
          </w:tcPr>
          <w:p w14:paraId="5D6A89CD" w14:textId="77777777" w:rsidR="00F70FA8" w:rsidRDefault="00F70FA8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5B356D30" w14:textId="77777777" w:rsidR="00F70FA8" w:rsidRDefault="00F70FA8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  <w:vAlign w:val="bottom"/>
          </w:tcPr>
          <w:p w14:paraId="2BAAC3F9" w14:textId="77777777" w:rsidR="00F70FA8" w:rsidRDefault="00F70FA8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vAlign w:val="bottom"/>
          </w:tcPr>
          <w:p w14:paraId="512CF2C2" w14:textId="77777777" w:rsidR="00F70FA8" w:rsidRDefault="00F70FA8">
            <w:pPr>
              <w:pStyle w:val="block"/>
              <w:spacing w:after="0" w:line="240" w:lineRule="atLeast"/>
              <w:ind w:left="-96" w:right="-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70FA8" w14:paraId="5090228E" w14:textId="77777777" w:rsidTr="00EE52FC">
        <w:tc>
          <w:tcPr>
            <w:tcW w:w="2430" w:type="dxa"/>
            <w:vAlign w:val="bottom"/>
            <w:hideMark/>
          </w:tcPr>
          <w:p w14:paraId="2E776EC2" w14:textId="42EC2089" w:rsidR="00F70FA8" w:rsidRPr="00EE52FC" w:rsidRDefault="00F70FA8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เงินปันผล</w:t>
            </w:r>
            <w:r w:rsidR="00EE52FC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ระหว่างกาลปี </w:t>
            </w:r>
            <w:r w:rsidR="00EE52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1C034A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4</w:t>
            </w:r>
          </w:p>
        </w:tc>
        <w:tc>
          <w:tcPr>
            <w:tcW w:w="1620" w:type="dxa"/>
            <w:vAlign w:val="bottom"/>
          </w:tcPr>
          <w:p w14:paraId="36E0DAC0" w14:textId="4DF9A0C3" w:rsidR="00F70FA8" w:rsidRDefault="0037571E">
            <w:pPr>
              <w:pStyle w:val="block"/>
              <w:spacing w:after="0" w:line="240" w:lineRule="atLeast"/>
              <w:ind w:left="-135" w:right="-1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757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23 </w:t>
            </w:r>
            <w:r w:rsidRPr="0037571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3757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350" w:type="dxa"/>
            <w:vAlign w:val="bottom"/>
          </w:tcPr>
          <w:p w14:paraId="6B34BC28" w14:textId="4E464BEC" w:rsidR="00F70FA8" w:rsidRDefault="0037571E">
            <w:pPr>
              <w:pStyle w:val="block"/>
              <w:spacing w:after="0" w:line="240" w:lineRule="atLeast"/>
              <w:ind w:left="-70" w:right="-1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7571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มกราคม </w:t>
            </w:r>
            <w:r w:rsidRPr="003757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5D77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376" w:type="dxa"/>
          </w:tcPr>
          <w:p w14:paraId="61234483" w14:textId="1F0E6E4C" w:rsidR="00F70FA8" w:rsidRDefault="0037571E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1377" w:type="dxa"/>
            <w:vAlign w:val="bottom"/>
          </w:tcPr>
          <w:p w14:paraId="21084AB4" w14:textId="41798947" w:rsidR="00F70FA8" w:rsidRDefault="0037571E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0.50</w:t>
            </w:r>
          </w:p>
        </w:tc>
        <w:tc>
          <w:tcPr>
            <w:tcW w:w="234" w:type="dxa"/>
            <w:vAlign w:val="bottom"/>
          </w:tcPr>
          <w:p w14:paraId="5626B18F" w14:textId="77777777" w:rsidR="00F70FA8" w:rsidRDefault="00F70FA8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vAlign w:val="bottom"/>
          </w:tcPr>
          <w:p w14:paraId="25769072" w14:textId="41BA2EB6" w:rsidR="00F70FA8" w:rsidRDefault="0037571E">
            <w:pPr>
              <w:pStyle w:val="block"/>
              <w:tabs>
                <w:tab w:val="decimal" w:pos="260"/>
              </w:tabs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28.92</w:t>
            </w:r>
          </w:p>
        </w:tc>
      </w:tr>
      <w:tr w:rsidR="00EE52FC" w14:paraId="0EAE3C94" w14:textId="77777777" w:rsidTr="00EE52FC">
        <w:tc>
          <w:tcPr>
            <w:tcW w:w="2430" w:type="dxa"/>
            <w:vAlign w:val="bottom"/>
          </w:tcPr>
          <w:p w14:paraId="051F2265" w14:textId="1D15CE7B" w:rsidR="00EE52FC" w:rsidRDefault="00EE52FC" w:rsidP="00EE52FC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เงินปันผล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ประจำปี </w:t>
            </w:r>
            <w:r w:rsidRPr="006324C1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3</w:t>
            </w:r>
          </w:p>
        </w:tc>
        <w:tc>
          <w:tcPr>
            <w:tcW w:w="1620" w:type="dxa"/>
            <w:vAlign w:val="bottom"/>
          </w:tcPr>
          <w:p w14:paraId="16771E1D" w14:textId="689F18AD" w:rsidR="00EE52FC" w:rsidRDefault="00EE52FC" w:rsidP="00EE52FC">
            <w:pPr>
              <w:pStyle w:val="block"/>
              <w:spacing w:after="0" w:line="240" w:lineRule="atLeast"/>
              <w:ind w:left="-135" w:right="-1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กรกฎาคม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350" w:type="dxa"/>
            <w:vAlign w:val="bottom"/>
          </w:tcPr>
          <w:p w14:paraId="72CAF275" w14:textId="3A829671" w:rsidR="00EE52FC" w:rsidRDefault="00EE52FC" w:rsidP="00EE52FC">
            <w:pPr>
              <w:pStyle w:val="block"/>
              <w:spacing w:after="0" w:line="240" w:lineRule="atLeast"/>
              <w:ind w:left="-70" w:right="-14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สิงหาคม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Pr="006324C1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376" w:type="dxa"/>
          </w:tcPr>
          <w:p w14:paraId="6EC46DFC" w14:textId="3ED22E9D" w:rsidR="00EE52FC" w:rsidRDefault="00EE52FC" w:rsidP="00EE52F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1377" w:type="dxa"/>
            <w:vAlign w:val="bottom"/>
          </w:tcPr>
          <w:p w14:paraId="00BC4394" w14:textId="20531467" w:rsidR="00EE52FC" w:rsidRPr="006324C1" w:rsidRDefault="00EE52FC" w:rsidP="00EE52F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324C1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.</w:t>
            </w:r>
            <w:r w:rsidRPr="006324C1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234" w:type="dxa"/>
            <w:vAlign w:val="bottom"/>
          </w:tcPr>
          <w:p w14:paraId="51792EF3" w14:textId="77777777" w:rsidR="00EE52FC" w:rsidRDefault="00EE52FC" w:rsidP="00EE52FC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vAlign w:val="bottom"/>
          </w:tcPr>
          <w:p w14:paraId="310B043C" w14:textId="2E428551" w:rsidR="00EE52FC" w:rsidRPr="006324C1" w:rsidRDefault="00EE52FC" w:rsidP="00EE52FC">
            <w:pPr>
              <w:pStyle w:val="block"/>
              <w:tabs>
                <w:tab w:val="decimal" w:pos="260"/>
              </w:tabs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324C1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28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.</w:t>
            </w:r>
            <w:r w:rsidRPr="006324C1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92</w:t>
            </w:r>
          </w:p>
        </w:tc>
      </w:tr>
      <w:tr w:rsidR="00EE52FC" w14:paraId="3656B731" w14:textId="77777777" w:rsidTr="00EE52FC">
        <w:tc>
          <w:tcPr>
            <w:tcW w:w="4050" w:type="dxa"/>
            <w:gridSpan w:val="2"/>
            <w:hideMark/>
          </w:tcPr>
          <w:p w14:paraId="448A83D1" w14:textId="77777777" w:rsidR="00EE52FC" w:rsidRDefault="00EE52FC" w:rsidP="00EE52FC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350" w:type="dxa"/>
            <w:vAlign w:val="bottom"/>
          </w:tcPr>
          <w:p w14:paraId="10EFC7CA" w14:textId="77777777" w:rsidR="00EE52FC" w:rsidRDefault="00EE52FC" w:rsidP="00EE52FC">
            <w:pPr>
              <w:pStyle w:val="block"/>
              <w:spacing w:after="0" w:line="240" w:lineRule="atLeast"/>
              <w:ind w:left="-70" w:right="-146"/>
              <w:jc w:val="center"/>
              <w:rPr>
                <w:rFonts w:asciiTheme="majorBidi" w:hAnsiTheme="majorBidi" w:cstheme="majorBidi"/>
                <w:sz w:val="30"/>
                <w:szCs w:val="30"/>
                <w:highlight w:val="lightGray"/>
                <w:cs/>
              </w:rPr>
            </w:pPr>
          </w:p>
        </w:tc>
        <w:tc>
          <w:tcPr>
            <w:tcW w:w="1376" w:type="dxa"/>
          </w:tcPr>
          <w:p w14:paraId="59D04235" w14:textId="77777777" w:rsidR="00EE52FC" w:rsidRDefault="00EE52FC" w:rsidP="00EE52F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588E371" w14:textId="3B83B8E5" w:rsidR="00EE52FC" w:rsidRDefault="0037571E" w:rsidP="00EE52F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1.0</w:t>
            </w:r>
            <w:r w:rsidR="00EE52FC" w:rsidRPr="006324C1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34" w:type="dxa"/>
            <w:vAlign w:val="bottom"/>
          </w:tcPr>
          <w:p w14:paraId="0F8A2704" w14:textId="77777777" w:rsidR="00EE52FC" w:rsidRDefault="00EE52FC" w:rsidP="00EE52FC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2078A70" w14:textId="34247E27" w:rsidR="00EE52FC" w:rsidRDefault="0037571E" w:rsidP="00EE52FC">
            <w:pPr>
              <w:pStyle w:val="block"/>
              <w:tabs>
                <w:tab w:val="decimal" w:pos="262"/>
              </w:tabs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57.84</w:t>
            </w:r>
          </w:p>
        </w:tc>
      </w:tr>
      <w:tr w:rsidR="00EE52FC" w14:paraId="474DB92B" w14:textId="77777777" w:rsidTr="00EE52FC">
        <w:tc>
          <w:tcPr>
            <w:tcW w:w="4050" w:type="dxa"/>
            <w:gridSpan w:val="2"/>
          </w:tcPr>
          <w:p w14:paraId="37BE97BC" w14:textId="77777777" w:rsidR="00EE52FC" w:rsidRDefault="00EE52FC" w:rsidP="00EE52FC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25CFE555" w14:textId="77777777" w:rsidR="00EE52FC" w:rsidRDefault="00EE52FC" w:rsidP="00EE52FC">
            <w:pPr>
              <w:pStyle w:val="block"/>
              <w:spacing w:after="0" w:line="240" w:lineRule="atLeast"/>
              <w:ind w:left="-70" w:right="-146"/>
              <w:jc w:val="center"/>
              <w:rPr>
                <w:rFonts w:asciiTheme="majorBidi" w:hAnsiTheme="majorBidi" w:cstheme="majorBidi"/>
                <w:sz w:val="30"/>
                <w:szCs w:val="30"/>
                <w:highlight w:val="lightGray"/>
                <w:cs/>
              </w:rPr>
            </w:pPr>
          </w:p>
        </w:tc>
        <w:tc>
          <w:tcPr>
            <w:tcW w:w="1376" w:type="dxa"/>
          </w:tcPr>
          <w:p w14:paraId="339DC625" w14:textId="77777777" w:rsidR="00EE52FC" w:rsidRDefault="00EE52FC" w:rsidP="00EE52F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C7523B" w14:textId="77777777" w:rsidR="00EE52FC" w:rsidRDefault="00EE52FC" w:rsidP="00EE52F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" w:type="dxa"/>
            <w:vAlign w:val="bottom"/>
          </w:tcPr>
          <w:p w14:paraId="67AA84A3" w14:textId="77777777" w:rsidR="00EE52FC" w:rsidRDefault="00EE52FC" w:rsidP="00EE52FC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AF4DF0" w14:textId="77777777" w:rsidR="00EE52FC" w:rsidRDefault="00EE52FC" w:rsidP="00EE52FC">
            <w:pPr>
              <w:pStyle w:val="block"/>
              <w:tabs>
                <w:tab w:val="decimal" w:pos="262"/>
              </w:tabs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E52FC" w14:paraId="39A4BBB1" w14:textId="77777777" w:rsidTr="00EE52FC">
        <w:tc>
          <w:tcPr>
            <w:tcW w:w="5400" w:type="dxa"/>
            <w:gridSpan w:val="3"/>
            <w:vAlign w:val="bottom"/>
            <w:hideMark/>
          </w:tcPr>
          <w:p w14:paraId="29800990" w14:textId="4EAB1EF6" w:rsidR="00EE52FC" w:rsidRDefault="00EE52FC" w:rsidP="00EE52FC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B852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31 </w:t>
            </w:r>
            <w:r w:rsidRPr="00B85277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ธันวาคม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376" w:type="dxa"/>
          </w:tcPr>
          <w:p w14:paraId="2FFBA4C4" w14:textId="77777777" w:rsidR="00EE52FC" w:rsidRDefault="00EE52FC" w:rsidP="00EE52F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63ECC9AB" w14:textId="77777777" w:rsidR="00EE52FC" w:rsidRDefault="00EE52FC" w:rsidP="00EE52F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  <w:vAlign w:val="bottom"/>
          </w:tcPr>
          <w:p w14:paraId="0E01967E" w14:textId="77777777" w:rsidR="00EE52FC" w:rsidRDefault="00EE52FC" w:rsidP="00EE52F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vAlign w:val="bottom"/>
          </w:tcPr>
          <w:p w14:paraId="6DF70C6E" w14:textId="77777777" w:rsidR="00EE52FC" w:rsidRDefault="00EE52FC" w:rsidP="00EE52FC">
            <w:pPr>
              <w:pStyle w:val="block"/>
              <w:spacing w:after="0" w:line="240" w:lineRule="atLeast"/>
              <w:ind w:left="-96" w:right="-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52FC" w14:paraId="3A43DECE" w14:textId="77777777" w:rsidTr="00EE52FC">
        <w:tc>
          <w:tcPr>
            <w:tcW w:w="2430" w:type="dxa"/>
            <w:vAlign w:val="bottom"/>
            <w:hideMark/>
          </w:tcPr>
          <w:p w14:paraId="7FC14625" w14:textId="2A64A733" w:rsidR="00EE52FC" w:rsidRPr="00EE52FC" w:rsidRDefault="00EE52FC" w:rsidP="00EE52FC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EE52FC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เงินปันผลระหว่างกาล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 xml:space="preserve">ปี </w:t>
            </w: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256</w:t>
            </w:r>
            <w:r w:rsidR="001C034A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3</w:t>
            </w:r>
          </w:p>
        </w:tc>
        <w:tc>
          <w:tcPr>
            <w:tcW w:w="1620" w:type="dxa"/>
            <w:vAlign w:val="bottom"/>
            <w:hideMark/>
          </w:tcPr>
          <w:p w14:paraId="34ACF945" w14:textId="196BAD44" w:rsidR="00EE52FC" w:rsidRDefault="0037571E" w:rsidP="00EE52FC">
            <w:pPr>
              <w:pStyle w:val="block"/>
              <w:spacing w:after="0" w:line="240" w:lineRule="atLeast"/>
              <w:ind w:left="-135" w:right="-1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</w:t>
            </w:r>
            <w:r w:rsidR="00EE52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EE52FC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="00EE52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350" w:type="dxa"/>
            <w:vAlign w:val="bottom"/>
            <w:hideMark/>
          </w:tcPr>
          <w:p w14:paraId="6AE3A168" w14:textId="3FE720B5" w:rsidR="00EE52FC" w:rsidRDefault="00EE52FC" w:rsidP="00EE52FC">
            <w:pPr>
              <w:pStyle w:val="block"/>
              <w:spacing w:after="0" w:line="240" w:lineRule="atLeast"/>
              <w:ind w:left="-70" w:right="-1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มกรา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คม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376" w:type="dxa"/>
            <w:hideMark/>
          </w:tcPr>
          <w:p w14:paraId="39B40EB7" w14:textId="1D118B6F" w:rsidR="00EE52FC" w:rsidRDefault="00EE52FC" w:rsidP="00EE52F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1377" w:type="dxa"/>
            <w:vAlign w:val="bottom"/>
            <w:hideMark/>
          </w:tcPr>
          <w:p w14:paraId="4BA546BD" w14:textId="15CC5250" w:rsidR="00EE52FC" w:rsidRDefault="00EE52FC" w:rsidP="00EE52F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0.</w:t>
            </w:r>
            <w:r w:rsidR="003E2C2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50</w:t>
            </w:r>
          </w:p>
        </w:tc>
        <w:tc>
          <w:tcPr>
            <w:tcW w:w="234" w:type="dxa"/>
            <w:vAlign w:val="bottom"/>
          </w:tcPr>
          <w:p w14:paraId="1E97ACB6" w14:textId="77777777" w:rsidR="00EE52FC" w:rsidRDefault="00EE52FC" w:rsidP="00EE52FC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vAlign w:val="bottom"/>
            <w:hideMark/>
          </w:tcPr>
          <w:p w14:paraId="3BC972BF" w14:textId="5E4937B0" w:rsidR="00EE52FC" w:rsidRDefault="00EE52FC" w:rsidP="00EE52FC">
            <w:pPr>
              <w:pStyle w:val="block"/>
              <w:tabs>
                <w:tab w:val="decimal" w:pos="260"/>
              </w:tabs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28.92</w:t>
            </w:r>
          </w:p>
        </w:tc>
      </w:tr>
      <w:tr w:rsidR="00EE52FC" w14:paraId="69307A30" w14:textId="77777777" w:rsidTr="00EE52FC">
        <w:tc>
          <w:tcPr>
            <w:tcW w:w="2430" w:type="dxa"/>
            <w:vAlign w:val="bottom"/>
          </w:tcPr>
          <w:p w14:paraId="650B7608" w14:textId="26A01CB9" w:rsidR="00EE52FC" w:rsidRDefault="00EE52FC" w:rsidP="00EE52FC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เงินปันผ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ลประจำปี </w:t>
            </w:r>
            <w:r w:rsidRPr="006324C1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2</w:t>
            </w:r>
          </w:p>
        </w:tc>
        <w:tc>
          <w:tcPr>
            <w:tcW w:w="1620" w:type="dxa"/>
            <w:vAlign w:val="bottom"/>
          </w:tcPr>
          <w:p w14:paraId="03BBFFCE" w14:textId="677AB42E" w:rsidR="00EE52FC" w:rsidRDefault="00EE52FC" w:rsidP="00EE52FC">
            <w:pPr>
              <w:pStyle w:val="block"/>
              <w:spacing w:after="0" w:line="240" w:lineRule="atLeast"/>
              <w:ind w:left="-135" w:right="-1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กรกฎาคม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350" w:type="dxa"/>
            <w:vAlign w:val="bottom"/>
          </w:tcPr>
          <w:p w14:paraId="5E512EB7" w14:textId="695F33C8" w:rsidR="00EE52FC" w:rsidRDefault="00EE52FC" w:rsidP="00EE52FC">
            <w:pPr>
              <w:pStyle w:val="block"/>
              <w:spacing w:after="0" w:line="240" w:lineRule="atLeast"/>
              <w:ind w:left="-70" w:right="-14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สิงหาคม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376" w:type="dxa"/>
          </w:tcPr>
          <w:p w14:paraId="6B7A1B1D" w14:textId="04526F27" w:rsidR="00EE52FC" w:rsidRDefault="00EE52FC" w:rsidP="00EE52F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1377" w:type="dxa"/>
            <w:vAlign w:val="bottom"/>
          </w:tcPr>
          <w:p w14:paraId="466F124F" w14:textId="697EE96E" w:rsidR="00EE52FC" w:rsidRDefault="00EE52FC" w:rsidP="00EE52F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</w:t>
            </w:r>
          </w:p>
        </w:tc>
        <w:tc>
          <w:tcPr>
            <w:tcW w:w="234" w:type="dxa"/>
            <w:vAlign w:val="bottom"/>
          </w:tcPr>
          <w:p w14:paraId="2E1E3465" w14:textId="77777777" w:rsidR="00EE52FC" w:rsidRDefault="00EE52FC" w:rsidP="00EE52FC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vAlign w:val="bottom"/>
          </w:tcPr>
          <w:p w14:paraId="57CCDC69" w14:textId="44CE1EFE" w:rsidR="00EE52FC" w:rsidRDefault="00EE52FC" w:rsidP="00EE52FC">
            <w:pPr>
              <w:pStyle w:val="block"/>
              <w:tabs>
                <w:tab w:val="decimal" w:pos="260"/>
              </w:tabs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</w:t>
            </w:r>
          </w:p>
        </w:tc>
      </w:tr>
      <w:tr w:rsidR="00EE52FC" w14:paraId="32502CE8" w14:textId="77777777" w:rsidTr="00EE52FC">
        <w:tc>
          <w:tcPr>
            <w:tcW w:w="4050" w:type="dxa"/>
            <w:gridSpan w:val="2"/>
            <w:hideMark/>
          </w:tcPr>
          <w:p w14:paraId="58C7615F" w14:textId="77777777" w:rsidR="00EE52FC" w:rsidRDefault="00EE52FC" w:rsidP="00EE52FC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350" w:type="dxa"/>
            <w:vAlign w:val="bottom"/>
          </w:tcPr>
          <w:p w14:paraId="73EF5FDC" w14:textId="77777777" w:rsidR="00EE52FC" w:rsidRDefault="00EE52FC" w:rsidP="00EE52FC">
            <w:pPr>
              <w:pStyle w:val="block"/>
              <w:spacing w:after="0" w:line="240" w:lineRule="atLeast"/>
              <w:ind w:left="-70" w:right="-146"/>
              <w:jc w:val="center"/>
              <w:rPr>
                <w:rFonts w:asciiTheme="majorBidi" w:hAnsiTheme="majorBidi" w:cstheme="majorBidi"/>
                <w:sz w:val="30"/>
                <w:szCs w:val="30"/>
                <w:highlight w:val="lightGray"/>
                <w:cs/>
              </w:rPr>
            </w:pPr>
          </w:p>
        </w:tc>
        <w:tc>
          <w:tcPr>
            <w:tcW w:w="1376" w:type="dxa"/>
          </w:tcPr>
          <w:p w14:paraId="413D7FC5" w14:textId="77777777" w:rsidR="00EE52FC" w:rsidRDefault="00EE52FC" w:rsidP="00EE52F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F5B845A" w14:textId="5C706685" w:rsidR="00EE52FC" w:rsidRDefault="003E2C27" w:rsidP="00EE52F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2.2</w:t>
            </w:r>
            <w:r w:rsidR="00EE52F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34" w:type="dxa"/>
            <w:vAlign w:val="bottom"/>
          </w:tcPr>
          <w:p w14:paraId="24F15E18" w14:textId="77777777" w:rsidR="00EE52FC" w:rsidRDefault="00EE52FC" w:rsidP="00EE52FC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AB379B0" w14:textId="0FB2C6C2" w:rsidR="00EE52FC" w:rsidRDefault="003E2C27" w:rsidP="00EE52FC">
            <w:pPr>
              <w:pStyle w:val="block"/>
              <w:tabs>
                <w:tab w:val="decimal" w:pos="262"/>
              </w:tabs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127.25</w:t>
            </w:r>
          </w:p>
        </w:tc>
      </w:tr>
    </w:tbl>
    <w:p w14:paraId="6B693A1F" w14:textId="77777777" w:rsidR="006B01BC" w:rsidRPr="006B01BC" w:rsidRDefault="006B01BC" w:rsidP="00F70F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cs/>
        </w:rPr>
      </w:pPr>
    </w:p>
    <w:p w14:paraId="66641701" w14:textId="7CBC70BE" w:rsidR="00DF698D" w:rsidRPr="007146C6" w:rsidRDefault="006B01BC" w:rsidP="00DF6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8</w:t>
      </w:r>
      <w:r>
        <w:rPr>
          <w:rFonts w:ascii="Angsana New" w:hAnsi="Angsana New"/>
          <w:b/>
          <w:bCs/>
          <w:sz w:val="30"/>
          <w:szCs w:val="30"/>
        </w:rPr>
        <w:tab/>
      </w:r>
      <w:r w:rsidR="00DF698D" w:rsidRPr="007146C6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เครื่องมือทางการเงิน</w:t>
      </w:r>
    </w:p>
    <w:p w14:paraId="28D35F53" w14:textId="77777777" w:rsidR="00DF698D" w:rsidRPr="005A4916" w:rsidRDefault="00DF698D" w:rsidP="005A49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FFCC473" w14:textId="77777777" w:rsidR="00DF698D" w:rsidRPr="004D2D44" w:rsidRDefault="00DF698D" w:rsidP="00DF6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4D2D44">
        <w:rPr>
          <w:rFonts w:ascii="Angsana New" w:hAnsi="Angsana New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2F094CB1" w14:textId="77777777" w:rsidR="00DF698D" w:rsidRPr="009F608F" w:rsidRDefault="00DF698D" w:rsidP="009F60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FB4D9DF" w14:textId="407230D7" w:rsidR="00527BEF" w:rsidRPr="00F511BF" w:rsidRDefault="009054A5" w:rsidP="00DF698D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  <w:r w:rsidRPr="007146C6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</w:t>
      </w:r>
      <w:r w:rsidR="00155C77">
        <w:rPr>
          <w:rFonts w:asciiTheme="majorBidi" w:hAnsiTheme="majorBidi" w:cstheme="majorBidi"/>
          <w:sz w:val="30"/>
          <w:szCs w:val="30"/>
          <w:lang w:bidi="th-TH"/>
        </w:rPr>
        <w:br/>
      </w:r>
      <w:r w:rsidRPr="007146C6">
        <w:rPr>
          <w:rFonts w:asciiTheme="majorBidi" w:hAnsiTheme="majorBidi" w:cstheme="majorBidi"/>
          <w:sz w:val="30"/>
          <w:szCs w:val="30"/>
          <w:cs/>
          <w:lang w:bidi="th-TH"/>
        </w:rPr>
        <w:t>ทางการเงินที่วัดมูลค่าด้วย</w:t>
      </w:r>
      <w:r w:rsidR="005A4916">
        <w:rPr>
          <w:rFonts w:asciiTheme="majorBidi" w:hAnsiTheme="majorBidi" w:cstheme="majorBidi" w:hint="cs"/>
          <w:sz w:val="30"/>
          <w:szCs w:val="30"/>
          <w:cs/>
          <w:lang w:bidi="th-TH"/>
        </w:rPr>
        <w:t>ราคาทุนตัดจำหน่าย</w:t>
      </w:r>
      <w:r w:rsidRPr="007146C6">
        <w:rPr>
          <w:rFonts w:asciiTheme="majorBidi" w:hAnsiTheme="majorBidi" w:cstheme="majorBidi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</w:p>
    <w:p w14:paraId="04909F91" w14:textId="43F09351" w:rsidR="00CE640B" w:rsidRPr="005A4916" w:rsidRDefault="00CE640B" w:rsidP="005A49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  <w:lang w:val="en-GB"/>
        </w:rPr>
      </w:pPr>
    </w:p>
    <w:tbl>
      <w:tblPr>
        <w:tblW w:w="10802" w:type="dxa"/>
        <w:tblInd w:w="-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60"/>
        <w:gridCol w:w="990"/>
        <w:gridCol w:w="180"/>
        <w:gridCol w:w="990"/>
        <w:gridCol w:w="180"/>
        <w:gridCol w:w="990"/>
        <w:gridCol w:w="180"/>
        <w:gridCol w:w="810"/>
        <w:gridCol w:w="180"/>
        <w:gridCol w:w="900"/>
        <w:gridCol w:w="184"/>
        <w:gridCol w:w="896"/>
        <w:gridCol w:w="180"/>
        <w:gridCol w:w="900"/>
        <w:gridCol w:w="180"/>
        <w:gridCol w:w="902"/>
      </w:tblGrid>
      <w:tr w:rsidR="00DF698D" w:rsidRPr="00F0616C" w14:paraId="7AC9DB70" w14:textId="77777777" w:rsidTr="005A4916">
        <w:trPr>
          <w:cantSplit/>
          <w:trHeight w:val="326"/>
          <w:tblHeader/>
        </w:trPr>
        <w:tc>
          <w:tcPr>
            <w:tcW w:w="2160" w:type="dxa"/>
            <w:shd w:val="clear" w:color="auto" w:fill="auto"/>
            <w:vAlign w:val="bottom"/>
          </w:tcPr>
          <w:p w14:paraId="1F51F400" w14:textId="77777777" w:rsidR="00DF698D" w:rsidRPr="00F0616C" w:rsidRDefault="00DF698D" w:rsidP="00F0616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11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42" w:type="dxa"/>
            <w:gridSpan w:val="15"/>
            <w:vAlign w:val="bottom"/>
          </w:tcPr>
          <w:p w14:paraId="260A78D2" w14:textId="7E51C935" w:rsidR="00DF698D" w:rsidRPr="00F0616C" w:rsidRDefault="00DF698D" w:rsidP="00F0616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0616C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งบการเงินที่แสดงเงินลงทุนตามวิธีส่วนได้เสีย</w:t>
            </w:r>
            <w:r w:rsidR="00AC60CA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/งบการเงินเฉพาะกิจการ</w:t>
            </w:r>
          </w:p>
        </w:tc>
      </w:tr>
      <w:tr w:rsidR="00B258FD" w:rsidRPr="00F0616C" w14:paraId="784C25CD" w14:textId="77777777" w:rsidTr="005A4916">
        <w:trPr>
          <w:cantSplit/>
          <w:trHeight w:val="200"/>
          <w:tblHeader/>
        </w:trPr>
        <w:tc>
          <w:tcPr>
            <w:tcW w:w="2160" w:type="dxa"/>
            <w:shd w:val="clear" w:color="auto" w:fill="auto"/>
            <w:vAlign w:val="bottom"/>
          </w:tcPr>
          <w:p w14:paraId="2CF45F02" w14:textId="77777777" w:rsidR="00B258FD" w:rsidRPr="00F0616C" w:rsidRDefault="00B258FD" w:rsidP="00F0616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20" w:type="dxa"/>
            <w:gridSpan w:val="7"/>
            <w:tcBorders>
              <w:bottom w:val="single" w:sz="4" w:space="0" w:color="auto"/>
            </w:tcBorders>
            <w:vAlign w:val="bottom"/>
          </w:tcPr>
          <w:p w14:paraId="7EF29494" w14:textId="7F1405AC" w:rsidR="00B258FD" w:rsidRPr="00F0616C" w:rsidRDefault="00B258FD" w:rsidP="00F061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  <w:vAlign w:val="bottom"/>
          </w:tcPr>
          <w:p w14:paraId="5267AA19" w14:textId="6A52A0E0" w:rsidR="00B258FD" w:rsidRPr="00F0616C" w:rsidRDefault="00B258FD" w:rsidP="00F061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42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F5585F" w14:textId="77777777" w:rsidR="00B258FD" w:rsidRPr="00F0616C" w:rsidRDefault="00B258FD" w:rsidP="00F061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rtl/>
                <w:cs/>
                <w:lang w:bidi="th-TH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F0616C" w:rsidRPr="00F0616C" w14:paraId="4BFA6D23" w14:textId="77777777" w:rsidTr="005A4916">
        <w:trPr>
          <w:cantSplit/>
          <w:tblHeader/>
        </w:trPr>
        <w:tc>
          <w:tcPr>
            <w:tcW w:w="2160" w:type="dxa"/>
            <w:shd w:val="clear" w:color="auto" w:fill="auto"/>
            <w:vAlign w:val="bottom"/>
          </w:tcPr>
          <w:p w14:paraId="1C531BE4" w14:textId="253F2B1F" w:rsidR="00F0616C" w:rsidRPr="00F0616C" w:rsidRDefault="00F0616C" w:rsidP="00F0616C">
            <w:pPr>
              <w:ind w:left="180" w:hanging="18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F936A61" w14:textId="161BC1DD" w:rsidR="00F0616C" w:rsidRPr="00F0616C" w:rsidRDefault="005A4916" w:rsidP="00F0616C">
            <w:pPr>
              <w:pStyle w:val="acctfourfigures"/>
              <w:tabs>
                <w:tab w:val="clear" w:pos="765"/>
              </w:tabs>
              <w:spacing w:line="240" w:lineRule="atLeast"/>
              <w:ind w:left="-75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เครื่องมือ</w:t>
            </w:r>
            <w:r>
              <w:rPr>
                <w:rFonts w:ascii="Angsana New" w:hAnsi="Angsana New"/>
                <w:sz w:val="26"/>
                <w:szCs w:val="26"/>
                <w:cs/>
                <w:lang w:bidi="th-TH"/>
              </w:rPr>
              <w:br/>
            </w: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ทางการเงินที่วัดมูลค่าด้วย</w:t>
            </w:r>
            <w:r w:rsidR="00F0616C"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4C7237C3" w14:textId="0FFB1CFA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2D4CCE3" w14:textId="2279AC54" w:rsidR="00F0616C" w:rsidRPr="00F0616C" w:rsidRDefault="005A4916" w:rsidP="00F0616C">
            <w:pPr>
              <w:pStyle w:val="acctfourfigures"/>
              <w:tabs>
                <w:tab w:val="clear" w:pos="765"/>
              </w:tabs>
              <w:spacing w:line="240" w:lineRule="atLeast"/>
              <w:ind w:left="-75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เครื่องมือ</w:t>
            </w:r>
            <w:r>
              <w:rPr>
                <w:rFonts w:ascii="Angsana New" w:hAnsi="Angsana New"/>
                <w:sz w:val="26"/>
                <w:szCs w:val="26"/>
                <w:cs/>
                <w:lang w:bidi="th-TH"/>
              </w:rPr>
              <w:br/>
            </w: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ทางการเงินที่วัดมูลค่าด้วย</w:t>
            </w:r>
            <w:r w:rsidR="00F0616C"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6CDF4E73" w14:textId="34B29A43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8BD7CA7" w14:textId="33604C73" w:rsidR="00F0616C" w:rsidRPr="00DB2C51" w:rsidRDefault="005A4916" w:rsidP="00F0616C">
            <w:pPr>
              <w:pStyle w:val="acctfourfigures"/>
              <w:tabs>
                <w:tab w:val="clear" w:pos="765"/>
              </w:tabs>
              <w:spacing w:line="240" w:lineRule="atLeast"/>
              <w:ind w:left="-75" w:right="-75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เครื่องมือ</w:t>
            </w:r>
            <w:r>
              <w:rPr>
                <w:rFonts w:ascii="Angsana New" w:hAnsi="Angsana New"/>
                <w:sz w:val="26"/>
                <w:szCs w:val="26"/>
                <w:cs/>
                <w:lang w:bidi="th-TH"/>
              </w:rPr>
              <w:br/>
            </w: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ทางการเงินที่วัดมูลค่าด้วย</w:t>
            </w:r>
            <w:r w:rsidR="00F0616C"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ราคาทุน</w:t>
            </w:r>
            <w:r w:rsidR="008806B5">
              <w:rPr>
                <w:rFonts w:ascii="Angsana New" w:hAnsi="Angsana New"/>
                <w:sz w:val="26"/>
                <w:szCs w:val="26"/>
                <w:cs/>
                <w:lang w:bidi="th-TH"/>
              </w:rPr>
              <w:br/>
            </w:r>
            <w:r w:rsidR="00F0616C"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ตัดจำหน่าย</w:t>
            </w:r>
            <w:r w:rsidR="00DB2C51">
              <w:rPr>
                <w:rFonts w:ascii="Angsana New" w:hAnsi="Angsana New"/>
                <w:sz w:val="26"/>
                <w:szCs w:val="26"/>
                <w:cs/>
                <w:lang w:bidi="th-TH"/>
              </w:rPr>
              <w:br/>
            </w:r>
            <w:r w:rsidR="00DB2C51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- </w:t>
            </w:r>
            <w:r w:rsidR="00DB2C51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61AD04E7" w14:textId="77777777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5C762A77" w14:textId="7D1C78BD" w:rsidR="00F0616C" w:rsidRPr="00F0616C" w:rsidRDefault="00F0616C" w:rsidP="00F0616C">
            <w:pPr>
              <w:pStyle w:val="acctfourfigures"/>
              <w:tabs>
                <w:tab w:val="clear" w:pos="765"/>
              </w:tabs>
              <w:spacing w:line="240" w:lineRule="atLeast"/>
              <w:ind w:left="-165" w:right="-16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2F5EC2B2" w14:textId="3B3ADE7D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5FF88F" w14:textId="2A081457" w:rsidR="00F0616C" w:rsidRPr="00F0616C" w:rsidRDefault="00F0616C" w:rsidP="00F0616C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right="-75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ระดับ </w:t>
            </w:r>
            <w:r w:rsidR="00A42740" w:rsidRPr="00A42740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CF743F" w14:textId="77777777" w:rsidR="00F0616C" w:rsidRPr="00F0616C" w:rsidRDefault="00F0616C" w:rsidP="00F0616C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AB56BF" w14:textId="77777777" w:rsidR="00F0616C" w:rsidRPr="00F0616C" w:rsidRDefault="00F0616C" w:rsidP="00F0616C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left="-83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F0616C">
              <w:rPr>
                <w:rFonts w:ascii="Angsana New" w:hAnsi="Angsana New"/>
                <w:sz w:val="26"/>
                <w:szCs w:val="26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2BD0A0" w14:textId="77777777" w:rsidR="00F0616C" w:rsidRPr="00F0616C" w:rsidRDefault="00F0616C" w:rsidP="00F0616C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EF71E6" w14:textId="77777777" w:rsidR="00F0616C" w:rsidRPr="00F0616C" w:rsidRDefault="00F0616C" w:rsidP="00F0616C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F0616C">
              <w:rPr>
                <w:rFonts w:ascii="Angsana New" w:hAnsi="Angsana New"/>
                <w:sz w:val="26"/>
                <w:szCs w:val="26"/>
                <w:lang w:bidi="th-TH"/>
              </w:rPr>
              <w:t xml:space="preserve"> </w:t>
            </w:r>
            <w:r w:rsidRPr="00F0616C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F1745A" w14:textId="77777777" w:rsidR="00F0616C" w:rsidRPr="00F0616C" w:rsidRDefault="00F0616C" w:rsidP="00F0616C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095478" w14:textId="77777777" w:rsidR="00F0616C" w:rsidRPr="00F0616C" w:rsidRDefault="00F0616C" w:rsidP="00F0616C">
            <w:pPr>
              <w:pStyle w:val="acctfourfigures"/>
              <w:tabs>
                <w:tab w:val="clear" w:pos="765"/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DF698D" w:rsidRPr="00F0616C" w14:paraId="35D31819" w14:textId="77777777" w:rsidTr="005A4916">
        <w:trPr>
          <w:cantSplit/>
          <w:tblHeader/>
        </w:trPr>
        <w:tc>
          <w:tcPr>
            <w:tcW w:w="2160" w:type="dxa"/>
            <w:shd w:val="clear" w:color="auto" w:fill="auto"/>
            <w:vAlign w:val="bottom"/>
          </w:tcPr>
          <w:p w14:paraId="6139C6FB" w14:textId="77777777" w:rsidR="00DF698D" w:rsidRPr="00F0616C" w:rsidRDefault="00DF698D" w:rsidP="00F0616C">
            <w:pPr>
              <w:ind w:left="180" w:hanging="18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42" w:type="dxa"/>
            <w:gridSpan w:val="15"/>
            <w:vAlign w:val="bottom"/>
          </w:tcPr>
          <w:p w14:paraId="00938146" w14:textId="77777777" w:rsidR="00DF698D" w:rsidRPr="00F0616C" w:rsidRDefault="00DF698D" w:rsidP="00F0616C">
            <w:pPr>
              <w:pStyle w:val="acctfourfigures"/>
              <w:tabs>
                <w:tab w:val="clear" w:pos="765"/>
                <w:tab w:val="decimal" w:pos="-79"/>
                <w:tab w:val="decimal" w:pos="911"/>
              </w:tabs>
              <w:spacing w:line="240" w:lineRule="atLeast"/>
              <w:ind w:left="-79" w:right="-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F0616C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พัน</w:t>
            </w:r>
            <w:r w:rsidRPr="00F0616C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บาท</w:t>
            </w:r>
            <w:r w:rsidRPr="00F0616C">
              <w:rPr>
                <w:rFonts w:ascii="Angsana New" w:hAnsi="Angsana New"/>
                <w:i/>
                <w:iCs/>
                <w:sz w:val="26"/>
                <w:szCs w:val="26"/>
              </w:rPr>
              <w:t>)</w:t>
            </w:r>
          </w:p>
        </w:tc>
      </w:tr>
      <w:tr w:rsidR="00F0616C" w:rsidRPr="00F0616C" w14:paraId="5041C15D" w14:textId="77777777" w:rsidTr="005A4916">
        <w:trPr>
          <w:cantSplit/>
        </w:trPr>
        <w:tc>
          <w:tcPr>
            <w:tcW w:w="2160" w:type="dxa"/>
            <w:shd w:val="clear" w:color="auto" w:fill="auto"/>
          </w:tcPr>
          <w:p w14:paraId="7E503D5D" w14:textId="507EA769" w:rsidR="00F0616C" w:rsidRPr="00A24FED" w:rsidRDefault="00A24FED" w:rsidP="00877F26">
            <w:pPr>
              <w:ind w:left="11" w:firstLine="11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3</w:t>
            </w:r>
            <w:r w:rsidR="00F115C0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1 </w:t>
            </w:r>
            <w:r w:rsidR="00F115C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21653C" w:rsidRPr="0021653C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2564</w:t>
            </w:r>
          </w:p>
        </w:tc>
        <w:tc>
          <w:tcPr>
            <w:tcW w:w="990" w:type="dxa"/>
          </w:tcPr>
          <w:p w14:paraId="00813C99" w14:textId="3C5044E8" w:rsidR="00F0616C" w:rsidRPr="00F0616C" w:rsidRDefault="00F0616C" w:rsidP="00BA35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4D050E11" w14:textId="3A91A55A" w:rsidR="00F0616C" w:rsidRPr="00F0616C" w:rsidRDefault="00F0616C" w:rsidP="00BA35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</w:tcPr>
          <w:p w14:paraId="29CEA7E7" w14:textId="2A9C6615" w:rsidR="00F0616C" w:rsidRPr="00F0616C" w:rsidRDefault="00F0616C" w:rsidP="00BA35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73546DC5" w14:textId="211E7DD9" w:rsidR="00F0616C" w:rsidRPr="00F0616C" w:rsidRDefault="00F0616C" w:rsidP="00BA35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</w:tcPr>
          <w:p w14:paraId="65CF61D4" w14:textId="2A7205C7" w:rsidR="00F0616C" w:rsidRPr="00F0616C" w:rsidRDefault="00F0616C" w:rsidP="00BA35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6869F206" w14:textId="2537B960" w:rsidR="00F0616C" w:rsidRPr="00F0616C" w:rsidRDefault="00F0616C" w:rsidP="00BA35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</w:tcPr>
          <w:p w14:paraId="5EA42912" w14:textId="08FCE1AA" w:rsidR="00F0616C" w:rsidRPr="00F0616C" w:rsidRDefault="00F0616C" w:rsidP="00BA35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3943E8DB" w14:textId="77777777" w:rsidR="00F0616C" w:rsidRPr="00F0616C" w:rsidRDefault="00F0616C" w:rsidP="00BA35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5AC8744D" w14:textId="022AA68C" w:rsidR="00F0616C" w:rsidRPr="00F0616C" w:rsidRDefault="00F0616C" w:rsidP="00BA35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4" w:type="dxa"/>
            <w:shd w:val="clear" w:color="auto" w:fill="auto"/>
          </w:tcPr>
          <w:p w14:paraId="572282DE" w14:textId="77777777" w:rsidR="00F0616C" w:rsidRPr="00F0616C" w:rsidRDefault="00F0616C" w:rsidP="00BA35E8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896" w:type="dxa"/>
            <w:shd w:val="clear" w:color="auto" w:fill="auto"/>
          </w:tcPr>
          <w:p w14:paraId="620350C5" w14:textId="77777777" w:rsidR="00F0616C" w:rsidRPr="00F0616C" w:rsidRDefault="00F0616C" w:rsidP="00BA35E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14:paraId="343E7267" w14:textId="77777777" w:rsidR="00F0616C" w:rsidRPr="00F0616C" w:rsidRDefault="00F0616C" w:rsidP="00BA35E8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5AB7B547" w14:textId="77777777" w:rsidR="00F0616C" w:rsidRPr="00F0616C" w:rsidRDefault="00F0616C" w:rsidP="00BA35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14:paraId="54B25928" w14:textId="77777777" w:rsidR="00F0616C" w:rsidRPr="00F0616C" w:rsidRDefault="00F0616C" w:rsidP="00BA35E8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2" w:type="dxa"/>
            <w:shd w:val="clear" w:color="auto" w:fill="auto"/>
          </w:tcPr>
          <w:p w14:paraId="591330BE" w14:textId="77777777" w:rsidR="00F0616C" w:rsidRPr="00F0616C" w:rsidRDefault="00F0616C" w:rsidP="00BA35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</w:tr>
      <w:tr w:rsidR="00F0616C" w:rsidRPr="00F0616C" w14:paraId="1846D239" w14:textId="77777777" w:rsidTr="005A4916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7DE36DDC" w14:textId="1FAC5216" w:rsidR="00F0616C" w:rsidRPr="00A24FED" w:rsidRDefault="00F0616C" w:rsidP="00F0616C">
            <w:pPr>
              <w:ind w:left="11" w:firstLine="11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A24FED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55347867" w14:textId="654D8978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60790737" w14:textId="78FE7752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034DED49" w14:textId="55F9853B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7B881B0E" w14:textId="780C19FD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04E23FBE" w14:textId="09040D8A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3E4AC69D" w14:textId="5FE8E691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  <w:vAlign w:val="bottom"/>
          </w:tcPr>
          <w:p w14:paraId="5C906D8C" w14:textId="4376C405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7027B5D3" w14:textId="77777777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BC77C9C" w14:textId="7D48E28A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1F0443F7" w14:textId="77777777" w:rsidR="00F0616C" w:rsidRPr="00F0616C" w:rsidRDefault="00F0616C" w:rsidP="00F0616C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01B025AA" w14:textId="77777777" w:rsidR="00F0616C" w:rsidRPr="00F0616C" w:rsidRDefault="00F0616C" w:rsidP="00F0616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DA19072" w14:textId="77777777" w:rsidR="00F0616C" w:rsidRPr="00F0616C" w:rsidRDefault="00F0616C" w:rsidP="00F0616C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A2F4D45" w14:textId="77777777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3B4111B" w14:textId="77777777" w:rsidR="00F0616C" w:rsidRPr="00F0616C" w:rsidRDefault="00F0616C" w:rsidP="00F0616C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4E0105C2" w14:textId="77777777" w:rsidR="00F0616C" w:rsidRPr="00F0616C" w:rsidRDefault="00F0616C" w:rsidP="00F0616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</w:tr>
      <w:tr w:rsidR="00F0616C" w:rsidRPr="00F0616C" w14:paraId="60590C66" w14:textId="77777777" w:rsidTr="005A4916">
        <w:trPr>
          <w:cantSplit/>
          <w:trHeight w:val="227"/>
        </w:trPr>
        <w:tc>
          <w:tcPr>
            <w:tcW w:w="2160" w:type="dxa"/>
            <w:shd w:val="clear" w:color="auto" w:fill="auto"/>
            <w:vAlign w:val="bottom"/>
          </w:tcPr>
          <w:p w14:paraId="6FFB9A03" w14:textId="03E67FF1" w:rsidR="00F0616C" w:rsidRPr="00F0616C" w:rsidRDefault="00B95942" w:rsidP="00B95942">
            <w:pPr>
              <w:ind w:left="105" w:hanging="105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B95942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ไม่หมุนเวียน</w:t>
            </w:r>
            <w:r w:rsidRPr="00B95942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990" w:type="dxa"/>
            <w:vAlign w:val="bottom"/>
          </w:tcPr>
          <w:p w14:paraId="554A8CA0" w14:textId="3A657390" w:rsidR="00F0616C" w:rsidRPr="00F0616C" w:rsidRDefault="00F0616C" w:rsidP="00F0616C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9E6509E" w14:textId="58FBF749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599B189" w14:textId="528E5BD2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B6118B4" w14:textId="5F94AC0F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29E6BDF" w14:textId="4DEB2F9C" w:rsidR="00F0616C" w:rsidRPr="00F0616C" w:rsidRDefault="00F0616C" w:rsidP="00F0616C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2E22C0F" w14:textId="76B4012F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1649EC2" w14:textId="151E7E97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4322B7B" w14:textId="77777777" w:rsidR="00F0616C" w:rsidRPr="00F0616C" w:rsidRDefault="00F0616C" w:rsidP="00F0616C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C2B2CC8" w14:textId="7C098ACB" w:rsidR="00F0616C" w:rsidRPr="00F0616C" w:rsidRDefault="00F0616C" w:rsidP="00F0616C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6F619FE3" w14:textId="77777777" w:rsidR="00F0616C" w:rsidRPr="00F0616C" w:rsidRDefault="00F0616C" w:rsidP="00F0616C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0F3FCBC1" w14:textId="3D3381DB" w:rsidR="00F0616C" w:rsidRPr="00F0616C" w:rsidRDefault="00F0616C" w:rsidP="00F0616C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D7865C9" w14:textId="77777777" w:rsidR="00F0616C" w:rsidRPr="00F0616C" w:rsidRDefault="00F0616C" w:rsidP="00F0616C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EE58C1D" w14:textId="63A7F373" w:rsidR="00F0616C" w:rsidRPr="00F0616C" w:rsidRDefault="00F0616C" w:rsidP="00F0616C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73D01F0" w14:textId="015E37D9" w:rsidR="00F0616C" w:rsidRPr="00F0616C" w:rsidRDefault="00F0616C" w:rsidP="00F0616C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3A802004" w14:textId="34EF8401" w:rsidR="00F0616C" w:rsidRPr="00F0616C" w:rsidRDefault="00F0616C" w:rsidP="00F0616C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1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6406B5" w:rsidRPr="00F0616C" w14:paraId="3618A1AE" w14:textId="77777777" w:rsidTr="00736E4E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18A23C75" w14:textId="42DA198F" w:rsidR="006406B5" w:rsidRPr="00B95942" w:rsidRDefault="006406B5" w:rsidP="006406B5">
            <w:pPr>
              <w:ind w:left="195" w:hanging="1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-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ตราสารทุนที่อยู่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425A98">
              <w:rPr>
                <w:rFonts w:ascii="Angsana New" w:hAnsi="Angsana New"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990" w:type="dxa"/>
          </w:tcPr>
          <w:p w14:paraId="344EB40C" w14:textId="77777777" w:rsidR="00072CE9" w:rsidRDefault="00072CE9" w:rsidP="006406B5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22F607E8" w14:textId="4661E303" w:rsidR="006406B5" w:rsidRPr="006406B5" w:rsidRDefault="00072CE9" w:rsidP="00570AE2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72CE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14,610</w:t>
            </w:r>
          </w:p>
        </w:tc>
        <w:tc>
          <w:tcPr>
            <w:tcW w:w="180" w:type="dxa"/>
          </w:tcPr>
          <w:p w14:paraId="539A19FC" w14:textId="77777777" w:rsidR="006406B5" w:rsidRPr="006406B5" w:rsidRDefault="006406B5" w:rsidP="006406B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14:paraId="46955E60" w14:textId="77777777" w:rsidR="00072CE9" w:rsidRDefault="00072CE9" w:rsidP="006406B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59E3B60E" w14:textId="5C32B86C" w:rsidR="006406B5" w:rsidRPr="006406B5" w:rsidRDefault="00072CE9" w:rsidP="00570AE2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72CE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59,35</w:t>
            </w:r>
            <w:r w:rsidR="008C20D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</w:t>
            </w:r>
          </w:p>
        </w:tc>
        <w:tc>
          <w:tcPr>
            <w:tcW w:w="180" w:type="dxa"/>
          </w:tcPr>
          <w:p w14:paraId="0FCC2B4E" w14:textId="77777777" w:rsidR="006406B5" w:rsidRPr="006406B5" w:rsidRDefault="006406B5" w:rsidP="006406B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16B661E" w14:textId="77777777" w:rsidR="00072CE9" w:rsidRDefault="00072CE9" w:rsidP="003F360F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26A5F840" w14:textId="6B525A9F" w:rsidR="006406B5" w:rsidRPr="006406B5" w:rsidRDefault="00072CE9" w:rsidP="003F360F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8316978" w14:textId="77777777" w:rsidR="006406B5" w:rsidRPr="006406B5" w:rsidRDefault="006406B5" w:rsidP="006406B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</w:tcPr>
          <w:p w14:paraId="58910B04" w14:textId="77777777" w:rsidR="00072CE9" w:rsidRDefault="00072CE9" w:rsidP="006406B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2AA7FF9B" w14:textId="625A1F09" w:rsidR="006406B5" w:rsidRPr="006406B5" w:rsidRDefault="00072CE9" w:rsidP="00570AE2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26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72CE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73,96</w:t>
            </w:r>
            <w:r w:rsidR="008C20D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0A059D14" w14:textId="77777777" w:rsidR="006406B5" w:rsidRPr="006406B5" w:rsidRDefault="006406B5" w:rsidP="006406B5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43F622EF" w14:textId="77777777" w:rsidR="00072CE9" w:rsidRDefault="00072CE9" w:rsidP="006406B5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1467AB7C" w14:textId="729B265A" w:rsidR="006406B5" w:rsidRPr="006406B5" w:rsidRDefault="00072CE9" w:rsidP="00570AE2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-25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72CE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73,96</w:t>
            </w:r>
            <w:r w:rsidR="008C20D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682A75C2" w14:textId="77777777" w:rsidR="006406B5" w:rsidRPr="006406B5" w:rsidRDefault="006406B5" w:rsidP="006406B5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896" w:type="dxa"/>
            <w:shd w:val="clear" w:color="auto" w:fill="auto"/>
          </w:tcPr>
          <w:p w14:paraId="24D8518A" w14:textId="77777777" w:rsidR="00072CE9" w:rsidRDefault="00072CE9" w:rsidP="006406B5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FF478C8" w14:textId="54A6FA2C" w:rsidR="006406B5" w:rsidRPr="006406B5" w:rsidRDefault="00072CE9" w:rsidP="00570AE2">
            <w:pPr>
              <w:pStyle w:val="acctfourfigures"/>
              <w:tabs>
                <w:tab w:val="clear" w:pos="765"/>
                <w:tab w:val="decimal" w:pos="45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0CA5A50" w14:textId="77777777" w:rsidR="006406B5" w:rsidRPr="006406B5" w:rsidRDefault="006406B5" w:rsidP="006406B5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7B774688" w14:textId="77777777" w:rsidR="00072CE9" w:rsidRDefault="00072CE9" w:rsidP="006406B5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0DF777BF" w14:textId="19BCCFA9" w:rsidR="006406B5" w:rsidRPr="006406B5" w:rsidRDefault="00072CE9" w:rsidP="00570AE2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B99534" w14:textId="77777777" w:rsidR="006406B5" w:rsidRPr="006406B5" w:rsidRDefault="006406B5" w:rsidP="006406B5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</w:tcPr>
          <w:p w14:paraId="21078790" w14:textId="77777777" w:rsidR="00072CE9" w:rsidRDefault="00072CE9" w:rsidP="006406B5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14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0F9DDC49" w14:textId="40A2877F" w:rsidR="006406B5" w:rsidRPr="00C44C0C" w:rsidRDefault="00072CE9" w:rsidP="006406B5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1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72CE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73,96</w:t>
            </w:r>
            <w:r w:rsidR="008C20D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</w:t>
            </w:r>
          </w:p>
        </w:tc>
      </w:tr>
      <w:tr w:rsidR="003F360F" w:rsidRPr="00F0616C" w14:paraId="6A24748F" w14:textId="77777777" w:rsidTr="00736E4E">
        <w:trPr>
          <w:cantSplit/>
          <w:trHeight w:val="452"/>
        </w:trPr>
        <w:tc>
          <w:tcPr>
            <w:tcW w:w="2160" w:type="dxa"/>
            <w:shd w:val="clear" w:color="auto" w:fill="auto"/>
            <w:vAlign w:val="bottom"/>
          </w:tcPr>
          <w:p w14:paraId="0B82ECD6" w14:textId="4413651B" w:rsidR="003F360F" w:rsidRPr="00B95942" w:rsidRDefault="003F360F" w:rsidP="003F360F">
            <w:pPr>
              <w:ind w:left="195" w:hanging="180"/>
              <w:rPr>
                <w:rFonts w:ascii="Angsana New" w:hAnsi="Angsana New"/>
                <w:sz w:val="26"/>
                <w:szCs w:val="26"/>
                <w:highlight w:val="yellow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425A98">
              <w:rPr>
                <w:rFonts w:ascii="Angsana New" w:hAnsi="Angsana New"/>
                <w:sz w:val="26"/>
                <w:szCs w:val="26"/>
                <w:cs/>
              </w:rPr>
              <w:t>ตราสารทุนที่ไม่อยู่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425A98">
              <w:rPr>
                <w:rFonts w:ascii="Angsana New" w:hAnsi="Angsana New"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990" w:type="dxa"/>
          </w:tcPr>
          <w:p w14:paraId="109567EC" w14:textId="77777777" w:rsidR="003F360F" w:rsidRDefault="003F360F" w:rsidP="003F360F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8C47F58" w14:textId="4EC09443" w:rsidR="00072CE9" w:rsidRPr="006406B5" w:rsidRDefault="00072CE9" w:rsidP="00570AE2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6556363F" w14:textId="77777777" w:rsidR="003F360F" w:rsidRPr="006406B5" w:rsidRDefault="003F360F" w:rsidP="003F360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14:paraId="1B17901B" w14:textId="77777777" w:rsidR="00072CE9" w:rsidRDefault="00072CE9" w:rsidP="003F360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76C0294" w14:textId="1CB306C6" w:rsidR="003F360F" w:rsidRPr="006406B5" w:rsidRDefault="00072CE9" w:rsidP="00570AE2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72CE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26,057</w:t>
            </w:r>
          </w:p>
        </w:tc>
        <w:tc>
          <w:tcPr>
            <w:tcW w:w="180" w:type="dxa"/>
          </w:tcPr>
          <w:p w14:paraId="45ABACA0" w14:textId="77777777" w:rsidR="003F360F" w:rsidRPr="006406B5" w:rsidRDefault="003F360F" w:rsidP="003F360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14:paraId="09373F99" w14:textId="77777777" w:rsidR="00072CE9" w:rsidRDefault="00072CE9" w:rsidP="003F360F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60A4D31" w14:textId="72001BCB" w:rsidR="003F360F" w:rsidRPr="006406B5" w:rsidRDefault="00072CE9" w:rsidP="003F360F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4402D30" w14:textId="77777777" w:rsidR="003F360F" w:rsidRPr="006406B5" w:rsidRDefault="003F360F" w:rsidP="003F360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</w:tcPr>
          <w:p w14:paraId="4814C1C2" w14:textId="77777777" w:rsidR="00072CE9" w:rsidRDefault="00072CE9" w:rsidP="003F360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1D1262DB" w14:textId="278F8602" w:rsidR="003F360F" w:rsidRPr="006406B5" w:rsidRDefault="00072CE9" w:rsidP="003F360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72CE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26,057</w:t>
            </w:r>
          </w:p>
        </w:tc>
        <w:tc>
          <w:tcPr>
            <w:tcW w:w="180" w:type="dxa"/>
            <w:vAlign w:val="bottom"/>
          </w:tcPr>
          <w:p w14:paraId="65672BEC" w14:textId="77777777" w:rsidR="003F360F" w:rsidRPr="006406B5" w:rsidRDefault="003F360F" w:rsidP="003F360F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1D43AD2B" w14:textId="77777777" w:rsidR="00072CE9" w:rsidRDefault="00072CE9" w:rsidP="003F360F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20CD7B3" w14:textId="5F5A10CF" w:rsidR="003F360F" w:rsidRPr="006406B5" w:rsidRDefault="00072CE9" w:rsidP="00570AE2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1BBB523" w14:textId="77777777" w:rsidR="003F360F" w:rsidRPr="006406B5" w:rsidRDefault="003F360F" w:rsidP="003F360F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</w:tcPr>
          <w:p w14:paraId="4DC90675" w14:textId="77777777" w:rsidR="00072CE9" w:rsidRDefault="00072CE9" w:rsidP="003F360F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1920C1A8" w14:textId="4857078A" w:rsidR="003F360F" w:rsidRPr="006406B5" w:rsidRDefault="00072CE9" w:rsidP="003F360F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8B1F785" w14:textId="77777777" w:rsidR="003F360F" w:rsidRPr="006406B5" w:rsidRDefault="003F360F" w:rsidP="003F360F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708E33A2" w14:textId="77777777" w:rsidR="00072CE9" w:rsidRDefault="00072CE9" w:rsidP="003F360F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7E71573E" w14:textId="3409A1BA" w:rsidR="003F360F" w:rsidRPr="006406B5" w:rsidRDefault="00072CE9" w:rsidP="00570AE2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72CE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26,057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D2CF2FD" w14:textId="77777777" w:rsidR="003F360F" w:rsidRPr="006406B5" w:rsidRDefault="003F360F" w:rsidP="003F360F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</w:tcPr>
          <w:p w14:paraId="68D27C6F" w14:textId="77777777" w:rsidR="00072CE9" w:rsidRDefault="00072CE9" w:rsidP="003F360F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14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2072AB5B" w14:textId="1A5FD09B" w:rsidR="003F360F" w:rsidRPr="006406B5" w:rsidRDefault="00072CE9" w:rsidP="003F360F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14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72CE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26,057</w:t>
            </w:r>
          </w:p>
        </w:tc>
      </w:tr>
      <w:tr w:rsidR="003F360F" w:rsidRPr="00F0616C" w14:paraId="228B4170" w14:textId="77777777" w:rsidTr="00D15C8E">
        <w:trPr>
          <w:cantSplit/>
          <w:trHeight w:hRule="exact" w:val="335"/>
        </w:trPr>
        <w:tc>
          <w:tcPr>
            <w:tcW w:w="2160" w:type="dxa"/>
            <w:shd w:val="clear" w:color="auto" w:fill="auto"/>
            <w:vAlign w:val="bottom"/>
          </w:tcPr>
          <w:p w14:paraId="533D81D1" w14:textId="166ABD94" w:rsidR="003F360F" w:rsidRPr="00F0616C" w:rsidRDefault="003F360F" w:rsidP="003F360F">
            <w:pPr>
              <w:spacing w:line="160" w:lineRule="exact"/>
              <w:ind w:left="11" w:firstLine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61E4D80" w14:textId="1D5B7FE2" w:rsidR="003F360F" w:rsidRPr="006406B5" w:rsidRDefault="003F360F" w:rsidP="003F360F">
            <w:pPr>
              <w:pStyle w:val="acctfourfigures"/>
              <w:tabs>
                <w:tab w:val="clear" w:pos="765"/>
                <w:tab w:val="decimal" w:pos="555"/>
                <w:tab w:val="decimal" w:pos="912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440DA33" w14:textId="2801BF8D" w:rsidR="003F360F" w:rsidRPr="006406B5" w:rsidRDefault="003F360F" w:rsidP="003F360F">
            <w:pPr>
              <w:pStyle w:val="acctfourfigures"/>
              <w:tabs>
                <w:tab w:val="clear" w:pos="765"/>
                <w:tab w:val="decimal" w:pos="912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BFCCF0E" w14:textId="43AFA45A" w:rsidR="003F360F" w:rsidRPr="006406B5" w:rsidRDefault="003F360F" w:rsidP="003F360F">
            <w:pPr>
              <w:pStyle w:val="acctfourfigures"/>
              <w:tabs>
                <w:tab w:val="clear" w:pos="765"/>
                <w:tab w:val="decimal" w:pos="912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66BD846" w14:textId="543CCFCD" w:rsidR="003F360F" w:rsidRPr="006406B5" w:rsidRDefault="003F360F" w:rsidP="003F360F">
            <w:pPr>
              <w:pStyle w:val="acctfourfigures"/>
              <w:tabs>
                <w:tab w:val="clear" w:pos="765"/>
                <w:tab w:val="decimal" w:pos="912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4609252" w14:textId="66FD81DD" w:rsidR="003F360F" w:rsidRPr="006406B5" w:rsidRDefault="003F360F" w:rsidP="003F360F">
            <w:pPr>
              <w:pStyle w:val="acctfourfigures"/>
              <w:tabs>
                <w:tab w:val="clear" w:pos="765"/>
                <w:tab w:val="decimal" w:pos="912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E15B82A" w14:textId="429D3755" w:rsidR="003F360F" w:rsidRPr="006406B5" w:rsidRDefault="003F360F" w:rsidP="003F360F">
            <w:pPr>
              <w:pStyle w:val="acctfourfigures"/>
              <w:tabs>
                <w:tab w:val="clear" w:pos="765"/>
                <w:tab w:val="decimal" w:pos="912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A61616A" w14:textId="22939487" w:rsidR="003F360F" w:rsidRPr="006406B5" w:rsidRDefault="003F360F" w:rsidP="003F360F">
            <w:pPr>
              <w:pStyle w:val="acctfourfigures"/>
              <w:tabs>
                <w:tab w:val="clear" w:pos="765"/>
                <w:tab w:val="decimal" w:pos="912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14014A9" w14:textId="77777777" w:rsidR="003F360F" w:rsidRPr="006406B5" w:rsidRDefault="003F360F" w:rsidP="003F360F">
            <w:pPr>
              <w:pStyle w:val="acctfourfigures"/>
              <w:tabs>
                <w:tab w:val="clear" w:pos="765"/>
                <w:tab w:val="decimal" w:pos="461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4E2D5FB" w14:textId="71525421" w:rsidR="003F360F" w:rsidRPr="006406B5" w:rsidRDefault="003F360F" w:rsidP="003F360F">
            <w:pPr>
              <w:pStyle w:val="acctfourfigures"/>
              <w:tabs>
                <w:tab w:val="clear" w:pos="765"/>
                <w:tab w:val="decimal" w:pos="461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1D37DA0C" w14:textId="77777777" w:rsidR="003F360F" w:rsidRPr="006406B5" w:rsidRDefault="003F360F" w:rsidP="003F360F">
            <w:pPr>
              <w:pStyle w:val="acctfourfigures"/>
              <w:tabs>
                <w:tab w:val="decimal" w:pos="440"/>
              </w:tabs>
              <w:spacing w:line="160" w:lineRule="exac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02B4CC5D" w14:textId="002A6756" w:rsidR="003F360F" w:rsidRPr="006406B5" w:rsidRDefault="003F360F" w:rsidP="003F360F">
            <w:pPr>
              <w:pStyle w:val="acctfourfigures"/>
              <w:tabs>
                <w:tab w:val="clear" w:pos="765"/>
                <w:tab w:val="decimal" w:pos="918"/>
              </w:tabs>
              <w:spacing w:line="160" w:lineRule="exact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D10C2A1" w14:textId="77777777" w:rsidR="003F360F" w:rsidRPr="006406B5" w:rsidRDefault="003F360F" w:rsidP="003F360F">
            <w:pPr>
              <w:pStyle w:val="acctfourfigures"/>
              <w:tabs>
                <w:tab w:val="decimal" w:pos="547"/>
              </w:tabs>
              <w:spacing w:line="1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7079932" w14:textId="40405C86" w:rsidR="003F360F" w:rsidRPr="006406B5" w:rsidRDefault="003F360F" w:rsidP="003F360F">
            <w:pPr>
              <w:pStyle w:val="acctfourfigures"/>
              <w:tabs>
                <w:tab w:val="clear" w:pos="765"/>
                <w:tab w:val="decimal" w:pos="472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98CE390" w14:textId="77777777" w:rsidR="003F360F" w:rsidRPr="006406B5" w:rsidRDefault="003F360F" w:rsidP="003F360F">
            <w:pPr>
              <w:pStyle w:val="acctfourfigures"/>
              <w:tabs>
                <w:tab w:val="decimal" w:pos="547"/>
              </w:tabs>
              <w:spacing w:line="1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6D02E154" w14:textId="20CBA9DE" w:rsidR="003F360F" w:rsidRPr="006406B5" w:rsidRDefault="003F360F" w:rsidP="003F360F">
            <w:pPr>
              <w:pStyle w:val="acctfourfigures"/>
              <w:tabs>
                <w:tab w:val="clear" w:pos="765"/>
                <w:tab w:val="decimal" w:pos="1102"/>
              </w:tabs>
              <w:spacing w:line="160" w:lineRule="exact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F360F" w:rsidRPr="00F0616C" w14:paraId="48CAFE59" w14:textId="77777777" w:rsidTr="005A4916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773A9EB1" w14:textId="14B0C837" w:rsidR="003F360F" w:rsidRPr="00A24FED" w:rsidRDefault="003F360F" w:rsidP="003F360F">
            <w:pPr>
              <w:ind w:left="11" w:firstLine="11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A24FED">
              <w:rPr>
                <w:rStyle w:val="PageNumber"/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หนี้สิน</w:t>
            </w:r>
            <w:r w:rsidRPr="00A24FED">
              <w:rPr>
                <w:rStyle w:val="PageNumber"/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990" w:type="dxa"/>
            <w:vAlign w:val="bottom"/>
          </w:tcPr>
          <w:p w14:paraId="481D9D36" w14:textId="31DA2CB8" w:rsidR="003F360F" w:rsidRPr="006406B5" w:rsidRDefault="003F360F" w:rsidP="003F360F">
            <w:pPr>
              <w:pStyle w:val="acctfourfigures"/>
              <w:tabs>
                <w:tab w:val="clear" w:pos="765"/>
                <w:tab w:val="decimal" w:pos="55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4059811B" w14:textId="7C905519" w:rsidR="003F360F" w:rsidRPr="006406B5" w:rsidRDefault="003F360F" w:rsidP="003F360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7CC4D2D9" w14:textId="04856E61" w:rsidR="003F360F" w:rsidRPr="006406B5" w:rsidRDefault="003F360F" w:rsidP="003F360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B808352" w14:textId="09F4509A" w:rsidR="003F360F" w:rsidRPr="006406B5" w:rsidRDefault="003F360F" w:rsidP="003F360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35D308DF" w14:textId="08AE8DBF" w:rsidR="003F360F" w:rsidRPr="006406B5" w:rsidRDefault="003F360F" w:rsidP="003F360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1DE77A16" w14:textId="52F255D1" w:rsidR="003F360F" w:rsidRPr="006406B5" w:rsidRDefault="003F360F" w:rsidP="003F360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  <w:vAlign w:val="bottom"/>
          </w:tcPr>
          <w:p w14:paraId="1D03177E" w14:textId="37C8656B" w:rsidR="003F360F" w:rsidRPr="006406B5" w:rsidRDefault="003F360F" w:rsidP="003F360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132A96B7" w14:textId="77777777" w:rsidR="003F360F" w:rsidRPr="006406B5" w:rsidRDefault="003F360F" w:rsidP="003F360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AA8EDA1" w14:textId="214C9CDD" w:rsidR="003F360F" w:rsidRPr="006406B5" w:rsidRDefault="003F360F" w:rsidP="003F360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5DB0FD72" w14:textId="77777777" w:rsidR="003F360F" w:rsidRPr="006406B5" w:rsidRDefault="003F360F" w:rsidP="003F360F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69F7F4F3" w14:textId="77777777" w:rsidR="003F360F" w:rsidRPr="006406B5" w:rsidRDefault="003F360F" w:rsidP="003F360F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87CF5C0" w14:textId="77777777" w:rsidR="003F360F" w:rsidRPr="006406B5" w:rsidRDefault="003F360F" w:rsidP="003F360F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CECC109" w14:textId="77777777" w:rsidR="003F360F" w:rsidRPr="006406B5" w:rsidRDefault="003F360F" w:rsidP="003F360F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1B63A88" w14:textId="77777777" w:rsidR="003F360F" w:rsidRPr="006406B5" w:rsidRDefault="003F360F" w:rsidP="003F360F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06F03918" w14:textId="77777777" w:rsidR="003F360F" w:rsidRPr="006406B5" w:rsidRDefault="003F360F" w:rsidP="003F360F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F360F" w:rsidRPr="00F0616C" w14:paraId="78616024" w14:textId="77777777" w:rsidTr="005A4916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56FB9387" w14:textId="158E302F" w:rsidR="003F360F" w:rsidRPr="00F0616C" w:rsidRDefault="001A1049" w:rsidP="001A1049">
            <w:pPr>
              <w:ind w:left="105" w:hanging="10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990" w:type="dxa"/>
          </w:tcPr>
          <w:p w14:paraId="5CA6EB3A" w14:textId="77777777" w:rsidR="00072CE9" w:rsidRDefault="00072CE9" w:rsidP="003F360F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16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1559BEDC" w14:textId="76209FFF" w:rsidR="003F360F" w:rsidRPr="006406B5" w:rsidRDefault="00072CE9" w:rsidP="003F360F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16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72CE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(2,727)</w:t>
            </w:r>
          </w:p>
        </w:tc>
        <w:tc>
          <w:tcPr>
            <w:tcW w:w="180" w:type="dxa"/>
          </w:tcPr>
          <w:p w14:paraId="4881BCB1" w14:textId="51FDEC29" w:rsidR="003F360F" w:rsidRPr="006406B5" w:rsidRDefault="003F360F" w:rsidP="003F360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1D95A75" w14:textId="77777777" w:rsidR="00072CE9" w:rsidRDefault="00072CE9" w:rsidP="003F360F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77DEDFBD" w14:textId="37DBAF1A" w:rsidR="003F360F" w:rsidRPr="006406B5" w:rsidRDefault="00072CE9" w:rsidP="00570AE2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452A6950" w14:textId="082112E7" w:rsidR="003F360F" w:rsidRPr="006406B5" w:rsidRDefault="003F360F" w:rsidP="003F360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AA71BA0" w14:textId="77777777" w:rsidR="00072CE9" w:rsidRDefault="00072CE9" w:rsidP="003F360F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CB7CFA2" w14:textId="7C509668" w:rsidR="003F360F" w:rsidRPr="006406B5" w:rsidRDefault="00072CE9" w:rsidP="003F360F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749A033" w14:textId="59D78936" w:rsidR="003F360F" w:rsidRPr="006406B5" w:rsidRDefault="003F360F" w:rsidP="003F360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635C709E" w14:textId="77777777" w:rsidR="00072CE9" w:rsidRDefault="00072CE9" w:rsidP="003F360F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70C92AD" w14:textId="771E602C" w:rsidR="003F360F" w:rsidRPr="006406B5" w:rsidRDefault="00072CE9" w:rsidP="003F360F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72C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(2,727)</w:t>
            </w:r>
          </w:p>
        </w:tc>
        <w:tc>
          <w:tcPr>
            <w:tcW w:w="180" w:type="dxa"/>
            <w:vAlign w:val="bottom"/>
          </w:tcPr>
          <w:p w14:paraId="6574B3B9" w14:textId="77777777" w:rsidR="003F360F" w:rsidRPr="006406B5" w:rsidRDefault="003F360F" w:rsidP="003F360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863B809" w14:textId="4852707B" w:rsidR="003F360F" w:rsidRPr="006406B5" w:rsidRDefault="00072CE9" w:rsidP="003F360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4980C29" w14:textId="77777777" w:rsidR="003F360F" w:rsidRPr="006406B5" w:rsidRDefault="003F360F" w:rsidP="003F360F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</w:tcPr>
          <w:p w14:paraId="38385359" w14:textId="77777777" w:rsidR="00072CE9" w:rsidRDefault="00072CE9" w:rsidP="003F360F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34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58174108" w14:textId="6C594852" w:rsidR="003F360F" w:rsidRPr="006406B5" w:rsidRDefault="00072CE9" w:rsidP="00570AE2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34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72CE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(2,727)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F26BC55" w14:textId="77777777" w:rsidR="003F360F" w:rsidRPr="006406B5" w:rsidRDefault="003F360F" w:rsidP="003F360F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C13B5FC" w14:textId="5EAE7771" w:rsidR="003F360F" w:rsidRPr="006406B5" w:rsidRDefault="00072CE9" w:rsidP="003F360F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B396BB8" w14:textId="4A0AA598" w:rsidR="003F360F" w:rsidRPr="006406B5" w:rsidRDefault="003F360F" w:rsidP="003F360F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</w:tcPr>
          <w:p w14:paraId="7A5725C3" w14:textId="77777777" w:rsidR="00072CE9" w:rsidRDefault="00072CE9" w:rsidP="003F360F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64E6769D" w14:textId="63E243FD" w:rsidR="003F360F" w:rsidRPr="006406B5" w:rsidRDefault="00072CE9" w:rsidP="003F360F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72CE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(2,727)</w:t>
            </w:r>
          </w:p>
        </w:tc>
      </w:tr>
      <w:tr w:rsidR="003F360F" w:rsidRPr="00F0616C" w14:paraId="3388A9EB" w14:textId="77777777" w:rsidTr="005A4916">
        <w:trPr>
          <w:cantSplit/>
          <w:trHeight w:val="362"/>
        </w:trPr>
        <w:tc>
          <w:tcPr>
            <w:tcW w:w="2160" w:type="dxa"/>
            <w:shd w:val="clear" w:color="auto" w:fill="auto"/>
            <w:vAlign w:val="bottom"/>
          </w:tcPr>
          <w:p w14:paraId="26A41B34" w14:textId="77777777" w:rsidR="003F360F" w:rsidRPr="00F0616C" w:rsidRDefault="003F360F" w:rsidP="003F360F">
            <w:pPr>
              <w:spacing w:line="16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00B4541D" w14:textId="77777777" w:rsidR="003F360F" w:rsidRPr="00F65F6F" w:rsidRDefault="003F360F" w:rsidP="003F360F">
            <w:pPr>
              <w:pStyle w:val="acctfourfigures"/>
              <w:tabs>
                <w:tab w:val="clear" w:pos="765"/>
                <w:tab w:val="decimal" w:pos="912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10B952F" w14:textId="77777777" w:rsidR="003F360F" w:rsidRPr="00B077FA" w:rsidRDefault="003F360F" w:rsidP="003F360F">
            <w:pPr>
              <w:pStyle w:val="acctfourfigures"/>
              <w:tabs>
                <w:tab w:val="clear" w:pos="765"/>
                <w:tab w:val="decimal" w:pos="912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466EBD7" w14:textId="77777777" w:rsidR="003F360F" w:rsidRDefault="003F360F" w:rsidP="003F360F">
            <w:pPr>
              <w:pStyle w:val="acctfourfigures"/>
              <w:tabs>
                <w:tab w:val="clear" w:pos="765"/>
                <w:tab w:val="decimal" w:pos="465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B726C31" w14:textId="77777777" w:rsidR="003F360F" w:rsidRPr="00B077FA" w:rsidRDefault="003F360F" w:rsidP="003F360F">
            <w:pPr>
              <w:pStyle w:val="acctfourfigures"/>
              <w:tabs>
                <w:tab w:val="clear" w:pos="765"/>
                <w:tab w:val="decimal" w:pos="912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FAD3DC3" w14:textId="77777777" w:rsidR="003F360F" w:rsidRDefault="003F360F" w:rsidP="003F360F">
            <w:pPr>
              <w:pStyle w:val="acctfourfigures"/>
              <w:tabs>
                <w:tab w:val="clear" w:pos="765"/>
                <w:tab w:val="decimal" w:pos="375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42730E3" w14:textId="77777777" w:rsidR="003F360F" w:rsidRPr="00B077FA" w:rsidRDefault="003F360F" w:rsidP="003F360F">
            <w:pPr>
              <w:pStyle w:val="acctfourfigures"/>
              <w:tabs>
                <w:tab w:val="clear" w:pos="765"/>
                <w:tab w:val="decimal" w:pos="912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E8B6682" w14:textId="77777777" w:rsidR="003F360F" w:rsidRPr="00F65F6F" w:rsidRDefault="003F360F" w:rsidP="003F360F">
            <w:pPr>
              <w:pStyle w:val="acctfourfigures"/>
              <w:tabs>
                <w:tab w:val="clear" w:pos="765"/>
                <w:tab w:val="decimal" w:pos="912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4E84E62" w14:textId="77777777" w:rsidR="003F360F" w:rsidRPr="00F0616C" w:rsidRDefault="003F360F" w:rsidP="003F360F">
            <w:pPr>
              <w:pStyle w:val="acctfourfigures"/>
              <w:tabs>
                <w:tab w:val="clear" w:pos="765"/>
                <w:tab w:val="decimal" w:pos="461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F13F88B" w14:textId="77777777" w:rsidR="003F360F" w:rsidRDefault="003F360F" w:rsidP="003F360F">
            <w:pPr>
              <w:pStyle w:val="acctfourfigures"/>
              <w:tabs>
                <w:tab w:val="clear" w:pos="765"/>
                <w:tab w:val="decimal" w:pos="461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7C32B865" w14:textId="77777777" w:rsidR="003F360F" w:rsidRPr="00F0616C" w:rsidRDefault="003F360F" w:rsidP="003F360F">
            <w:pPr>
              <w:pStyle w:val="acctfourfigures"/>
              <w:tabs>
                <w:tab w:val="decimal" w:pos="912"/>
              </w:tabs>
              <w:spacing w:line="160" w:lineRule="exac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40D8FAF8" w14:textId="77777777" w:rsidR="003F360F" w:rsidRPr="00F65F6F" w:rsidRDefault="003F360F" w:rsidP="003F360F">
            <w:pPr>
              <w:pStyle w:val="acctfourfigures"/>
              <w:tabs>
                <w:tab w:val="clear" w:pos="765"/>
                <w:tab w:val="decimal" w:pos="918"/>
              </w:tabs>
              <w:spacing w:line="160" w:lineRule="exact"/>
              <w:ind w:right="1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F20D4BB" w14:textId="77777777" w:rsidR="003F360F" w:rsidRPr="00F0616C" w:rsidRDefault="003F360F" w:rsidP="003F360F">
            <w:pPr>
              <w:pStyle w:val="acctfourfigures"/>
              <w:spacing w:line="160" w:lineRule="exac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98E0592" w14:textId="77777777" w:rsidR="003F360F" w:rsidRDefault="003F360F" w:rsidP="003F360F">
            <w:pPr>
              <w:pStyle w:val="acctfourfigures"/>
              <w:tabs>
                <w:tab w:val="clear" w:pos="765"/>
                <w:tab w:val="decimal" w:pos="472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8785A47" w14:textId="77777777" w:rsidR="003F360F" w:rsidRPr="00F0616C" w:rsidRDefault="003F360F" w:rsidP="003F360F">
            <w:pPr>
              <w:pStyle w:val="acctfourfigures"/>
              <w:spacing w:line="160" w:lineRule="exac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2C2C1E06" w14:textId="77777777" w:rsidR="003F360F" w:rsidRPr="00F65F6F" w:rsidRDefault="003F360F" w:rsidP="003F360F">
            <w:pPr>
              <w:pStyle w:val="acctfourfigures"/>
              <w:tabs>
                <w:tab w:val="clear" w:pos="765"/>
                <w:tab w:val="decimal" w:pos="1102"/>
              </w:tabs>
              <w:spacing w:line="160" w:lineRule="exact"/>
              <w:ind w:right="1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3F360F" w:rsidRPr="00F0616C" w14:paraId="7AED32CC" w14:textId="77777777" w:rsidTr="005A4916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658EDB63" w14:textId="5EF70ADB" w:rsidR="003F360F" w:rsidRPr="00A24FED" w:rsidRDefault="003F360F" w:rsidP="003F360F">
            <w:pPr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21653C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31</w:t>
            </w: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มีนาคม </w:t>
            </w:r>
            <w:r w:rsidRPr="0021653C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2564</w:t>
            </w:r>
          </w:p>
        </w:tc>
        <w:tc>
          <w:tcPr>
            <w:tcW w:w="990" w:type="dxa"/>
            <w:vAlign w:val="bottom"/>
          </w:tcPr>
          <w:p w14:paraId="348350DD" w14:textId="77777777" w:rsidR="003F360F" w:rsidRPr="00A24FED" w:rsidRDefault="003F360F" w:rsidP="003F360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CC1F757" w14:textId="77777777" w:rsidR="003F360F" w:rsidRPr="00A24FED" w:rsidRDefault="003F360F" w:rsidP="003F360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83AA245" w14:textId="77777777" w:rsidR="003F360F" w:rsidRPr="00A24FED" w:rsidRDefault="003F360F" w:rsidP="003F360F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C6FE67D" w14:textId="77777777" w:rsidR="003F360F" w:rsidRPr="00A24FED" w:rsidRDefault="003F360F" w:rsidP="003F360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BEA36CF" w14:textId="77777777" w:rsidR="003F360F" w:rsidRPr="00A24FED" w:rsidRDefault="003F360F" w:rsidP="003F360F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3455E2C" w14:textId="77777777" w:rsidR="003F360F" w:rsidRPr="00A24FED" w:rsidRDefault="003F360F" w:rsidP="003F360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73A6F97" w14:textId="77777777" w:rsidR="003F360F" w:rsidRPr="00A24FED" w:rsidRDefault="003F360F" w:rsidP="003F360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7D7B0C6" w14:textId="77777777" w:rsidR="003F360F" w:rsidRPr="00A24FED" w:rsidRDefault="003F360F" w:rsidP="003F360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8A58042" w14:textId="77777777" w:rsidR="003F360F" w:rsidRPr="00A24FED" w:rsidRDefault="003F360F" w:rsidP="003F360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30364622" w14:textId="77777777" w:rsidR="003F360F" w:rsidRPr="00A24FED" w:rsidRDefault="003F360F" w:rsidP="003F360F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2D2D5E3E" w14:textId="77777777" w:rsidR="003F360F" w:rsidRPr="00A24FED" w:rsidRDefault="003F360F" w:rsidP="003F360F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1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0854CD6" w14:textId="77777777" w:rsidR="003F360F" w:rsidRPr="00A24FED" w:rsidRDefault="003F360F" w:rsidP="003F360F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4E17F30" w14:textId="77777777" w:rsidR="003F360F" w:rsidRPr="00A24FED" w:rsidRDefault="003F360F" w:rsidP="003F360F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9D93F48" w14:textId="77777777" w:rsidR="003F360F" w:rsidRPr="00A24FED" w:rsidRDefault="003F360F" w:rsidP="003F360F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4E5DAE1B" w14:textId="77777777" w:rsidR="003F360F" w:rsidRPr="00A24FED" w:rsidRDefault="003F360F" w:rsidP="003F360F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1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3F360F" w:rsidRPr="00F0616C" w14:paraId="0D9F6F1A" w14:textId="77777777" w:rsidTr="005A4916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78C2B903" w14:textId="77777777" w:rsidR="003F360F" w:rsidRPr="00A24FED" w:rsidRDefault="003F360F" w:rsidP="003F360F">
            <w:pPr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A24FED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6140A07F" w14:textId="77777777" w:rsidR="003F360F" w:rsidRPr="00A24FED" w:rsidRDefault="003F360F" w:rsidP="003F360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75A2472" w14:textId="77777777" w:rsidR="003F360F" w:rsidRPr="00A24FED" w:rsidRDefault="003F360F" w:rsidP="003F360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834EA01" w14:textId="77777777" w:rsidR="003F360F" w:rsidRPr="00A24FED" w:rsidRDefault="003F360F" w:rsidP="003F360F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101F1DF" w14:textId="77777777" w:rsidR="003F360F" w:rsidRPr="00A24FED" w:rsidRDefault="003F360F" w:rsidP="003F360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2A8B2C2" w14:textId="77777777" w:rsidR="003F360F" w:rsidRPr="00A24FED" w:rsidRDefault="003F360F" w:rsidP="003F360F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CDE7F89" w14:textId="77777777" w:rsidR="003F360F" w:rsidRPr="00A24FED" w:rsidRDefault="003F360F" w:rsidP="003F360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ECF9A6A" w14:textId="77777777" w:rsidR="003F360F" w:rsidRPr="00A24FED" w:rsidRDefault="003F360F" w:rsidP="003F360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D63A0DB" w14:textId="77777777" w:rsidR="003F360F" w:rsidRPr="00A24FED" w:rsidRDefault="003F360F" w:rsidP="003F360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21EF549" w14:textId="77777777" w:rsidR="003F360F" w:rsidRPr="00A24FED" w:rsidRDefault="003F360F" w:rsidP="003F360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18B4B196" w14:textId="77777777" w:rsidR="003F360F" w:rsidRPr="00A24FED" w:rsidRDefault="003F360F" w:rsidP="003F360F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670D8694" w14:textId="77777777" w:rsidR="003F360F" w:rsidRPr="00A24FED" w:rsidRDefault="003F360F" w:rsidP="003F360F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1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CF0D9B9" w14:textId="77777777" w:rsidR="003F360F" w:rsidRPr="00A24FED" w:rsidRDefault="003F360F" w:rsidP="003F360F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EDD4EA6" w14:textId="77777777" w:rsidR="003F360F" w:rsidRPr="00A24FED" w:rsidRDefault="003F360F" w:rsidP="003F360F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B1EF1DF" w14:textId="77777777" w:rsidR="003F360F" w:rsidRPr="00A24FED" w:rsidRDefault="003F360F" w:rsidP="003F360F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4D31E15C" w14:textId="77777777" w:rsidR="003F360F" w:rsidRPr="00A24FED" w:rsidRDefault="003F360F" w:rsidP="003F360F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1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3F360F" w:rsidRPr="00F0616C" w14:paraId="413E2CB4" w14:textId="77777777" w:rsidTr="005A4916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3875E268" w14:textId="77777777" w:rsidR="003F360F" w:rsidRPr="00A24FED" w:rsidRDefault="003F360F" w:rsidP="003F360F">
            <w:pPr>
              <w:ind w:left="105" w:hanging="90"/>
              <w:rPr>
                <w:rFonts w:ascii="Angsana New" w:hAnsi="Angsana New"/>
                <w:sz w:val="26"/>
                <w:szCs w:val="26"/>
              </w:rPr>
            </w:pPr>
            <w:r w:rsidRPr="00B95942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ไม่หมุนเวียน</w:t>
            </w:r>
            <w:r w:rsidRPr="00B95942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990" w:type="dxa"/>
            <w:vAlign w:val="bottom"/>
          </w:tcPr>
          <w:p w14:paraId="1D7B7ED5" w14:textId="77777777" w:rsidR="003F360F" w:rsidRPr="00A24FED" w:rsidRDefault="003F360F" w:rsidP="003F360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5BD7D0F" w14:textId="77777777" w:rsidR="003F360F" w:rsidRPr="00A24FED" w:rsidRDefault="003F360F" w:rsidP="003F360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1736D75" w14:textId="77777777" w:rsidR="003F360F" w:rsidRPr="00A24FED" w:rsidRDefault="003F360F" w:rsidP="003F360F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43B0681" w14:textId="77777777" w:rsidR="003F360F" w:rsidRPr="00A24FED" w:rsidRDefault="003F360F" w:rsidP="003F360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7757D60" w14:textId="77777777" w:rsidR="003F360F" w:rsidRPr="00A24FED" w:rsidRDefault="003F360F" w:rsidP="003F360F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1577EC1" w14:textId="77777777" w:rsidR="003F360F" w:rsidRPr="00A24FED" w:rsidRDefault="003F360F" w:rsidP="003F360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4A67266" w14:textId="77777777" w:rsidR="003F360F" w:rsidRPr="00A24FED" w:rsidRDefault="003F360F" w:rsidP="003F360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07FAD69" w14:textId="77777777" w:rsidR="003F360F" w:rsidRPr="00F0616C" w:rsidRDefault="003F360F" w:rsidP="003F360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D2C86BD" w14:textId="77777777" w:rsidR="003F360F" w:rsidRPr="00F0616C" w:rsidRDefault="003F360F" w:rsidP="003F360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5039C239" w14:textId="77777777" w:rsidR="003F360F" w:rsidRPr="00A24FED" w:rsidRDefault="003F360F" w:rsidP="003F360F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52DCDC13" w14:textId="77777777" w:rsidR="003F360F" w:rsidRPr="00A24FED" w:rsidRDefault="003F360F" w:rsidP="003F360F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1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DF396CC" w14:textId="77777777" w:rsidR="003F360F" w:rsidRPr="00A24FED" w:rsidRDefault="003F360F" w:rsidP="003F360F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4ECFE68" w14:textId="77777777" w:rsidR="003F360F" w:rsidRPr="00F0616C" w:rsidRDefault="003F360F" w:rsidP="003F360F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2E89DA5" w14:textId="77777777" w:rsidR="003F360F" w:rsidRPr="00A24FED" w:rsidRDefault="003F360F" w:rsidP="003F360F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00F48FD2" w14:textId="77777777" w:rsidR="003F360F" w:rsidRPr="00F0616C" w:rsidRDefault="003F360F" w:rsidP="003F360F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1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3F360F" w:rsidRPr="00F0616C" w14:paraId="11B45929" w14:textId="77777777" w:rsidTr="005A4916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0945BED3" w14:textId="77777777" w:rsidR="003F360F" w:rsidRPr="00B95942" w:rsidRDefault="003F360F" w:rsidP="003F360F">
            <w:pPr>
              <w:tabs>
                <w:tab w:val="clear" w:pos="227"/>
              </w:tabs>
              <w:ind w:left="195" w:hanging="1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-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ตราสารทุนที่อยู่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425A98">
              <w:rPr>
                <w:rFonts w:ascii="Angsana New" w:hAnsi="Angsana New"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990" w:type="dxa"/>
          </w:tcPr>
          <w:p w14:paraId="73E14399" w14:textId="77777777" w:rsidR="003F360F" w:rsidRDefault="003F360F" w:rsidP="003F360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3B663E4" w14:textId="54F270E1" w:rsidR="003F360F" w:rsidRPr="006F4255" w:rsidRDefault="003F360F" w:rsidP="003F360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6F4255">
              <w:rPr>
                <w:rFonts w:asciiTheme="majorBidi" w:hAnsiTheme="majorBidi" w:cstheme="majorBidi"/>
                <w:sz w:val="26"/>
                <w:szCs w:val="26"/>
              </w:rPr>
              <w:t>14,610</w:t>
            </w:r>
          </w:p>
        </w:tc>
        <w:tc>
          <w:tcPr>
            <w:tcW w:w="180" w:type="dxa"/>
          </w:tcPr>
          <w:p w14:paraId="1723075C" w14:textId="77777777" w:rsidR="003F360F" w:rsidRPr="006F4255" w:rsidRDefault="003F360F" w:rsidP="003F360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B20A7D6" w14:textId="77777777" w:rsidR="003F360F" w:rsidRDefault="003F360F" w:rsidP="003F360F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5DE0C9E" w14:textId="65D01774" w:rsidR="003F360F" w:rsidRPr="006F4255" w:rsidRDefault="003F360F" w:rsidP="003F360F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F4255">
              <w:rPr>
                <w:rFonts w:asciiTheme="majorBidi" w:hAnsiTheme="majorBidi" w:cstheme="majorBidi"/>
                <w:sz w:val="26"/>
                <w:szCs w:val="26"/>
              </w:rPr>
              <w:t>59,270</w:t>
            </w:r>
          </w:p>
        </w:tc>
        <w:tc>
          <w:tcPr>
            <w:tcW w:w="180" w:type="dxa"/>
          </w:tcPr>
          <w:p w14:paraId="2296EC15" w14:textId="77777777" w:rsidR="003F360F" w:rsidRPr="006F4255" w:rsidRDefault="003F360F" w:rsidP="003F360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1F47934" w14:textId="77777777" w:rsidR="003F360F" w:rsidRDefault="003F360F" w:rsidP="003F360F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2EB9D93" w14:textId="23EB38F3" w:rsidR="003F360F" w:rsidRPr="006F4255" w:rsidRDefault="003F360F" w:rsidP="003F360F">
            <w:pPr>
              <w:pStyle w:val="acctfourfigures"/>
              <w:tabs>
                <w:tab w:val="clear" w:pos="765"/>
                <w:tab w:val="decimal" w:pos="484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F425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7408CFDD" w14:textId="77777777" w:rsidR="003F360F" w:rsidRPr="006F4255" w:rsidRDefault="003F360F" w:rsidP="003F360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5A5A8561" w14:textId="77777777" w:rsidR="003F360F" w:rsidRDefault="003F360F" w:rsidP="003F360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11B4BB9" w14:textId="6ADA78D5" w:rsidR="003F360F" w:rsidRPr="006F4255" w:rsidRDefault="003F360F" w:rsidP="003F360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4255">
              <w:rPr>
                <w:rFonts w:asciiTheme="majorBidi" w:hAnsiTheme="majorBidi" w:cstheme="majorBidi"/>
                <w:sz w:val="26"/>
                <w:szCs w:val="26"/>
              </w:rPr>
              <w:t>73,880</w:t>
            </w:r>
          </w:p>
        </w:tc>
        <w:tc>
          <w:tcPr>
            <w:tcW w:w="180" w:type="dxa"/>
            <w:vAlign w:val="bottom"/>
          </w:tcPr>
          <w:p w14:paraId="5F34A430" w14:textId="77777777" w:rsidR="003F360F" w:rsidRPr="006F4255" w:rsidRDefault="003F360F" w:rsidP="003F360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05D2AB1D" w14:textId="77777777" w:rsidR="003F360F" w:rsidRDefault="003F360F" w:rsidP="003F360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18BB72F" w14:textId="5DBBB9C5" w:rsidR="003F360F" w:rsidRPr="006F4255" w:rsidRDefault="003F360F" w:rsidP="003F360F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F4255">
              <w:rPr>
                <w:rFonts w:asciiTheme="majorBidi" w:hAnsiTheme="majorBidi" w:cstheme="majorBidi"/>
                <w:sz w:val="26"/>
                <w:szCs w:val="26"/>
              </w:rPr>
              <w:t>73,880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67FF2F35" w14:textId="77777777" w:rsidR="003F360F" w:rsidRPr="006F4255" w:rsidRDefault="003F360F" w:rsidP="003F360F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</w:tcPr>
          <w:p w14:paraId="26AB2F67" w14:textId="77777777" w:rsidR="003F360F" w:rsidRDefault="003F360F" w:rsidP="003F360F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3C2F9BE" w14:textId="7DFB2444" w:rsidR="003F360F" w:rsidRPr="006F4255" w:rsidRDefault="003F360F" w:rsidP="003F360F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425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9F3CC23" w14:textId="77777777" w:rsidR="003F360F" w:rsidRPr="006F4255" w:rsidRDefault="003F360F" w:rsidP="003F360F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74543868" w14:textId="77777777" w:rsidR="003F360F" w:rsidRDefault="003F360F" w:rsidP="003F360F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8EB1397" w14:textId="10464F13" w:rsidR="003F360F" w:rsidRPr="006F4255" w:rsidRDefault="003F360F" w:rsidP="003F360F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F425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D5B3629" w14:textId="77777777" w:rsidR="003F360F" w:rsidRPr="006F4255" w:rsidRDefault="003F360F" w:rsidP="003F360F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</w:tcPr>
          <w:p w14:paraId="7D8F7546" w14:textId="77777777" w:rsidR="003F360F" w:rsidRDefault="003F360F" w:rsidP="003F360F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F39A679" w14:textId="5E04E9F0" w:rsidR="003F360F" w:rsidRPr="006F4255" w:rsidRDefault="003F360F" w:rsidP="003F360F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1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4255">
              <w:rPr>
                <w:rFonts w:asciiTheme="majorBidi" w:hAnsiTheme="majorBidi" w:cstheme="majorBidi"/>
                <w:sz w:val="26"/>
                <w:szCs w:val="26"/>
              </w:rPr>
              <w:t>73,880</w:t>
            </w:r>
          </w:p>
        </w:tc>
      </w:tr>
      <w:tr w:rsidR="003F360F" w:rsidRPr="00F0616C" w14:paraId="5F0E1C14" w14:textId="77777777" w:rsidTr="005A4916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4ECD2E45" w14:textId="77777777" w:rsidR="003F360F" w:rsidRPr="00A24FED" w:rsidRDefault="003F360F" w:rsidP="003F360F">
            <w:pPr>
              <w:ind w:left="195" w:hanging="1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425A98">
              <w:rPr>
                <w:rFonts w:ascii="Angsana New" w:hAnsi="Angsana New"/>
                <w:sz w:val="26"/>
                <w:szCs w:val="26"/>
                <w:cs/>
              </w:rPr>
              <w:t>ตราสารทุนที่ไม่อยู่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425A98">
              <w:rPr>
                <w:rFonts w:ascii="Angsana New" w:hAnsi="Angsana New"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990" w:type="dxa"/>
          </w:tcPr>
          <w:p w14:paraId="050811BA" w14:textId="77777777" w:rsidR="003F360F" w:rsidRDefault="003F360F" w:rsidP="003F360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074E5A2" w14:textId="58F9DFB5" w:rsidR="003F360F" w:rsidRPr="006F4255" w:rsidRDefault="003F360F" w:rsidP="003F360F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425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F9A4628" w14:textId="77777777" w:rsidR="003F360F" w:rsidRPr="006F4255" w:rsidRDefault="003F360F" w:rsidP="003F360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58EBD63" w14:textId="77777777" w:rsidR="003F360F" w:rsidRDefault="003F360F" w:rsidP="003F360F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C8218E4" w14:textId="219CC06C" w:rsidR="003F360F" w:rsidRPr="006F4255" w:rsidRDefault="003F360F" w:rsidP="003F360F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F4255">
              <w:rPr>
                <w:rFonts w:asciiTheme="majorBidi" w:hAnsiTheme="majorBidi" w:cstheme="majorBidi"/>
                <w:sz w:val="26"/>
                <w:szCs w:val="26"/>
              </w:rPr>
              <w:t>26,057</w:t>
            </w:r>
          </w:p>
        </w:tc>
        <w:tc>
          <w:tcPr>
            <w:tcW w:w="180" w:type="dxa"/>
          </w:tcPr>
          <w:p w14:paraId="1601AAB0" w14:textId="77777777" w:rsidR="003F360F" w:rsidRPr="006F4255" w:rsidRDefault="003F360F" w:rsidP="003F360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EA7ECD9" w14:textId="77777777" w:rsidR="003F360F" w:rsidRDefault="003F360F" w:rsidP="003F360F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8FDDCD4" w14:textId="200443C0" w:rsidR="003F360F" w:rsidRPr="006F4255" w:rsidRDefault="003F360F" w:rsidP="003F360F">
            <w:pPr>
              <w:pStyle w:val="acctfourfigures"/>
              <w:tabs>
                <w:tab w:val="clear" w:pos="765"/>
                <w:tab w:val="decimal" w:pos="484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F425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1E0DA861" w14:textId="77777777" w:rsidR="003F360F" w:rsidRPr="006F4255" w:rsidRDefault="003F360F" w:rsidP="003F360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16A9DEA6" w14:textId="77777777" w:rsidR="003F360F" w:rsidRDefault="003F360F" w:rsidP="003F360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D015248" w14:textId="6B362156" w:rsidR="003F360F" w:rsidRPr="006F4255" w:rsidRDefault="003F360F" w:rsidP="003F360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4255">
              <w:rPr>
                <w:rFonts w:asciiTheme="majorBidi" w:hAnsiTheme="majorBidi" w:cstheme="majorBidi"/>
                <w:sz w:val="26"/>
                <w:szCs w:val="26"/>
              </w:rPr>
              <w:t>26,057</w:t>
            </w:r>
          </w:p>
        </w:tc>
        <w:tc>
          <w:tcPr>
            <w:tcW w:w="180" w:type="dxa"/>
            <w:vAlign w:val="bottom"/>
          </w:tcPr>
          <w:p w14:paraId="06BE3AC0" w14:textId="77777777" w:rsidR="003F360F" w:rsidRPr="006F4255" w:rsidRDefault="003F360F" w:rsidP="003F360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6460E2E0" w14:textId="77777777" w:rsidR="003F360F" w:rsidRDefault="003F360F" w:rsidP="003F360F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AE079C4" w14:textId="0DCF4A45" w:rsidR="003F360F" w:rsidRPr="006F4255" w:rsidRDefault="003F360F" w:rsidP="003F360F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F425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20AC3FE1" w14:textId="77777777" w:rsidR="003F360F" w:rsidRPr="006F4255" w:rsidRDefault="003F360F" w:rsidP="003F360F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</w:tcPr>
          <w:p w14:paraId="55CA891D" w14:textId="77777777" w:rsidR="003F360F" w:rsidRDefault="003F360F" w:rsidP="003F360F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B1B4EE4" w14:textId="73EC92D9" w:rsidR="003F360F" w:rsidRPr="006F4255" w:rsidRDefault="003F360F" w:rsidP="003F360F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425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1AE447D" w14:textId="77777777" w:rsidR="003F360F" w:rsidRPr="006F4255" w:rsidRDefault="003F360F" w:rsidP="003F360F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1A74D295" w14:textId="77777777" w:rsidR="003F360F" w:rsidRDefault="003F360F" w:rsidP="003F360F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5864A14" w14:textId="55FB0828" w:rsidR="003F360F" w:rsidRPr="006F4255" w:rsidRDefault="003F360F" w:rsidP="003F360F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F4255">
              <w:rPr>
                <w:rFonts w:asciiTheme="majorBidi" w:hAnsiTheme="majorBidi" w:cstheme="majorBidi"/>
                <w:sz w:val="26"/>
                <w:szCs w:val="26"/>
              </w:rPr>
              <w:t>26,057</w:t>
            </w:r>
          </w:p>
        </w:tc>
        <w:tc>
          <w:tcPr>
            <w:tcW w:w="180" w:type="dxa"/>
            <w:shd w:val="clear" w:color="auto" w:fill="auto"/>
          </w:tcPr>
          <w:p w14:paraId="0BD48C81" w14:textId="77777777" w:rsidR="003F360F" w:rsidRPr="006F4255" w:rsidRDefault="003F360F" w:rsidP="003F360F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</w:tcPr>
          <w:p w14:paraId="5C3D3DE5" w14:textId="77777777" w:rsidR="003F360F" w:rsidRDefault="003F360F" w:rsidP="003F360F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41EDCEB" w14:textId="0EBF4EC3" w:rsidR="003F360F" w:rsidRPr="006F4255" w:rsidRDefault="003F360F" w:rsidP="003F360F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1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4255">
              <w:rPr>
                <w:rFonts w:asciiTheme="majorBidi" w:hAnsiTheme="majorBidi" w:cstheme="majorBidi"/>
                <w:sz w:val="26"/>
                <w:szCs w:val="26"/>
              </w:rPr>
              <w:t>26,057</w:t>
            </w:r>
          </w:p>
        </w:tc>
      </w:tr>
      <w:tr w:rsidR="003F360F" w:rsidRPr="00F0616C" w14:paraId="57EB1D67" w14:textId="77777777" w:rsidTr="00D15C8E">
        <w:trPr>
          <w:cantSplit/>
          <w:trHeight w:val="317"/>
        </w:trPr>
        <w:tc>
          <w:tcPr>
            <w:tcW w:w="2160" w:type="dxa"/>
            <w:shd w:val="clear" w:color="auto" w:fill="auto"/>
            <w:vAlign w:val="bottom"/>
          </w:tcPr>
          <w:p w14:paraId="3B581D15" w14:textId="77777777" w:rsidR="003F360F" w:rsidRPr="00F0616C" w:rsidRDefault="003F360F" w:rsidP="003F360F">
            <w:pPr>
              <w:spacing w:line="1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E608519" w14:textId="77777777" w:rsidR="003F360F" w:rsidRPr="006F4255" w:rsidRDefault="003F360F" w:rsidP="003F360F">
            <w:pPr>
              <w:pStyle w:val="acctfourfigures"/>
              <w:tabs>
                <w:tab w:val="clear" w:pos="765"/>
                <w:tab w:val="decimal" w:pos="912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17DEDB17" w14:textId="77777777" w:rsidR="003F360F" w:rsidRPr="006F4255" w:rsidRDefault="003F360F" w:rsidP="003F360F">
            <w:pPr>
              <w:pStyle w:val="acctfourfigures"/>
              <w:tabs>
                <w:tab w:val="clear" w:pos="765"/>
                <w:tab w:val="decimal" w:pos="912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B87AE03" w14:textId="77777777" w:rsidR="003F360F" w:rsidRPr="006F4255" w:rsidRDefault="003F360F" w:rsidP="003F360F">
            <w:pPr>
              <w:pStyle w:val="acctfourfigures"/>
              <w:tabs>
                <w:tab w:val="clear" w:pos="765"/>
                <w:tab w:val="decimal" w:pos="465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F2B8CD1" w14:textId="77777777" w:rsidR="003F360F" w:rsidRPr="006F4255" w:rsidRDefault="003F360F" w:rsidP="003F360F">
            <w:pPr>
              <w:pStyle w:val="acctfourfigures"/>
              <w:tabs>
                <w:tab w:val="clear" w:pos="765"/>
                <w:tab w:val="decimal" w:pos="912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4C62510" w14:textId="77777777" w:rsidR="003F360F" w:rsidRPr="006F4255" w:rsidRDefault="003F360F" w:rsidP="003F360F">
            <w:pPr>
              <w:pStyle w:val="acctfourfigures"/>
              <w:tabs>
                <w:tab w:val="clear" w:pos="765"/>
                <w:tab w:val="decimal" w:pos="375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088A976" w14:textId="77777777" w:rsidR="003F360F" w:rsidRPr="006F4255" w:rsidRDefault="003F360F" w:rsidP="003F360F">
            <w:pPr>
              <w:pStyle w:val="acctfourfigures"/>
              <w:tabs>
                <w:tab w:val="clear" w:pos="765"/>
                <w:tab w:val="decimal" w:pos="912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15D9D4C2" w14:textId="77777777" w:rsidR="003F360F" w:rsidRPr="006F4255" w:rsidRDefault="003F360F" w:rsidP="003F360F">
            <w:pPr>
              <w:pStyle w:val="acctfourfigures"/>
              <w:tabs>
                <w:tab w:val="clear" w:pos="765"/>
                <w:tab w:val="decimal" w:pos="912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0C3D57E" w14:textId="77777777" w:rsidR="003F360F" w:rsidRPr="006F4255" w:rsidRDefault="003F360F" w:rsidP="003F360F">
            <w:pPr>
              <w:pStyle w:val="acctfourfigures"/>
              <w:tabs>
                <w:tab w:val="clear" w:pos="765"/>
                <w:tab w:val="decimal" w:pos="461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3E21EE6" w14:textId="77777777" w:rsidR="003F360F" w:rsidRPr="006F4255" w:rsidRDefault="003F360F" w:rsidP="003F360F">
            <w:pPr>
              <w:pStyle w:val="acctfourfigures"/>
              <w:tabs>
                <w:tab w:val="clear" w:pos="765"/>
                <w:tab w:val="decimal" w:pos="461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24C830BA" w14:textId="77777777" w:rsidR="003F360F" w:rsidRPr="006F4255" w:rsidRDefault="003F360F" w:rsidP="003F360F">
            <w:pPr>
              <w:pStyle w:val="acctfourfigures"/>
              <w:tabs>
                <w:tab w:val="decimal" w:pos="912"/>
              </w:tabs>
              <w:spacing w:line="160" w:lineRule="exac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2F021AE0" w14:textId="77777777" w:rsidR="003F360F" w:rsidRPr="006F4255" w:rsidRDefault="003F360F" w:rsidP="003F360F">
            <w:pPr>
              <w:pStyle w:val="acctfourfigures"/>
              <w:tabs>
                <w:tab w:val="clear" w:pos="765"/>
                <w:tab w:val="decimal" w:pos="918"/>
              </w:tabs>
              <w:spacing w:line="160" w:lineRule="exact"/>
              <w:ind w:right="1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ECDCBE7" w14:textId="77777777" w:rsidR="003F360F" w:rsidRPr="006F4255" w:rsidRDefault="003F360F" w:rsidP="003F360F">
            <w:pPr>
              <w:pStyle w:val="acctfourfigures"/>
              <w:spacing w:line="160" w:lineRule="exac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8145687" w14:textId="77777777" w:rsidR="003F360F" w:rsidRPr="006F4255" w:rsidRDefault="003F360F" w:rsidP="003F360F">
            <w:pPr>
              <w:pStyle w:val="acctfourfigures"/>
              <w:tabs>
                <w:tab w:val="clear" w:pos="765"/>
                <w:tab w:val="decimal" w:pos="472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F484B63" w14:textId="77777777" w:rsidR="003F360F" w:rsidRPr="006F4255" w:rsidRDefault="003F360F" w:rsidP="003F360F">
            <w:pPr>
              <w:pStyle w:val="acctfourfigures"/>
              <w:spacing w:line="160" w:lineRule="exac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138106B6" w14:textId="77777777" w:rsidR="003F360F" w:rsidRPr="006F4255" w:rsidRDefault="003F360F" w:rsidP="003F360F">
            <w:pPr>
              <w:pStyle w:val="acctfourfigures"/>
              <w:tabs>
                <w:tab w:val="clear" w:pos="765"/>
                <w:tab w:val="decimal" w:pos="1102"/>
              </w:tabs>
              <w:spacing w:line="160" w:lineRule="exact"/>
              <w:ind w:right="1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3F360F" w:rsidRPr="00F0616C" w14:paraId="6979662F" w14:textId="77777777" w:rsidTr="005A4916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71D3D57A" w14:textId="77777777" w:rsidR="003F360F" w:rsidRPr="00A24FED" w:rsidRDefault="003F360F" w:rsidP="003F360F">
            <w:pPr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A24FED">
              <w:rPr>
                <w:rStyle w:val="PageNumber"/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หนี้สิน</w:t>
            </w:r>
            <w:r w:rsidRPr="00A24FED">
              <w:rPr>
                <w:rStyle w:val="PageNumber"/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990" w:type="dxa"/>
          </w:tcPr>
          <w:p w14:paraId="66B19A16" w14:textId="77777777" w:rsidR="003F360F" w:rsidRPr="006F4255" w:rsidRDefault="003F360F" w:rsidP="003F360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46712611" w14:textId="77777777" w:rsidR="003F360F" w:rsidRPr="006F4255" w:rsidRDefault="003F360F" w:rsidP="003F360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DCE3F7A" w14:textId="77777777" w:rsidR="003F360F" w:rsidRPr="006F4255" w:rsidRDefault="003F360F" w:rsidP="003F360F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6C661B56" w14:textId="77777777" w:rsidR="003F360F" w:rsidRPr="006F4255" w:rsidRDefault="003F360F" w:rsidP="003F360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433A15D" w14:textId="77777777" w:rsidR="003F360F" w:rsidRPr="006F4255" w:rsidRDefault="003F360F" w:rsidP="003F360F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BC22EA5" w14:textId="77777777" w:rsidR="003F360F" w:rsidRPr="006F4255" w:rsidRDefault="003F360F" w:rsidP="003F360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1384632F" w14:textId="77777777" w:rsidR="003F360F" w:rsidRPr="006F4255" w:rsidRDefault="003F360F" w:rsidP="003F360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8DDC3A3" w14:textId="77777777" w:rsidR="003F360F" w:rsidRPr="006F4255" w:rsidRDefault="003F360F" w:rsidP="003F360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EA71B95" w14:textId="77777777" w:rsidR="003F360F" w:rsidRPr="006F4255" w:rsidRDefault="003F360F" w:rsidP="003F360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7BD9F506" w14:textId="77777777" w:rsidR="003F360F" w:rsidRPr="006F4255" w:rsidRDefault="003F360F" w:rsidP="003F360F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7399D579" w14:textId="77777777" w:rsidR="003F360F" w:rsidRPr="006F4255" w:rsidRDefault="003F360F" w:rsidP="003F360F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1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F9F6B2E" w14:textId="77777777" w:rsidR="003F360F" w:rsidRPr="006F4255" w:rsidRDefault="003F360F" w:rsidP="003F360F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1DFB706" w14:textId="77777777" w:rsidR="003F360F" w:rsidRPr="006F4255" w:rsidRDefault="003F360F" w:rsidP="003F360F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E7D5001" w14:textId="77777777" w:rsidR="003F360F" w:rsidRPr="006F4255" w:rsidRDefault="003F360F" w:rsidP="003F360F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7872DC46" w14:textId="77777777" w:rsidR="003F360F" w:rsidRPr="006F4255" w:rsidRDefault="003F360F" w:rsidP="003F360F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1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3F360F" w:rsidRPr="00F0616C" w14:paraId="0BBA2124" w14:textId="77777777" w:rsidTr="005A4916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7152038B" w14:textId="43F30730" w:rsidR="003F360F" w:rsidRPr="00F0616C" w:rsidRDefault="001A1049" w:rsidP="001A1049">
            <w:pPr>
              <w:ind w:left="105" w:hanging="9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990" w:type="dxa"/>
          </w:tcPr>
          <w:p w14:paraId="6C5BB702" w14:textId="77777777" w:rsidR="001A1049" w:rsidRDefault="001A1049" w:rsidP="003F360F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16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725EEFF7" w14:textId="20F83025" w:rsidR="003F360F" w:rsidRPr="006F4255" w:rsidRDefault="003F360F" w:rsidP="003F360F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16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425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(13,221)</w:t>
            </w:r>
          </w:p>
        </w:tc>
        <w:tc>
          <w:tcPr>
            <w:tcW w:w="180" w:type="dxa"/>
          </w:tcPr>
          <w:p w14:paraId="3F28DC54" w14:textId="77777777" w:rsidR="003F360F" w:rsidRPr="006F4255" w:rsidRDefault="003F360F" w:rsidP="003F360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7FE0EBA" w14:textId="77777777" w:rsidR="001A1049" w:rsidRDefault="001A1049" w:rsidP="003F360F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1D995743" w14:textId="1588B114" w:rsidR="003F360F" w:rsidRPr="006F4255" w:rsidRDefault="003F360F" w:rsidP="00570AE2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F425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1EB56987" w14:textId="77777777" w:rsidR="003F360F" w:rsidRPr="006F4255" w:rsidRDefault="003F360F" w:rsidP="003F360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DD6592F" w14:textId="77777777" w:rsidR="001A1049" w:rsidRDefault="001A1049" w:rsidP="003F360F">
            <w:pPr>
              <w:pStyle w:val="acctfourfigures"/>
              <w:tabs>
                <w:tab w:val="clear" w:pos="765"/>
                <w:tab w:val="decimal" w:pos="484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09E1EC2" w14:textId="2887D3D5" w:rsidR="003F360F" w:rsidRPr="006F4255" w:rsidRDefault="003F360F" w:rsidP="003F360F">
            <w:pPr>
              <w:pStyle w:val="acctfourfigures"/>
              <w:tabs>
                <w:tab w:val="clear" w:pos="765"/>
                <w:tab w:val="decimal" w:pos="484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F425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3D0ED397" w14:textId="77777777" w:rsidR="003F360F" w:rsidRPr="006F4255" w:rsidRDefault="003F360F" w:rsidP="003F360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5CFFCC9D" w14:textId="77777777" w:rsidR="001A1049" w:rsidRDefault="001A1049" w:rsidP="003F360F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7CD81CE5" w14:textId="232852DE" w:rsidR="003F360F" w:rsidRPr="006F4255" w:rsidRDefault="003F360F" w:rsidP="003F360F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425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(13,221)</w:t>
            </w:r>
          </w:p>
        </w:tc>
        <w:tc>
          <w:tcPr>
            <w:tcW w:w="180" w:type="dxa"/>
            <w:vAlign w:val="bottom"/>
          </w:tcPr>
          <w:p w14:paraId="09D9839E" w14:textId="77777777" w:rsidR="003F360F" w:rsidRPr="006F4255" w:rsidRDefault="003F360F" w:rsidP="003F360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89AF2C7" w14:textId="2D2F4EC0" w:rsidR="003F360F" w:rsidRPr="006F4255" w:rsidRDefault="003F360F" w:rsidP="003F360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F425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6B60A6D7" w14:textId="77777777" w:rsidR="003F360F" w:rsidRPr="006F4255" w:rsidRDefault="003F360F" w:rsidP="003F360F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75ED6B55" w14:textId="0AECE868" w:rsidR="003F360F" w:rsidRPr="006F4255" w:rsidRDefault="003F360F" w:rsidP="00570AE2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16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425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(13,221)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03B8501" w14:textId="77777777" w:rsidR="003F360F" w:rsidRPr="006F4255" w:rsidRDefault="003F360F" w:rsidP="003F360F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66A4B34" w14:textId="3D9C8A4A" w:rsidR="003F360F" w:rsidRPr="006F4255" w:rsidRDefault="003F360F" w:rsidP="003F360F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F425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6D413E8" w14:textId="77777777" w:rsidR="003F360F" w:rsidRPr="006F4255" w:rsidRDefault="003F360F" w:rsidP="003F360F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710C9B99" w14:textId="39720EAD" w:rsidR="003F360F" w:rsidRPr="006F4255" w:rsidRDefault="003F360F" w:rsidP="003F360F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16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425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(13,221)</w:t>
            </w:r>
          </w:p>
        </w:tc>
      </w:tr>
    </w:tbl>
    <w:p w14:paraId="70E7C109" w14:textId="77777777" w:rsidR="00D15C8E" w:rsidRPr="00D15C8E" w:rsidRDefault="00D15C8E" w:rsidP="00D15C8E">
      <w:pPr>
        <w:pStyle w:val="block"/>
        <w:spacing w:after="0" w:line="240" w:lineRule="auto"/>
        <w:ind w:left="0" w:right="-7" w:firstLine="540"/>
        <w:jc w:val="both"/>
        <w:rPr>
          <w:rFonts w:asciiTheme="majorBidi" w:hAnsiTheme="majorBidi" w:cs="Angsana New"/>
          <w:b/>
          <w:bCs/>
          <w:sz w:val="30"/>
          <w:szCs w:val="30"/>
          <w:lang w:val="en-US" w:bidi="th-TH"/>
        </w:rPr>
      </w:pPr>
    </w:p>
    <w:p w14:paraId="0CD77E2A" w14:textId="77777777" w:rsidR="00F70FA8" w:rsidRDefault="00F70F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sz w:val="30"/>
          <w:szCs w:val="30"/>
          <w:cs/>
        </w:rPr>
      </w:pPr>
      <w:r>
        <w:rPr>
          <w:rFonts w:asciiTheme="majorBidi" w:hAnsiTheme="majorBidi"/>
          <w:b/>
          <w:bCs/>
          <w:sz w:val="30"/>
          <w:szCs w:val="30"/>
          <w:cs/>
        </w:rPr>
        <w:br w:type="page"/>
      </w:r>
    </w:p>
    <w:p w14:paraId="24C22F75" w14:textId="7357DD73" w:rsidR="00852F5C" w:rsidRDefault="00852F5C" w:rsidP="008D23E2">
      <w:pPr>
        <w:pStyle w:val="block"/>
        <w:spacing w:after="0" w:line="240" w:lineRule="atLeast"/>
        <w:ind w:left="0" w:right="-7" w:firstLine="540"/>
        <w:jc w:val="both"/>
        <w:rPr>
          <w:rFonts w:asciiTheme="majorBidi" w:hAnsiTheme="majorBidi" w:cs="Angsana New"/>
          <w:b/>
          <w:bCs/>
          <w:sz w:val="30"/>
          <w:szCs w:val="30"/>
          <w:lang w:val="en-US" w:bidi="th-TH"/>
        </w:rPr>
      </w:pPr>
      <w:r w:rsidRPr="00852F5C">
        <w:rPr>
          <w:rFonts w:asciiTheme="majorBidi" w:hAnsiTheme="majorBidi" w:cs="Angsana New"/>
          <w:b/>
          <w:bCs/>
          <w:sz w:val="30"/>
          <w:szCs w:val="30"/>
          <w:cs/>
          <w:lang w:val="en-US" w:bidi="th-TH"/>
        </w:rPr>
        <w:lastRenderedPageBreak/>
        <w:t>เครื่องมือทางการเงินที่วัดมูลค่าด้วยมูลค่ายุติธรรม</w:t>
      </w:r>
      <w:r>
        <w:rPr>
          <w:rFonts w:asciiTheme="majorBidi" w:hAnsiTheme="majorBidi" w:cs="Angsana New" w:hint="cs"/>
          <w:b/>
          <w:bCs/>
          <w:sz w:val="30"/>
          <w:szCs w:val="30"/>
          <w:cs/>
          <w:lang w:val="en-US" w:bidi="th-TH"/>
        </w:rPr>
        <w:t xml:space="preserve">ระดับ </w:t>
      </w:r>
      <w:r w:rsidR="00A42740" w:rsidRPr="00A42740">
        <w:rPr>
          <w:rFonts w:asciiTheme="majorBidi" w:hAnsiTheme="majorBidi" w:cs="Angsana New" w:hint="cs"/>
          <w:b/>
          <w:bCs/>
          <w:sz w:val="30"/>
          <w:szCs w:val="30"/>
          <w:lang w:val="en-US" w:bidi="th-TH"/>
        </w:rPr>
        <w:t>3</w:t>
      </w:r>
    </w:p>
    <w:p w14:paraId="071F3E45" w14:textId="77777777" w:rsidR="00D647A8" w:rsidRPr="00F70FA8" w:rsidRDefault="00D647A8" w:rsidP="00D15C8E">
      <w:pPr>
        <w:pStyle w:val="block"/>
        <w:spacing w:after="0" w:line="240" w:lineRule="auto"/>
        <w:ind w:left="0" w:right="-7" w:firstLine="540"/>
        <w:jc w:val="both"/>
        <w:rPr>
          <w:rFonts w:asciiTheme="majorBidi" w:hAnsiTheme="majorBidi" w:cs="Angsana New"/>
          <w:b/>
          <w:bCs/>
          <w:sz w:val="24"/>
          <w:szCs w:val="24"/>
          <w:cs/>
          <w:lang w:val="en-US" w:bidi="th-TH"/>
        </w:rPr>
      </w:pP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2430"/>
        <w:gridCol w:w="270"/>
        <w:gridCol w:w="6390"/>
      </w:tblGrid>
      <w:tr w:rsidR="00CE640B" w:rsidRPr="00DD7CDF" w14:paraId="27309D5B" w14:textId="77777777" w:rsidTr="00CE640B">
        <w:trPr>
          <w:tblHeader/>
        </w:trPr>
        <w:tc>
          <w:tcPr>
            <w:tcW w:w="2430" w:type="dxa"/>
            <w:shd w:val="clear" w:color="auto" w:fill="auto"/>
            <w:vAlign w:val="bottom"/>
            <w:hideMark/>
          </w:tcPr>
          <w:p w14:paraId="7E11A40B" w14:textId="77777777" w:rsidR="00CE640B" w:rsidRPr="00DD7CDF" w:rsidRDefault="00CE640B" w:rsidP="00557D4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D7CD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CF40DF" w14:textId="77777777" w:rsidR="00CE640B" w:rsidRPr="00DD7CDF" w:rsidRDefault="00CE640B" w:rsidP="00557D4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390" w:type="dxa"/>
            <w:shd w:val="clear" w:color="auto" w:fill="auto"/>
            <w:vAlign w:val="bottom"/>
            <w:hideMark/>
          </w:tcPr>
          <w:p w14:paraId="7AF86B12" w14:textId="77777777" w:rsidR="00CE640B" w:rsidRPr="00DD7CDF" w:rsidRDefault="00CE640B" w:rsidP="0087283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D7CD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CE640B" w:rsidRPr="00DD7CDF" w14:paraId="1A59C36B" w14:textId="77777777" w:rsidTr="00CE640B">
        <w:tc>
          <w:tcPr>
            <w:tcW w:w="2430" w:type="dxa"/>
            <w:shd w:val="clear" w:color="auto" w:fill="auto"/>
            <w:hideMark/>
          </w:tcPr>
          <w:p w14:paraId="0F1183CE" w14:textId="3EBDAED7" w:rsidR="00CE640B" w:rsidRPr="00DD7CDF" w:rsidRDefault="00CE640B" w:rsidP="00557D41">
            <w:pPr>
              <w:pStyle w:val="block"/>
              <w:tabs>
                <w:tab w:val="left" w:pos="-1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5" w:right="-108" w:hanging="165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D7CD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ตราสารทุน</w:t>
            </w:r>
          </w:p>
        </w:tc>
        <w:tc>
          <w:tcPr>
            <w:tcW w:w="270" w:type="dxa"/>
            <w:shd w:val="clear" w:color="auto" w:fill="auto"/>
          </w:tcPr>
          <w:p w14:paraId="2DFA1DD9" w14:textId="77777777" w:rsidR="00CE640B" w:rsidRPr="00DD7CDF" w:rsidRDefault="00CE640B" w:rsidP="00557D4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390" w:type="dxa"/>
            <w:shd w:val="clear" w:color="auto" w:fill="auto"/>
            <w:hideMark/>
          </w:tcPr>
          <w:p w14:paraId="6F57E785" w14:textId="2C942A7D" w:rsidR="00CE640B" w:rsidRPr="006F4255" w:rsidRDefault="006F4255" w:rsidP="0087283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มูลค่าสินทรัพย์สุทธิ ณ วันที่รายงานที่ถูกปรับปรุง</w:t>
            </w:r>
          </w:p>
        </w:tc>
      </w:tr>
    </w:tbl>
    <w:p w14:paraId="1635D9F7" w14:textId="2B4D1B6F" w:rsidR="007146C6" w:rsidRPr="00F70FA8" w:rsidRDefault="007146C6" w:rsidP="00D15C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  <w:cs/>
        </w:rPr>
      </w:pPr>
    </w:p>
    <w:p w14:paraId="2ABFE374" w14:textId="54983B04" w:rsidR="000929E4" w:rsidRDefault="000929E4" w:rsidP="008D23E2">
      <w:pPr>
        <w:pStyle w:val="block"/>
        <w:spacing w:after="0" w:line="240" w:lineRule="atLeast"/>
        <w:ind w:left="0" w:right="-7" w:firstLine="540"/>
        <w:jc w:val="both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  <w:r w:rsidRPr="000929E4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เครื่องมือทางการเงินที่วัดมูลค่าด้วยมูลค่ายุติธรรม</w:t>
      </w:r>
      <w:r w:rsidR="00852F5C">
        <w:rPr>
          <w:rFonts w:asciiTheme="majorBidi" w:hAnsiTheme="majorBidi" w:cstheme="majorBidi" w:hint="cs"/>
          <w:b/>
          <w:bCs/>
          <w:sz w:val="30"/>
          <w:szCs w:val="30"/>
          <w:cs/>
          <w:lang w:val="en-US" w:bidi="th-TH"/>
        </w:rPr>
        <w:t xml:space="preserve">ระดับ </w:t>
      </w:r>
      <w:r w:rsidR="00A42740" w:rsidRPr="00A42740">
        <w:rPr>
          <w:rFonts w:asciiTheme="majorBidi" w:hAnsiTheme="majorBidi" w:cstheme="majorBidi" w:hint="cs"/>
          <w:b/>
          <w:bCs/>
          <w:sz w:val="30"/>
          <w:szCs w:val="30"/>
          <w:lang w:val="en-US" w:bidi="th-TH"/>
        </w:rPr>
        <w:t>2</w:t>
      </w:r>
    </w:p>
    <w:p w14:paraId="0E6025D8" w14:textId="77777777" w:rsidR="000929E4" w:rsidRPr="00F70FA8" w:rsidRDefault="000929E4" w:rsidP="00D15C8E">
      <w:pPr>
        <w:pStyle w:val="block"/>
        <w:spacing w:after="0" w:line="240" w:lineRule="auto"/>
        <w:ind w:left="0" w:right="-7" w:firstLine="540"/>
        <w:jc w:val="both"/>
        <w:rPr>
          <w:rFonts w:asciiTheme="majorBidi" w:hAnsiTheme="majorBidi" w:cstheme="majorBidi"/>
          <w:b/>
          <w:bCs/>
          <w:sz w:val="24"/>
          <w:szCs w:val="24"/>
          <w:lang w:val="en-US" w:bidi="th-TH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236"/>
        <w:gridCol w:w="6694"/>
      </w:tblGrid>
      <w:tr w:rsidR="000929E4" w:rsidRPr="00783B85" w14:paraId="3F36556C" w14:textId="77777777" w:rsidTr="00933D3E">
        <w:trPr>
          <w:tblHeader/>
        </w:trPr>
        <w:tc>
          <w:tcPr>
            <w:tcW w:w="2430" w:type="dxa"/>
          </w:tcPr>
          <w:p w14:paraId="39FE4E95" w14:textId="77777777" w:rsidR="000929E4" w:rsidRPr="00783B85" w:rsidRDefault="000929E4" w:rsidP="006D49CC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783B8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6C1971AF" w14:textId="77777777" w:rsidR="000929E4" w:rsidRPr="00783B85" w:rsidRDefault="000929E4" w:rsidP="006D49C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694" w:type="dxa"/>
          </w:tcPr>
          <w:p w14:paraId="272B3253" w14:textId="77777777" w:rsidR="000929E4" w:rsidRPr="00783B85" w:rsidRDefault="000929E4" w:rsidP="00872832">
            <w:pPr>
              <w:pStyle w:val="block"/>
              <w:spacing w:after="0" w:line="240" w:lineRule="auto"/>
              <w:ind w:left="0" w:right="-2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783B8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0929E4" w:rsidRPr="00783B85" w14:paraId="6267C9A7" w14:textId="77777777" w:rsidTr="00933D3E">
        <w:tc>
          <w:tcPr>
            <w:tcW w:w="2430" w:type="dxa"/>
          </w:tcPr>
          <w:p w14:paraId="519D3D53" w14:textId="77777777" w:rsidR="000929E4" w:rsidRPr="00783B85" w:rsidRDefault="000929E4" w:rsidP="006D49CC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83B8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18467D09" w14:textId="77777777" w:rsidR="000929E4" w:rsidRPr="00783B85" w:rsidRDefault="000929E4" w:rsidP="006D49C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694" w:type="dxa"/>
          </w:tcPr>
          <w:p w14:paraId="63377A9D" w14:textId="5DB5C6FD" w:rsidR="000929E4" w:rsidRPr="00783B85" w:rsidRDefault="000929E4" w:rsidP="00D15C8E">
            <w:pPr>
              <w:pStyle w:val="block"/>
              <w:spacing w:after="0" w:line="240" w:lineRule="auto"/>
              <w:ind w:left="195" w:right="-20" w:hanging="18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83B8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783B8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</w:t>
            </w:r>
            <w:r w:rsidR="00933D3E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783B8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</w:t>
            </w:r>
            <w:r w:rsidR="00933D3E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783B8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ในสกุลเงินที่เกี่ยวข้อง</w:t>
            </w:r>
          </w:p>
        </w:tc>
      </w:tr>
    </w:tbl>
    <w:p w14:paraId="69C08DBB" w14:textId="4BB08841" w:rsidR="00D15C8E" w:rsidRPr="00F70FA8" w:rsidRDefault="00D15C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19BE1DDC" w14:textId="3BDB2FCF" w:rsidR="00686A2E" w:rsidRPr="00C52C41" w:rsidRDefault="006324C1" w:rsidP="00CC6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6324C1">
        <w:rPr>
          <w:rFonts w:ascii="Angsana New" w:hAnsi="Angsana New" w:hint="cs"/>
          <w:b/>
          <w:bCs/>
          <w:sz w:val="30"/>
          <w:szCs w:val="30"/>
        </w:rPr>
        <w:t>9</w:t>
      </w:r>
      <w:r w:rsidR="00686A2E" w:rsidRPr="00C52C41">
        <w:rPr>
          <w:rFonts w:ascii="Angsana New" w:hAnsi="Angsana New"/>
          <w:b/>
          <w:bCs/>
          <w:sz w:val="30"/>
          <w:szCs w:val="30"/>
        </w:rPr>
        <w:tab/>
      </w:r>
      <w:r w:rsidR="00686A2E" w:rsidRPr="00C52C41">
        <w:rPr>
          <w:rFonts w:ascii="Angsana New" w:hAnsi="Angsana New"/>
          <w:b/>
          <w:bCs/>
          <w:sz w:val="30"/>
          <w:szCs w:val="30"/>
          <w:cs/>
        </w:rPr>
        <w:t>ภาระผูกพัน</w:t>
      </w:r>
      <w:r w:rsidR="00570128" w:rsidRPr="00187EEF">
        <w:rPr>
          <w:rFonts w:ascii="Angsana New" w:hAnsi="Angsana New"/>
          <w:b/>
          <w:bCs/>
          <w:sz w:val="30"/>
          <w:szCs w:val="30"/>
          <w:cs/>
        </w:rPr>
        <w:t>กับบุคคลหรือกิจการที่ไม่เกี่ยวข้องกัน</w:t>
      </w:r>
    </w:p>
    <w:p w14:paraId="5C590DAC" w14:textId="77777777" w:rsidR="006C6F12" w:rsidRPr="00F70FA8" w:rsidRDefault="006C6F12" w:rsidP="00284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24"/>
          <w:szCs w:val="24"/>
        </w:rPr>
      </w:pPr>
    </w:p>
    <w:tbl>
      <w:tblPr>
        <w:tblW w:w="96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710"/>
        <w:gridCol w:w="270"/>
        <w:gridCol w:w="1623"/>
      </w:tblGrid>
      <w:tr w:rsidR="009054A5" w:rsidRPr="00C52C41" w14:paraId="459347B2" w14:textId="634AF06C" w:rsidTr="00F66447">
        <w:trPr>
          <w:trHeight w:val="405"/>
          <w:tblHeader/>
        </w:trPr>
        <w:tc>
          <w:tcPr>
            <w:tcW w:w="6030" w:type="dxa"/>
            <w:vMerge w:val="restart"/>
          </w:tcPr>
          <w:p w14:paraId="5F6E5B58" w14:textId="77777777" w:rsidR="009054A5" w:rsidRPr="00B20208" w:rsidRDefault="009054A5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3" w:type="dxa"/>
            <w:gridSpan w:val="3"/>
            <w:vMerge w:val="restart"/>
          </w:tcPr>
          <w:p w14:paraId="396DC0C0" w14:textId="56E3283D" w:rsidR="009054A5" w:rsidRPr="00C52C41" w:rsidRDefault="009054A5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20C52118" w14:textId="3D224C46" w:rsidR="009054A5" w:rsidRPr="00C52C41" w:rsidRDefault="009054A5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ส่วนได้เสีย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/งบ</w:t>
            </w:r>
            <w:r w:rsidR="0076392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9054A5" w:rsidRPr="00C52C41" w14:paraId="50C17F71" w14:textId="77777777" w:rsidTr="00F66447">
        <w:trPr>
          <w:trHeight w:val="405"/>
          <w:tblHeader/>
        </w:trPr>
        <w:tc>
          <w:tcPr>
            <w:tcW w:w="6030" w:type="dxa"/>
            <w:vMerge/>
          </w:tcPr>
          <w:p w14:paraId="16D78B75" w14:textId="77777777" w:rsidR="009054A5" w:rsidRPr="00C52C41" w:rsidRDefault="009054A5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3" w:type="dxa"/>
            <w:gridSpan w:val="3"/>
            <w:vMerge/>
          </w:tcPr>
          <w:p w14:paraId="660DD474" w14:textId="77777777" w:rsidR="009054A5" w:rsidRPr="00C52C41" w:rsidRDefault="009054A5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9054A5" w:rsidRPr="00C52C41" w14:paraId="3A76362A" w14:textId="1CCA61A5" w:rsidTr="00F66447">
        <w:trPr>
          <w:tblHeader/>
        </w:trPr>
        <w:tc>
          <w:tcPr>
            <w:tcW w:w="6030" w:type="dxa"/>
          </w:tcPr>
          <w:p w14:paraId="3E32576C" w14:textId="77777777" w:rsidR="009054A5" w:rsidRPr="00C52C41" w:rsidRDefault="009054A5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C50A952" w14:textId="16E59A84" w:rsidR="009054A5" w:rsidRDefault="002848C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94341E">
              <w:rPr>
                <w:rFonts w:ascii="Angsana New" w:hAnsi="Angsana New"/>
                <w:sz w:val="30"/>
                <w:szCs w:val="30"/>
              </w:rPr>
              <w:t>1</w:t>
            </w:r>
            <w:r w:rsidR="0094341E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2D7C7586" w14:textId="77777777" w:rsidR="009054A5" w:rsidRPr="00D47FE8" w:rsidRDefault="009054A5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AB55B24" w14:textId="75CF6B8D" w:rsidR="009054A5" w:rsidRDefault="00A42740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2740">
              <w:rPr>
                <w:rFonts w:ascii="Angsana New" w:hAnsi="Angsana New"/>
                <w:sz w:val="30"/>
                <w:szCs w:val="30"/>
              </w:rPr>
              <w:t>31</w:t>
            </w:r>
            <w:r w:rsidR="009054A5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</w:tr>
      <w:tr w:rsidR="009054A5" w:rsidRPr="00C52C41" w14:paraId="5833D238" w14:textId="6D772DB9" w:rsidTr="00F66447">
        <w:trPr>
          <w:tblHeader/>
        </w:trPr>
        <w:tc>
          <w:tcPr>
            <w:tcW w:w="6030" w:type="dxa"/>
          </w:tcPr>
          <w:p w14:paraId="6408CB0A" w14:textId="77777777" w:rsidR="009054A5" w:rsidRPr="00C52C41" w:rsidRDefault="009054A5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0621A0C" w14:textId="350E711B" w:rsidR="009054A5" w:rsidRPr="00D47FE8" w:rsidRDefault="00A42740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2740">
              <w:rPr>
                <w:rFonts w:ascii="Angsana New" w:hAnsi="Angsana New"/>
                <w:sz w:val="30"/>
                <w:szCs w:val="30"/>
              </w:rPr>
              <w:t>256</w:t>
            </w:r>
            <w:r w:rsidR="0021653C" w:rsidRPr="0021653C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E8E08EB" w14:textId="77777777" w:rsidR="009054A5" w:rsidRPr="00D47FE8" w:rsidRDefault="009054A5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9F8C894" w14:textId="0F2528DB" w:rsidR="009054A5" w:rsidRPr="00D47FE8" w:rsidRDefault="00A42740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2740">
              <w:rPr>
                <w:rFonts w:ascii="Angsana New" w:hAnsi="Angsana New"/>
                <w:sz w:val="30"/>
                <w:szCs w:val="30"/>
              </w:rPr>
              <w:t>256</w:t>
            </w:r>
            <w:r w:rsidR="0021653C" w:rsidRPr="0021653C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</w:tr>
      <w:tr w:rsidR="00FF3F0D" w:rsidRPr="00C52C41" w14:paraId="5320E932" w14:textId="06BE912C" w:rsidTr="00F66447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6030" w:type="dxa"/>
          </w:tcPr>
          <w:p w14:paraId="5714A34E" w14:textId="77777777" w:rsidR="00FF3F0D" w:rsidRPr="00C52C41" w:rsidRDefault="00FF3F0D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603" w:type="dxa"/>
            <w:gridSpan w:val="3"/>
          </w:tcPr>
          <w:p w14:paraId="57D3E880" w14:textId="6E5A611E" w:rsidR="00FF3F0D" w:rsidRPr="00C52C41" w:rsidRDefault="00FF3F0D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72832" w:rsidRPr="0057423C" w14:paraId="38797F6A" w14:textId="77777777" w:rsidTr="00F66447">
        <w:tc>
          <w:tcPr>
            <w:tcW w:w="6030" w:type="dxa"/>
          </w:tcPr>
          <w:p w14:paraId="79F4BC9C" w14:textId="32DB5FCE" w:rsidR="00872832" w:rsidRPr="00872832" w:rsidRDefault="00872832" w:rsidP="00EA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710" w:type="dxa"/>
          </w:tcPr>
          <w:p w14:paraId="3CF4B651" w14:textId="77777777" w:rsidR="00872832" w:rsidRPr="00AC4BC9" w:rsidRDefault="00872832" w:rsidP="00EA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3030ED4" w14:textId="77777777" w:rsidR="00872832" w:rsidRPr="00AC4BC9" w:rsidRDefault="00872832" w:rsidP="00EA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775CA6D7" w14:textId="77777777" w:rsidR="00872832" w:rsidRPr="00F8302C" w:rsidRDefault="00872832" w:rsidP="00EA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2832" w:rsidRPr="0057423C" w14:paraId="4FDD21E3" w14:textId="77777777" w:rsidTr="00F66447">
        <w:tc>
          <w:tcPr>
            <w:tcW w:w="6030" w:type="dxa"/>
          </w:tcPr>
          <w:p w14:paraId="11B7139B" w14:textId="43DD5272" w:rsidR="00872832" w:rsidRPr="00872832" w:rsidRDefault="00872832" w:rsidP="00EA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3777EEC9" w14:textId="20A24BC0" w:rsidR="00872832" w:rsidRPr="00691476" w:rsidRDefault="005102AA" w:rsidP="00F66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02AA">
              <w:rPr>
                <w:rFonts w:ascii="Angsana New" w:hAnsi="Angsana New"/>
                <w:b/>
                <w:bCs/>
                <w:sz w:val="30"/>
                <w:szCs w:val="30"/>
              </w:rPr>
              <w:t>758</w:t>
            </w:r>
          </w:p>
        </w:tc>
        <w:tc>
          <w:tcPr>
            <w:tcW w:w="270" w:type="dxa"/>
          </w:tcPr>
          <w:p w14:paraId="0F1067D2" w14:textId="77777777" w:rsidR="00872832" w:rsidRPr="00872832" w:rsidRDefault="00872832" w:rsidP="00EA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036B8BC1" w14:textId="288CB8F6" w:rsidR="00872832" w:rsidRPr="00691476" w:rsidRDefault="0021653C" w:rsidP="000A3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653C">
              <w:rPr>
                <w:rFonts w:ascii="Angsana New" w:hAnsi="Angsana New" w:hint="cs"/>
                <w:b/>
                <w:bCs/>
                <w:sz w:val="30"/>
                <w:szCs w:val="30"/>
              </w:rPr>
              <w:t>739</w:t>
            </w:r>
          </w:p>
        </w:tc>
      </w:tr>
      <w:tr w:rsidR="00872832" w:rsidRPr="00872832" w14:paraId="371AE89B" w14:textId="77777777" w:rsidTr="00F66447">
        <w:trPr>
          <w:trHeight w:val="350"/>
        </w:trPr>
        <w:tc>
          <w:tcPr>
            <w:tcW w:w="6030" w:type="dxa"/>
          </w:tcPr>
          <w:p w14:paraId="31041493" w14:textId="77777777" w:rsidR="00872832" w:rsidRPr="00872832" w:rsidRDefault="00872832" w:rsidP="00323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0496177F" w14:textId="77777777" w:rsidR="00872832" w:rsidRPr="00872832" w:rsidRDefault="00872832" w:rsidP="00323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1014EE" w14:textId="77777777" w:rsidR="00872832" w:rsidRPr="00872832" w:rsidRDefault="00872832" w:rsidP="00323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0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3CFFA99E" w14:textId="77777777" w:rsidR="00872832" w:rsidRPr="00872832" w:rsidRDefault="00872832" w:rsidP="00F05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0"/>
              </w:tabs>
              <w:spacing w:line="30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2832" w:rsidRPr="0057423C" w14:paraId="5001ED53" w14:textId="77777777" w:rsidTr="00F66447">
        <w:tc>
          <w:tcPr>
            <w:tcW w:w="6030" w:type="dxa"/>
          </w:tcPr>
          <w:p w14:paraId="15914393" w14:textId="5D56DAE7" w:rsidR="00872832" w:rsidRPr="001000B3" w:rsidRDefault="00872832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000B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710" w:type="dxa"/>
          </w:tcPr>
          <w:p w14:paraId="00DA13AE" w14:textId="77777777" w:rsidR="00872832" w:rsidRPr="00AC4BC9" w:rsidRDefault="00872832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931B34E" w14:textId="77777777" w:rsidR="00872832" w:rsidRPr="00AC4BC9" w:rsidRDefault="00872832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12B8A0EA" w14:textId="77777777" w:rsidR="00872832" w:rsidRPr="00F8302C" w:rsidRDefault="00872832" w:rsidP="00F05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054A5" w:rsidRPr="0057423C" w14:paraId="554EB51E" w14:textId="77777777" w:rsidTr="00F66447">
        <w:tc>
          <w:tcPr>
            <w:tcW w:w="6030" w:type="dxa"/>
          </w:tcPr>
          <w:p w14:paraId="7D3CB2F6" w14:textId="11881276" w:rsidR="009054A5" w:rsidRPr="00345C4C" w:rsidRDefault="009054A5" w:rsidP="00933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47" w:right="-105" w:hanging="1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45C4C">
              <w:rPr>
                <w:rFonts w:ascii="Angsana New" w:hAnsi="Angsana New" w:hint="cs"/>
                <w:sz w:val="30"/>
                <w:szCs w:val="30"/>
                <w:cs/>
              </w:rPr>
              <w:t>เลตเตอร์ออฟเครดิตเกี่ยวกับ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การซื้อวัตถุดิบ</w:t>
            </w:r>
            <w:r w:rsidRPr="00345C4C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="00F66447" w:rsidRPr="00345C4C">
              <w:rPr>
                <w:rFonts w:ascii="Angsana New" w:hAnsi="Angsana New" w:hint="cs"/>
                <w:sz w:val="30"/>
                <w:szCs w:val="30"/>
                <w:cs/>
              </w:rPr>
              <w:t>วัสดุสิ้นเปลือง</w:t>
            </w:r>
            <w:r w:rsidR="00F66447">
              <w:rPr>
                <w:rFonts w:ascii="Angsana New" w:hAnsi="Angsana New" w:hint="cs"/>
                <w:sz w:val="30"/>
                <w:szCs w:val="30"/>
                <w:cs/>
              </w:rPr>
              <w:t>ใน</w:t>
            </w:r>
            <w:r w:rsidR="00F66447" w:rsidRPr="00345C4C">
              <w:rPr>
                <w:rFonts w:ascii="Angsana New" w:hAnsi="Angsana New" w:hint="cs"/>
                <w:sz w:val="30"/>
                <w:szCs w:val="30"/>
                <w:cs/>
              </w:rPr>
              <w:t>โรงงาน</w:t>
            </w:r>
          </w:p>
        </w:tc>
        <w:tc>
          <w:tcPr>
            <w:tcW w:w="1710" w:type="dxa"/>
            <w:vAlign w:val="bottom"/>
          </w:tcPr>
          <w:p w14:paraId="1CAA85B3" w14:textId="15D365E4" w:rsidR="009054A5" w:rsidRPr="00AF3702" w:rsidRDefault="00CD5E39" w:rsidP="00F66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D5E39">
              <w:rPr>
                <w:rFonts w:asciiTheme="majorBidi" w:hAnsiTheme="majorBidi" w:cstheme="majorBidi"/>
                <w:sz w:val="30"/>
                <w:szCs w:val="30"/>
              </w:rPr>
              <w:t>26,556</w:t>
            </w:r>
          </w:p>
        </w:tc>
        <w:tc>
          <w:tcPr>
            <w:tcW w:w="270" w:type="dxa"/>
            <w:vAlign w:val="bottom"/>
          </w:tcPr>
          <w:p w14:paraId="54D7E118" w14:textId="77777777" w:rsidR="009054A5" w:rsidRPr="00AF3702" w:rsidRDefault="009054A5" w:rsidP="0090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8E330FA" w14:textId="4E49D3D8" w:rsidR="009054A5" w:rsidRPr="00AF3702" w:rsidRDefault="002848CC" w:rsidP="00F66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9054A5" w:rsidRPr="0057423C" w14:paraId="46C10273" w14:textId="77777777" w:rsidTr="00F66447">
        <w:tc>
          <w:tcPr>
            <w:tcW w:w="6030" w:type="dxa"/>
          </w:tcPr>
          <w:p w14:paraId="3F69BDA9" w14:textId="77777777" w:rsidR="009054A5" w:rsidRDefault="009054A5" w:rsidP="0090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8" w:hanging="16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ภาระผูกพันสำหรับ</w:t>
            </w:r>
          </w:p>
          <w:p w14:paraId="7B291687" w14:textId="569DCC91" w:rsidR="009054A5" w:rsidRPr="00345C4C" w:rsidRDefault="009054A5" w:rsidP="00763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การซื้อวัตถุดิบและวัสดุสิ้นเปลืองในโรงงาน</w:t>
            </w:r>
          </w:p>
        </w:tc>
        <w:tc>
          <w:tcPr>
            <w:tcW w:w="1710" w:type="dxa"/>
            <w:vAlign w:val="bottom"/>
          </w:tcPr>
          <w:p w14:paraId="72522FF4" w14:textId="0839379A" w:rsidR="009054A5" w:rsidRDefault="00CD5E39" w:rsidP="00F66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D5E3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4048D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CD5E3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4048D">
              <w:rPr>
                <w:rFonts w:asciiTheme="majorBidi" w:hAnsiTheme="majorBidi" w:cstheme="majorBidi"/>
                <w:sz w:val="30"/>
                <w:szCs w:val="30"/>
              </w:rPr>
              <w:t>188</w:t>
            </w:r>
          </w:p>
        </w:tc>
        <w:tc>
          <w:tcPr>
            <w:tcW w:w="270" w:type="dxa"/>
            <w:vAlign w:val="bottom"/>
          </w:tcPr>
          <w:p w14:paraId="560687AB" w14:textId="77777777" w:rsidR="009054A5" w:rsidRPr="00AF3702" w:rsidRDefault="009054A5" w:rsidP="00284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38F97D7" w14:textId="5ECF2029" w:rsidR="009054A5" w:rsidRDefault="0021653C" w:rsidP="00F66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1653C">
              <w:rPr>
                <w:rFonts w:asciiTheme="majorBidi" w:hAnsiTheme="majorBidi" w:cstheme="majorBidi" w:hint="cs"/>
                <w:sz w:val="30"/>
                <w:szCs w:val="30"/>
              </w:rPr>
              <w:t>166</w:t>
            </w:r>
          </w:p>
        </w:tc>
      </w:tr>
      <w:tr w:rsidR="002841BE" w:rsidRPr="00C52C41" w14:paraId="6094B2DB" w14:textId="77777777" w:rsidTr="00F66447">
        <w:tc>
          <w:tcPr>
            <w:tcW w:w="6030" w:type="dxa"/>
          </w:tcPr>
          <w:p w14:paraId="502B8463" w14:textId="58FA9484" w:rsidR="002841BE" w:rsidRPr="002841BE" w:rsidRDefault="002841BE" w:rsidP="00284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5" w:hanging="18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1BE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หนังสือค้ำประกันจากสถาบันการเงิน</w:t>
            </w:r>
          </w:p>
        </w:tc>
        <w:tc>
          <w:tcPr>
            <w:tcW w:w="1710" w:type="dxa"/>
            <w:vAlign w:val="bottom"/>
          </w:tcPr>
          <w:p w14:paraId="1D62F810" w14:textId="181B09E6" w:rsidR="002841BE" w:rsidRPr="00AF3702" w:rsidRDefault="002841BE" w:rsidP="0051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8D34D9C" w14:textId="77777777" w:rsidR="002841BE" w:rsidRPr="00AF3702" w:rsidRDefault="002841BE" w:rsidP="00284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B383CA6" w14:textId="5372871D" w:rsidR="002841BE" w:rsidRPr="00AF3702" w:rsidRDefault="002841BE" w:rsidP="00F05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23EC9" w:rsidRPr="00C52C41" w14:paraId="75F21148" w14:textId="77777777" w:rsidTr="00F66447">
        <w:tc>
          <w:tcPr>
            <w:tcW w:w="6030" w:type="dxa"/>
          </w:tcPr>
          <w:p w14:paraId="5D87BB58" w14:textId="202083C4" w:rsidR="00323EC9" w:rsidRPr="002841BE" w:rsidRDefault="00323EC9" w:rsidP="00323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1BE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841BE">
              <w:rPr>
                <w:rFonts w:asciiTheme="majorBidi" w:hAnsiTheme="majorBidi" w:cstheme="majorBidi"/>
                <w:sz w:val="30"/>
                <w:szCs w:val="30"/>
                <w:cs/>
              </w:rPr>
              <w:t>ค่าไฟฟ้า</w:t>
            </w:r>
          </w:p>
        </w:tc>
        <w:tc>
          <w:tcPr>
            <w:tcW w:w="1710" w:type="dxa"/>
          </w:tcPr>
          <w:p w14:paraId="3B2AFF54" w14:textId="5564C151" w:rsidR="00323EC9" w:rsidRPr="00323EC9" w:rsidRDefault="005102AA" w:rsidP="00F66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102AA">
              <w:rPr>
                <w:rFonts w:asciiTheme="majorBidi" w:hAnsiTheme="majorBidi" w:cstheme="majorBidi"/>
                <w:sz w:val="30"/>
                <w:szCs w:val="30"/>
              </w:rPr>
              <w:t>88,857</w:t>
            </w:r>
          </w:p>
        </w:tc>
        <w:tc>
          <w:tcPr>
            <w:tcW w:w="270" w:type="dxa"/>
            <w:vAlign w:val="bottom"/>
          </w:tcPr>
          <w:p w14:paraId="7B92039E" w14:textId="77777777" w:rsidR="00323EC9" w:rsidRPr="00AF3702" w:rsidRDefault="00323EC9" w:rsidP="00323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BA1B6E4" w14:textId="091774AB" w:rsidR="00323EC9" w:rsidRPr="00AF3702" w:rsidRDefault="0021653C" w:rsidP="00F66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1653C">
              <w:rPr>
                <w:rFonts w:asciiTheme="majorBidi" w:hAnsiTheme="majorBidi" w:cstheme="majorBidi" w:hint="cs"/>
                <w:sz w:val="30"/>
                <w:szCs w:val="30"/>
              </w:rPr>
              <w:t>88</w:t>
            </w:r>
            <w:r w:rsidR="00323EC9">
              <w:rPr>
                <w:rFonts w:asciiTheme="majorBidi" w:hAnsiTheme="majorBidi" w:cstheme="majorBidi"/>
                <w:sz w:val="30"/>
                <w:szCs w:val="30"/>
              </w:rPr>
              <w:t>,857</w:t>
            </w:r>
          </w:p>
        </w:tc>
      </w:tr>
      <w:tr w:rsidR="00323EC9" w:rsidRPr="00C52C41" w14:paraId="6DAAC15C" w14:textId="45778556" w:rsidTr="00F66447">
        <w:tc>
          <w:tcPr>
            <w:tcW w:w="6030" w:type="dxa"/>
          </w:tcPr>
          <w:p w14:paraId="729C3B1D" w14:textId="1A6BBAB1" w:rsidR="00323EC9" w:rsidRPr="002841BE" w:rsidRDefault="00323EC9" w:rsidP="00323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841BE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841BE">
              <w:rPr>
                <w:rFonts w:asciiTheme="majorBidi" w:hAnsiTheme="majorBidi" w:cstheme="majorBidi"/>
                <w:sz w:val="30"/>
                <w:szCs w:val="30"/>
                <w:cs/>
              </w:rPr>
              <w:t>ค่าแก๊สธรรมชาติ</w:t>
            </w:r>
          </w:p>
        </w:tc>
        <w:tc>
          <w:tcPr>
            <w:tcW w:w="1710" w:type="dxa"/>
          </w:tcPr>
          <w:p w14:paraId="6E94B501" w14:textId="3964D06D" w:rsidR="00323EC9" w:rsidRPr="00323EC9" w:rsidRDefault="005102AA" w:rsidP="00F66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102AA">
              <w:rPr>
                <w:rFonts w:asciiTheme="majorBidi" w:hAnsiTheme="majorBidi" w:cstheme="majorBidi"/>
                <w:sz w:val="30"/>
                <w:szCs w:val="30"/>
              </w:rPr>
              <w:t>4,641</w:t>
            </w:r>
          </w:p>
        </w:tc>
        <w:tc>
          <w:tcPr>
            <w:tcW w:w="270" w:type="dxa"/>
            <w:vAlign w:val="bottom"/>
          </w:tcPr>
          <w:p w14:paraId="59F0CFBD" w14:textId="77777777" w:rsidR="00323EC9" w:rsidRPr="00AF3702" w:rsidRDefault="00323EC9" w:rsidP="00323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65E608D" w14:textId="28391051" w:rsidR="00323EC9" w:rsidRPr="00AF3702" w:rsidRDefault="00323EC9" w:rsidP="00F66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4,641</w:t>
            </w:r>
          </w:p>
        </w:tc>
      </w:tr>
      <w:tr w:rsidR="00323EC9" w:rsidRPr="00C52C41" w14:paraId="2B466BD1" w14:textId="7FE3459A" w:rsidTr="00F66447">
        <w:tc>
          <w:tcPr>
            <w:tcW w:w="6030" w:type="dxa"/>
          </w:tcPr>
          <w:p w14:paraId="41DBC551" w14:textId="77777777" w:rsidR="00323EC9" w:rsidRPr="00C52C41" w:rsidRDefault="00323EC9" w:rsidP="00323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2D85BA" w14:textId="70AFD070" w:rsidR="00323EC9" w:rsidRPr="00323EC9" w:rsidRDefault="0044048D" w:rsidP="00F66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138</w:t>
            </w:r>
            <w:r w:rsidR="005102AA" w:rsidRPr="005102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6FE71F" w14:textId="77777777" w:rsidR="00323EC9" w:rsidRPr="00AF3702" w:rsidRDefault="00323EC9" w:rsidP="00323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024CBB" w14:textId="05F4DBA0" w:rsidR="00323EC9" w:rsidRPr="00AF3702" w:rsidRDefault="00323EC9" w:rsidP="00F66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93,664</w:t>
            </w:r>
          </w:p>
        </w:tc>
      </w:tr>
    </w:tbl>
    <w:p w14:paraId="4D19FD52" w14:textId="0808E8A8" w:rsidR="00052F09" w:rsidRDefault="00052F09" w:rsidP="00F70F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Theme="majorBidi" w:hAnsiTheme="majorBidi" w:cstheme="majorBidi"/>
          <w:sz w:val="30"/>
          <w:szCs w:val="30"/>
          <w:cs/>
        </w:rPr>
      </w:pPr>
    </w:p>
    <w:sectPr w:rsidR="00052F09" w:rsidSect="000B3658">
      <w:headerReference w:type="default" r:id="rId8"/>
      <w:footerReference w:type="default" r:id="rId9"/>
      <w:pgSz w:w="11909" w:h="16834" w:code="9"/>
      <w:pgMar w:top="691" w:right="1019" w:bottom="576" w:left="1152" w:header="720" w:footer="720" w:gutter="0"/>
      <w:pgNumType w:start="16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CE48E2" w14:textId="77777777" w:rsidR="00354D31" w:rsidRDefault="00354D31">
      <w:r>
        <w:separator/>
      </w:r>
    </w:p>
  </w:endnote>
  <w:endnote w:type="continuationSeparator" w:id="0">
    <w:p w14:paraId="6FB6EF1E" w14:textId="77777777" w:rsidR="00354D31" w:rsidRDefault="00354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  <w:embedRegular r:id="rId1" w:fontKey="{CD15CCB1-6E7B-4D57-B7C1-6CE154FC2386}"/>
    <w:embedBold r:id="rId2" w:fontKey="{8A280F23-F5CD-4621-8FF7-4F4D34CCA477}"/>
    <w:embedItalic r:id="rId3" w:fontKey="{0F197E5A-CE9B-4C7B-BF30-306F4B264D89}"/>
    <w:embedBoldItalic r:id="rId4" w:fontKey="{26F00F8D-887D-4A14-A111-5FEBAF8D3D5D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04832159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31FE7E7" w14:textId="611B032C" w:rsidR="00B014A3" w:rsidRDefault="00B014A3">
        <w:pPr>
          <w:pStyle w:val="Footer"/>
          <w:jc w:val="center"/>
        </w:pPr>
        <w:r w:rsidRPr="001D181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D181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D1815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3</w:t>
        </w:r>
        <w:r w:rsidRPr="00A42740">
          <w:rPr>
            <w:rFonts w:asciiTheme="majorBidi" w:hAnsiTheme="majorBidi" w:cstheme="majorBidi"/>
            <w:noProof/>
            <w:sz w:val="30"/>
            <w:szCs w:val="30"/>
          </w:rPr>
          <w:t>3</w:t>
        </w:r>
        <w:r w:rsidRPr="001D181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F89CA4" w14:textId="77777777" w:rsidR="00354D31" w:rsidRDefault="00354D31">
      <w:r>
        <w:separator/>
      </w:r>
    </w:p>
  </w:footnote>
  <w:footnote w:type="continuationSeparator" w:id="0">
    <w:p w14:paraId="1D2B9E9F" w14:textId="77777777" w:rsidR="00354D31" w:rsidRDefault="00354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6FE19E" w14:textId="57ED42F9" w:rsidR="00B014A3" w:rsidRPr="004C2CF4" w:rsidRDefault="00B014A3" w:rsidP="00726B9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C2CF4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โทเร เท็กซ์ไทล์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4C2CF4">
      <w:rPr>
        <w:rFonts w:ascii="Angsana New" w:hAnsi="Angsana New"/>
        <w:b/>
        <w:bCs/>
        <w:sz w:val="32"/>
        <w:szCs w:val="32"/>
        <w:cs/>
      </w:rPr>
      <w:t>จำกัด (มหาชน)</w:t>
    </w:r>
  </w:p>
  <w:p w14:paraId="282F637C" w14:textId="2F10C992" w:rsidR="00B014A3" w:rsidRDefault="00B014A3" w:rsidP="00726B9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C2CF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37A6ECEA" w14:textId="390EB179" w:rsidR="00B014A3" w:rsidRPr="00016CBC" w:rsidRDefault="00B014A3" w:rsidP="00B6436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 w:rsidRPr="0021653C">
      <w:rPr>
        <w:rFonts w:ascii="Angsana New" w:hAnsi="Angsana New" w:hint="cs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21653C">
      <w:rPr>
        <w:rFonts w:ascii="Angsana New" w:hAnsi="Angsana New" w:hint="cs"/>
        <w:b/>
        <w:bCs/>
        <w:sz w:val="32"/>
        <w:szCs w:val="32"/>
      </w:rPr>
      <w:t>2564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0387A62E" w14:textId="77777777" w:rsidR="00B014A3" w:rsidRPr="00985A84" w:rsidRDefault="00B014A3" w:rsidP="00DB61A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1B7A5AA8"/>
    <w:lvl w:ilvl="0" w:tplc="54B87F00">
      <w:start w:val="1"/>
      <w:numFmt w:val="thaiLetters"/>
      <w:lvlText w:val="(%1)"/>
      <w:lvlJc w:val="left"/>
      <w:pPr>
        <w:ind w:left="630" w:hanging="360"/>
      </w:pPr>
      <w:rPr>
        <w:rFonts w:hint="default"/>
        <w:b/>
        <w:bCs/>
        <w:i/>
        <w:iCs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DDA1F71"/>
    <w:multiLevelType w:val="hybridMultilevel"/>
    <w:tmpl w:val="C234C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A40B2A"/>
    <w:multiLevelType w:val="multilevel"/>
    <w:tmpl w:val="E696B51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4" w15:restartNumberingAfterBreak="0">
    <w:nsid w:val="19F56FD8"/>
    <w:multiLevelType w:val="hybridMultilevel"/>
    <w:tmpl w:val="EC2AADBA"/>
    <w:lvl w:ilvl="0" w:tplc="C6A2D07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228C14CA"/>
    <w:multiLevelType w:val="hybridMultilevel"/>
    <w:tmpl w:val="70D8996A"/>
    <w:lvl w:ilvl="0" w:tplc="0A107A6E">
      <w:numFmt w:val="bullet"/>
      <w:lvlText w:val="-"/>
      <w:lvlJc w:val="left"/>
      <w:pPr>
        <w:ind w:left="116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7" w:hanging="360"/>
      </w:pPr>
      <w:rPr>
        <w:rFonts w:ascii="Wingdings" w:hAnsi="Wingdings" w:hint="default"/>
      </w:rPr>
    </w:lvl>
  </w:abstractNum>
  <w:abstractNum w:abstractNumId="17" w15:restartNumberingAfterBreak="0">
    <w:nsid w:val="2437062F"/>
    <w:multiLevelType w:val="hybridMultilevel"/>
    <w:tmpl w:val="39B2CF8A"/>
    <w:lvl w:ilvl="0" w:tplc="1A06A342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b w:val="0"/>
        <w:bCs w:val="0"/>
        <w:color w:val="auto"/>
        <w:sz w:val="24"/>
      </w:rPr>
    </w:lvl>
    <w:lvl w:ilvl="1" w:tplc="92FAF6D2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Times New Roman" w:hint="default"/>
      </w:rPr>
    </w:lvl>
    <w:lvl w:ilvl="2" w:tplc="5B66C18A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41C6BB9E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19AAD1C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Times New Roman" w:hint="default"/>
      </w:rPr>
    </w:lvl>
    <w:lvl w:ilvl="5" w:tplc="D728B7F2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36B29F28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30221276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Times New Roman" w:hint="default"/>
      </w:rPr>
    </w:lvl>
    <w:lvl w:ilvl="8" w:tplc="87E4BC70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6FD697D"/>
    <w:multiLevelType w:val="hybridMultilevel"/>
    <w:tmpl w:val="044C4A70"/>
    <w:lvl w:ilvl="0" w:tplc="7F4272E0">
      <w:start w:val="10"/>
      <w:numFmt w:val="decimal"/>
      <w:lvlText w:val="%1"/>
      <w:lvlJc w:val="left"/>
      <w:pPr>
        <w:ind w:left="720" w:hanging="360"/>
      </w:pPr>
      <w:rPr>
        <w:rFonts w:cs="Times New Roman"/>
      </w:rPr>
    </w:lvl>
    <w:lvl w:ilvl="1" w:tplc="5A72494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1F2965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13EFF7A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D1E492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124FC36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EB8C39C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01C994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C8A8D5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5" w15:restartNumberingAfterBreak="0">
    <w:nsid w:val="3FC94AA7"/>
    <w:multiLevelType w:val="hybridMultilevel"/>
    <w:tmpl w:val="61100F2E"/>
    <w:lvl w:ilvl="0" w:tplc="3D82136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CB782FBC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Times New Roman" w:hint="default"/>
      </w:rPr>
    </w:lvl>
    <w:lvl w:ilvl="2" w:tplc="CDC47D0E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22B293A0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D640504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Times New Roman" w:hint="default"/>
      </w:rPr>
    </w:lvl>
    <w:lvl w:ilvl="5" w:tplc="E20CA398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AB8CA4B8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D3341B66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Times New Roman" w:hint="default"/>
      </w:rPr>
    </w:lvl>
    <w:lvl w:ilvl="8" w:tplc="7E26E7DA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1C15964"/>
    <w:multiLevelType w:val="singleLevel"/>
    <w:tmpl w:val="6156892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421F615A"/>
    <w:multiLevelType w:val="multilevel"/>
    <w:tmpl w:val="C3B222B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8" w15:restartNumberingAfterBreak="0">
    <w:nsid w:val="49811426"/>
    <w:multiLevelType w:val="hybridMultilevel"/>
    <w:tmpl w:val="14B0E79E"/>
    <w:lvl w:ilvl="0" w:tplc="76783718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EFA674D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222E90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905D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427A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9EE4F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F22A1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7469A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D3A6B6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4F302FE9"/>
    <w:multiLevelType w:val="hybridMultilevel"/>
    <w:tmpl w:val="A9047D16"/>
    <w:lvl w:ilvl="0" w:tplc="5646158A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52A42474"/>
    <w:multiLevelType w:val="hybridMultilevel"/>
    <w:tmpl w:val="7CD0D19C"/>
    <w:lvl w:ilvl="0" w:tplc="0E1C8C8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31D086D2" w:tentative="1">
      <w:start w:val="1"/>
      <w:numFmt w:val="lowerLetter"/>
      <w:lvlText w:val="%2."/>
      <w:lvlJc w:val="left"/>
      <w:pPr>
        <w:ind w:left="1620" w:hanging="360"/>
      </w:pPr>
    </w:lvl>
    <w:lvl w:ilvl="2" w:tplc="B48E4174" w:tentative="1">
      <w:start w:val="1"/>
      <w:numFmt w:val="lowerRoman"/>
      <w:lvlText w:val="%3."/>
      <w:lvlJc w:val="right"/>
      <w:pPr>
        <w:ind w:left="2340" w:hanging="180"/>
      </w:pPr>
    </w:lvl>
    <w:lvl w:ilvl="3" w:tplc="80247580" w:tentative="1">
      <w:start w:val="1"/>
      <w:numFmt w:val="decimal"/>
      <w:lvlText w:val="%4."/>
      <w:lvlJc w:val="left"/>
      <w:pPr>
        <w:ind w:left="3060" w:hanging="360"/>
      </w:pPr>
    </w:lvl>
    <w:lvl w:ilvl="4" w:tplc="12C8E7E8" w:tentative="1">
      <w:start w:val="1"/>
      <w:numFmt w:val="lowerLetter"/>
      <w:lvlText w:val="%5."/>
      <w:lvlJc w:val="left"/>
      <w:pPr>
        <w:ind w:left="3780" w:hanging="360"/>
      </w:pPr>
    </w:lvl>
    <w:lvl w:ilvl="5" w:tplc="31D055EC" w:tentative="1">
      <w:start w:val="1"/>
      <w:numFmt w:val="lowerRoman"/>
      <w:lvlText w:val="%6."/>
      <w:lvlJc w:val="right"/>
      <w:pPr>
        <w:ind w:left="4500" w:hanging="180"/>
      </w:pPr>
    </w:lvl>
    <w:lvl w:ilvl="6" w:tplc="BD2E2C10" w:tentative="1">
      <w:start w:val="1"/>
      <w:numFmt w:val="decimal"/>
      <w:lvlText w:val="%7."/>
      <w:lvlJc w:val="left"/>
      <w:pPr>
        <w:ind w:left="5220" w:hanging="360"/>
      </w:pPr>
    </w:lvl>
    <w:lvl w:ilvl="7" w:tplc="CBC6EEDE" w:tentative="1">
      <w:start w:val="1"/>
      <w:numFmt w:val="lowerLetter"/>
      <w:lvlText w:val="%8."/>
      <w:lvlJc w:val="left"/>
      <w:pPr>
        <w:ind w:left="5940" w:hanging="360"/>
      </w:pPr>
    </w:lvl>
    <w:lvl w:ilvl="8" w:tplc="69F428BA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603A530B"/>
    <w:multiLevelType w:val="singleLevel"/>
    <w:tmpl w:val="08864782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6" w15:restartNumberingAfterBreak="0">
    <w:nsid w:val="6889141E"/>
    <w:multiLevelType w:val="singleLevel"/>
    <w:tmpl w:val="2B885E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7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38" w15:restartNumberingAfterBreak="0">
    <w:nsid w:val="6D360B17"/>
    <w:multiLevelType w:val="hybridMultilevel"/>
    <w:tmpl w:val="394A3B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F10B03"/>
    <w:multiLevelType w:val="hybridMultilevel"/>
    <w:tmpl w:val="B3344FB8"/>
    <w:lvl w:ilvl="0" w:tplc="B68CA5CA">
      <w:numFmt w:val="bullet"/>
      <w:lvlText w:val="-"/>
      <w:lvlJc w:val="left"/>
      <w:pPr>
        <w:ind w:left="822" w:hanging="930"/>
      </w:pPr>
      <w:rPr>
        <w:rFonts w:ascii="Times New Roman" w:eastAsia="Times New Roman" w:hAnsi="Times New Roman" w:cs="Times New Roman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40" w15:restartNumberingAfterBreak="0">
    <w:nsid w:val="6EA62FCB"/>
    <w:multiLevelType w:val="hybridMultilevel"/>
    <w:tmpl w:val="601CAC32"/>
    <w:lvl w:ilvl="0" w:tplc="040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41" w15:restartNumberingAfterBreak="0">
    <w:nsid w:val="703735D8"/>
    <w:multiLevelType w:val="hybridMultilevel"/>
    <w:tmpl w:val="339A0FB0"/>
    <w:lvl w:ilvl="0" w:tplc="CFF21F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0"/>
      </w:rPr>
    </w:lvl>
    <w:lvl w:ilvl="1" w:tplc="696246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AA87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54C30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F4941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BE46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243C5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CC87C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2A6E9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D878C3"/>
    <w:multiLevelType w:val="singleLevel"/>
    <w:tmpl w:val="7C72A51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2"/>
  </w:num>
  <w:num w:numId="12">
    <w:abstractNumId w:val="18"/>
  </w:num>
  <w:num w:numId="13">
    <w:abstractNumId w:val="35"/>
  </w:num>
  <w:num w:numId="14">
    <w:abstractNumId w:val="20"/>
  </w:num>
  <w:num w:numId="15">
    <w:abstractNumId w:val="23"/>
  </w:num>
  <w:num w:numId="16">
    <w:abstractNumId w:val="28"/>
  </w:num>
  <w:num w:numId="17">
    <w:abstractNumId w:val="10"/>
  </w:num>
  <w:num w:numId="18">
    <w:abstractNumId w:val="31"/>
  </w:num>
  <w:num w:numId="19">
    <w:abstractNumId w:val="26"/>
  </w:num>
  <w:num w:numId="20">
    <w:abstractNumId w:val="36"/>
  </w:num>
  <w:num w:numId="21">
    <w:abstractNumId w:val="42"/>
  </w:num>
  <w:num w:numId="22">
    <w:abstractNumId w:val="11"/>
  </w:num>
  <w:num w:numId="23">
    <w:abstractNumId w:val="32"/>
  </w:num>
  <w:num w:numId="24">
    <w:abstractNumId w:val="37"/>
  </w:num>
  <w:num w:numId="25">
    <w:abstractNumId w:val="41"/>
  </w:num>
  <w:num w:numId="26">
    <w:abstractNumId w:val="13"/>
  </w:num>
  <w:num w:numId="27">
    <w:abstractNumId w:val="25"/>
  </w:num>
  <w:num w:numId="28">
    <w:abstractNumId w:val="19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</w:num>
  <w:num w:numId="30">
    <w:abstractNumId w:val="19"/>
  </w:num>
  <w:num w:numId="31">
    <w:abstractNumId w:val="27"/>
  </w:num>
  <w:num w:numId="32">
    <w:abstractNumId w:val="12"/>
  </w:num>
  <w:num w:numId="33">
    <w:abstractNumId w:val="33"/>
  </w:num>
  <w:num w:numId="34">
    <w:abstractNumId w:val="38"/>
  </w:num>
  <w:num w:numId="35">
    <w:abstractNumId w:val="40"/>
  </w:num>
  <w:num w:numId="36">
    <w:abstractNumId w:val="14"/>
  </w:num>
  <w:num w:numId="37">
    <w:abstractNumId w:val="30"/>
  </w:num>
  <w:num w:numId="38">
    <w:abstractNumId w:val="39"/>
  </w:num>
  <w:num w:numId="39">
    <w:abstractNumId w:val="16"/>
  </w:num>
  <w:num w:numId="40">
    <w:abstractNumId w:val="34"/>
  </w:num>
  <w:num w:numId="41">
    <w:abstractNumId w:val="15"/>
  </w:num>
  <w:num w:numId="42">
    <w:abstractNumId w:val="29"/>
  </w:num>
  <w:num w:numId="43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4">
    <w:abstractNumId w:val="2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embedTrueTypeFonts/>
  <w:saveSubset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0C44"/>
    <w:rsid w:val="0000020C"/>
    <w:rsid w:val="0000137C"/>
    <w:rsid w:val="0000156B"/>
    <w:rsid w:val="0000224D"/>
    <w:rsid w:val="000023F9"/>
    <w:rsid w:val="00002612"/>
    <w:rsid w:val="00002980"/>
    <w:rsid w:val="00002E48"/>
    <w:rsid w:val="00002EFE"/>
    <w:rsid w:val="00003021"/>
    <w:rsid w:val="000033A4"/>
    <w:rsid w:val="0000346A"/>
    <w:rsid w:val="00003D5A"/>
    <w:rsid w:val="00003E91"/>
    <w:rsid w:val="00004EEF"/>
    <w:rsid w:val="000050C8"/>
    <w:rsid w:val="00006184"/>
    <w:rsid w:val="000064CE"/>
    <w:rsid w:val="00006519"/>
    <w:rsid w:val="00006617"/>
    <w:rsid w:val="00006B91"/>
    <w:rsid w:val="000072D0"/>
    <w:rsid w:val="00010093"/>
    <w:rsid w:val="0001072E"/>
    <w:rsid w:val="00010F84"/>
    <w:rsid w:val="0001155C"/>
    <w:rsid w:val="00011ACB"/>
    <w:rsid w:val="00011E81"/>
    <w:rsid w:val="00012026"/>
    <w:rsid w:val="00012AC1"/>
    <w:rsid w:val="00013BF6"/>
    <w:rsid w:val="00014EF7"/>
    <w:rsid w:val="00014FE5"/>
    <w:rsid w:val="00015011"/>
    <w:rsid w:val="00015226"/>
    <w:rsid w:val="0001536B"/>
    <w:rsid w:val="00015552"/>
    <w:rsid w:val="000158D3"/>
    <w:rsid w:val="00015C3B"/>
    <w:rsid w:val="00016884"/>
    <w:rsid w:val="000169BD"/>
    <w:rsid w:val="00016CBC"/>
    <w:rsid w:val="00017605"/>
    <w:rsid w:val="000176A1"/>
    <w:rsid w:val="00017710"/>
    <w:rsid w:val="00021921"/>
    <w:rsid w:val="00021B0D"/>
    <w:rsid w:val="00021E96"/>
    <w:rsid w:val="000223BB"/>
    <w:rsid w:val="00022C61"/>
    <w:rsid w:val="00022CAA"/>
    <w:rsid w:val="0002333E"/>
    <w:rsid w:val="00023C69"/>
    <w:rsid w:val="00023ECB"/>
    <w:rsid w:val="00024535"/>
    <w:rsid w:val="00024A64"/>
    <w:rsid w:val="00024B29"/>
    <w:rsid w:val="00024CC9"/>
    <w:rsid w:val="00024DDE"/>
    <w:rsid w:val="00024EBB"/>
    <w:rsid w:val="000253CD"/>
    <w:rsid w:val="000255A1"/>
    <w:rsid w:val="000263AF"/>
    <w:rsid w:val="00026849"/>
    <w:rsid w:val="00026BCF"/>
    <w:rsid w:val="000271A3"/>
    <w:rsid w:val="000271FB"/>
    <w:rsid w:val="000274EB"/>
    <w:rsid w:val="00027A08"/>
    <w:rsid w:val="0003011E"/>
    <w:rsid w:val="00031529"/>
    <w:rsid w:val="000316D5"/>
    <w:rsid w:val="00031705"/>
    <w:rsid w:val="00031845"/>
    <w:rsid w:val="00031D49"/>
    <w:rsid w:val="00031DE6"/>
    <w:rsid w:val="00031EC5"/>
    <w:rsid w:val="00032690"/>
    <w:rsid w:val="00032988"/>
    <w:rsid w:val="00032AF2"/>
    <w:rsid w:val="00032B8E"/>
    <w:rsid w:val="00032CAB"/>
    <w:rsid w:val="00033210"/>
    <w:rsid w:val="00033432"/>
    <w:rsid w:val="00033FF3"/>
    <w:rsid w:val="000341E5"/>
    <w:rsid w:val="00034C26"/>
    <w:rsid w:val="00035530"/>
    <w:rsid w:val="000369E2"/>
    <w:rsid w:val="00036EA2"/>
    <w:rsid w:val="00036F5E"/>
    <w:rsid w:val="000372A0"/>
    <w:rsid w:val="0003770F"/>
    <w:rsid w:val="00037A63"/>
    <w:rsid w:val="00037C5E"/>
    <w:rsid w:val="00037F85"/>
    <w:rsid w:val="000409EE"/>
    <w:rsid w:val="000410E6"/>
    <w:rsid w:val="00041171"/>
    <w:rsid w:val="00041E52"/>
    <w:rsid w:val="0004239F"/>
    <w:rsid w:val="0004298E"/>
    <w:rsid w:val="00042AF8"/>
    <w:rsid w:val="00042B71"/>
    <w:rsid w:val="00042D36"/>
    <w:rsid w:val="000431E5"/>
    <w:rsid w:val="00043D66"/>
    <w:rsid w:val="00044BA8"/>
    <w:rsid w:val="00045073"/>
    <w:rsid w:val="0004557F"/>
    <w:rsid w:val="0004690D"/>
    <w:rsid w:val="00046B98"/>
    <w:rsid w:val="00047500"/>
    <w:rsid w:val="00047696"/>
    <w:rsid w:val="00047F1D"/>
    <w:rsid w:val="00050991"/>
    <w:rsid w:val="0005136F"/>
    <w:rsid w:val="00051655"/>
    <w:rsid w:val="00051896"/>
    <w:rsid w:val="00051C85"/>
    <w:rsid w:val="00051FD5"/>
    <w:rsid w:val="00052D14"/>
    <w:rsid w:val="00052F09"/>
    <w:rsid w:val="000534B4"/>
    <w:rsid w:val="00054A30"/>
    <w:rsid w:val="00054AEB"/>
    <w:rsid w:val="00054DCE"/>
    <w:rsid w:val="00054F22"/>
    <w:rsid w:val="00055122"/>
    <w:rsid w:val="000553E8"/>
    <w:rsid w:val="00055F05"/>
    <w:rsid w:val="000565DC"/>
    <w:rsid w:val="0005668F"/>
    <w:rsid w:val="00056881"/>
    <w:rsid w:val="00056FD8"/>
    <w:rsid w:val="000574DF"/>
    <w:rsid w:val="0005789C"/>
    <w:rsid w:val="00060392"/>
    <w:rsid w:val="0006078C"/>
    <w:rsid w:val="00060B6C"/>
    <w:rsid w:val="00060ED4"/>
    <w:rsid w:val="000619AF"/>
    <w:rsid w:val="00062042"/>
    <w:rsid w:val="00063138"/>
    <w:rsid w:val="00064507"/>
    <w:rsid w:val="00064D9B"/>
    <w:rsid w:val="0006536C"/>
    <w:rsid w:val="00065778"/>
    <w:rsid w:val="000658FD"/>
    <w:rsid w:val="000672C1"/>
    <w:rsid w:val="00067496"/>
    <w:rsid w:val="00067536"/>
    <w:rsid w:val="0006772C"/>
    <w:rsid w:val="00067CDF"/>
    <w:rsid w:val="0007090F"/>
    <w:rsid w:val="00070916"/>
    <w:rsid w:val="00071233"/>
    <w:rsid w:val="00071427"/>
    <w:rsid w:val="00071D46"/>
    <w:rsid w:val="0007252D"/>
    <w:rsid w:val="00072CE9"/>
    <w:rsid w:val="00072F0F"/>
    <w:rsid w:val="00072F40"/>
    <w:rsid w:val="000735C6"/>
    <w:rsid w:val="00074124"/>
    <w:rsid w:val="000758B9"/>
    <w:rsid w:val="00076138"/>
    <w:rsid w:val="0007622E"/>
    <w:rsid w:val="00076CA3"/>
    <w:rsid w:val="00080478"/>
    <w:rsid w:val="0008064E"/>
    <w:rsid w:val="0008068F"/>
    <w:rsid w:val="00080782"/>
    <w:rsid w:val="00080C76"/>
    <w:rsid w:val="00080C7A"/>
    <w:rsid w:val="00080F81"/>
    <w:rsid w:val="0008101F"/>
    <w:rsid w:val="00081032"/>
    <w:rsid w:val="000818C6"/>
    <w:rsid w:val="00081F2F"/>
    <w:rsid w:val="0008221C"/>
    <w:rsid w:val="00083A32"/>
    <w:rsid w:val="00083BC2"/>
    <w:rsid w:val="00083C35"/>
    <w:rsid w:val="00084759"/>
    <w:rsid w:val="00084876"/>
    <w:rsid w:val="000853AC"/>
    <w:rsid w:val="000853B7"/>
    <w:rsid w:val="0008546F"/>
    <w:rsid w:val="00086378"/>
    <w:rsid w:val="00086413"/>
    <w:rsid w:val="00086961"/>
    <w:rsid w:val="00087485"/>
    <w:rsid w:val="00090079"/>
    <w:rsid w:val="00090279"/>
    <w:rsid w:val="00090289"/>
    <w:rsid w:val="00090FF5"/>
    <w:rsid w:val="000916F5"/>
    <w:rsid w:val="00091A10"/>
    <w:rsid w:val="00092898"/>
    <w:rsid w:val="0009290A"/>
    <w:rsid w:val="000929E4"/>
    <w:rsid w:val="00092EB0"/>
    <w:rsid w:val="0009308E"/>
    <w:rsid w:val="000934D7"/>
    <w:rsid w:val="00093A44"/>
    <w:rsid w:val="000946C0"/>
    <w:rsid w:val="00095663"/>
    <w:rsid w:val="000957F4"/>
    <w:rsid w:val="000959B6"/>
    <w:rsid w:val="000959C0"/>
    <w:rsid w:val="00095DDC"/>
    <w:rsid w:val="00095DEB"/>
    <w:rsid w:val="00095F8B"/>
    <w:rsid w:val="000960F3"/>
    <w:rsid w:val="000961CB"/>
    <w:rsid w:val="00096948"/>
    <w:rsid w:val="00097624"/>
    <w:rsid w:val="00097884"/>
    <w:rsid w:val="00097D42"/>
    <w:rsid w:val="000A0260"/>
    <w:rsid w:val="000A0464"/>
    <w:rsid w:val="000A04BD"/>
    <w:rsid w:val="000A0980"/>
    <w:rsid w:val="000A137E"/>
    <w:rsid w:val="000A1CAA"/>
    <w:rsid w:val="000A26F0"/>
    <w:rsid w:val="000A2B42"/>
    <w:rsid w:val="000A3A9B"/>
    <w:rsid w:val="000A4114"/>
    <w:rsid w:val="000A4431"/>
    <w:rsid w:val="000A4D8F"/>
    <w:rsid w:val="000A5275"/>
    <w:rsid w:val="000A5B44"/>
    <w:rsid w:val="000A5C03"/>
    <w:rsid w:val="000A5D75"/>
    <w:rsid w:val="000A5E66"/>
    <w:rsid w:val="000A6708"/>
    <w:rsid w:val="000A6E77"/>
    <w:rsid w:val="000A7692"/>
    <w:rsid w:val="000A7BC0"/>
    <w:rsid w:val="000A7FF2"/>
    <w:rsid w:val="000B00BC"/>
    <w:rsid w:val="000B02B2"/>
    <w:rsid w:val="000B05BB"/>
    <w:rsid w:val="000B1443"/>
    <w:rsid w:val="000B1939"/>
    <w:rsid w:val="000B2667"/>
    <w:rsid w:val="000B28D1"/>
    <w:rsid w:val="000B3658"/>
    <w:rsid w:val="000B386F"/>
    <w:rsid w:val="000B3C67"/>
    <w:rsid w:val="000B40C9"/>
    <w:rsid w:val="000B488F"/>
    <w:rsid w:val="000B4B00"/>
    <w:rsid w:val="000B4CAB"/>
    <w:rsid w:val="000B4EEE"/>
    <w:rsid w:val="000B53B0"/>
    <w:rsid w:val="000B5778"/>
    <w:rsid w:val="000B5875"/>
    <w:rsid w:val="000B5F74"/>
    <w:rsid w:val="000B6764"/>
    <w:rsid w:val="000B6E6F"/>
    <w:rsid w:val="000B6FE7"/>
    <w:rsid w:val="000B7674"/>
    <w:rsid w:val="000B7E49"/>
    <w:rsid w:val="000C0056"/>
    <w:rsid w:val="000C0142"/>
    <w:rsid w:val="000C1568"/>
    <w:rsid w:val="000C15E7"/>
    <w:rsid w:val="000C1606"/>
    <w:rsid w:val="000C1F08"/>
    <w:rsid w:val="000C1F6C"/>
    <w:rsid w:val="000C2248"/>
    <w:rsid w:val="000C2B6C"/>
    <w:rsid w:val="000C2F72"/>
    <w:rsid w:val="000C3F4E"/>
    <w:rsid w:val="000C4106"/>
    <w:rsid w:val="000C43E0"/>
    <w:rsid w:val="000C4514"/>
    <w:rsid w:val="000C478D"/>
    <w:rsid w:val="000C4B52"/>
    <w:rsid w:val="000C51B2"/>
    <w:rsid w:val="000C51D4"/>
    <w:rsid w:val="000C5FB2"/>
    <w:rsid w:val="000C71DC"/>
    <w:rsid w:val="000C7FF8"/>
    <w:rsid w:val="000D067B"/>
    <w:rsid w:val="000D06AC"/>
    <w:rsid w:val="000D0781"/>
    <w:rsid w:val="000D0E0C"/>
    <w:rsid w:val="000D15D5"/>
    <w:rsid w:val="000D2250"/>
    <w:rsid w:val="000D2670"/>
    <w:rsid w:val="000D63B7"/>
    <w:rsid w:val="000D67DF"/>
    <w:rsid w:val="000D6A4E"/>
    <w:rsid w:val="000D6F6B"/>
    <w:rsid w:val="000D7CA7"/>
    <w:rsid w:val="000E02BB"/>
    <w:rsid w:val="000E0D95"/>
    <w:rsid w:val="000E0FF8"/>
    <w:rsid w:val="000E11FF"/>
    <w:rsid w:val="000E1AA6"/>
    <w:rsid w:val="000E20A7"/>
    <w:rsid w:val="000E23F7"/>
    <w:rsid w:val="000E2BB2"/>
    <w:rsid w:val="000E39A2"/>
    <w:rsid w:val="000E39F8"/>
    <w:rsid w:val="000E4422"/>
    <w:rsid w:val="000E45F3"/>
    <w:rsid w:val="000E4805"/>
    <w:rsid w:val="000E4863"/>
    <w:rsid w:val="000E4FC6"/>
    <w:rsid w:val="000E5015"/>
    <w:rsid w:val="000E528F"/>
    <w:rsid w:val="000E6287"/>
    <w:rsid w:val="000E6E07"/>
    <w:rsid w:val="000E7327"/>
    <w:rsid w:val="000E7461"/>
    <w:rsid w:val="000E7C81"/>
    <w:rsid w:val="000F078E"/>
    <w:rsid w:val="000F104D"/>
    <w:rsid w:val="000F126F"/>
    <w:rsid w:val="000F1385"/>
    <w:rsid w:val="000F16FB"/>
    <w:rsid w:val="000F172F"/>
    <w:rsid w:val="000F1940"/>
    <w:rsid w:val="000F1EC2"/>
    <w:rsid w:val="000F20E1"/>
    <w:rsid w:val="000F2594"/>
    <w:rsid w:val="000F290E"/>
    <w:rsid w:val="000F29CC"/>
    <w:rsid w:val="000F2F6E"/>
    <w:rsid w:val="000F3DD5"/>
    <w:rsid w:val="000F3EB2"/>
    <w:rsid w:val="000F3F31"/>
    <w:rsid w:val="000F422A"/>
    <w:rsid w:val="000F4453"/>
    <w:rsid w:val="000F4C40"/>
    <w:rsid w:val="000F4F25"/>
    <w:rsid w:val="000F5132"/>
    <w:rsid w:val="000F5341"/>
    <w:rsid w:val="000F57ED"/>
    <w:rsid w:val="000F5AB4"/>
    <w:rsid w:val="000F691A"/>
    <w:rsid w:val="000F6965"/>
    <w:rsid w:val="000F6BDD"/>
    <w:rsid w:val="000F719C"/>
    <w:rsid w:val="000F77CA"/>
    <w:rsid w:val="001000B3"/>
    <w:rsid w:val="001003FA"/>
    <w:rsid w:val="00101007"/>
    <w:rsid w:val="00102129"/>
    <w:rsid w:val="001028BF"/>
    <w:rsid w:val="00102BB0"/>
    <w:rsid w:val="00103173"/>
    <w:rsid w:val="0010320D"/>
    <w:rsid w:val="001036E7"/>
    <w:rsid w:val="001041C0"/>
    <w:rsid w:val="001044F8"/>
    <w:rsid w:val="001045DD"/>
    <w:rsid w:val="0010523B"/>
    <w:rsid w:val="00105926"/>
    <w:rsid w:val="00106092"/>
    <w:rsid w:val="00106125"/>
    <w:rsid w:val="00106296"/>
    <w:rsid w:val="001064BA"/>
    <w:rsid w:val="00106FA1"/>
    <w:rsid w:val="00107124"/>
    <w:rsid w:val="0010762E"/>
    <w:rsid w:val="00107AE9"/>
    <w:rsid w:val="00107D60"/>
    <w:rsid w:val="00107E0E"/>
    <w:rsid w:val="001105CD"/>
    <w:rsid w:val="00110A24"/>
    <w:rsid w:val="00110F5E"/>
    <w:rsid w:val="00110F7D"/>
    <w:rsid w:val="00111550"/>
    <w:rsid w:val="0011160C"/>
    <w:rsid w:val="00111C48"/>
    <w:rsid w:val="00111DEC"/>
    <w:rsid w:val="00112022"/>
    <w:rsid w:val="00112148"/>
    <w:rsid w:val="00112691"/>
    <w:rsid w:val="00112B8B"/>
    <w:rsid w:val="00112C8F"/>
    <w:rsid w:val="00113244"/>
    <w:rsid w:val="0011333C"/>
    <w:rsid w:val="00113703"/>
    <w:rsid w:val="00113DA2"/>
    <w:rsid w:val="00115233"/>
    <w:rsid w:val="00115B0F"/>
    <w:rsid w:val="00116616"/>
    <w:rsid w:val="001166A8"/>
    <w:rsid w:val="00116883"/>
    <w:rsid w:val="001169AB"/>
    <w:rsid w:val="0011754C"/>
    <w:rsid w:val="00117589"/>
    <w:rsid w:val="00117926"/>
    <w:rsid w:val="001202E7"/>
    <w:rsid w:val="00120351"/>
    <w:rsid w:val="001203FA"/>
    <w:rsid w:val="00120B84"/>
    <w:rsid w:val="0012127A"/>
    <w:rsid w:val="00121786"/>
    <w:rsid w:val="0012196E"/>
    <w:rsid w:val="00121E8B"/>
    <w:rsid w:val="00122108"/>
    <w:rsid w:val="00122314"/>
    <w:rsid w:val="001224C4"/>
    <w:rsid w:val="001227F1"/>
    <w:rsid w:val="00122FDB"/>
    <w:rsid w:val="00123130"/>
    <w:rsid w:val="0012397C"/>
    <w:rsid w:val="0012455A"/>
    <w:rsid w:val="00124C13"/>
    <w:rsid w:val="00125080"/>
    <w:rsid w:val="0012518B"/>
    <w:rsid w:val="00125324"/>
    <w:rsid w:val="001255F6"/>
    <w:rsid w:val="00125A44"/>
    <w:rsid w:val="00125CE1"/>
    <w:rsid w:val="001268B8"/>
    <w:rsid w:val="00126988"/>
    <w:rsid w:val="0012714E"/>
    <w:rsid w:val="001276C5"/>
    <w:rsid w:val="00127777"/>
    <w:rsid w:val="00127E1E"/>
    <w:rsid w:val="00130878"/>
    <w:rsid w:val="00131530"/>
    <w:rsid w:val="001316CC"/>
    <w:rsid w:val="00131DBA"/>
    <w:rsid w:val="001324F4"/>
    <w:rsid w:val="00132529"/>
    <w:rsid w:val="00132626"/>
    <w:rsid w:val="0013273A"/>
    <w:rsid w:val="00132869"/>
    <w:rsid w:val="00132A7E"/>
    <w:rsid w:val="0013373B"/>
    <w:rsid w:val="00133AB4"/>
    <w:rsid w:val="00133C7D"/>
    <w:rsid w:val="00133D01"/>
    <w:rsid w:val="00135375"/>
    <w:rsid w:val="001361DD"/>
    <w:rsid w:val="00136566"/>
    <w:rsid w:val="00137298"/>
    <w:rsid w:val="001373ED"/>
    <w:rsid w:val="0014037E"/>
    <w:rsid w:val="001403E4"/>
    <w:rsid w:val="00140418"/>
    <w:rsid w:val="0014066D"/>
    <w:rsid w:val="00140A18"/>
    <w:rsid w:val="00140A4B"/>
    <w:rsid w:val="00140EE4"/>
    <w:rsid w:val="00141107"/>
    <w:rsid w:val="0014112A"/>
    <w:rsid w:val="001413EC"/>
    <w:rsid w:val="001419FC"/>
    <w:rsid w:val="00142452"/>
    <w:rsid w:val="001429B0"/>
    <w:rsid w:val="00142F91"/>
    <w:rsid w:val="00143074"/>
    <w:rsid w:val="00143BE0"/>
    <w:rsid w:val="0014437B"/>
    <w:rsid w:val="00144550"/>
    <w:rsid w:val="0014467E"/>
    <w:rsid w:val="00144D7A"/>
    <w:rsid w:val="001455FA"/>
    <w:rsid w:val="00145686"/>
    <w:rsid w:val="00145E3F"/>
    <w:rsid w:val="001460D1"/>
    <w:rsid w:val="0014618F"/>
    <w:rsid w:val="001461B7"/>
    <w:rsid w:val="00146639"/>
    <w:rsid w:val="00146E00"/>
    <w:rsid w:val="00147335"/>
    <w:rsid w:val="0014765F"/>
    <w:rsid w:val="00147D4D"/>
    <w:rsid w:val="00147F99"/>
    <w:rsid w:val="001505D1"/>
    <w:rsid w:val="001506C2"/>
    <w:rsid w:val="00150B4B"/>
    <w:rsid w:val="00150D8C"/>
    <w:rsid w:val="00151752"/>
    <w:rsid w:val="00151A69"/>
    <w:rsid w:val="00151C23"/>
    <w:rsid w:val="00152089"/>
    <w:rsid w:val="00152940"/>
    <w:rsid w:val="0015391F"/>
    <w:rsid w:val="00153D36"/>
    <w:rsid w:val="00155636"/>
    <w:rsid w:val="001558BB"/>
    <w:rsid w:val="00155C6C"/>
    <w:rsid w:val="00155C77"/>
    <w:rsid w:val="00156AFD"/>
    <w:rsid w:val="001570C8"/>
    <w:rsid w:val="001571F8"/>
    <w:rsid w:val="00157508"/>
    <w:rsid w:val="00157963"/>
    <w:rsid w:val="00160038"/>
    <w:rsid w:val="001602A1"/>
    <w:rsid w:val="00160BDA"/>
    <w:rsid w:val="0016113C"/>
    <w:rsid w:val="00161472"/>
    <w:rsid w:val="00161D01"/>
    <w:rsid w:val="001623B8"/>
    <w:rsid w:val="001625D4"/>
    <w:rsid w:val="001628EA"/>
    <w:rsid w:val="00163229"/>
    <w:rsid w:val="00163F66"/>
    <w:rsid w:val="00164174"/>
    <w:rsid w:val="001641DC"/>
    <w:rsid w:val="00164690"/>
    <w:rsid w:val="001658BF"/>
    <w:rsid w:val="00165A74"/>
    <w:rsid w:val="00165D13"/>
    <w:rsid w:val="00166E16"/>
    <w:rsid w:val="00167A28"/>
    <w:rsid w:val="00167A46"/>
    <w:rsid w:val="001706B5"/>
    <w:rsid w:val="0017114F"/>
    <w:rsid w:val="00172569"/>
    <w:rsid w:val="00172795"/>
    <w:rsid w:val="00172ECE"/>
    <w:rsid w:val="0017337E"/>
    <w:rsid w:val="0017386E"/>
    <w:rsid w:val="001739B4"/>
    <w:rsid w:val="00173D76"/>
    <w:rsid w:val="001740D8"/>
    <w:rsid w:val="00174DFA"/>
    <w:rsid w:val="00174EB6"/>
    <w:rsid w:val="00175773"/>
    <w:rsid w:val="001757EC"/>
    <w:rsid w:val="00176571"/>
    <w:rsid w:val="00177847"/>
    <w:rsid w:val="001803DD"/>
    <w:rsid w:val="00180597"/>
    <w:rsid w:val="00180A47"/>
    <w:rsid w:val="00180DC1"/>
    <w:rsid w:val="00181615"/>
    <w:rsid w:val="001819D0"/>
    <w:rsid w:val="00182220"/>
    <w:rsid w:val="00182AD0"/>
    <w:rsid w:val="001837CC"/>
    <w:rsid w:val="001838E7"/>
    <w:rsid w:val="00183D89"/>
    <w:rsid w:val="00183EE9"/>
    <w:rsid w:val="001841C5"/>
    <w:rsid w:val="001843E2"/>
    <w:rsid w:val="00185A00"/>
    <w:rsid w:val="001864EE"/>
    <w:rsid w:val="001869D4"/>
    <w:rsid w:val="00186E7B"/>
    <w:rsid w:val="00186F1F"/>
    <w:rsid w:val="00187069"/>
    <w:rsid w:val="00187146"/>
    <w:rsid w:val="00190C49"/>
    <w:rsid w:val="00191421"/>
    <w:rsid w:val="001939C6"/>
    <w:rsid w:val="00193E06"/>
    <w:rsid w:val="00193F10"/>
    <w:rsid w:val="00194080"/>
    <w:rsid w:val="0019470C"/>
    <w:rsid w:val="00194F3B"/>
    <w:rsid w:val="00195279"/>
    <w:rsid w:val="00195474"/>
    <w:rsid w:val="00196027"/>
    <w:rsid w:val="001962E4"/>
    <w:rsid w:val="00196417"/>
    <w:rsid w:val="00196A87"/>
    <w:rsid w:val="00196CC7"/>
    <w:rsid w:val="00196D96"/>
    <w:rsid w:val="00197594"/>
    <w:rsid w:val="001A052D"/>
    <w:rsid w:val="001A0639"/>
    <w:rsid w:val="001A1049"/>
    <w:rsid w:val="001A111B"/>
    <w:rsid w:val="001A183E"/>
    <w:rsid w:val="001A22A8"/>
    <w:rsid w:val="001A2712"/>
    <w:rsid w:val="001A2E57"/>
    <w:rsid w:val="001A2FE8"/>
    <w:rsid w:val="001A33C5"/>
    <w:rsid w:val="001A3CEC"/>
    <w:rsid w:val="001A40BE"/>
    <w:rsid w:val="001A439B"/>
    <w:rsid w:val="001A5263"/>
    <w:rsid w:val="001A5328"/>
    <w:rsid w:val="001A5DB9"/>
    <w:rsid w:val="001A623A"/>
    <w:rsid w:val="001A62C0"/>
    <w:rsid w:val="001A6E25"/>
    <w:rsid w:val="001A73B2"/>
    <w:rsid w:val="001A7F94"/>
    <w:rsid w:val="001B04F8"/>
    <w:rsid w:val="001B0897"/>
    <w:rsid w:val="001B0AFD"/>
    <w:rsid w:val="001B13CF"/>
    <w:rsid w:val="001B16E3"/>
    <w:rsid w:val="001B1936"/>
    <w:rsid w:val="001B1B80"/>
    <w:rsid w:val="001B36A7"/>
    <w:rsid w:val="001B3A7E"/>
    <w:rsid w:val="001B3BB2"/>
    <w:rsid w:val="001B3E0E"/>
    <w:rsid w:val="001B49F2"/>
    <w:rsid w:val="001B4E2B"/>
    <w:rsid w:val="001B53EB"/>
    <w:rsid w:val="001B5438"/>
    <w:rsid w:val="001B562F"/>
    <w:rsid w:val="001B5A7E"/>
    <w:rsid w:val="001B6148"/>
    <w:rsid w:val="001B6675"/>
    <w:rsid w:val="001B6AF7"/>
    <w:rsid w:val="001B6EA4"/>
    <w:rsid w:val="001B7688"/>
    <w:rsid w:val="001B7860"/>
    <w:rsid w:val="001C00EE"/>
    <w:rsid w:val="001C02DE"/>
    <w:rsid w:val="001C034A"/>
    <w:rsid w:val="001C0F28"/>
    <w:rsid w:val="001C1C5F"/>
    <w:rsid w:val="001C1F2F"/>
    <w:rsid w:val="001C2308"/>
    <w:rsid w:val="001C25B9"/>
    <w:rsid w:val="001C2658"/>
    <w:rsid w:val="001C2747"/>
    <w:rsid w:val="001C3563"/>
    <w:rsid w:val="001C43AD"/>
    <w:rsid w:val="001C43F2"/>
    <w:rsid w:val="001C474A"/>
    <w:rsid w:val="001C47FE"/>
    <w:rsid w:val="001C4B3C"/>
    <w:rsid w:val="001C5E29"/>
    <w:rsid w:val="001C67FB"/>
    <w:rsid w:val="001C7054"/>
    <w:rsid w:val="001C70EB"/>
    <w:rsid w:val="001C7181"/>
    <w:rsid w:val="001C7712"/>
    <w:rsid w:val="001C7714"/>
    <w:rsid w:val="001C78C1"/>
    <w:rsid w:val="001D0EE6"/>
    <w:rsid w:val="001D11A2"/>
    <w:rsid w:val="001D1405"/>
    <w:rsid w:val="001D1437"/>
    <w:rsid w:val="001D1815"/>
    <w:rsid w:val="001D1CC9"/>
    <w:rsid w:val="001D1CF1"/>
    <w:rsid w:val="001D29FA"/>
    <w:rsid w:val="001D2BA6"/>
    <w:rsid w:val="001D2FFF"/>
    <w:rsid w:val="001D35F0"/>
    <w:rsid w:val="001D4307"/>
    <w:rsid w:val="001D4D58"/>
    <w:rsid w:val="001D51ED"/>
    <w:rsid w:val="001D5432"/>
    <w:rsid w:val="001D618C"/>
    <w:rsid w:val="001D6319"/>
    <w:rsid w:val="001D63B6"/>
    <w:rsid w:val="001D6457"/>
    <w:rsid w:val="001D655A"/>
    <w:rsid w:val="001D69F6"/>
    <w:rsid w:val="001D7037"/>
    <w:rsid w:val="001D74FF"/>
    <w:rsid w:val="001D7B5D"/>
    <w:rsid w:val="001D7DB1"/>
    <w:rsid w:val="001E03EA"/>
    <w:rsid w:val="001E0BC9"/>
    <w:rsid w:val="001E0CBB"/>
    <w:rsid w:val="001E0FAF"/>
    <w:rsid w:val="001E116E"/>
    <w:rsid w:val="001E178A"/>
    <w:rsid w:val="001E2B79"/>
    <w:rsid w:val="001E3842"/>
    <w:rsid w:val="001E5452"/>
    <w:rsid w:val="001E5789"/>
    <w:rsid w:val="001E588B"/>
    <w:rsid w:val="001E5E67"/>
    <w:rsid w:val="001E6C8B"/>
    <w:rsid w:val="001E7AE6"/>
    <w:rsid w:val="001E7CD5"/>
    <w:rsid w:val="001F0DE2"/>
    <w:rsid w:val="001F0E78"/>
    <w:rsid w:val="001F0FEC"/>
    <w:rsid w:val="001F368F"/>
    <w:rsid w:val="001F374C"/>
    <w:rsid w:val="001F417A"/>
    <w:rsid w:val="001F4419"/>
    <w:rsid w:val="001F4BD0"/>
    <w:rsid w:val="001F6BE7"/>
    <w:rsid w:val="001F726B"/>
    <w:rsid w:val="00200533"/>
    <w:rsid w:val="00200EAB"/>
    <w:rsid w:val="00200F9B"/>
    <w:rsid w:val="0020131C"/>
    <w:rsid w:val="00201341"/>
    <w:rsid w:val="0020145D"/>
    <w:rsid w:val="00201659"/>
    <w:rsid w:val="002018A5"/>
    <w:rsid w:val="00201A65"/>
    <w:rsid w:val="00202032"/>
    <w:rsid w:val="002020CF"/>
    <w:rsid w:val="002032B9"/>
    <w:rsid w:val="00203334"/>
    <w:rsid w:val="0020358E"/>
    <w:rsid w:val="00203AA7"/>
    <w:rsid w:val="00203B34"/>
    <w:rsid w:val="0020443A"/>
    <w:rsid w:val="00204A45"/>
    <w:rsid w:val="00204C3B"/>
    <w:rsid w:val="00205457"/>
    <w:rsid w:val="002059AA"/>
    <w:rsid w:val="00205F15"/>
    <w:rsid w:val="002062A3"/>
    <w:rsid w:val="00207114"/>
    <w:rsid w:val="00207F00"/>
    <w:rsid w:val="00210062"/>
    <w:rsid w:val="0021043C"/>
    <w:rsid w:val="00210569"/>
    <w:rsid w:val="00210A54"/>
    <w:rsid w:val="00210DDE"/>
    <w:rsid w:val="00211E91"/>
    <w:rsid w:val="00212695"/>
    <w:rsid w:val="00213443"/>
    <w:rsid w:val="0021354C"/>
    <w:rsid w:val="00213C8B"/>
    <w:rsid w:val="00213CF9"/>
    <w:rsid w:val="00214120"/>
    <w:rsid w:val="002154CB"/>
    <w:rsid w:val="002155FE"/>
    <w:rsid w:val="002156C0"/>
    <w:rsid w:val="00215934"/>
    <w:rsid w:val="00215BD0"/>
    <w:rsid w:val="00215FFD"/>
    <w:rsid w:val="00216375"/>
    <w:rsid w:val="00216471"/>
    <w:rsid w:val="0021653C"/>
    <w:rsid w:val="00216DD4"/>
    <w:rsid w:val="00216EE5"/>
    <w:rsid w:val="002170ED"/>
    <w:rsid w:val="00217EE1"/>
    <w:rsid w:val="00220829"/>
    <w:rsid w:val="0022094C"/>
    <w:rsid w:val="002209A6"/>
    <w:rsid w:val="00221B8B"/>
    <w:rsid w:val="00221BB2"/>
    <w:rsid w:val="00221D9D"/>
    <w:rsid w:val="00222038"/>
    <w:rsid w:val="00222612"/>
    <w:rsid w:val="002229A5"/>
    <w:rsid w:val="00222A2C"/>
    <w:rsid w:val="00223377"/>
    <w:rsid w:val="00223DA1"/>
    <w:rsid w:val="00224618"/>
    <w:rsid w:val="0022465B"/>
    <w:rsid w:val="002251B6"/>
    <w:rsid w:val="0022564E"/>
    <w:rsid w:val="00225B0B"/>
    <w:rsid w:val="00225BB0"/>
    <w:rsid w:val="00225C39"/>
    <w:rsid w:val="00226441"/>
    <w:rsid w:val="00226772"/>
    <w:rsid w:val="00226D97"/>
    <w:rsid w:val="00227938"/>
    <w:rsid w:val="00227D1D"/>
    <w:rsid w:val="002302AA"/>
    <w:rsid w:val="00231500"/>
    <w:rsid w:val="002316E0"/>
    <w:rsid w:val="00231973"/>
    <w:rsid w:val="002319A6"/>
    <w:rsid w:val="00232632"/>
    <w:rsid w:val="002334E3"/>
    <w:rsid w:val="00233ABF"/>
    <w:rsid w:val="0023480E"/>
    <w:rsid w:val="00234A27"/>
    <w:rsid w:val="00234EAD"/>
    <w:rsid w:val="00237995"/>
    <w:rsid w:val="00237D56"/>
    <w:rsid w:val="00240484"/>
    <w:rsid w:val="002404BF"/>
    <w:rsid w:val="0024076C"/>
    <w:rsid w:val="00241088"/>
    <w:rsid w:val="0024120D"/>
    <w:rsid w:val="002414B7"/>
    <w:rsid w:val="00241567"/>
    <w:rsid w:val="00242235"/>
    <w:rsid w:val="0024233E"/>
    <w:rsid w:val="002426C3"/>
    <w:rsid w:val="002430C5"/>
    <w:rsid w:val="00243100"/>
    <w:rsid w:val="002436CD"/>
    <w:rsid w:val="00243791"/>
    <w:rsid w:val="00243D92"/>
    <w:rsid w:val="00244255"/>
    <w:rsid w:val="00244694"/>
    <w:rsid w:val="002449BE"/>
    <w:rsid w:val="00245778"/>
    <w:rsid w:val="00245DF3"/>
    <w:rsid w:val="002460FD"/>
    <w:rsid w:val="00246AFC"/>
    <w:rsid w:val="0024768F"/>
    <w:rsid w:val="002500EF"/>
    <w:rsid w:val="002504AF"/>
    <w:rsid w:val="0025108A"/>
    <w:rsid w:val="0025133B"/>
    <w:rsid w:val="002522C9"/>
    <w:rsid w:val="002529E1"/>
    <w:rsid w:val="00252C71"/>
    <w:rsid w:val="0025327D"/>
    <w:rsid w:val="0025332D"/>
    <w:rsid w:val="002535F9"/>
    <w:rsid w:val="00253B93"/>
    <w:rsid w:val="00253E2C"/>
    <w:rsid w:val="00253E77"/>
    <w:rsid w:val="00254170"/>
    <w:rsid w:val="00254402"/>
    <w:rsid w:val="00254964"/>
    <w:rsid w:val="00254D39"/>
    <w:rsid w:val="0025553B"/>
    <w:rsid w:val="00255667"/>
    <w:rsid w:val="00255863"/>
    <w:rsid w:val="002558FE"/>
    <w:rsid w:val="00255A97"/>
    <w:rsid w:val="00255DDE"/>
    <w:rsid w:val="00255E2B"/>
    <w:rsid w:val="00255F22"/>
    <w:rsid w:val="002561F1"/>
    <w:rsid w:val="0025663B"/>
    <w:rsid w:val="0025762C"/>
    <w:rsid w:val="00257661"/>
    <w:rsid w:val="00257E6F"/>
    <w:rsid w:val="00260095"/>
    <w:rsid w:val="002607AA"/>
    <w:rsid w:val="0026088A"/>
    <w:rsid w:val="00261749"/>
    <w:rsid w:val="00262255"/>
    <w:rsid w:val="0026236D"/>
    <w:rsid w:val="0026322B"/>
    <w:rsid w:val="00264197"/>
    <w:rsid w:val="00264458"/>
    <w:rsid w:val="00265538"/>
    <w:rsid w:val="00265CE2"/>
    <w:rsid w:val="00266416"/>
    <w:rsid w:val="00270508"/>
    <w:rsid w:val="0027095B"/>
    <w:rsid w:val="00270F36"/>
    <w:rsid w:val="00271286"/>
    <w:rsid w:val="002723F3"/>
    <w:rsid w:val="00272686"/>
    <w:rsid w:val="00272C86"/>
    <w:rsid w:val="0027344D"/>
    <w:rsid w:val="00274070"/>
    <w:rsid w:val="00274318"/>
    <w:rsid w:val="0027451F"/>
    <w:rsid w:val="00274EAC"/>
    <w:rsid w:val="002752AA"/>
    <w:rsid w:val="002756CA"/>
    <w:rsid w:val="00275BD8"/>
    <w:rsid w:val="0027618B"/>
    <w:rsid w:val="0027669F"/>
    <w:rsid w:val="002767FC"/>
    <w:rsid w:val="00276B18"/>
    <w:rsid w:val="00277084"/>
    <w:rsid w:val="002771D1"/>
    <w:rsid w:val="00277CBA"/>
    <w:rsid w:val="002803CE"/>
    <w:rsid w:val="00280418"/>
    <w:rsid w:val="00281198"/>
    <w:rsid w:val="0028138B"/>
    <w:rsid w:val="00281B8A"/>
    <w:rsid w:val="00281C5A"/>
    <w:rsid w:val="002820DD"/>
    <w:rsid w:val="0028240A"/>
    <w:rsid w:val="00283613"/>
    <w:rsid w:val="00283D69"/>
    <w:rsid w:val="00283D92"/>
    <w:rsid w:val="002841BE"/>
    <w:rsid w:val="002841DE"/>
    <w:rsid w:val="00284536"/>
    <w:rsid w:val="00284595"/>
    <w:rsid w:val="002848CC"/>
    <w:rsid w:val="00285055"/>
    <w:rsid w:val="00285874"/>
    <w:rsid w:val="00285B30"/>
    <w:rsid w:val="00287C0F"/>
    <w:rsid w:val="0029027D"/>
    <w:rsid w:val="00290738"/>
    <w:rsid w:val="00290977"/>
    <w:rsid w:val="00290F14"/>
    <w:rsid w:val="00290F67"/>
    <w:rsid w:val="0029100A"/>
    <w:rsid w:val="00292C8B"/>
    <w:rsid w:val="002939DF"/>
    <w:rsid w:val="002944F8"/>
    <w:rsid w:val="002948CA"/>
    <w:rsid w:val="0029754B"/>
    <w:rsid w:val="00297BC3"/>
    <w:rsid w:val="00297E10"/>
    <w:rsid w:val="00297E18"/>
    <w:rsid w:val="002A0546"/>
    <w:rsid w:val="002A08BD"/>
    <w:rsid w:val="002A1080"/>
    <w:rsid w:val="002A137A"/>
    <w:rsid w:val="002A16A1"/>
    <w:rsid w:val="002A1F5E"/>
    <w:rsid w:val="002A2866"/>
    <w:rsid w:val="002A2A6D"/>
    <w:rsid w:val="002A2CCF"/>
    <w:rsid w:val="002A3153"/>
    <w:rsid w:val="002A3494"/>
    <w:rsid w:val="002A36CF"/>
    <w:rsid w:val="002A3DB4"/>
    <w:rsid w:val="002A3FEF"/>
    <w:rsid w:val="002A4196"/>
    <w:rsid w:val="002A5940"/>
    <w:rsid w:val="002A5D68"/>
    <w:rsid w:val="002A6A9C"/>
    <w:rsid w:val="002A71AE"/>
    <w:rsid w:val="002A7BE1"/>
    <w:rsid w:val="002B03FD"/>
    <w:rsid w:val="002B06E1"/>
    <w:rsid w:val="002B11D9"/>
    <w:rsid w:val="002B11FE"/>
    <w:rsid w:val="002B1282"/>
    <w:rsid w:val="002B13AB"/>
    <w:rsid w:val="002B1BE4"/>
    <w:rsid w:val="002B2E06"/>
    <w:rsid w:val="002B363E"/>
    <w:rsid w:val="002B41D4"/>
    <w:rsid w:val="002B454B"/>
    <w:rsid w:val="002B4746"/>
    <w:rsid w:val="002B49BF"/>
    <w:rsid w:val="002B503E"/>
    <w:rsid w:val="002B511A"/>
    <w:rsid w:val="002B55ED"/>
    <w:rsid w:val="002B5DA0"/>
    <w:rsid w:val="002B5E1D"/>
    <w:rsid w:val="002B602A"/>
    <w:rsid w:val="002B65EF"/>
    <w:rsid w:val="002B6A66"/>
    <w:rsid w:val="002B772E"/>
    <w:rsid w:val="002B7DCF"/>
    <w:rsid w:val="002C05A0"/>
    <w:rsid w:val="002C0785"/>
    <w:rsid w:val="002C07CD"/>
    <w:rsid w:val="002C0913"/>
    <w:rsid w:val="002C09A2"/>
    <w:rsid w:val="002C1849"/>
    <w:rsid w:val="002C21D9"/>
    <w:rsid w:val="002C21E9"/>
    <w:rsid w:val="002C23A4"/>
    <w:rsid w:val="002C2C16"/>
    <w:rsid w:val="002C30A6"/>
    <w:rsid w:val="002C3B1E"/>
    <w:rsid w:val="002C3CAE"/>
    <w:rsid w:val="002C402E"/>
    <w:rsid w:val="002C43CC"/>
    <w:rsid w:val="002C4D06"/>
    <w:rsid w:val="002C4FA8"/>
    <w:rsid w:val="002C564A"/>
    <w:rsid w:val="002C59F5"/>
    <w:rsid w:val="002C6401"/>
    <w:rsid w:val="002C65D3"/>
    <w:rsid w:val="002C6C6C"/>
    <w:rsid w:val="002D047C"/>
    <w:rsid w:val="002D1A4C"/>
    <w:rsid w:val="002D1F8C"/>
    <w:rsid w:val="002D268C"/>
    <w:rsid w:val="002D2948"/>
    <w:rsid w:val="002D2D9F"/>
    <w:rsid w:val="002D2F5D"/>
    <w:rsid w:val="002D3DD9"/>
    <w:rsid w:val="002D3DE1"/>
    <w:rsid w:val="002D4A3F"/>
    <w:rsid w:val="002D4F2E"/>
    <w:rsid w:val="002D586A"/>
    <w:rsid w:val="002D59F3"/>
    <w:rsid w:val="002D5CB6"/>
    <w:rsid w:val="002D5F2C"/>
    <w:rsid w:val="002D5F2E"/>
    <w:rsid w:val="002D60EF"/>
    <w:rsid w:val="002D652C"/>
    <w:rsid w:val="002D68AF"/>
    <w:rsid w:val="002D695A"/>
    <w:rsid w:val="002D6F96"/>
    <w:rsid w:val="002D7731"/>
    <w:rsid w:val="002E0E81"/>
    <w:rsid w:val="002E1509"/>
    <w:rsid w:val="002E22B6"/>
    <w:rsid w:val="002E267B"/>
    <w:rsid w:val="002E273C"/>
    <w:rsid w:val="002E2D8A"/>
    <w:rsid w:val="002E2F9F"/>
    <w:rsid w:val="002E3179"/>
    <w:rsid w:val="002E4171"/>
    <w:rsid w:val="002E44DC"/>
    <w:rsid w:val="002E44E5"/>
    <w:rsid w:val="002E4B05"/>
    <w:rsid w:val="002E4B1D"/>
    <w:rsid w:val="002E518A"/>
    <w:rsid w:val="002E53D5"/>
    <w:rsid w:val="002E6091"/>
    <w:rsid w:val="002E617D"/>
    <w:rsid w:val="002E6DDD"/>
    <w:rsid w:val="002E7A3F"/>
    <w:rsid w:val="002E7A93"/>
    <w:rsid w:val="002E7C1E"/>
    <w:rsid w:val="002F0A16"/>
    <w:rsid w:val="002F1100"/>
    <w:rsid w:val="002F11A5"/>
    <w:rsid w:val="002F1711"/>
    <w:rsid w:val="002F19A0"/>
    <w:rsid w:val="002F243E"/>
    <w:rsid w:val="002F2AB1"/>
    <w:rsid w:val="002F3845"/>
    <w:rsid w:val="002F45AA"/>
    <w:rsid w:val="002F47FC"/>
    <w:rsid w:val="002F5564"/>
    <w:rsid w:val="002F6559"/>
    <w:rsid w:val="002F6BF6"/>
    <w:rsid w:val="002F71A5"/>
    <w:rsid w:val="002F74DD"/>
    <w:rsid w:val="003002FE"/>
    <w:rsid w:val="0030063F"/>
    <w:rsid w:val="00300C57"/>
    <w:rsid w:val="0030182A"/>
    <w:rsid w:val="00302990"/>
    <w:rsid w:val="00302FB6"/>
    <w:rsid w:val="00303823"/>
    <w:rsid w:val="00303D0C"/>
    <w:rsid w:val="0030421E"/>
    <w:rsid w:val="003042CE"/>
    <w:rsid w:val="00304303"/>
    <w:rsid w:val="00304D24"/>
    <w:rsid w:val="003052A9"/>
    <w:rsid w:val="0030603C"/>
    <w:rsid w:val="003060FC"/>
    <w:rsid w:val="003067C3"/>
    <w:rsid w:val="00307021"/>
    <w:rsid w:val="00307D36"/>
    <w:rsid w:val="0031063E"/>
    <w:rsid w:val="003109AD"/>
    <w:rsid w:val="00311AE5"/>
    <w:rsid w:val="00311B19"/>
    <w:rsid w:val="003129C5"/>
    <w:rsid w:val="00312BDC"/>
    <w:rsid w:val="00312D2C"/>
    <w:rsid w:val="003134A1"/>
    <w:rsid w:val="003136C4"/>
    <w:rsid w:val="00313E43"/>
    <w:rsid w:val="00314392"/>
    <w:rsid w:val="003149A0"/>
    <w:rsid w:val="00315015"/>
    <w:rsid w:val="00315757"/>
    <w:rsid w:val="0031586E"/>
    <w:rsid w:val="00315CA5"/>
    <w:rsid w:val="003160FB"/>
    <w:rsid w:val="00316264"/>
    <w:rsid w:val="00316337"/>
    <w:rsid w:val="003173E5"/>
    <w:rsid w:val="003175AC"/>
    <w:rsid w:val="003175C7"/>
    <w:rsid w:val="003177BA"/>
    <w:rsid w:val="0031785B"/>
    <w:rsid w:val="00317C9F"/>
    <w:rsid w:val="003200CA"/>
    <w:rsid w:val="003201A2"/>
    <w:rsid w:val="003214AB"/>
    <w:rsid w:val="003214CA"/>
    <w:rsid w:val="0032179C"/>
    <w:rsid w:val="003217CA"/>
    <w:rsid w:val="0032227B"/>
    <w:rsid w:val="00322ECE"/>
    <w:rsid w:val="00323EC9"/>
    <w:rsid w:val="00324D23"/>
    <w:rsid w:val="0032648B"/>
    <w:rsid w:val="003265D9"/>
    <w:rsid w:val="003266DD"/>
    <w:rsid w:val="00326A73"/>
    <w:rsid w:val="00327B0F"/>
    <w:rsid w:val="00327B77"/>
    <w:rsid w:val="00327D84"/>
    <w:rsid w:val="00327EDC"/>
    <w:rsid w:val="003316A6"/>
    <w:rsid w:val="00332128"/>
    <w:rsid w:val="00332C97"/>
    <w:rsid w:val="003334F3"/>
    <w:rsid w:val="003335E4"/>
    <w:rsid w:val="00333A93"/>
    <w:rsid w:val="00333C0E"/>
    <w:rsid w:val="00333DEB"/>
    <w:rsid w:val="00333EA4"/>
    <w:rsid w:val="003342D8"/>
    <w:rsid w:val="0033589C"/>
    <w:rsid w:val="00335C2D"/>
    <w:rsid w:val="003362CE"/>
    <w:rsid w:val="003365DC"/>
    <w:rsid w:val="0033675E"/>
    <w:rsid w:val="00336C7B"/>
    <w:rsid w:val="00336CB3"/>
    <w:rsid w:val="00336D62"/>
    <w:rsid w:val="00337597"/>
    <w:rsid w:val="00337D25"/>
    <w:rsid w:val="00340053"/>
    <w:rsid w:val="00340444"/>
    <w:rsid w:val="00340587"/>
    <w:rsid w:val="00340EC6"/>
    <w:rsid w:val="0034127D"/>
    <w:rsid w:val="0034232D"/>
    <w:rsid w:val="00342839"/>
    <w:rsid w:val="00343A8D"/>
    <w:rsid w:val="00343FE6"/>
    <w:rsid w:val="003446E1"/>
    <w:rsid w:val="00344AC0"/>
    <w:rsid w:val="00345137"/>
    <w:rsid w:val="003454C3"/>
    <w:rsid w:val="003454FC"/>
    <w:rsid w:val="00345822"/>
    <w:rsid w:val="00345C4C"/>
    <w:rsid w:val="003462BF"/>
    <w:rsid w:val="003474A9"/>
    <w:rsid w:val="00347579"/>
    <w:rsid w:val="00347AB4"/>
    <w:rsid w:val="0035067C"/>
    <w:rsid w:val="00351CC5"/>
    <w:rsid w:val="00352266"/>
    <w:rsid w:val="00352451"/>
    <w:rsid w:val="003527DB"/>
    <w:rsid w:val="00352DA0"/>
    <w:rsid w:val="003530D7"/>
    <w:rsid w:val="003538E7"/>
    <w:rsid w:val="0035391A"/>
    <w:rsid w:val="00354D31"/>
    <w:rsid w:val="00355233"/>
    <w:rsid w:val="00355294"/>
    <w:rsid w:val="00355CA4"/>
    <w:rsid w:val="00356D97"/>
    <w:rsid w:val="00356FBC"/>
    <w:rsid w:val="00360358"/>
    <w:rsid w:val="00360EB0"/>
    <w:rsid w:val="003614CC"/>
    <w:rsid w:val="003616B1"/>
    <w:rsid w:val="00361AF6"/>
    <w:rsid w:val="0036236E"/>
    <w:rsid w:val="003626CD"/>
    <w:rsid w:val="003633FB"/>
    <w:rsid w:val="0036401C"/>
    <w:rsid w:val="00364D42"/>
    <w:rsid w:val="0036551D"/>
    <w:rsid w:val="00365C56"/>
    <w:rsid w:val="00366B90"/>
    <w:rsid w:val="00366CB0"/>
    <w:rsid w:val="00367174"/>
    <w:rsid w:val="0036720F"/>
    <w:rsid w:val="00367249"/>
    <w:rsid w:val="003677A5"/>
    <w:rsid w:val="003679F8"/>
    <w:rsid w:val="00370E4A"/>
    <w:rsid w:val="0037133F"/>
    <w:rsid w:val="003718A2"/>
    <w:rsid w:val="00371ADD"/>
    <w:rsid w:val="00371C7A"/>
    <w:rsid w:val="00371E5B"/>
    <w:rsid w:val="00372770"/>
    <w:rsid w:val="0037283C"/>
    <w:rsid w:val="0037295A"/>
    <w:rsid w:val="00372B0E"/>
    <w:rsid w:val="00372E31"/>
    <w:rsid w:val="00373CD2"/>
    <w:rsid w:val="003746B4"/>
    <w:rsid w:val="003750DF"/>
    <w:rsid w:val="0037571E"/>
    <w:rsid w:val="00375C16"/>
    <w:rsid w:val="00375D11"/>
    <w:rsid w:val="00376195"/>
    <w:rsid w:val="003767D0"/>
    <w:rsid w:val="00376B40"/>
    <w:rsid w:val="00377241"/>
    <w:rsid w:val="003779C0"/>
    <w:rsid w:val="00377A1F"/>
    <w:rsid w:val="00377B2D"/>
    <w:rsid w:val="00377BB5"/>
    <w:rsid w:val="003801B1"/>
    <w:rsid w:val="00380494"/>
    <w:rsid w:val="0038077D"/>
    <w:rsid w:val="003807D4"/>
    <w:rsid w:val="00380A51"/>
    <w:rsid w:val="00380A9D"/>
    <w:rsid w:val="00380B45"/>
    <w:rsid w:val="00382096"/>
    <w:rsid w:val="003821F0"/>
    <w:rsid w:val="0038251C"/>
    <w:rsid w:val="00382F87"/>
    <w:rsid w:val="003843F4"/>
    <w:rsid w:val="00385E91"/>
    <w:rsid w:val="00386917"/>
    <w:rsid w:val="00386A26"/>
    <w:rsid w:val="00387512"/>
    <w:rsid w:val="0038759E"/>
    <w:rsid w:val="003905D1"/>
    <w:rsid w:val="003906CC"/>
    <w:rsid w:val="003906E0"/>
    <w:rsid w:val="00390AA8"/>
    <w:rsid w:val="00391760"/>
    <w:rsid w:val="00391E3B"/>
    <w:rsid w:val="003932ED"/>
    <w:rsid w:val="00393364"/>
    <w:rsid w:val="0039344F"/>
    <w:rsid w:val="00394BF6"/>
    <w:rsid w:val="00395600"/>
    <w:rsid w:val="00395B08"/>
    <w:rsid w:val="00395F47"/>
    <w:rsid w:val="00395F70"/>
    <w:rsid w:val="003961DB"/>
    <w:rsid w:val="003963DC"/>
    <w:rsid w:val="00396777"/>
    <w:rsid w:val="003967ED"/>
    <w:rsid w:val="00396D06"/>
    <w:rsid w:val="00397579"/>
    <w:rsid w:val="003A01FC"/>
    <w:rsid w:val="003A0726"/>
    <w:rsid w:val="003A0785"/>
    <w:rsid w:val="003A12A2"/>
    <w:rsid w:val="003A1339"/>
    <w:rsid w:val="003A1B2A"/>
    <w:rsid w:val="003A1C44"/>
    <w:rsid w:val="003A254A"/>
    <w:rsid w:val="003A29B0"/>
    <w:rsid w:val="003A33C8"/>
    <w:rsid w:val="003A343D"/>
    <w:rsid w:val="003A4417"/>
    <w:rsid w:val="003A4F8D"/>
    <w:rsid w:val="003A5CC7"/>
    <w:rsid w:val="003A759F"/>
    <w:rsid w:val="003A7E81"/>
    <w:rsid w:val="003A7F16"/>
    <w:rsid w:val="003B06E8"/>
    <w:rsid w:val="003B16A2"/>
    <w:rsid w:val="003B1A39"/>
    <w:rsid w:val="003B1A8C"/>
    <w:rsid w:val="003B1C71"/>
    <w:rsid w:val="003B2045"/>
    <w:rsid w:val="003B262A"/>
    <w:rsid w:val="003B26CD"/>
    <w:rsid w:val="003B2CFA"/>
    <w:rsid w:val="003B30C0"/>
    <w:rsid w:val="003B3306"/>
    <w:rsid w:val="003B3570"/>
    <w:rsid w:val="003B378D"/>
    <w:rsid w:val="003B3847"/>
    <w:rsid w:val="003B4524"/>
    <w:rsid w:val="003B45EB"/>
    <w:rsid w:val="003B4662"/>
    <w:rsid w:val="003B46F9"/>
    <w:rsid w:val="003B4ACC"/>
    <w:rsid w:val="003B4D1C"/>
    <w:rsid w:val="003B4EE6"/>
    <w:rsid w:val="003B4FAC"/>
    <w:rsid w:val="003B5128"/>
    <w:rsid w:val="003B5197"/>
    <w:rsid w:val="003B5843"/>
    <w:rsid w:val="003B5B81"/>
    <w:rsid w:val="003B6CB5"/>
    <w:rsid w:val="003B7B34"/>
    <w:rsid w:val="003C142C"/>
    <w:rsid w:val="003C15DE"/>
    <w:rsid w:val="003C2360"/>
    <w:rsid w:val="003C38B4"/>
    <w:rsid w:val="003C39A7"/>
    <w:rsid w:val="003C3FBF"/>
    <w:rsid w:val="003C417E"/>
    <w:rsid w:val="003C41AC"/>
    <w:rsid w:val="003C4853"/>
    <w:rsid w:val="003C4E5B"/>
    <w:rsid w:val="003C541C"/>
    <w:rsid w:val="003C5880"/>
    <w:rsid w:val="003C5DDF"/>
    <w:rsid w:val="003C5EB9"/>
    <w:rsid w:val="003C5F04"/>
    <w:rsid w:val="003C5F79"/>
    <w:rsid w:val="003C62B8"/>
    <w:rsid w:val="003C6D6C"/>
    <w:rsid w:val="003C7537"/>
    <w:rsid w:val="003C7B1B"/>
    <w:rsid w:val="003C7C0D"/>
    <w:rsid w:val="003D073D"/>
    <w:rsid w:val="003D1071"/>
    <w:rsid w:val="003D160D"/>
    <w:rsid w:val="003D1E93"/>
    <w:rsid w:val="003D236A"/>
    <w:rsid w:val="003D379E"/>
    <w:rsid w:val="003D386A"/>
    <w:rsid w:val="003D3CB3"/>
    <w:rsid w:val="003D40F3"/>
    <w:rsid w:val="003D4112"/>
    <w:rsid w:val="003D44F0"/>
    <w:rsid w:val="003D45E8"/>
    <w:rsid w:val="003D49FB"/>
    <w:rsid w:val="003D4CC1"/>
    <w:rsid w:val="003D5384"/>
    <w:rsid w:val="003D696E"/>
    <w:rsid w:val="003D7D7F"/>
    <w:rsid w:val="003E00B5"/>
    <w:rsid w:val="003E0357"/>
    <w:rsid w:val="003E0B18"/>
    <w:rsid w:val="003E0CBC"/>
    <w:rsid w:val="003E0CC1"/>
    <w:rsid w:val="003E0E33"/>
    <w:rsid w:val="003E0F70"/>
    <w:rsid w:val="003E0FE5"/>
    <w:rsid w:val="003E108D"/>
    <w:rsid w:val="003E127F"/>
    <w:rsid w:val="003E1654"/>
    <w:rsid w:val="003E17AE"/>
    <w:rsid w:val="003E187A"/>
    <w:rsid w:val="003E1ABB"/>
    <w:rsid w:val="003E1B82"/>
    <w:rsid w:val="003E1E03"/>
    <w:rsid w:val="003E1F72"/>
    <w:rsid w:val="003E2049"/>
    <w:rsid w:val="003E28C2"/>
    <w:rsid w:val="003E2C27"/>
    <w:rsid w:val="003E3375"/>
    <w:rsid w:val="003E4A0B"/>
    <w:rsid w:val="003E4CD6"/>
    <w:rsid w:val="003E4D3D"/>
    <w:rsid w:val="003E5B14"/>
    <w:rsid w:val="003E5BFB"/>
    <w:rsid w:val="003E628F"/>
    <w:rsid w:val="003E6956"/>
    <w:rsid w:val="003E6CDC"/>
    <w:rsid w:val="003E6E37"/>
    <w:rsid w:val="003E7E70"/>
    <w:rsid w:val="003F043D"/>
    <w:rsid w:val="003F0FE4"/>
    <w:rsid w:val="003F0FED"/>
    <w:rsid w:val="003F1420"/>
    <w:rsid w:val="003F2B45"/>
    <w:rsid w:val="003F2BD9"/>
    <w:rsid w:val="003F2C41"/>
    <w:rsid w:val="003F360F"/>
    <w:rsid w:val="003F37AA"/>
    <w:rsid w:val="003F384A"/>
    <w:rsid w:val="003F3C80"/>
    <w:rsid w:val="003F422C"/>
    <w:rsid w:val="003F44CA"/>
    <w:rsid w:val="003F46ED"/>
    <w:rsid w:val="003F538B"/>
    <w:rsid w:val="003F57AD"/>
    <w:rsid w:val="003F5946"/>
    <w:rsid w:val="003F594E"/>
    <w:rsid w:val="00400601"/>
    <w:rsid w:val="00400840"/>
    <w:rsid w:val="00400C2B"/>
    <w:rsid w:val="00401C1F"/>
    <w:rsid w:val="0040237B"/>
    <w:rsid w:val="00402C00"/>
    <w:rsid w:val="00402F5B"/>
    <w:rsid w:val="004031B6"/>
    <w:rsid w:val="0040381C"/>
    <w:rsid w:val="00403BA1"/>
    <w:rsid w:val="00403EFD"/>
    <w:rsid w:val="00404303"/>
    <w:rsid w:val="00404401"/>
    <w:rsid w:val="00404486"/>
    <w:rsid w:val="00404FF4"/>
    <w:rsid w:val="004058BE"/>
    <w:rsid w:val="00405D0B"/>
    <w:rsid w:val="00405F1B"/>
    <w:rsid w:val="00406AC2"/>
    <w:rsid w:val="004076EA"/>
    <w:rsid w:val="004077CC"/>
    <w:rsid w:val="00407ACA"/>
    <w:rsid w:val="00407CA0"/>
    <w:rsid w:val="00410D20"/>
    <w:rsid w:val="004119FE"/>
    <w:rsid w:val="00411AF1"/>
    <w:rsid w:val="0041257F"/>
    <w:rsid w:val="00413021"/>
    <w:rsid w:val="00413227"/>
    <w:rsid w:val="00413556"/>
    <w:rsid w:val="00413C4B"/>
    <w:rsid w:val="00413C7D"/>
    <w:rsid w:val="00414211"/>
    <w:rsid w:val="00414912"/>
    <w:rsid w:val="00414DD3"/>
    <w:rsid w:val="00416E85"/>
    <w:rsid w:val="00416F4A"/>
    <w:rsid w:val="00416FC9"/>
    <w:rsid w:val="00417044"/>
    <w:rsid w:val="004173DD"/>
    <w:rsid w:val="00417829"/>
    <w:rsid w:val="00417F83"/>
    <w:rsid w:val="00420722"/>
    <w:rsid w:val="00420E3C"/>
    <w:rsid w:val="00420FC8"/>
    <w:rsid w:val="0042108B"/>
    <w:rsid w:val="00421742"/>
    <w:rsid w:val="00421ADA"/>
    <w:rsid w:val="00421C9C"/>
    <w:rsid w:val="004222E1"/>
    <w:rsid w:val="00422AA2"/>
    <w:rsid w:val="00423081"/>
    <w:rsid w:val="004233A9"/>
    <w:rsid w:val="004246F4"/>
    <w:rsid w:val="00424F32"/>
    <w:rsid w:val="00424F3A"/>
    <w:rsid w:val="00425185"/>
    <w:rsid w:val="00425A98"/>
    <w:rsid w:val="00427588"/>
    <w:rsid w:val="004279A2"/>
    <w:rsid w:val="00427FE8"/>
    <w:rsid w:val="00430140"/>
    <w:rsid w:val="00430A0E"/>
    <w:rsid w:val="00430A64"/>
    <w:rsid w:val="00431613"/>
    <w:rsid w:val="00431836"/>
    <w:rsid w:val="00431D68"/>
    <w:rsid w:val="00432A36"/>
    <w:rsid w:val="00432E9C"/>
    <w:rsid w:val="0043332C"/>
    <w:rsid w:val="004349F8"/>
    <w:rsid w:val="00435776"/>
    <w:rsid w:val="00435923"/>
    <w:rsid w:val="0043617B"/>
    <w:rsid w:val="004368B5"/>
    <w:rsid w:val="00436A95"/>
    <w:rsid w:val="00436E13"/>
    <w:rsid w:val="00437708"/>
    <w:rsid w:val="00437F8D"/>
    <w:rsid w:val="0044007D"/>
    <w:rsid w:val="00440353"/>
    <w:rsid w:val="0044048D"/>
    <w:rsid w:val="004409B2"/>
    <w:rsid w:val="00440F27"/>
    <w:rsid w:val="004418A9"/>
    <w:rsid w:val="00441A31"/>
    <w:rsid w:val="00441FE2"/>
    <w:rsid w:val="00442BE7"/>
    <w:rsid w:val="00442E87"/>
    <w:rsid w:val="0044335A"/>
    <w:rsid w:val="00443B8A"/>
    <w:rsid w:val="004444B7"/>
    <w:rsid w:val="00445AC6"/>
    <w:rsid w:val="00445B5E"/>
    <w:rsid w:val="00445D4E"/>
    <w:rsid w:val="00445F09"/>
    <w:rsid w:val="0044630B"/>
    <w:rsid w:val="00446472"/>
    <w:rsid w:val="0044694E"/>
    <w:rsid w:val="00447597"/>
    <w:rsid w:val="004476D1"/>
    <w:rsid w:val="00447767"/>
    <w:rsid w:val="004477EB"/>
    <w:rsid w:val="004500FA"/>
    <w:rsid w:val="0045037F"/>
    <w:rsid w:val="00450412"/>
    <w:rsid w:val="00450B25"/>
    <w:rsid w:val="00450B2A"/>
    <w:rsid w:val="00450C54"/>
    <w:rsid w:val="00450D3D"/>
    <w:rsid w:val="004511E1"/>
    <w:rsid w:val="004511F6"/>
    <w:rsid w:val="00451271"/>
    <w:rsid w:val="00451842"/>
    <w:rsid w:val="0045185E"/>
    <w:rsid w:val="004518CE"/>
    <w:rsid w:val="00451CE8"/>
    <w:rsid w:val="0045210C"/>
    <w:rsid w:val="004523F0"/>
    <w:rsid w:val="004531FA"/>
    <w:rsid w:val="004541FF"/>
    <w:rsid w:val="00454EC9"/>
    <w:rsid w:val="00454F08"/>
    <w:rsid w:val="00455556"/>
    <w:rsid w:val="00455A3B"/>
    <w:rsid w:val="00455A83"/>
    <w:rsid w:val="0045660F"/>
    <w:rsid w:val="00456A94"/>
    <w:rsid w:val="004576BB"/>
    <w:rsid w:val="00460944"/>
    <w:rsid w:val="00461024"/>
    <w:rsid w:val="0046142B"/>
    <w:rsid w:val="00461BF1"/>
    <w:rsid w:val="00461EC6"/>
    <w:rsid w:val="0046206D"/>
    <w:rsid w:val="00462891"/>
    <w:rsid w:val="00462B36"/>
    <w:rsid w:val="0046379A"/>
    <w:rsid w:val="00463AFF"/>
    <w:rsid w:val="00464552"/>
    <w:rsid w:val="0046460F"/>
    <w:rsid w:val="0046495C"/>
    <w:rsid w:val="00465018"/>
    <w:rsid w:val="00465130"/>
    <w:rsid w:val="00465441"/>
    <w:rsid w:val="0046581A"/>
    <w:rsid w:val="00465A22"/>
    <w:rsid w:val="00465FB2"/>
    <w:rsid w:val="00466184"/>
    <w:rsid w:val="00466FCC"/>
    <w:rsid w:val="004670D3"/>
    <w:rsid w:val="00467423"/>
    <w:rsid w:val="0046761F"/>
    <w:rsid w:val="004679E4"/>
    <w:rsid w:val="00467DD5"/>
    <w:rsid w:val="00467F81"/>
    <w:rsid w:val="0047061D"/>
    <w:rsid w:val="004706DB"/>
    <w:rsid w:val="00470F98"/>
    <w:rsid w:val="004711D8"/>
    <w:rsid w:val="00471671"/>
    <w:rsid w:val="00473168"/>
    <w:rsid w:val="004735BE"/>
    <w:rsid w:val="004739CF"/>
    <w:rsid w:val="00473F95"/>
    <w:rsid w:val="0047406E"/>
    <w:rsid w:val="004743F7"/>
    <w:rsid w:val="00474AF1"/>
    <w:rsid w:val="00474BFC"/>
    <w:rsid w:val="00474C71"/>
    <w:rsid w:val="004753F6"/>
    <w:rsid w:val="004759F6"/>
    <w:rsid w:val="00475EF4"/>
    <w:rsid w:val="00476972"/>
    <w:rsid w:val="00476E1E"/>
    <w:rsid w:val="00476EDC"/>
    <w:rsid w:val="00476F0F"/>
    <w:rsid w:val="00480985"/>
    <w:rsid w:val="00481CE8"/>
    <w:rsid w:val="00481E6D"/>
    <w:rsid w:val="00481EFB"/>
    <w:rsid w:val="00482037"/>
    <w:rsid w:val="0048235B"/>
    <w:rsid w:val="0048344F"/>
    <w:rsid w:val="00483B28"/>
    <w:rsid w:val="00483BA0"/>
    <w:rsid w:val="00484477"/>
    <w:rsid w:val="004849E1"/>
    <w:rsid w:val="00484ACB"/>
    <w:rsid w:val="004851BD"/>
    <w:rsid w:val="00485291"/>
    <w:rsid w:val="0048556F"/>
    <w:rsid w:val="0048567C"/>
    <w:rsid w:val="00485AA2"/>
    <w:rsid w:val="00485B81"/>
    <w:rsid w:val="00485DE5"/>
    <w:rsid w:val="00485E0F"/>
    <w:rsid w:val="00486D6C"/>
    <w:rsid w:val="00486DC2"/>
    <w:rsid w:val="00486EE0"/>
    <w:rsid w:val="0048763B"/>
    <w:rsid w:val="004878AF"/>
    <w:rsid w:val="004879B2"/>
    <w:rsid w:val="00487A3C"/>
    <w:rsid w:val="00487F3F"/>
    <w:rsid w:val="00490F72"/>
    <w:rsid w:val="0049157E"/>
    <w:rsid w:val="00491897"/>
    <w:rsid w:val="00491B22"/>
    <w:rsid w:val="00492427"/>
    <w:rsid w:val="00492D7E"/>
    <w:rsid w:val="00492E57"/>
    <w:rsid w:val="00492EE7"/>
    <w:rsid w:val="00493246"/>
    <w:rsid w:val="00494A98"/>
    <w:rsid w:val="00495C23"/>
    <w:rsid w:val="004960D8"/>
    <w:rsid w:val="00496D71"/>
    <w:rsid w:val="00497393"/>
    <w:rsid w:val="00497685"/>
    <w:rsid w:val="004A00A2"/>
    <w:rsid w:val="004A0C6D"/>
    <w:rsid w:val="004A1731"/>
    <w:rsid w:val="004A176B"/>
    <w:rsid w:val="004A1A05"/>
    <w:rsid w:val="004A2B4C"/>
    <w:rsid w:val="004A380F"/>
    <w:rsid w:val="004A394B"/>
    <w:rsid w:val="004A395B"/>
    <w:rsid w:val="004A3C1B"/>
    <w:rsid w:val="004A3D71"/>
    <w:rsid w:val="004A465A"/>
    <w:rsid w:val="004A49B3"/>
    <w:rsid w:val="004A4C81"/>
    <w:rsid w:val="004A4EA7"/>
    <w:rsid w:val="004A5239"/>
    <w:rsid w:val="004A5C71"/>
    <w:rsid w:val="004A6073"/>
    <w:rsid w:val="004A613F"/>
    <w:rsid w:val="004A61C4"/>
    <w:rsid w:val="004A6307"/>
    <w:rsid w:val="004A648F"/>
    <w:rsid w:val="004A6690"/>
    <w:rsid w:val="004A6819"/>
    <w:rsid w:val="004A6B6C"/>
    <w:rsid w:val="004A6DB1"/>
    <w:rsid w:val="004A73E6"/>
    <w:rsid w:val="004A79D6"/>
    <w:rsid w:val="004A7A2E"/>
    <w:rsid w:val="004B046B"/>
    <w:rsid w:val="004B0B11"/>
    <w:rsid w:val="004B0CD5"/>
    <w:rsid w:val="004B0D4D"/>
    <w:rsid w:val="004B0E97"/>
    <w:rsid w:val="004B1D7C"/>
    <w:rsid w:val="004B1F47"/>
    <w:rsid w:val="004B23FF"/>
    <w:rsid w:val="004B24B1"/>
    <w:rsid w:val="004B25C2"/>
    <w:rsid w:val="004B2686"/>
    <w:rsid w:val="004B28F9"/>
    <w:rsid w:val="004B3181"/>
    <w:rsid w:val="004B31B3"/>
    <w:rsid w:val="004B361A"/>
    <w:rsid w:val="004B3748"/>
    <w:rsid w:val="004B3811"/>
    <w:rsid w:val="004B3918"/>
    <w:rsid w:val="004B3CEB"/>
    <w:rsid w:val="004B3EB1"/>
    <w:rsid w:val="004B4799"/>
    <w:rsid w:val="004B507D"/>
    <w:rsid w:val="004B5219"/>
    <w:rsid w:val="004B53D3"/>
    <w:rsid w:val="004B565C"/>
    <w:rsid w:val="004B5775"/>
    <w:rsid w:val="004B57EF"/>
    <w:rsid w:val="004B5BFB"/>
    <w:rsid w:val="004B7CE6"/>
    <w:rsid w:val="004C0263"/>
    <w:rsid w:val="004C0605"/>
    <w:rsid w:val="004C1375"/>
    <w:rsid w:val="004C1BB9"/>
    <w:rsid w:val="004C2012"/>
    <w:rsid w:val="004C2145"/>
    <w:rsid w:val="004C2CF4"/>
    <w:rsid w:val="004C3301"/>
    <w:rsid w:val="004C375F"/>
    <w:rsid w:val="004C3C24"/>
    <w:rsid w:val="004C4CE6"/>
    <w:rsid w:val="004C57E9"/>
    <w:rsid w:val="004C5D9E"/>
    <w:rsid w:val="004C5E2F"/>
    <w:rsid w:val="004C6162"/>
    <w:rsid w:val="004C6411"/>
    <w:rsid w:val="004C6638"/>
    <w:rsid w:val="004C702C"/>
    <w:rsid w:val="004C709C"/>
    <w:rsid w:val="004C7716"/>
    <w:rsid w:val="004C787E"/>
    <w:rsid w:val="004C7D62"/>
    <w:rsid w:val="004C7E13"/>
    <w:rsid w:val="004C7E6A"/>
    <w:rsid w:val="004D089D"/>
    <w:rsid w:val="004D0DB8"/>
    <w:rsid w:val="004D11E6"/>
    <w:rsid w:val="004D26AD"/>
    <w:rsid w:val="004D2B8B"/>
    <w:rsid w:val="004D2C5B"/>
    <w:rsid w:val="004D2D44"/>
    <w:rsid w:val="004D3894"/>
    <w:rsid w:val="004D3FFB"/>
    <w:rsid w:val="004D425A"/>
    <w:rsid w:val="004D45F2"/>
    <w:rsid w:val="004D465B"/>
    <w:rsid w:val="004D50A9"/>
    <w:rsid w:val="004D56CC"/>
    <w:rsid w:val="004D57E8"/>
    <w:rsid w:val="004D595C"/>
    <w:rsid w:val="004D5ED8"/>
    <w:rsid w:val="004D60B6"/>
    <w:rsid w:val="004D62C1"/>
    <w:rsid w:val="004D6FAE"/>
    <w:rsid w:val="004D7D31"/>
    <w:rsid w:val="004D7EA2"/>
    <w:rsid w:val="004E0057"/>
    <w:rsid w:val="004E00E1"/>
    <w:rsid w:val="004E100A"/>
    <w:rsid w:val="004E2483"/>
    <w:rsid w:val="004E2EBD"/>
    <w:rsid w:val="004E338A"/>
    <w:rsid w:val="004E3FC5"/>
    <w:rsid w:val="004E4137"/>
    <w:rsid w:val="004E46D5"/>
    <w:rsid w:val="004E4CD4"/>
    <w:rsid w:val="004E576B"/>
    <w:rsid w:val="004E60AD"/>
    <w:rsid w:val="004E6E63"/>
    <w:rsid w:val="004E6E64"/>
    <w:rsid w:val="004E6EE9"/>
    <w:rsid w:val="004E6F70"/>
    <w:rsid w:val="004E7807"/>
    <w:rsid w:val="004F02B3"/>
    <w:rsid w:val="004F0EEA"/>
    <w:rsid w:val="004F110C"/>
    <w:rsid w:val="004F13D8"/>
    <w:rsid w:val="004F1F61"/>
    <w:rsid w:val="004F2375"/>
    <w:rsid w:val="004F2565"/>
    <w:rsid w:val="004F3004"/>
    <w:rsid w:val="004F3929"/>
    <w:rsid w:val="004F4ADC"/>
    <w:rsid w:val="004F4BE9"/>
    <w:rsid w:val="004F4F21"/>
    <w:rsid w:val="004F522E"/>
    <w:rsid w:val="004F67A7"/>
    <w:rsid w:val="004F71AA"/>
    <w:rsid w:val="004F721F"/>
    <w:rsid w:val="004F77A7"/>
    <w:rsid w:val="004F7817"/>
    <w:rsid w:val="004F7AD7"/>
    <w:rsid w:val="004F7CB6"/>
    <w:rsid w:val="00500117"/>
    <w:rsid w:val="00500672"/>
    <w:rsid w:val="00500A41"/>
    <w:rsid w:val="00500A97"/>
    <w:rsid w:val="00500FD9"/>
    <w:rsid w:val="005012AA"/>
    <w:rsid w:val="005012EB"/>
    <w:rsid w:val="00501553"/>
    <w:rsid w:val="00502134"/>
    <w:rsid w:val="005029F4"/>
    <w:rsid w:val="0050310F"/>
    <w:rsid w:val="00503461"/>
    <w:rsid w:val="00503952"/>
    <w:rsid w:val="005043BB"/>
    <w:rsid w:val="00504689"/>
    <w:rsid w:val="0050507A"/>
    <w:rsid w:val="005055E5"/>
    <w:rsid w:val="005059CB"/>
    <w:rsid w:val="00506182"/>
    <w:rsid w:val="00506344"/>
    <w:rsid w:val="00506A9A"/>
    <w:rsid w:val="0050770F"/>
    <w:rsid w:val="005077DD"/>
    <w:rsid w:val="00507818"/>
    <w:rsid w:val="00507824"/>
    <w:rsid w:val="00507C9F"/>
    <w:rsid w:val="00507EE4"/>
    <w:rsid w:val="00507F9B"/>
    <w:rsid w:val="005102AA"/>
    <w:rsid w:val="00510A43"/>
    <w:rsid w:val="00510E49"/>
    <w:rsid w:val="005111B5"/>
    <w:rsid w:val="00511333"/>
    <w:rsid w:val="00511758"/>
    <w:rsid w:val="005117D0"/>
    <w:rsid w:val="00512C47"/>
    <w:rsid w:val="005137D0"/>
    <w:rsid w:val="00513E3D"/>
    <w:rsid w:val="00513EF6"/>
    <w:rsid w:val="00514509"/>
    <w:rsid w:val="005149C9"/>
    <w:rsid w:val="005153A1"/>
    <w:rsid w:val="00515465"/>
    <w:rsid w:val="005159D9"/>
    <w:rsid w:val="00515C3D"/>
    <w:rsid w:val="00515CBE"/>
    <w:rsid w:val="005160CB"/>
    <w:rsid w:val="00517203"/>
    <w:rsid w:val="00517424"/>
    <w:rsid w:val="00517AD7"/>
    <w:rsid w:val="00517CD5"/>
    <w:rsid w:val="00520085"/>
    <w:rsid w:val="00520716"/>
    <w:rsid w:val="005208B4"/>
    <w:rsid w:val="00520937"/>
    <w:rsid w:val="005211E6"/>
    <w:rsid w:val="005212D8"/>
    <w:rsid w:val="005218BF"/>
    <w:rsid w:val="00521A91"/>
    <w:rsid w:val="00521E00"/>
    <w:rsid w:val="00522287"/>
    <w:rsid w:val="005225EE"/>
    <w:rsid w:val="00522617"/>
    <w:rsid w:val="0052295F"/>
    <w:rsid w:val="00522B8A"/>
    <w:rsid w:val="00522DFC"/>
    <w:rsid w:val="00522E84"/>
    <w:rsid w:val="0052309A"/>
    <w:rsid w:val="005230AD"/>
    <w:rsid w:val="005232F4"/>
    <w:rsid w:val="005239B0"/>
    <w:rsid w:val="00523FC3"/>
    <w:rsid w:val="00524133"/>
    <w:rsid w:val="005245E8"/>
    <w:rsid w:val="00526203"/>
    <w:rsid w:val="00526631"/>
    <w:rsid w:val="0052669F"/>
    <w:rsid w:val="00527740"/>
    <w:rsid w:val="005278FD"/>
    <w:rsid w:val="00527BEF"/>
    <w:rsid w:val="00527C23"/>
    <w:rsid w:val="00527F0D"/>
    <w:rsid w:val="0053017A"/>
    <w:rsid w:val="0053032F"/>
    <w:rsid w:val="00530C0D"/>
    <w:rsid w:val="00530D3C"/>
    <w:rsid w:val="00531D2E"/>
    <w:rsid w:val="00531EF8"/>
    <w:rsid w:val="00532EE8"/>
    <w:rsid w:val="00533B7F"/>
    <w:rsid w:val="00534FBC"/>
    <w:rsid w:val="005352D0"/>
    <w:rsid w:val="0053573B"/>
    <w:rsid w:val="00535981"/>
    <w:rsid w:val="005363EB"/>
    <w:rsid w:val="00536401"/>
    <w:rsid w:val="005372D0"/>
    <w:rsid w:val="00537763"/>
    <w:rsid w:val="005378DD"/>
    <w:rsid w:val="005400C3"/>
    <w:rsid w:val="00540A47"/>
    <w:rsid w:val="00541C28"/>
    <w:rsid w:val="00542BAA"/>
    <w:rsid w:val="00543C07"/>
    <w:rsid w:val="005448DD"/>
    <w:rsid w:val="00544D34"/>
    <w:rsid w:val="00544E42"/>
    <w:rsid w:val="00545AFE"/>
    <w:rsid w:val="00545B54"/>
    <w:rsid w:val="00545D7D"/>
    <w:rsid w:val="00546276"/>
    <w:rsid w:val="0054670F"/>
    <w:rsid w:val="00546C41"/>
    <w:rsid w:val="0054729B"/>
    <w:rsid w:val="00547476"/>
    <w:rsid w:val="00547B4A"/>
    <w:rsid w:val="00547D00"/>
    <w:rsid w:val="0055038E"/>
    <w:rsid w:val="00550EF6"/>
    <w:rsid w:val="005513EE"/>
    <w:rsid w:val="00551A8A"/>
    <w:rsid w:val="00552216"/>
    <w:rsid w:val="005528AD"/>
    <w:rsid w:val="00552CF0"/>
    <w:rsid w:val="00554042"/>
    <w:rsid w:val="00554505"/>
    <w:rsid w:val="00554769"/>
    <w:rsid w:val="005552B1"/>
    <w:rsid w:val="00555E8B"/>
    <w:rsid w:val="00555F97"/>
    <w:rsid w:val="00556622"/>
    <w:rsid w:val="00556F0F"/>
    <w:rsid w:val="00557A7D"/>
    <w:rsid w:val="00557BF3"/>
    <w:rsid w:val="00557D41"/>
    <w:rsid w:val="0056034F"/>
    <w:rsid w:val="005603FE"/>
    <w:rsid w:val="00560C59"/>
    <w:rsid w:val="0056103D"/>
    <w:rsid w:val="00561345"/>
    <w:rsid w:val="005613CA"/>
    <w:rsid w:val="00561B3A"/>
    <w:rsid w:val="00561C56"/>
    <w:rsid w:val="0056217B"/>
    <w:rsid w:val="005621EA"/>
    <w:rsid w:val="00562516"/>
    <w:rsid w:val="005627C8"/>
    <w:rsid w:val="00562AE2"/>
    <w:rsid w:val="00563310"/>
    <w:rsid w:val="005633CA"/>
    <w:rsid w:val="005635B1"/>
    <w:rsid w:val="00563D41"/>
    <w:rsid w:val="0056422F"/>
    <w:rsid w:val="00564282"/>
    <w:rsid w:val="00564B3A"/>
    <w:rsid w:val="00564D72"/>
    <w:rsid w:val="00564F2E"/>
    <w:rsid w:val="00564FBE"/>
    <w:rsid w:val="00565538"/>
    <w:rsid w:val="005664BB"/>
    <w:rsid w:val="005667DB"/>
    <w:rsid w:val="00566A60"/>
    <w:rsid w:val="00566A9D"/>
    <w:rsid w:val="00566FE4"/>
    <w:rsid w:val="0056725C"/>
    <w:rsid w:val="00567CF1"/>
    <w:rsid w:val="00570128"/>
    <w:rsid w:val="00570AE2"/>
    <w:rsid w:val="00570D52"/>
    <w:rsid w:val="00570D67"/>
    <w:rsid w:val="005717AD"/>
    <w:rsid w:val="00571986"/>
    <w:rsid w:val="00571C18"/>
    <w:rsid w:val="00571D27"/>
    <w:rsid w:val="005721E1"/>
    <w:rsid w:val="005724A7"/>
    <w:rsid w:val="00572591"/>
    <w:rsid w:val="00572A5F"/>
    <w:rsid w:val="005735C4"/>
    <w:rsid w:val="00573C95"/>
    <w:rsid w:val="00573EFD"/>
    <w:rsid w:val="00573F06"/>
    <w:rsid w:val="0057404D"/>
    <w:rsid w:val="0057423C"/>
    <w:rsid w:val="005753CA"/>
    <w:rsid w:val="00575BB6"/>
    <w:rsid w:val="0057661D"/>
    <w:rsid w:val="00576ECB"/>
    <w:rsid w:val="00577526"/>
    <w:rsid w:val="00577E6A"/>
    <w:rsid w:val="0058021C"/>
    <w:rsid w:val="00580277"/>
    <w:rsid w:val="00581523"/>
    <w:rsid w:val="00581896"/>
    <w:rsid w:val="00581EC6"/>
    <w:rsid w:val="005830FD"/>
    <w:rsid w:val="0058318D"/>
    <w:rsid w:val="00583721"/>
    <w:rsid w:val="0058387D"/>
    <w:rsid w:val="005843D6"/>
    <w:rsid w:val="00584A9F"/>
    <w:rsid w:val="00585320"/>
    <w:rsid w:val="00585382"/>
    <w:rsid w:val="0058545B"/>
    <w:rsid w:val="00585523"/>
    <w:rsid w:val="0058586D"/>
    <w:rsid w:val="00585945"/>
    <w:rsid w:val="00585C5B"/>
    <w:rsid w:val="0058664E"/>
    <w:rsid w:val="0058716D"/>
    <w:rsid w:val="0058719F"/>
    <w:rsid w:val="00587792"/>
    <w:rsid w:val="00587DE1"/>
    <w:rsid w:val="00590062"/>
    <w:rsid w:val="00590F45"/>
    <w:rsid w:val="005915F0"/>
    <w:rsid w:val="00591A96"/>
    <w:rsid w:val="00592221"/>
    <w:rsid w:val="00592DC5"/>
    <w:rsid w:val="005930E3"/>
    <w:rsid w:val="005934E5"/>
    <w:rsid w:val="00593D38"/>
    <w:rsid w:val="00594475"/>
    <w:rsid w:val="00594980"/>
    <w:rsid w:val="00594AA3"/>
    <w:rsid w:val="00594B7C"/>
    <w:rsid w:val="00594C47"/>
    <w:rsid w:val="00595919"/>
    <w:rsid w:val="00595A13"/>
    <w:rsid w:val="0059615D"/>
    <w:rsid w:val="0059630E"/>
    <w:rsid w:val="0059651B"/>
    <w:rsid w:val="00596685"/>
    <w:rsid w:val="005967B2"/>
    <w:rsid w:val="005968AF"/>
    <w:rsid w:val="005A0612"/>
    <w:rsid w:val="005A095F"/>
    <w:rsid w:val="005A0BD1"/>
    <w:rsid w:val="005A1548"/>
    <w:rsid w:val="005A281E"/>
    <w:rsid w:val="005A28E1"/>
    <w:rsid w:val="005A2D6A"/>
    <w:rsid w:val="005A314C"/>
    <w:rsid w:val="005A31B9"/>
    <w:rsid w:val="005A329E"/>
    <w:rsid w:val="005A35E1"/>
    <w:rsid w:val="005A3B09"/>
    <w:rsid w:val="005A3BB3"/>
    <w:rsid w:val="005A3E52"/>
    <w:rsid w:val="005A482E"/>
    <w:rsid w:val="005A4916"/>
    <w:rsid w:val="005A4926"/>
    <w:rsid w:val="005A495B"/>
    <w:rsid w:val="005A4F70"/>
    <w:rsid w:val="005A532A"/>
    <w:rsid w:val="005A5766"/>
    <w:rsid w:val="005A5968"/>
    <w:rsid w:val="005A5A90"/>
    <w:rsid w:val="005A5B2F"/>
    <w:rsid w:val="005A6560"/>
    <w:rsid w:val="005A68FC"/>
    <w:rsid w:val="005A6943"/>
    <w:rsid w:val="005A6F62"/>
    <w:rsid w:val="005A7289"/>
    <w:rsid w:val="005B0274"/>
    <w:rsid w:val="005B0839"/>
    <w:rsid w:val="005B11E3"/>
    <w:rsid w:val="005B1332"/>
    <w:rsid w:val="005B275A"/>
    <w:rsid w:val="005B2BB2"/>
    <w:rsid w:val="005B2DDF"/>
    <w:rsid w:val="005B338F"/>
    <w:rsid w:val="005B3CF0"/>
    <w:rsid w:val="005B4739"/>
    <w:rsid w:val="005B4909"/>
    <w:rsid w:val="005B4BCA"/>
    <w:rsid w:val="005B5F60"/>
    <w:rsid w:val="005B5FE3"/>
    <w:rsid w:val="005B6164"/>
    <w:rsid w:val="005B61A4"/>
    <w:rsid w:val="005B6228"/>
    <w:rsid w:val="005B65AB"/>
    <w:rsid w:val="005B6A0D"/>
    <w:rsid w:val="005B7133"/>
    <w:rsid w:val="005B769F"/>
    <w:rsid w:val="005B7E44"/>
    <w:rsid w:val="005C178C"/>
    <w:rsid w:val="005C17A3"/>
    <w:rsid w:val="005C1A64"/>
    <w:rsid w:val="005C209D"/>
    <w:rsid w:val="005C2368"/>
    <w:rsid w:val="005C25D5"/>
    <w:rsid w:val="005C2929"/>
    <w:rsid w:val="005C2B7C"/>
    <w:rsid w:val="005C2ED2"/>
    <w:rsid w:val="005C3053"/>
    <w:rsid w:val="005C326F"/>
    <w:rsid w:val="005C3941"/>
    <w:rsid w:val="005C3C4F"/>
    <w:rsid w:val="005C41A6"/>
    <w:rsid w:val="005C4786"/>
    <w:rsid w:val="005C486B"/>
    <w:rsid w:val="005C4DA0"/>
    <w:rsid w:val="005C69E3"/>
    <w:rsid w:val="005C6C9A"/>
    <w:rsid w:val="005C7B12"/>
    <w:rsid w:val="005C7E81"/>
    <w:rsid w:val="005D012D"/>
    <w:rsid w:val="005D058A"/>
    <w:rsid w:val="005D0838"/>
    <w:rsid w:val="005D0959"/>
    <w:rsid w:val="005D0C72"/>
    <w:rsid w:val="005D16A6"/>
    <w:rsid w:val="005D19FA"/>
    <w:rsid w:val="005D1D03"/>
    <w:rsid w:val="005D22B2"/>
    <w:rsid w:val="005D24A7"/>
    <w:rsid w:val="005D2AE9"/>
    <w:rsid w:val="005D2F10"/>
    <w:rsid w:val="005D2FF2"/>
    <w:rsid w:val="005D3664"/>
    <w:rsid w:val="005D48A6"/>
    <w:rsid w:val="005D4D44"/>
    <w:rsid w:val="005D4F6E"/>
    <w:rsid w:val="005D52BC"/>
    <w:rsid w:val="005D5D22"/>
    <w:rsid w:val="005D5DB9"/>
    <w:rsid w:val="005D679F"/>
    <w:rsid w:val="005D6E1D"/>
    <w:rsid w:val="005D73EA"/>
    <w:rsid w:val="005D7490"/>
    <w:rsid w:val="005D776F"/>
    <w:rsid w:val="005D7798"/>
    <w:rsid w:val="005D795C"/>
    <w:rsid w:val="005D7A48"/>
    <w:rsid w:val="005D7D26"/>
    <w:rsid w:val="005D7E42"/>
    <w:rsid w:val="005D7F44"/>
    <w:rsid w:val="005E0171"/>
    <w:rsid w:val="005E0393"/>
    <w:rsid w:val="005E0CF2"/>
    <w:rsid w:val="005E0D22"/>
    <w:rsid w:val="005E129C"/>
    <w:rsid w:val="005E2138"/>
    <w:rsid w:val="005E24BA"/>
    <w:rsid w:val="005E252C"/>
    <w:rsid w:val="005E2563"/>
    <w:rsid w:val="005E2C43"/>
    <w:rsid w:val="005E2EF1"/>
    <w:rsid w:val="005E2F90"/>
    <w:rsid w:val="005E3D31"/>
    <w:rsid w:val="005E4A4A"/>
    <w:rsid w:val="005E4F88"/>
    <w:rsid w:val="005E5492"/>
    <w:rsid w:val="005E5E2E"/>
    <w:rsid w:val="005E68EA"/>
    <w:rsid w:val="005E6E14"/>
    <w:rsid w:val="005E6E9E"/>
    <w:rsid w:val="005E74AD"/>
    <w:rsid w:val="005E7502"/>
    <w:rsid w:val="005E75DB"/>
    <w:rsid w:val="005E7969"/>
    <w:rsid w:val="005F065F"/>
    <w:rsid w:val="005F0987"/>
    <w:rsid w:val="005F0A93"/>
    <w:rsid w:val="005F0C3A"/>
    <w:rsid w:val="005F1DB3"/>
    <w:rsid w:val="005F1E31"/>
    <w:rsid w:val="005F2999"/>
    <w:rsid w:val="005F2C29"/>
    <w:rsid w:val="005F2D4C"/>
    <w:rsid w:val="005F2E9D"/>
    <w:rsid w:val="005F3C12"/>
    <w:rsid w:val="005F41ED"/>
    <w:rsid w:val="005F4403"/>
    <w:rsid w:val="005F49C8"/>
    <w:rsid w:val="005F4F11"/>
    <w:rsid w:val="005F4FC5"/>
    <w:rsid w:val="005F54DC"/>
    <w:rsid w:val="005F5951"/>
    <w:rsid w:val="005F5A50"/>
    <w:rsid w:val="005F650A"/>
    <w:rsid w:val="005F65F4"/>
    <w:rsid w:val="005F71A2"/>
    <w:rsid w:val="005F7651"/>
    <w:rsid w:val="005F7A9A"/>
    <w:rsid w:val="005F7D36"/>
    <w:rsid w:val="005F7D8E"/>
    <w:rsid w:val="005F7FE0"/>
    <w:rsid w:val="0060037E"/>
    <w:rsid w:val="006003EB"/>
    <w:rsid w:val="00600949"/>
    <w:rsid w:val="00600B14"/>
    <w:rsid w:val="00601E31"/>
    <w:rsid w:val="006026E8"/>
    <w:rsid w:val="006028D7"/>
    <w:rsid w:val="00602A17"/>
    <w:rsid w:val="00603098"/>
    <w:rsid w:val="006030A9"/>
    <w:rsid w:val="00603FAD"/>
    <w:rsid w:val="0060439B"/>
    <w:rsid w:val="00604A0F"/>
    <w:rsid w:val="00604CC2"/>
    <w:rsid w:val="00604DEC"/>
    <w:rsid w:val="006052B5"/>
    <w:rsid w:val="00605A6F"/>
    <w:rsid w:val="00605ACF"/>
    <w:rsid w:val="00605B85"/>
    <w:rsid w:val="00605D13"/>
    <w:rsid w:val="00607393"/>
    <w:rsid w:val="00607A98"/>
    <w:rsid w:val="00607A9E"/>
    <w:rsid w:val="006103AE"/>
    <w:rsid w:val="00610545"/>
    <w:rsid w:val="00610D6B"/>
    <w:rsid w:val="006110B7"/>
    <w:rsid w:val="00612455"/>
    <w:rsid w:val="00612DDE"/>
    <w:rsid w:val="006132C6"/>
    <w:rsid w:val="00614B6E"/>
    <w:rsid w:val="00615312"/>
    <w:rsid w:val="006156D5"/>
    <w:rsid w:val="00615C75"/>
    <w:rsid w:val="006161EA"/>
    <w:rsid w:val="00616B84"/>
    <w:rsid w:val="006177A1"/>
    <w:rsid w:val="00620090"/>
    <w:rsid w:val="006206F5"/>
    <w:rsid w:val="00621142"/>
    <w:rsid w:val="0062149D"/>
    <w:rsid w:val="006215EB"/>
    <w:rsid w:val="0062253F"/>
    <w:rsid w:val="006225E2"/>
    <w:rsid w:val="00623535"/>
    <w:rsid w:val="00623C92"/>
    <w:rsid w:val="00623F07"/>
    <w:rsid w:val="0062435D"/>
    <w:rsid w:val="006246E7"/>
    <w:rsid w:val="00624A86"/>
    <w:rsid w:val="00624D4A"/>
    <w:rsid w:val="0062572A"/>
    <w:rsid w:val="00625979"/>
    <w:rsid w:val="00625FA7"/>
    <w:rsid w:val="006261A3"/>
    <w:rsid w:val="00626918"/>
    <w:rsid w:val="00626BDF"/>
    <w:rsid w:val="0062784C"/>
    <w:rsid w:val="006308E7"/>
    <w:rsid w:val="00630B14"/>
    <w:rsid w:val="006316DA"/>
    <w:rsid w:val="00631757"/>
    <w:rsid w:val="006317C3"/>
    <w:rsid w:val="00631AE4"/>
    <w:rsid w:val="00631F5D"/>
    <w:rsid w:val="006324C1"/>
    <w:rsid w:val="006325F4"/>
    <w:rsid w:val="00632AE0"/>
    <w:rsid w:val="0063350A"/>
    <w:rsid w:val="00633605"/>
    <w:rsid w:val="006342BB"/>
    <w:rsid w:val="006347D5"/>
    <w:rsid w:val="00634FC7"/>
    <w:rsid w:val="00635686"/>
    <w:rsid w:val="006356B2"/>
    <w:rsid w:val="00635939"/>
    <w:rsid w:val="006360C1"/>
    <w:rsid w:val="0063779C"/>
    <w:rsid w:val="006405A7"/>
    <w:rsid w:val="006406B5"/>
    <w:rsid w:val="006406E9"/>
    <w:rsid w:val="00640FE1"/>
    <w:rsid w:val="00641726"/>
    <w:rsid w:val="00641798"/>
    <w:rsid w:val="00642390"/>
    <w:rsid w:val="00642715"/>
    <w:rsid w:val="006427F5"/>
    <w:rsid w:val="0064302B"/>
    <w:rsid w:val="00643B45"/>
    <w:rsid w:val="00643B70"/>
    <w:rsid w:val="00643EB8"/>
    <w:rsid w:val="00643FCC"/>
    <w:rsid w:val="00644197"/>
    <w:rsid w:val="006446BD"/>
    <w:rsid w:val="00644BB6"/>
    <w:rsid w:val="00644C63"/>
    <w:rsid w:val="0064525B"/>
    <w:rsid w:val="006462A1"/>
    <w:rsid w:val="00646467"/>
    <w:rsid w:val="00647358"/>
    <w:rsid w:val="00647DF1"/>
    <w:rsid w:val="00650105"/>
    <w:rsid w:val="0065032A"/>
    <w:rsid w:val="006503FC"/>
    <w:rsid w:val="00650A98"/>
    <w:rsid w:val="00650E1F"/>
    <w:rsid w:val="006510CD"/>
    <w:rsid w:val="0065135F"/>
    <w:rsid w:val="00651D19"/>
    <w:rsid w:val="00651DB2"/>
    <w:rsid w:val="00651DD7"/>
    <w:rsid w:val="00652879"/>
    <w:rsid w:val="006537D1"/>
    <w:rsid w:val="00653B12"/>
    <w:rsid w:val="00654847"/>
    <w:rsid w:val="00654C8B"/>
    <w:rsid w:val="00654D68"/>
    <w:rsid w:val="00655849"/>
    <w:rsid w:val="00656C68"/>
    <w:rsid w:val="00657098"/>
    <w:rsid w:val="006571E1"/>
    <w:rsid w:val="00657926"/>
    <w:rsid w:val="006601C6"/>
    <w:rsid w:val="006605BB"/>
    <w:rsid w:val="00660AB2"/>
    <w:rsid w:val="00660CB0"/>
    <w:rsid w:val="00660D98"/>
    <w:rsid w:val="00660FE2"/>
    <w:rsid w:val="00661DD5"/>
    <w:rsid w:val="00662B67"/>
    <w:rsid w:val="00662B84"/>
    <w:rsid w:val="00662E63"/>
    <w:rsid w:val="00663160"/>
    <w:rsid w:val="00663E42"/>
    <w:rsid w:val="00664947"/>
    <w:rsid w:val="006658D2"/>
    <w:rsid w:val="0066592A"/>
    <w:rsid w:val="00665B20"/>
    <w:rsid w:val="00665E16"/>
    <w:rsid w:val="00666049"/>
    <w:rsid w:val="00666287"/>
    <w:rsid w:val="00667094"/>
    <w:rsid w:val="00667DF0"/>
    <w:rsid w:val="0067025F"/>
    <w:rsid w:val="00670394"/>
    <w:rsid w:val="00670484"/>
    <w:rsid w:val="00670A61"/>
    <w:rsid w:val="00670ECB"/>
    <w:rsid w:val="006712F3"/>
    <w:rsid w:val="00671683"/>
    <w:rsid w:val="00671DFF"/>
    <w:rsid w:val="00671F81"/>
    <w:rsid w:val="0067215E"/>
    <w:rsid w:val="006726A4"/>
    <w:rsid w:val="00672BD1"/>
    <w:rsid w:val="00672FDA"/>
    <w:rsid w:val="0067310E"/>
    <w:rsid w:val="006735F1"/>
    <w:rsid w:val="006737C2"/>
    <w:rsid w:val="006745B0"/>
    <w:rsid w:val="00674ACF"/>
    <w:rsid w:val="00674BAA"/>
    <w:rsid w:val="006750AF"/>
    <w:rsid w:val="00675228"/>
    <w:rsid w:val="00675B4A"/>
    <w:rsid w:val="00675F32"/>
    <w:rsid w:val="006766C5"/>
    <w:rsid w:val="0067677A"/>
    <w:rsid w:val="00676B60"/>
    <w:rsid w:val="0067703F"/>
    <w:rsid w:val="006772FA"/>
    <w:rsid w:val="00677B16"/>
    <w:rsid w:val="00680560"/>
    <w:rsid w:val="00680699"/>
    <w:rsid w:val="006807C6"/>
    <w:rsid w:val="00680A0D"/>
    <w:rsid w:val="0068149D"/>
    <w:rsid w:val="006815DF"/>
    <w:rsid w:val="0068180E"/>
    <w:rsid w:val="00681F8B"/>
    <w:rsid w:val="00682E1F"/>
    <w:rsid w:val="00683A6B"/>
    <w:rsid w:val="00683B96"/>
    <w:rsid w:val="00684316"/>
    <w:rsid w:val="006843C2"/>
    <w:rsid w:val="00684A8F"/>
    <w:rsid w:val="00684C07"/>
    <w:rsid w:val="006854B6"/>
    <w:rsid w:val="00685D93"/>
    <w:rsid w:val="00685D9C"/>
    <w:rsid w:val="00685E11"/>
    <w:rsid w:val="006861B7"/>
    <w:rsid w:val="006863E3"/>
    <w:rsid w:val="0068642E"/>
    <w:rsid w:val="00686619"/>
    <w:rsid w:val="0068699B"/>
    <w:rsid w:val="00686A2E"/>
    <w:rsid w:val="00686B0A"/>
    <w:rsid w:val="00687327"/>
    <w:rsid w:val="006874F4"/>
    <w:rsid w:val="00687BC6"/>
    <w:rsid w:val="00687E05"/>
    <w:rsid w:val="00687FEE"/>
    <w:rsid w:val="006901AD"/>
    <w:rsid w:val="00690280"/>
    <w:rsid w:val="006902DE"/>
    <w:rsid w:val="00690439"/>
    <w:rsid w:val="006908BF"/>
    <w:rsid w:val="006908D4"/>
    <w:rsid w:val="006909DC"/>
    <w:rsid w:val="00690A9D"/>
    <w:rsid w:val="00690CCF"/>
    <w:rsid w:val="00690D3C"/>
    <w:rsid w:val="0069125F"/>
    <w:rsid w:val="00691476"/>
    <w:rsid w:val="00691493"/>
    <w:rsid w:val="00691734"/>
    <w:rsid w:val="00692067"/>
    <w:rsid w:val="006920B4"/>
    <w:rsid w:val="0069266A"/>
    <w:rsid w:val="0069283C"/>
    <w:rsid w:val="00692B48"/>
    <w:rsid w:val="00692C78"/>
    <w:rsid w:val="006931CE"/>
    <w:rsid w:val="006932EF"/>
    <w:rsid w:val="006937EC"/>
    <w:rsid w:val="00693FE3"/>
    <w:rsid w:val="00694070"/>
    <w:rsid w:val="00694280"/>
    <w:rsid w:val="0069480B"/>
    <w:rsid w:val="006952DD"/>
    <w:rsid w:val="00695D22"/>
    <w:rsid w:val="00695F55"/>
    <w:rsid w:val="00696641"/>
    <w:rsid w:val="006968C1"/>
    <w:rsid w:val="0069696A"/>
    <w:rsid w:val="00696975"/>
    <w:rsid w:val="00696DC5"/>
    <w:rsid w:val="00697313"/>
    <w:rsid w:val="00697608"/>
    <w:rsid w:val="006A0188"/>
    <w:rsid w:val="006A02F7"/>
    <w:rsid w:val="006A0493"/>
    <w:rsid w:val="006A04C7"/>
    <w:rsid w:val="006A0AD8"/>
    <w:rsid w:val="006A0B79"/>
    <w:rsid w:val="006A110F"/>
    <w:rsid w:val="006A14D5"/>
    <w:rsid w:val="006A1514"/>
    <w:rsid w:val="006A2A06"/>
    <w:rsid w:val="006A2B8C"/>
    <w:rsid w:val="006A2FF1"/>
    <w:rsid w:val="006A3159"/>
    <w:rsid w:val="006A3376"/>
    <w:rsid w:val="006A444F"/>
    <w:rsid w:val="006A4ED0"/>
    <w:rsid w:val="006A5B22"/>
    <w:rsid w:val="006A5F6F"/>
    <w:rsid w:val="006A6732"/>
    <w:rsid w:val="006A674E"/>
    <w:rsid w:val="006A6999"/>
    <w:rsid w:val="006A74DC"/>
    <w:rsid w:val="006A77B4"/>
    <w:rsid w:val="006A79A3"/>
    <w:rsid w:val="006A7B13"/>
    <w:rsid w:val="006B01BC"/>
    <w:rsid w:val="006B1016"/>
    <w:rsid w:val="006B1E28"/>
    <w:rsid w:val="006B212B"/>
    <w:rsid w:val="006B2166"/>
    <w:rsid w:val="006B2327"/>
    <w:rsid w:val="006B2840"/>
    <w:rsid w:val="006B2B0D"/>
    <w:rsid w:val="006B2B33"/>
    <w:rsid w:val="006B3C4A"/>
    <w:rsid w:val="006B43E9"/>
    <w:rsid w:val="006B456E"/>
    <w:rsid w:val="006B468B"/>
    <w:rsid w:val="006B4DD5"/>
    <w:rsid w:val="006B53F7"/>
    <w:rsid w:val="006B5F22"/>
    <w:rsid w:val="006B61C0"/>
    <w:rsid w:val="006B6357"/>
    <w:rsid w:val="006B6EC6"/>
    <w:rsid w:val="006B71A0"/>
    <w:rsid w:val="006B7922"/>
    <w:rsid w:val="006C07A5"/>
    <w:rsid w:val="006C0B39"/>
    <w:rsid w:val="006C0C84"/>
    <w:rsid w:val="006C109C"/>
    <w:rsid w:val="006C113C"/>
    <w:rsid w:val="006C1800"/>
    <w:rsid w:val="006C2129"/>
    <w:rsid w:val="006C225E"/>
    <w:rsid w:val="006C398D"/>
    <w:rsid w:val="006C3F07"/>
    <w:rsid w:val="006C472B"/>
    <w:rsid w:val="006C57C9"/>
    <w:rsid w:val="006C5F16"/>
    <w:rsid w:val="006C6F12"/>
    <w:rsid w:val="006C7079"/>
    <w:rsid w:val="006C7445"/>
    <w:rsid w:val="006C7560"/>
    <w:rsid w:val="006C770A"/>
    <w:rsid w:val="006C772F"/>
    <w:rsid w:val="006C7A03"/>
    <w:rsid w:val="006C7DEB"/>
    <w:rsid w:val="006D0408"/>
    <w:rsid w:val="006D0C67"/>
    <w:rsid w:val="006D1020"/>
    <w:rsid w:val="006D149A"/>
    <w:rsid w:val="006D1AFD"/>
    <w:rsid w:val="006D1B2B"/>
    <w:rsid w:val="006D2B69"/>
    <w:rsid w:val="006D2C69"/>
    <w:rsid w:val="006D2FB7"/>
    <w:rsid w:val="006D3033"/>
    <w:rsid w:val="006D3480"/>
    <w:rsid w:val="006D354A"/>
    <w:rsid w:val="006D36F7"/>
    <w:rsid w:val="006D3C96"/>
    <w:rsid w:val="006D3E80"/>
    <w:rsid w:val="006D462F"/>
    <w:rsid w:val="006D497D"/>
    <w:rsid w:val="006D49CC"/>
    <w:rsid w:val="006D49DF"/>
    <w:rsid w:val="006D4A25"/>
    <w:rsid w:val="006D5060"/>
    <w:rsid w:val="006D5981"/>
    <w:rsid w:val="006D5BA5"/>
    <w:rsid w:val="006D5EED"/>
    <w:rsid w:val="006D60F2"/>
    <w:rsid w:val="006D6F70"/>
    <w:rsid w:val="006D6FF0"/>
    <w:rsid w:val="006D7118"/>
    <w:rsid w:val="006D7287"/>
    <w:rsid w:val="006D755C"/>
    <w:rsid w:val="006D75D0"/>
    <w:rsid w:val="006D7AAE"/>
    <w:rsid w:val="006E01F0"/>
    <w:rsid w:val="006E09F7"/>
    <w:rsid w:val="006E0A4A"/>
    <w:rsid w:val="006E100D"/>
    <w:rsid w:val="006E1463"/>
    <w:rsid w:val="006E17C0"/>
    <w:rsid w:val="006E28AF"/>
    <w:rsid w:val="006E3496"/>
    <w:rsid w:val="006E34EC"/>
    <w:rsid w:val="006E3517"/>
    <w:rsid w:val="006E40ED"/>
    <w:rsid w:val="006E42B1"/>
    <w:rsid w:val="006E4A5E"/>
    <w:rsid w:val="006E4B5F"/>
    <w:rsid w:val="006E4BBF"/>
    <w:rsid w:val="006E4F5B"/>
    <w:rsid w:val="006E5544"/>
    <w:rsid w:val="006E55A0"/>
    <w:rsid w:val="006E56CF"/>
    <w:rsid w:val="006E5778"/>
    <w:rsid w:val="006E5AF1"/>
    <w:rsid w:val="006E5C9F"/>
    <w:rsid w:val="006E649C"/>
    <w:rsid w:val="006E69E9"/>
    <w:rsid w:val="006E6A71"/>
    <w:rsid w:val="006E761B"/>
    <w:rsid w:val="006E7988"/>
    <w:rsid w:val="006E7A23"/>
    <w:rsid w:val="006E7EB4"/>
    <w:rsid w:val="006F0917"/>
    <w:rsid w:val="006F0A3A"/>
    <w:rsid w:val="006F0ED4"/>
    <w:rsid w:val="006F1485"/>
    <w:rsid w:val="006F1D64"/>
    <w:rsid w:val="006F1DEA"/>
    <w:rsid w:val="006F1F25"/>
    <w:rsid w:val="006F2D8A"/>
    <w:rsid w:val="006F30DA"/>
    <w:rsid w:val="006F3887"/>
    <w:rsid w:val="006F3B1B"/>
    <w:rsid w:val="006F4255"/>
    <w:rsid w:val="006F42EC"/>
    <w:rsid w:val="006F4C9D"/>
    <w:rsid w:val="006F4DDA"/>
    <w:rsid w:val="006F6F01"/>
    <w:rsid w:val="006F7171"/>
    <w:rsid w:val="006F719B"/>
    <w:rsid w:val="006F71A4"/>
    <w:rsid w:val="006F76B1"/>
    <w:rsid w:val="006F7728"/>
    <w:rsid w:val="006F774A"/>
    <w:rsid w:val="006F7C13"/>
    <w:rsid w:val="007003BF"/>
    <w:rsid w:val="0070058E"/>
    <w:rsid w:val="0070069C"/>
    <w:rsid w:val="007009A9"/>
    <w:rsid w:val="0070147D"/>
    <w:rsid w:val="00701F7B"/>
    <w:rsid w:val="00702001"/>
    <w:rsid w:val="0070202E"/>
    <w:rsid w:val="007044D3"/>
    <w:rsid w:val="00704E5A"/>
    <w:rsid w:val="007050CC"/>
    <w:rsid w:val="00705633"/>
    <w:rsid w:val="00705810"/>
    <w:rsid w:val="0070670B"/>
    <w:rsid w:val="00706A74"/>
    <w:rsid w:val="00706EEA"/>
    <w:rsid w:val="00707743"/>
    <w:rsid w:val="00707BC4"/>
    <w:rsid w:val="0071066A"/>
    <w:rsid w:val="00710DC4"/>
    <w:rsid w:val="0071144D"/>
    <w:rsid w:val="007115C2"/>
    <w:rsid w:val="007121CE"/>
    <w:rsid w:val="007122F1"/>
    <w:rsid w:val="0071273C"/>
    <w:rsid w:val="00712BC3"/>
    <w:rsid w:val="0071380A"/>
    <w:rsid w:val="00713F0E"/>
    <w:rsid w:val="007146C6"/>
    <w:rsid w:val="00714CBD"/>
    <w:rsid w:val="00714EA9"/>
    <w:rsid w:val="007155F7"/>
    <w:rsid w:val="0071560A"/>
    <w:rsid w:val="0071567C"/>
    <w:rsid w:val="007164B3"/>
    <w:rsid w:val="0071779D"/>
    <w:rsid w:val="0072006F"/>
    <w:rsid w:val="00720B91"/>
    <w:rsid w:val="00720F65"/>
    <w:rsid w:val="0072123A"/>
    <w:rsid w:val="00721831"/>
    <w:rsid w:val="00721EF0"/>
    <w:rsid w:val="007220B8"/>
    <w:rsid w:val="0072213B"/>
    <w:rsid w:val="00722A82"/>
    <w:rsid w:val="00722F52"/>
    <w:rsid w:val="0072312C"/>
    <w:rsid w:val="007232F9"/>
    <w:rsid w:val="007238F2"/>
    <w:rsid w:val="007248D9"/>
    <w:rsid w:val="00725499"/>
    <w:rsid w:val="00725D2F"/>
    <w:rsid w:val="00725FEB"/>
    <w:rsid w:val="00726062"/>
    <w:rsid w:val="00726570"/>
    <w:rsid w:val="00726A33"/>
    <w:rsid w:val="00726B9B"/>
    <w:rsid w:val="00726D46"/>
    <w:rsid w:val="00726DA4"/>
    <w:rsid w:val="007274A0"/>
    <w:rsid w:val="00727A4B"/>
    <w:rsid w:val="0073009C"/>
    <w:rsid w:val="007307EF"/>
    <w:rsid w:val="00730B34"/>
    <w:rsid w:val="00730CEE"/>
    <w:rsid w:val="00730F90"/>
    <w:rsid w:val="00731350"/>
    <w:rsid w:val="0073151F"/>
    <w:rsid w:val="0073218C"/>
    <w:rsid w:val="00733160"/>
    <w:rsid w:val="00733F2C"/>
    <w:rsid w:val="007350CA"/>
    <w:rsid w:val="00735465"/>
    <w:rsid w:val="00735468"/>
    <w:rsid w:val="00735D4E"/>
    <w:rsid w:val="00736CAE"/>
    <w:rsid w:val="00736E4E"/>
    <w:rsid w:val="007375CD"/>
    <w:rsid w:val="0073793C"/>
    <w:rsid w:val="00740760"/>
    <w:rsid w:val="007411A9"/>
    <w:rsid w:val="0074130C"/>
    <w:rsid w:val="00741821"/>
    <w:rsid w:val="00741A48"/>
    <w:rsid w:val="00741B3F"/>
    <w:rsid w:val="00741F81"/>
    <w:rsid w:val="007421F6"/>
    <w:rsid w:val="00742644"/>
    <w:rsid w:val="0074344A"/>
    <w:rsid w:val="007442E0"/>
    <w:rsid w:val="007447C1"/>
    <w:rsid w:val="0074496C"/>
    <w:rsid w:val="00744ED4"/>
    <w:rsid w:val="0074510A"/>
    <w:rsid w:val="007473B7"/>
    <w:rsid w:val="00750B66"/>
    <w:rsid w:val="00750E07"/>
    <w:rsid w:val="00751DAA"/>
    <w:rsid w:val="00751E00"/>
    <w:rsid w:val="00751E52"/>
    <w:rsid w:val="00752DAA"/>
    <w:rsid w:val="00752E86"/>
    <w:rsid w:val="007533A4"/>
    <w:rsid w:val="00753BDB"/>
    <w:rsid w:val="00754830"/>
    <w:rsid w:val="00754B3E"/>
    <w:rsid w:val="007553D7"/>
    <w:rsid w:val="00755D5A"/>
    <w:rsid w:val="0075645E"/>
    <w:rsid w:val="00756791"/>
    <w:rsid w:val="00756795"/>
    <w:rsid w:val="0075680E"/>
    <w:rsid w:val="00756A6D"/>
    <w:rsid w:val="00756CCA"/>
    <w:rsid w:val="00757273"/>
    <w:rsid w:val="00757681"/>
    <w:rsid w:val="007579FF"/>
    <w:rsid w:val="00757C54"/>
    <w:rsid w:val="00757D58"/>
    <w:rsid w:val="00757F0B"/>
    <w:rsid w:val="0076089A"/>
    <w:rsid w:val="007608D9"/>
    <w:rsid w:val="00760D17"/>
    <w:rsid w:val="007612ED"/>
    <w:rsid w:val="00761346"/>
    <w:rsid w:val="00761485"/>
    <w:rsid w:val="00761531"/>
    <w:rsid w:val="00761875"/>
    <w:rsid w:val="00761D6D"/>
    <w:rsid w:val="00761DD8"/>
    <w:rsid w:val="007625AB"/>
    <w:rsid w:val="00762A77"/>
    <w:rsid w:val="00762D20"/>
    <w:rsid w:val="00762E82"/>
    <w:rsid w:val="00762E85"/>
    <w:rsid w:val="0076392C"/>
    <w:rsid w:val="007640F3"/>
    <w:rsid w:val="0076459F"/>
    <w:rsid w:val="007647E0"/>
    <w:rsid w:val="00764AFA"/>
    <w:rsid w:val="00764C3C"/>
    <w:rsid w:val="007651B7"/>
    <w:rsid w:val="007656E2"/>
    <w:rsid w:val="0076575A"/>
    <w:rsid w:val="0076586E"/>
    <w:rsid w:val="00765CF5"/>
    <w:rsid w:val="00765D53"/>
    <w:rsid w:val="00766246"/>
    <w:rsid w:val="00766282"/>
    <w:rsid w:val="0076665B"/>
    <w:rsid w:val="00766739"/>
    <w:rsid w:val="00766E60"/>
    <w:rsid w:val="00766FA9"/>
    <w:rsid w:val="00767000"/>
    <w:rsid w:val="00767790"/>
    <w:rsid w:val="00767967"/>
    <w:rsid w:val="00770185"/>
    <w:rsid w:val="007710A6"/>
    <w:rsid w:val="007713DD"/>
    <w:rsid w:val="007714C5"/>
    <w:rsid w:val="0077151D"/>
    <w:rsid w:val="00772DA8"/>
    <w:rsid w:val="007736A1"/>
    <w:rsid w:val="0077410C"/>
    <w:rsid w:val="007745D3"/>
    <w:rsid w:val="007755C4"/>
    <w:rsid w:val="007764DB"/>
    <w:rsid w:val="00776E10"/>
    <w:rsid w:val="00777163"/>
    <w:rsid w:val="007771AB"/>
    <w:rsid w:val="007771D7"/>
    <w:rsid w:val="00777299"/>
    <w:rsid w:val="00782789"/>
    <w:rsid w:val="007827F2"/>
    <w:rsid w:val="00782CC3"/>
    <w:rsid w:val="00782EB9"/>
    <w:rsid w:val="00783281"/>
    <w:rsid w:val="007833DD"/>
    <w:rsid w:val="007837E9"/>
    <w:rsid w:val="00783801"/>
    <w:rsid w:val="00783B85"/>
    <w:rsid w:val="00783C96"/>
    <w:rsid w:val="00784472"/>
    <w:rsid w:val="007844E9"/>
    <w:rsid w:val="007847F9"/>
    <w:rsid w:val="00784D5C"/>
    <w:rsid w:val="00784EB3"/>
    <w:rsid w:val="00785925"/>
    <w:rsid w:val="00785E36"/>
    <w:rsid w:val="00785F08"/>
    <w:rsid w:val="00786C5F"/>
    <w:rsid w:val="00786DB0"/>
    <w:rsid w:val="00786EC9"/>
    <w:rsid w:val="00786FF0"/>
    <w:rsid w:val="00787E1D"/>
    <w:rsid w:val="007903D3"/>
    <w:rsid w:val="00790482"/>
    <w:rsid w:val="007908D2"/>
    <w:rsid w:val="00790D54"/>
    <w:rsid w:val="00790E7D"/>
    <w:rsid w:val="007910AD"/>
    <w:rsid w:val="00792061"/>
    <w:rsid w:val="00792654"/>
    <w:rsid w:val="00792B9A"/>
    <w:rsid w:val="007937C0"/>
    <w:rsid w:val="00793BF1"/>
    <w:rsid w:val="00793C00"/>
    <w:rsid w:val="007942FB"/>
    <w:rsid w:val="00794367"/>
    <w:rsid w:val="0079453E"/>
    <w:rsid w:val="00794618"/>
    <w:rsid w:val="00794690"/>
    <w:rsid w:val="00794780"/>
    <w:rsid w:val="007948AD"/>
    <w:rsid w:val="00794D7C"/>
    <w:rsid w:val="00795EDF"/>
    <w:rsid w:val="007960D7"/>
    <w:rsid w:val="00796C70"/>
    <w:rsid w:val="00796E2F"/>
    <w:rsid w:val="00796ED0"/>
    <w:rsid w:val="00796FF5"/>
    <w:rsid w:val="00797296"/>
    <w:rsid w:val="007A0002"/>
    <w:rsid w:val="007A07DB"/>
    <w:rsid w:val="007A0E40"/>
    <w:rsid w:val="007A1A37"/>
    <w:rsid w:val="007A1D0F"/>
    <w:rsid w:val="007A208A"/>
    <w:rsid w:val="007A2103"/>
    <w:rsid w:val="007A2539"/>
    <w:rsid w:val="007A2723"/>
    <w:rsid w:val="007A2A72"/>
    <w:rsid w:val="007A2DAC"/>
    <w:rsid w:val="007A3856"/>
    <w:rsid w:val="007A3DE2"/>
    <w:rsid w:val="007A48F4"/>
    <w:rsid w:val="007A48F5"/>
    <w:rsid w:val="007A4CB2"/>
    <w:rsid w:val="007A4CC0"/>
    <w:rsid w:val="007A4EE6"/>
    <w:rsid w:val="007A5348"/>
    <w:rsid w:val="007A5570"/>
    <w:rsid w:val="007A5679"/>
    <w:rsid w:val="007A5C2D"/>
    <w:rsid w:val="007A5CD8"/>
    <w:rsid w:val="007A5E84"/>
    <w:rsid w:val="007A6B1C"/>
    <w:rsid w:val="007A7010"/>
    <w:rsid w:val="007A709C"/>
    <w:rsid w:val="007A7475"/>
    <w:rsid w:val="007A7BCD"/>
    <w:rsid w:val="007A7D54"/>
    <w:rsid w:val="007B00EF"/>
    <w:rsid w:val="007B094B"/>
    <w:rsid w:val="007B1669"/>
    <w:rsid w:val="007B28AE"/>
    <w:rsid w:val="007B2CC3"/>
    <w:rsid w:val="007B314A"/>
    <w:rsid w:val="007B32AC"/>
    <w:rsid w:val="007B3E36"/>
    <w:rsid w:val="007B403F"/>
    <w:rsid w:val="007B42AA"/>
    <w:rsid w:val="007B446E"/>
    <w:rsid w:val="007B463E"/>
    <w:rsid w:val="007B4E90"/>
    <w:rsid w:val="007B5092"/>
    <w:rsid w:val="007B552D"/>
    <w:rsid w:val="007B5786"/>
    <w:rsid w:val="007B5D8F"/>
    <w:rsid w:val="007B66B5"/>
    <w:rsid w:val="007B6854"/>
    <w:rsid w:val="007B6EC6"/>
    <w:rsid w:val="007B782E"/>
    <w:rsid w:val="007B7C2B"/>
    <w:rsid w:val="007C03D8"/>
    <w:rsid w:val="007C096E"/>
    <w:rsid w:val="007C0FB2"/>
    <w:rsid w:val="007C10E4"/>
    <w:rsid w:val="007C1DDB"/>
    <w:rsid w:val="007C22C9"/>
    <w:rsid w:val="007C2902"/>
    <w:rsid w:val="007C2909"/>
    <w:rsid w:val="007C2A3F"/>
    <w:rsid w:val="007C318F"/>
    <w:rsid w:val="007C35A5"/>
    <w:rsid w:val="007C3729"/>
    <w:rsid w:val="007C3C6C"/>
    <w:rsid w:val="007C5497"/>
    <w:rsid w:val="007C5CC0"/>
    <w:rsid w:val="007C6645"/>
    <w:rsid w:val="007C6A90"/>
    <w:rsid w:val="007C6B19"/>
    <w:rsid w:val="007C719A"/>
    <w:rsid w:val="007C7B3F"/>
    <w:rsid w:val="007D1DF2"/>
    <w:rsid w:val="007D321B"/>
    <w:rsid w:val="007D349E"/>
    <w:rsid w:val="007D4397"/>
    <w:rsid w:val="007D4C58"/>
    <w:rsid w:val="007D5635"/>
    <w:rsid w:val="007D58FE"/>
    <w:rsid w:val="007D613C"/>
    <w:rsid w:val="007D637B"/>
    <w:rsid w:val="007D69CB"/>
    <w:rsid w:val="007D7831"/>
    <w:rsid w:val="007D7920"/>
    <w:rsid w:val="007D7AA2"/>
    <w:rsid w:val="007D7BF4"/>
    <w:rsid w:val="007E0BB9"/>
    <w:rsid w:val="007E0F41"/>
    <w:rsid w:val="007E1ED9"/>
    <w:rsid w:val="007E31AC"/>
    <w:rsid w:val="007E3B4E"/>
    <w:rsid w:val="007E3D5A"/>
    <w:rsid w:val="007E44CE"/>
    <w:rsid w:val="007E47B4"/>
    <w:rsid w:val="007E4C89"/>
    <w:rsid w:val="007E54F2"/>
    <w:rsid w:val="007E5A80"/>
    <w:rsid w:val="007E67DE"/>
    <w:rsid w:val="007E69DF"/>
    <w:rsid w:val="007F0237"/>
    <w:rsid w:val="007F036E"/>
    <w:rsid w:val="007F0404"/>
    <w:rsid w:val="007F106A"/>
    <w:rsid w:val="007F1A18"/>
    <w:rsid w:val="007F1BFE"/>
    <w:rsid w:val="007F1D7A"/>
    <w:rsid w:val="007F2DA3"/>
    <w:rsid w:val="007F31FA"/>
    <w:rsid w:val="007F3581"/>
    <w:rsid w:val="007F36A9"/>
    <w:rsid w:val="007F3AFE"/>
    <w:rsid w:val="007F4E51"/>
    <w:rsid w:val="007F5576"/>
    <w:rsid w:val="007F5B0A"/>
    <w:rsid w:val="007F5C05"/>
    <w:rsid w:val="007F5DE8"/>
    <w:rsid w:val="007F68B6"/>
    <w:rsid w:val="007F7C31"/>
    <w:rsid w:val="0080008B"/>
    <w:rsid w:val="008009C4"/>
    <w:rsid w:val="00800D50"/>
    <w:rsid w:val="00800FA7"/>
    <w:rsid w:val="008010D2"/>
    <w:rsid w:val="008012B6"/>
    <w:rsid w:val="008018FD"/>
    <w:rsid w:val="00802C5C"/>
    <w:rsid w:val="00803422"/>
    <w:rsid w:val="00803485"/>
    <w:rsid w:val="00803E2F"/>
    <w:rsid w:val="00804046"/>
    <w:rsid w:val="008042D4"/>
    <w:rsid w:val="008045AB"/>
    <w:rsid w:val="00804CAF"/>
    <w:rsid w:val="0080537F"/>
    <w:rsid w:val="00805B10"/>
    <w:rsid w:val="008060EA"/>
    <w:rsid w:val="0080624A"/>
    <w:rsid w:val="00806320"/>
    <w:rsid w:val="00806416"/>
    <w:rsid w:val="008065DF"/>
    <w:rsid w:val="00806BAC"/>
    <w:rsid w:val="00806BDD"/>
    <w:rsid w:val="00806E4C"/>
    <w:rsid w:val="00806FD6"/>
    <w:rsid w:val="00806FDF"/>
    <w:rsid w:val="008070D5"/>
    <w:rsid w:val="00810DF8"/>
    <w:rsid w:val="008110A1"/>
    <w:rsid w:val="00811555"/>
    <w:rsid w:val="0081158D"/>
    <w:rsid w:val="00812011"/>
    <w:rsid w:val="008122B7"/>
    <w:rsid w:val="008122D0"/>
    <w:rsid w:val="00812335"/>
    <w:rsid w:val="00812689"/>
    <w:rsid w:val="00812B7C"/>
    <w:rsid w:val="00812BDA"/>
    <w:rsid w:val="00813AF1"/>
    <w:rsid w:val="00813D80"/>
    <w:rsid w:val="00814713"/>
    <w:rsid w:val="00814AB7"/>
    <w:rsid w:val="00814D3A"/>
    <w:rsid w:val="008152F3"/>
    <w:rsid w:val="008154FB"/>
    <w:rsid w:val="00815EEF"/>
    <w:rsid w:val="00816547"/>
    <w:rsid w:val="00816741"/>
    <w:rsid w:val="008167CA"/>
    <w:rsid w:val="00816FF5"/>
    <w:rsid w:val="008172AC"/>
    <w:rsid w:val="00817521"/>
    <w:rsid w:val="00817944"/>
    <w:rsid w:val="0082063D"/>
    <w:rsid w:val="00820677"/>
    <w:rsid w:val="008206AB"/>
    <w:rsid w:val="00820D4C"/>
    <w:rsid w:val="00820D83"/>
    <w:rsid w:val="00820EF8"/>
    <w:rsid w:val="008212D5"/>
    <w:rsid w:val="00821752"/>
    <w:rsid w:val="008220A6"/>
    <w:rsid w:val="008226DE"/>
    <w:rsid w:val="00822A90"/>
    <w:rsid w:val="00822C77"/>
    <w:rsid w:val="00822D84"/>
    <w:rsid w:val="008231B9"/>
    <w:rsid w:val="008231D9"/>
    <w:rsid w:val="008235F7"/>
    <w:rsid w:val="00823D2E"/>
    <w:rsid w:val="00823E65"/>
    <w:rsid w:val="00823F77"/>
    <w:rsid w:val="00824AC1"/>
    <w:rsid w:val="00824D52"/>
    <w:rsid w:val="008268A2"/>
    <w:rsid w:val="00826A5C"/>
    <w:rsid w:val="00827275"/>
    <w:rsid w:val="00827370"/>
    <w:rsid w:val="008278CC"/>
    <w:rsid w:val="0082790D"/>
    <w:rsid w:val="0082799D"/>
    <w:rsid w:val="00830083"/>
    <w:rsid w:val="00830748"/>
    <w:rsid w:val="0083074A"/>
    <w:rsid w:val="0083075F"/>
    <w:rsid w:val="008312FE"/>
    <w:rsid w:val="008313A7"/>
    <w:rsid w:val="0083205B"/>
    <w:rsid w:val="008323FF"/>
    <w:rsid w:val="0083394A"/>
    <w:rsid w:val="0083403B"/>
    <w:rsid w:val="00835BD4"/>
    <w:rsid w:val="00835D9A"/>
    <w:rsid w:val="00835E1E"/>
    <w:rsid w:val="00835EC7"/>
    <w:rsid w:val="00836532"/>
    <w:rsid w:val="00836675"/>
    <w:rsid w:val="008367FB"/>
    <w:rsid w:val="00837466"/>
    <w:rsid w:val="008374FD"/>
    <w:rsid w:val="00837925"/>
    <w:rsid w:val="008379DB"/>
    <w:rsid w:val="00837F0C"/>
    <w:rsid w:val="00841611"/>
    <w:rsid w:val="00841D36"/>
    <w:rsid w:val="00841E3A"/>
    <w:rsid w:val="0084229A"/>
    <w:rsid w:val="00842957"/>
    <w:rsid w:val="00842DFF"/>
    <w:rsid w:val="0084301B"/>
    <w:rsid w:val="00843565"/>
    <w:rsid w:val="008439DB"/>
    <w:rsid w:val="00843A27"/>
    <w:rsid w:val="00843C9B"/>
    <w:rsid w:val="00845414"/>
    <w:rsid w:val="008459EB"/>
    <w:rsid w:val="00845FB8"/>
    <w:rsid w:val="008461FB"/>
    <w:rsid w:val="0085040E"/>
    <w:rsid w:val="008511DF"/>
    <w:rsid w:val="00851639"/>
    <w:rsid w:val="008517DE"/>
    <w:rsid w:val="008518C3"/>
    <w:rsid w:val="00851A62"/>
    <w:rsid w:val="0085220E"/>
    <w:rsid w:val="00852223"/>
    <w:rsid w:val="008524C0"/>
    <w:rsid w:val="00852D4F"/>
    <w:rsid w:val="00852F5C"/>
    <w:rsid w:val="00855173"/>
    <w:rsid w:val="00855279"/>
    <w:rsid w:val="00855400"/>
    <w:rsid w:val="00855F76"/>
    <w:rsid w:val="00857391"/>
    <w:rsid w:val="00857AF2"/>
    <w:rsid w:val="00860A56"/>
    <w:rsid w:val="00860C00"/>
    <w:rsid w:val="008615D2"/>
    <w:rsid w:val="00861711"/>
    <w:rsid w:val="008617F7"/>
    <w:rsid w:val="00861EBC"/>
    <w:rsid w:val="00861FC2"/>
    <w:rsid w:val="00862242"/>
    <w:rsid w:val="0086258D"/>
    <w:rsid w:val="008625EB"/>
    <w:rsid w:val="00862BA3"/>
    <w:rsid w:val="00862DCB"/>
    <w:rsid w:val="00863429"/>
    <w:rsid w:val="00865135"/>
    <w:rsid w:val="008653CB"/>
    <w:rsid w:val="0086579B"/>
    <w:rsid w:val="0086584E"/>
    <w:rsid w:val="00865B42"/>
    <w:rsid w:val="008660E6"/>
    <w:rsid w:val="00866B3B"/>
    <w:rsid w:val="00867358"/>
    <w:rsid w:val="00867603"/>
    <w:rsid w:val="00867630"/>
    <w:rsid w:val="00867926"/>
    <w:rsid w:val="00867B22"/>
    <w:rsid w:val="008704E4"/>
    <w:rsid w:val="00870985"/>
    <w:rsid w:val="0087123B"/>
    <w:rsid w:val="00871DE8"/>
    <w:rsid w:val="0087212C"/>
    <w:rsid w:val="0087233E"/>
    <w:rsid w:val="008725A8"/>
    <w:rsid w:val="00872832"/>
    <w:rsid w:val="00873201"/>
    <w:rsid w:val="00873D54"/>
    <w:rsid w:val="008741B6"/>
    <w:rsid w:val="008742A8"/>
    <w:rsid w:val="008746A5"/>
    <w:rsid w:val="00874875"/>
    <w:rsid w:val="00874A12"/>
    <w:rsid w:val="00874DF2"/>
    <w:rsid w:val="00874F75"/>
    <w:rsid w:val="0087503A"/>
    <w:rsid w:val="0087580C"/>
    <w:rsid w:val="008758AD"/>
    <w:rsid w:val="00875C0B"/>
    <w:rsid w:val="0087653E"/>
    <w:rsid w:val="008768E7"/>
    <w:rsid w:val="00876C66"/>
    <w:rsid w:val="0087785D"/>
    <w:rsid w:val="008779C6"/>
    <w:rsid w:val="00877A19"/>
    <w:rsid w:val="00877B00"/>
    <w:rsid w:val="00877F26"/>
    <w:rsid w:val="008801F8"/>
    <w:rsid w:val="008806B5"/>
    <w:rsid w:val="0088140D"/>
    <w:rsid w:val="0088174A"/>
    <w:rsid w:val="008819AE"/>
    <w:rsid w:val="00881DC4"/>
    <w:rsid w:val="00882685"/>
    <w:rsid w:val="008826D7"/>
    <w:rsid w:val="00882D87"/>
    <w:rsid w:val="00882FEC"/>
    <w:rsid w:val="00883433"/>
    <w:rsid w:val="00883699"/>
    <w:rsid w:val="00883952"/>
    <w:rsid w:val="00883957"/>
    <w:rsid w:val="00883E80"/>
    <w:rsid w:val="00884631"/>
    <w:rsid w:val="008850F1"/>
    <w:rsid w:val="0088545A"/>
    <w:rsid w:val="0088589D"/>
    <w:rsid w:val="008858D6"/>
    <w:rsid w:val="00885BDB"/>
    <w:rsid w:val="008866F7"/>
    <w:rsid w:val="008874FD"/>
    <w:rsid w:val="00887A40"/>
    <w:rsid w:val="008911AD"/>
    <w:rsid w:val="00891541"/>
    <w:rsid w:val="0089161E"/>
    <w:rsid w:val="008917D9"/>
    <w:rsid w:val="00891D4D"/>
    <w:rsid w:val="00891F35"/>
    <w:rsid w:val="00892B60"/>
    <w:rsid w:val="00892CA0"/>
    <w:rsid w:val="00893A7E"/>
    <w:rsid w:val="00893D45"/>
    <w:rsid w:val="00894850"/>
    <w:rsid w:val="00894B51"/>
    <w:rsid w:val="00894DB1"/>
    <w:rsid w:val="0089578B"/>
    <w:rsid w:val="008962F6"/>
    <w:rsid w:val="0089679E"/>
    <w:rsid w:val="008976E0"/>
    <w:rsid w:val="0089785D"/>
    <w:rsid w:val="008A003D"/>
    <w:rsid w:val="008A0435"/>
    <w:rsid w:val="008A12AB"/>
    <w:rsid w:val="008A1E51"/>
    <w:rsid w:val="008A1FF2"/>
    <w:rsid w:val="008A22D8"/>
    <w:rsid w:val="008A2493"/>
    <w:rsid w:val="008A392A"/>
    <w:rsid w:val="008A3E00"/>
    <w:rsid w:val="008A3F48"/>
    <w:rsid w:val="008A4C33"/>
    <w:rsid w:val="008A4FBB"/>
    <w:rsid w:val="008A5FD1"/>
    <w:rsid w:val="008A6EC7"/>
    <w:rsid w:val="008A7434"/>
    <w:rsid w:val="008A790E"/>
    <w:rsid w:val="008B0211"/>
    <w:rsid w:val="008B0272"/>
    <w:rsid w:val="008B0365"/>
    <w:rsid w:val="008B0897"/>
    <w:rsid w:val="008B09F8"/>
    <w:rsid w:val="008B0D6F"/>
    <w:rsid w:val="008B0E8F"/>
    <w:rsid w:val="008B176F"/>
    <w:rsid w:val="008B1825"/>
    <w:rsid w:val="008B1DFF"/>
    <w:rsid w:val="008B1F80"/>
    <w:rsid w:val="008B391C"/>
    <w:rsid w:val="008B3F9F"/>
    <w:rsid w:val="008B40F4"/>
    <w:rsid w:val="008B4D80"/>
    <w:rsid w:val="008B56D7"/>
    <w:rsid w:val="008B5F25"/>
    <w:rsid w:val="008B6C77"/>
    <w:rsid w:val="008B6E49"/>
    <w:rsid w:val="008B71A8"/>
    <w:rsid w:val="008B7605"/>
    <w:rsid w:val="008B7783"/>
    <w:rsid w:val="008B79B2"/>
    <w:rsid w:val="008B7A00"/>
    <w:rsid w:val="008B7B61"/>
    <w:rsid w:val="008B7B69"/>
    <w:rsid w:val="008C0D0D"/>
    <w:rsid w:val="008C1CA6"/>
    <w:rsid w:val="008C1DBE"/>
    <w:rsid w:val="008C1F5C"/>
    <w:rsid w:val="008C20D0"/>
    <w:rsid w:val="008C2596"/>
    <w:rsid w:val="008C28EB"/>
    <w:rsid w:val="008C2A7F"/>
    <w:rsid w:val="008C2DF6"/>
    <w:rsid w:val="008C3CB6"/>
    <w:rsid w:val="008C40AA"/>
    <w:rsid w:val="008C48C1"/>
    <w:rsid w:val="008C4F85"/>
    <w:rsid w:val="008C5253"/>
    <w:rsid w:val="008C6135"/>
    <w:rsid w:val="008C65C9"/>
    <w:rsid w:val="008C67E6"/>
    <w:rsid w:val="008C6A37"/>
    <w:rsid w:val="008C7205"/>
    <w:rsid w:val="008C77C3"/>
    <w:rsid w:val="008C792F"/>
    <w:rsid w:val="008C7E61"/>
    <w:rsid w:val="008C7EE3"/>
    <w:rsid w:val="008D07EE"/>
    <w:rsid w:val="008D0E96"/>
    <w:rsid w:val="008D0F5F"/>
    <w:rsid w:val="008D1791"/>
    <w:rsid w:val="008D23E2"/>
    <w:rsid w:val="008D2A86"/>
    <w:rsid w:val="008D33E2"/>
    <w:rsid w:val="008D3612"/>
    <w:rsid w:val="008D366D"/>
    <w:rsid w:val="008D3EEF"/>
    <w:rsid w:val="008D4199"/>
    <w:rsid w:val="008D43A5"/>
    <w:rsid w:val="008D4791"/>
    <w:rsid w:val="008D4AFC"/>
    <w:rsid w:val="008D4C94"/>
    <w:rsid w:val="008D4F16"/>
    <w:rsid w:val="008D50C2"/>
    <w:rsid w:val="008D5562"/>
    <w:rsid w:val="008D5726"/>
    <w:rsid w:val="008D5EF3"/>
    <w:rsid w:val="008D5F00"/>
    <w:rsid w:val="008D683D"/>
    <w:rsid w:val="008D688C"/>
    <w:rsid w:val="008D7935"/>
    <w:rsid w:val="008D7CE6"/>
    <w:rsid w:val="008E0279"/>
    <w:rsid w:val="008E0327"/>
    <w:rsid w:val="008E044E"/>
    <w:rsid w:val="008E13CB"/>
    <w:rsid w:val="008E14F5"/>
    <w:rsid w:val="008E1752"/>
    <w:rsid w:val="008E1FE8"/>
    <w:rsid w:val="008E3122"/>
    <w:rsid w:val="008E343E"/>
    <w:rsid w:val="008E4431"/>
    <w:rsid w:val="008E447E"/>
    <w:rsid w:val="008E4687"/>
    <w:rsid w:val="008E4989"/>
    <w:rsid w:val="008E4A3B"/>
    <w:rsid w:val="008E4DC5"/>
    <w:rsid w:val="008E5049"/>
    <w:rsid w:val="008E54C0"/>
    <w:rsid w:val="008E59F6"/>
    <w:rsid w:val="008E5BF5"/>
    <w:rsid w:val="008E6B10"/>
    <w:rsid w:val="008E7880"/>
    <w:rsid w:val="008E7CC9"/>
    <w:rsid w:val="008F03BC"/>
    <w:rsid w:val="008F0533"/>
    <w:rsid w:val="008F0659"/>
    <w:rsid w:val="008F07EB"/>
    <w:rsid w:val="008F0A16"/>
    <w:rsid w:val="008F126D"/>
    <w:rsid w:val="008F1332"/>
    <w:rsid w:val="008F1957"/>
    <w:rsid w:val="008F1AD2"/>
    <w:rsid w:val="008F3D7A"/>
    <w:rsid w:val="008F4200"/>
    <w:rsid w:val="008F449C"/>
    <w:rsid w:val="008F4635"/>
    <w:rsid w:val="008F4681"/>
    <w:rsid w:val="008F544C"/>
    <w:rsid w:val="008F568F"/>
    <w:rsid w:val="008F58E8"/>
    <w:rsid w:val="008F5A29"/>
    <w:rsid w:val="008F6443"/>
    <w:rsid w:val="008F6584"/>
    <w:rsid w:val="008F69B2"/>
    <w:rsid w:val="008F7357"/>
    <w:rsid w:val="008F7427"/>
    <w:rsid w:val="008F788F"/>
    <w:rsid w:val="009006C2"/>
    <w:rsid w:val="0090078B"/>
    <w:rsid w:val="00900BA1"/>
    <w:rsid w:val="00900C7D"/>
    <w:rsid w:val="00900CFD"/>
    <w:rsid w:val="00900DAA"/>
    <w:rsid w:val="00901023"/>
    <w:rsid w:val="009014B8"/>
    <w:rsid w:val="009015EB"/>
    <w:rsid w:val="00901D6E"/>
    <w:rsid w:val="00902192"/>
    <w:rsid w:val="009025D0"/>
    <w:rsid w:val="00902D13"/>
    <w:rsid w:val="00902F17"/>
    <w:rsid w:val="00903259"/>
    <w:rsid w:val="009039A3"/>
    <w:rsid w:val="00903D77"/>
    <w:rsid w:val="00903F00"/>
    <w:rsid w:val="009048AB"/>
    <w:rsid w:val="00904A05"/>
    <w:rsid w:val="009054A5"/>
    <w:rsid w:val="00905806"/>
    <w:rsid w:val="00905992"/>
    <w:rsid w:val="00905A5C"/>
    <w:rsid w:val="00905E24"/>
    <w:rsid w:val="00907C8B"/>
    <w:rsid w:val="00910739"/>
    <w:rsid w:val="009109E2"/>
    <w:rsid w:val="009113B5"/>
    <w:rsid w:val="009117F6"/>
    <w:rsid w:val="009119FB"/>
    <w:rsid w:val="00911A87"/>
    <w:rsid w:val="00911D77"/>
    <w:rsid w:val="00911DEA"/>
    <w:rsid w:val="0091219B"/>
    <w:rsid w:val="0091236A"/>
    <w:rsid w:val="00913139"/>
    <w:rsid w:val="009135BD"/>
    <w:rsid w:val="00913FA1"/>
    <w:rsid w:val="00914353"/>
    <w:rsid w:val="00914B2F"/>
    <w:rsid w:val="00915318"/>
    <w:rsid w:val="00915B0C"/>
    <w:rsid w:val="009160F3"/>
    <w:rsid w:val="0091681D"/>
    <w:rsid w:val="00917E26"/>
    <w:rsid w:val="00917E61"/>
    <w:rsid w:val="00917F8F"/>
    <w:rsid w:val="0092000E"/>
    <w:rsid w:val="00920D5A"/>
    <w:rsid w:val="009219D0"/>
    <w:rsid w:val="00921FDF"/>
    <w:rsid w:val="00922C8B"/>
    <w:rsid w:val="00923030"/>
    <w:rsid w:val="00923422"/>
    <w:rsid w:val="009239D1"/>
    <w:rsid w:val="00924153"/>
    <w:rsid w:val="009246DA"/>
    <w:rsid w:val="00924A8F"/>
    <w:rsid w:val="0092570E"/>
    <w:rsid w:val="00925829"/>
    <w:rsid w:val="00925D46"/>
    <w:rsid w:val="009261D7"/>
    <w:rsid w:val="0092626A"/>
    <w:rsid w:val="00926314"/>
    <w:rsid w:val="00926842"/>
    <w:rsid w:val="009271C9"/>
    <w:rsid w:val="00927247"/>
    <w:rsid w:val="0092773E"/>
    <w:rsid w:val="00927BBF"/>
    <w:rsid w:val="009302C5"/>
    <w:rsid w:val="00930DE0"/>
    <w:rsid w:val="00931260"/>
    <w:rsid w:val="0093185E"/>
    <w:rsid w:val="009319B0"/>
    <w:rsid w:val="00931A5B"/>
    <w:rsid w:val="00931FC3"/>
    <w:rsid w:val="0093229A"/>
    <w:rsid w:val="00932954"/>
    <w:rsid w:val="00932FBB"/>
    <w:rsid w:val="00933D3E"/>
    <w:rsid w:val="0093432B"/>
    <w:rsid w:val="00935220"/>
    <w:rsid w:val="00935250"/>
    <w:rsid w:val="00935327"/>
    <w:rsid w:val="009354D1"/>
    <w:rsid w:val="009362C1"/>
    <w:rsid w:val="00940048"/>
    <w:rsid w:val="0094043B"/>
    <w:rsid w:val="009408B4"/>
    <w:rsid w:val="009414F3"/>
    <w:rsid w:val="00941619"/>
    <w:rsid w:val="00942623"/>
    <w:rsid w:val="00942B96"/>
    <w:rsid w:val="0094341E"/>
    <w:rsid w:val="009435D4"/>
    <w:rsid w:val="009437C2"/>
    <w:rsid w:val="00944384"/>
    <w:rsid w:val="00944B0F"/>
    <w:rsid w:val="00944E5D"/>
    <w:rsid w:val="00945195"/>
    <w:rsid w:val="0094523C"/>
    <w:rsid w:val="009452E2"/>
    <w:rsid w:val="00945364"/>
    <w:rsid w:val="009458A1"/>
    <w:rsid w:val="00946000"/>
    <w:rsid w:val="00946127"/>
    <w:rsid w:val="0094655D"/>
    <w:rsid w:val="00946745"/>
    <w:rsid w:val="00947532"/>
    <w:rsid w:val="009508C5"/>
    <w:rsid w:val="009518E9"/>
    <w:rsid w:val="00951DEB"/>
    <w:rsid w:val="009525D6"/>
    <w:rsid w:val="00952676"/>
    <w:rsid w:val="0095270F"/>
    <w:rsid w:val="00954EAF"/>
    <w:rsid w:val="0095591D"/>
    <w:rsid w:val="00955FB7"/>
    <w:rsid w:val="0095616E"/>
    <w:rsid w:val="009564F9"/>
    <w:rsid w:val="0095678E"/>
    <w:rsid w:val="00956825"/>
    <w:rsid w:val="00956A7C"/>
    <w:rsid w:val="00956CD5"/>
    <w:rsid w:val="00956E9C"/>
    <w:rsid w:val="00957358"/>
    <w:rsid w:val="009576F0"/>
    <w:rsid w:val="00957D6A"/>
    <w:rsid w:val="00957EA1"/>
    <w:rsid w:val="00957FB3"/>
    <w:rsid w:val="009601BB"/>
    <w:rsid w:val="00960449"/>
    <w:rsid w:val="00960546"/>
    <w:rsid w:val="00960685"/>
    <w:rsid w:val="0096089B"/>
    <w:rsid w:val="00960CF2"/>
    <w:rsid w:val="009618C5"/>
    <w:rsid w:val="009618D5"/>
    <w:rsid w:val="009619A7"/>
    <w:rsid w:val="00962314"/>
    <w:rsid w:val="009644E6"/>
    <w:rsid w:val="00965B7F"/>
    <w:rsid w:val="00966939"/>
    <w:rsid w:val="00966E4E"/>
    <w:rsid w:val="00966F22"/>
    <w:rsid w:val="0096706C"/>
    <w:rsid w:val="009674E2"/>
    <w:rsid w:val="00967774"/>
    <w:rsid w:val="009705B5"/>
    <w:rsid w:val="00972490"/>
    <w:rsid w:val="009725BB"/>
    <w:rsid w:val="00974610"/>
    <w:rsid w:val="00974C34"/>
    <w:rsid w:val="00974E6C"/>
    <w:rsid w:val="00975C9E"/>
    <w:rsid w:val="0097667C"/>
    <w:rsid w:val="00976684"/>
    <w:rsid w:val="00976BA9"/>
    <w:rsid w:val="00977656"/>
    <w:rsid w:val="009801EB"/>
    <w:rsid w:val="00980449"/>
    <w:rsid w:val="00980A53"/>
    <w:rsid w:val="00981098"/>
    <w:rsid w:val="00981134"/>
    <w:rsid w:val="009815CE"/>
    <w:rsid w:val="00981A4B"/>
    <w:rsid w:val="00981BAA"/>
    <w:rsid w:val="009825A5"/>
    <w:rsid w:val="009832F1"/>
    <w:rsid w:val="009838CC"/>
    <w:rsid w:val="009839DE"/>
    <w:rsid w:val="00984CC5"/>
    <w:rsid w:val="00984D43"/>
    <w:rsid w:val="009856CD"/>
    <w:rsid w:val="00985738"/>
    <w:rsid w:val="0098596A"/>
    <w:rsid w:val="00985A84"/>
    <w:rsid w:val="00985E86"/>
    <w:rsid w:val="00986240"/>
    <w:rsid w:val="0098657C"/>
    <w:rsid w:val="00987D60"/>
    <w:rsid w:val="009903C2"/>
    <w:rsid w:val="009904F8"/>
    <w:rsid w:val="009909B8"/>
    <w:rsid w:val="0099105C"/>
    <w:rsid w:val="00991134"/>
    <w:rsid w:val="00991A97"/>
    <w:rsid w:val="00991B1E"/>
    <w:rsid w:val="00992175"/>
    <w:rsid w:val="00993970"/>
    <w:rsid w:val="00995258"/>
    <w:rsid w:val="009953FE"/>
    <w:rsid w:val="00995614"/>
    <w:rsid w:val="00995A1F"/>
    <w:rsid w:val="00995BBA"/>
    <w:rsid w:val="00995EC5"/>
    <w:rsid w:val="00995FCA"/>
    <w:rsid w:val="00995FDC"/>
    <w:rsid w:val="00996756"/>
    <w:rsid w:val="0099735B"/>
    <w:rsid w:val="009978FD"/>
    <w:rsid w:val="009979F5"/>
    <w:rsid w:val="00997E28"/>
    <w:rsid w:val="009A0221"/>
    <w:rsid w:val="009A0549"/>
    <w:rsid w:val="009A154D"/>
    <w:rsid w:val="009A1E10"/>
    <w:rsid w:val="009A1F5A"/>
    <w:rsid w:val="009A21EE"/>
    <w:rsid w:val="009A238C"/>
    <w:rsid w:val="009A2B00"/>
    <w:rsid w:val="009A2C56"/>
    <w:rsid w:val="009A4193"/>
    <w:rsid w:val="009A41DC"/>
    <w:rsid w:val="009A4432"/>
    <w:rsid w:val="009A474B"/>
    <w:rsid w:val="009A5E81"/>
    <w:rsid w:val="009A645A"/>
    <w:rsid w:val="009A7F88"/>
    <w:rsid w:val="009B04CA"/>
    <w:rsid w:val="009B07F9"/>
    <w:rsid w:val="009B092C"/>
    <w:rsid w:val="009B0A6B"/>
    <w:rsid w:val="009B0DFD"/>
    <w:rsid w:val="009B1323"/>
    <w:rsid w:val="009B25C4"/>
    <w:rsid w:val="009B2E0F"/>
    <w:rsid w:val="009B2E4A"/>
    <w:rsid w:val="009B33E8"/>
    <w:rsid w:val="009B3614"/>
    <w:rsid w:val="009B3B1C"/>
    <w:rsid w:val="009B4267"/>
    <w:rsid w:val="009B42E8"/>
    <w:rsid w:val="009B4530"/>
    <w:rsid w:val="009B475B"/>
    <w:rsid w:val="009B4BB2"/>
    <w:rsid w:val="009B4C96"/>
    <w:rsid w:val="009B4E17"/>
    <w:rsid w:val="009B4FCC"/>
    <w:rsid w:val="009B5696"/>
    <w:rsid w:val="009B5AC0"/>
    <w:rsid w:val="009B5B04"/>
    <w:rsid w:val="009B6A75"/>
    <w:rsid w:val="009B71A3"/>
    <w:rsid w:val="009B7580"/>
    <w:rsid w:val="009B7B4A"/>
    <w:rsid w:val="009B7D95"/>
    <w:rsid w:val="009C08DC"/>
    <w:rsid w:val="009C0A75"/>
    <w:rsid w:val="009C0C35"/>
    <w:rsid w:val="009C0F09"/>
    <w:rsid w:val="009C1623"/>
    <w:rsid w:val="009C18A3"/>
    <w:rsid w:val="009C18F2"/>
    <w:rsid w:val="009C25B0"/>
    <w:rsid w:val="009C2DE8"/>
    <w:rsid w:val="009C30BE"/>
    <w:rsid w:val="009C3802"/>
    <w:rsid w:val="009C39A7"/>
    <w:rsid w:val="009C3A31"/>
    <w:rsid w:val="009C40DA"/>
    <w:rsid w:val="009C416A"/>
    <w:rsid w:val="009C4E0A"/>
    <w:rsid w:val="009C57AC"/>
    <w:rsid w:val="009C61A9"/>
    <w:rsid w:val="009C6C2E"/>
    <w:rsid w:val="009C7000"/>
    <w:rsid w:val="009C79A7"/>
    <w:rsid w:val="009D057E"/>
    <w:rsid w:val="009D120E"/>
    <w:rsid w:val="009D13D9"/>
    <w:rsid w:val="009D17CB"/>
    <w:rsid w:val="009D1F69"/>
    <w:rsid w:val="009D2256"/>
    <w:rsid w:val="009D2CA3"/>
    <w:rsid w:val="009D327A"/>
    <w:rsid w:val="009D3A08"/>
    <w:rsid w:val="009D3B55"/>
    <w:rsid w:val="009D3D04"/>
    <w:rsid w:val="009D3F98"/>
    <w:rsid w:val="009D4CA3"/>
    <w:rsid w:val="009D517F"/>
    <w:rsid w:val="009D53F2"/>
    <w:rsid w:val="009D586D"/>
    <w:rsid w:val="009D6518"/>
    <w:rsid w:val="009D698F"/>
    <w:rsid w:val="009D7144"/>
    <w:rsid w:val="009D78A6"/>
    <w:rsid w:val="009D7AAB"/>
    <w:rsid w:val="009D7C90"/>
    <w:rsid w:val="009D7CAE"/>
    <w:rsid w:val="009D7FAF"/>
    <w:rsid w:val="009E0039"/>
    <w:rsid w:val="009E023D"/>
    <w:rsid w:val="009E067C"/>
    <w:rsid w:val="009E0D48"/>
    <w:rsid w:val="009E0DB8"/>
    <w:rsid w:val="009E0F16"/>
    <w:rsid w:val="009E12B0"/>
    <w:rsid w:val="009E1F1A"/>
    <w:rsid w:val="009E21E6"/>
    <w:rsid w:val="009E29D1"/>
    <w:rsid w:val="009E2CE6"/>
    <w:rsid w:val="009E3391"/>
    <w:rsid w:val="009E418F"/>
    <w:rsid w:val="009E4281"/>
    <w:rsid w:val="009E47C4"/>
    <w:rsid w:val="009E4D07"/>
    <w:rsid w:val="009E502E"/>
    <w:rsid w:val="009E5DF2"/>
    <w:rsid w:val="009E5E2A"/>
    <w:rsid w:val="009E635F"/>
    <w:rsid w:val="009E66FC"/>
    <w:rsid w:val="009E673F"/>
    <w:rsid w:val="009E715C"/>
    <w:rsid w:val="009E7C6C"/>
    <w:rsid w:val="009F0796"/>
    <w:rsid w:val="009F0A1E"/>
    <w:rsid w:val="009F1143"/>
    <w:rsid w:val="009F21CF"/>
    <w:rsid w:val="009F259B"/>
    <w:rsid w:val="009F2AE9"/>
    <w:rsid w:val="009F3C6D"/>
    <w:rsid w:val="009F3D19"/>
    <w:rsid w:val="009F445E"/>
    <w:rsid w:val="009F4473"/>
    <w:rsid w:val="009F4B01"/>
    <w:rsid w:val="009F51EA"/>
    <w:rsid w:val="009F5226"/>
    <w:rsid w:val="009F540B"/>
    <w:rsid w:val="009F608F"/>
    <w:rsid w:val="009F61EC"/>
    <w:rsid w:val="009F6A06"/>
    <w:rsid w:val="009F6C34"/>
    <w:rsid w:val="009F73C8"/>
    <w:rsid w:val="009F74BB"/>
    <w:rsid w:val="009F74D9"/>
    <w:rsid w:val="009F7658"/>
    <w:rsid w:val="009F77E5"/>
    <w:rsid w:val="009F7B81"/>
    <w:rsid w:val="00A00476"/>
    <w:rsid w:val="00A017B3"/>
    <w:rsid w:val="00A01854"/>
    <w:rsid w:val="00A027BB"/>
    <w:rsid w:val="00A02A93"/>
    <w:rsid w:val="00A02EB0"/>
    <w:rsid w:val="00A03079"/>
    <w:rsid w:val="00A032A1"/>
    <w:rsid w:val="00A037D3"/>
    <w:rsid w:val="00A039A2"/>
    <w:rsid w:val="00A042BB"/>
    <w:rsid w:val="00A04B53"/>
    <w:rsid w:val="00A05330"/>
    <w:rsid w:val="00A055C1"/>
    <w:rsid w:val="00A055ED"/>
    <w:rsid w:val="00A05D95"/>
    <w:rsid w:val="00A0641B"/>
    <w:rsid w:val="00A1010E"/>
    <w:rsid w:val="00A10F8F"/>
    <w:rsid w:val="00A115E5"/>
    <w:rsid w:val="00A1236A"/>
    <w:rsid w:val="00A130A7"/>
    <w:rsid w:val="00A133A4"/>
    <w:rsid w:val="00A13ED7"/>
    <w:rsid w:val="00A144FE"/>
    <w:rsid w:val="00A1485B"/>
    <w:rsid w:val="00A14876"/>
    <w:rsid w:val="00A157A6"/>
    <w:rsid w:val="00A15B88"/>
    <w:rsid w:val="00A1611A"/>
    <w:rsid w:val="00A1617A"/>
    <w:rsid w:val="00A162E4"/>
    <w:rsid w:val="00A1652A"/>
    <w:rsid w:val="00A166F0"/>
    <w:rsid w:val="00A176A2"/>
    <w:rsid w:val="00A17B37"/>
    <w:rsid w:val="00A17CFD"/>
    <w:rsid w:val="00A20885"/>
    <w:rsid w:val="00A21066"/>
    <w:rsid w:val="00A211DC"/>
    <w:rsid w:val="00A21367"/>
    <w:rsid w:val="00A21AA4"/>
    <w:rsid w:val="00A22944"/>
    <w:rsid w:val="00A22DEA"/>
    <w:rsid w:val="00A232C0"/>
    <w:rsid w:val="00A23378"/>
    <w:rsid w:val="00A23BF8"/>
    <w:rsid w:val="00A23D0E"/>
    <w:rsid w:val="00A23E04"/>
    <w:rsid w:val="00A24D0F"/>
    <w:rsid w:val="00A24D82"/>
    <w:rsid w:val="00A24FED"/>
    <w:rsid w:val="00A25300"/>
    <w:rsid w:val="00A254C0"/>
    <w:rsid w:val="00A2643C"/>
    <w:rsid w:val="00A26595"/>
    <w:rsid w:val="00A26710"/>
    <w:rsid w:val="00A2761C"/>
    <w:rsid w:val="00A27699"/>
    <w:rsid w:val="00A276E6"/>
    <w:rsid w:val="00A278C4"/>
    <w:rsid w:val="00A2797E"/>
    <w:rsid w:val="00A27B22"/>
    <w:rsid w:val="00A3006E"/>
    <w:rsid w:val="00A309B9"/>
    <w:rsid w:val="00A31221"/>
    <w:rsid w:val="00A32321"/>
    <w:rsid w:val="00A33770"/>
    <w:rsid w:val="00A34460"/>
    <w:rsid w:val="00A34906"/>
    <w:rsid w:val="00A34F71"/>
    <w:rsid w:val="00A352DE"/>
    <w:rsid w:val="00A35B4A"/>
    <w:rsid w:val="00A35DAA"/>
    <w:rsid w:val="00A365A0"/>
    <w:rsid w:val="00A367EF"/>
    <w:rsid w:val="00A36D8C"/>
    <w:rsid w:val="00A401E0"/>
    <w:rsid w:val="00A404D8"/>
    <w:rsid w:val="00A40DDC"/>
    <w:rsid w:val="00A41AA3"/>
    <w:rsid w:val="00A41AE7"/>
    <w:rsid w:val="00A41D01"/>
    <w:rsid w:val="00A4217E"/>
    <w:rsid w:val="00A42637"/>
    <w:rsid w:val="00A42678"/>
    <w:rsid w:val="00A42740"/>
    <w:rsid w:val="00A4286E"/>
    <w:rsid w:val="00A42B63"/>
    <w:rsid w:val="00A42D3A"/>
    <w:rsid w:val="00A42DAC"/>
    <w:rsid w:val="00A42E02"/>
    <w:rsid w:val="00A4330D"/>
    <w:rsid w:val="00A434A3"/>
    <w:rsid w:val="00A43DBC"/>
    <w:rsid w:val="00A4436E"/>
    <w:rsid w:val="00A44688"/>
    <w:rsid w:val="00A44CDE"/>
    <w:rsid w:val="00A44F35"/>
    <w:rsid w:val="00A45FF2"/>
    <w:rsid w:val="00A46F8A"/>
    <w:rsid w:val="00A4767A"/>
    <w:rsid w:val="00A47E5F"/>
    <w:rsid w:val="00A50150"/>
    <w:rsid w:val="00A508EE"/>
    <w:rsid w:val="00A5189E"/>
    <w:rsid w:val="00A51D52"/>
    <w:rsid w:val="00A52803"/>
    <w:rsid w:val="00A52875"/>
    <w:rsid w:val="00A53A4C"/>
    <w:rsid w:val="00A53BF6"/>
    <w:rsid w:val="00A53FEF"/>
    <w:rsid w:val="00A54144"/>
    <w:rsid w:val="00A55020"/>
    <w:rsid w:val="00A551EB"/>
    <w:rsid w:val="00A55398"/>
    <w:rsid w:val="00A555C3"/>
    <w:rsid w:val="00A55845"/>
    <w:rsid w:val="00A56BFF"/>
    <w:rsid w:val="00A56FCE"/>
    <w:rsid w:val="00A57739"/>
    <w:rsid w:val="00A601AD"/>
    <w:rsid w:val="00A601D4"/>
    <w:rsid w:val="00A60C92"/>
    <w:rsid w:val="00A61828"/>
    <w:rsid w:val="00A62328"/>
    <w:rsid w:val="00A6242B"/>
    <w:rsid w:val="00A62857"/>
    <w:rsid w:val="00A63857"/>
    <w:rsid w:val="00A63A06"/>
    <w:rsid w:val="00A63C1A"/>
    <w:rsid w:val="00A64363"/>
    <w:rsid w:val="00A64DA3"/>
    <w:rsid w:val="00A652FF"/>
    <w:rsid w:val="00A66227"/>
    <w:rsid w:val="00A6629A"/>
    <w:rsid w:val="00A677D5"/>
    <w:rsid w:val="00A67FDC"/>
    <w:rsid w:val="00A70793"/>
    <w:rsid w:val="00A709E3"/>
    <w:rsid w:val="00A70E07"/>
    <w:rsid w:val="00A70F94"/>
    <w:rsid w:val="00A71087"/>
    <w:rsid w:val="00A71ED5"/>
    <w:rsid w:val="00A72747"/>
    <w:rsid w:val="00A73E5C"/>
    <w:rsid w:val="00A74A3B"/>
    <w:rsid w:val="00A75194"/>
    <w:rsid w:val="00A75BB6"/>
    <w:rsid w:val="00A7608C"/>
    <w:rsid w:val="00A762D5"/>
    <w:rsid w:val="00A7646E"/>
    <w:rsid w:val="00A7679F"/>
    <w:rsid w:val="00A769D7"/>
    <w:rsid w:val="00A77496"/>
    <w:rsid w:val="00A7749F"/>
    <w:rsid w:val="00A77B3A"/>
    <w:rsid w:val="00A806B8"/>
    <w:rsid w:val="00A81815"/>
    <w:rsid w:val="00A82034"/>
    <w:rsid w:val="00A83C59"/>
    <w:rsid w:val="00A83D5B"/>
    <w:rsid w:val="00A84BFC"/>
    <w:rsid w:val="00A84E9F"/>
    <w:rsid w:val="00A857B8"/>
    <w:rsid w:val="00A868F6"/>
    <w:rsid w:val="00A86973"/>
    <w:rsid w:val="00A869AB"/>
    <w:rsid w:val="00A86A98"/>
    <w:rsid w:val="00A86E6C"/>
    <w:rsid w:val="00A8732D"/>
    <w:rsid w:val="00A8744C"/>
    <w:rsid w:val="00A875BB"/>
    <w:rsid w:val="00A87B17"/>
    <w:rsid w:val="00A87D6F"/>
    <w:rsid w:val="00A9061E"/>
    <w:rsid w:val="00A90D3A"/>
    <w:rsid w:val="00A91650"/>
    <w:rsid w:val="00A9210B"/>
    <w:rsid w:val="00A92121"/>
    <w:rsid w:val="00A92275"/>
    <w:rsid w:val="00A92C2F"/>
    <w:rsid w:val="00A93078"/>
    <w:rsid w:val="00A9389E"/>
    <w:rsid w:val="00A93BDF"/>
    <w:rsid w:val="00A93C8E"/>
    <w:rsid w:val="00A942AC"/>
    <w:rsid w:val="00A94CC5"/>
    <w:rsid w:val="00A95F2B"/>
    <w:rsid w:val="00A966B4"/>
    <w:rsid w:val="00A967F7"/>
    <w:rsid w:val="00A977AD"/>
    <w:rsid w:val="00A9783A"/>
    <w:rsid w:val="00A97CFD"/>
    <w:rsid w:val="00AA057F"/>
    <w:rsid w:val="00AA0764"/>
    <w:rsid w:val="00AA0A2B"/>
    <w:rsid w:val="00AA0E59"/>
    <w:rsid w:val="00AA20EB"/>
    <w:rsid w:val="00AA2124"/>
    <w:rsid w:val="00AA2887"/>
    <w:rsid w:val="00AA2EF6"/>
    <w:rsid w:val="00AA2F87"/>
    <w:rsid w:val="00AA3A71"/>
    <w:rsid w:val="00AA3A9E"/>
    <w:rsid w:val="00AA3ECD"/>
    <w:rsid w:val="00AA466C"/>
    <w:rsid w:val="00AA5767"/>
    <w:rsid w:val="00AA5ABF"/>
    <w:rsid w:val="00AA6976"/>
    <w:rsid w:val="00AA6BB2"/>
    <w:rsid w:val="00AA6FBD"/>
    <w:rsid w:val="00AA75A0"/>
    <w:rsid w:val="00AA7D76"/>
    <w:rsid w:val="00AB041D"/>
    <w:rsid w:val="00AB08D6"/>
    <w:rsid w:val="00AB0CB8"/>
    <w:rsid w:val="00AB0D8C"/>
    <w:rsid w:val="00AB1617"/>
    <w:rsid w:val="00AB170B"/>
    <w:rsid w:val="00AB1ACF"/>
    <w:rsid w:val="00AB1DE7"/>
    <w:rsid w:val="00AB1FFB"/>
    <w:rsid w:val="00AB2013"/>
    <w:rsid w:val="00AB241F"/>
    <w:rsid w:val="00AB2794"/>
    <w:rsid w:val="00AB351F"/>
    <w:rsid w:val="00AB3AD3"/>
    <w:rsid w:val="00AB3DD4"/>
    <w:rsid w:val="00AB421E"/>
    <w:rsid w:val="00AB4480"/>
    <w:rsid w:val="00AB59AF"/>
    <w:rsid w:val="00AB5A87"/>
    <w:rsid w:val="00AB5E93"/>
    <w:rsid w:val="00AB619B"/>
    <w:rsid w:val="00AB6BEE"/>
    <w:rsid w:val="00AB6CEB"/>
    <w:rsid w:val="00AB6EF7"/>
    <w:rsid w:val="00AB7229"/>
    <w:rsid w:val="00AB76CB"/>
    <w:rsid w:val="00AB7913"/>
    <w:rsid w:val="00AC09FD"/>
    <w:rsid w:val="00AC0EEB"/>
    <w:rsid w:val="00AC13C0"/>
    <w:rsid w:val="00AC1576"/>
    <w:rsid w:val="00AC2222"/>
    <w:rsid w:val="00AC309E"/>
    <w:rsid w:val="00AC384F"/>
    <w:rsid w:val="00AC38A1"/>
    <w:rsid w:val="00AC4BC9"/>
    <w:rsid w:val="00AC4DE1"/>
    <w:rsid w:val="00AC5880"/>
    <w:rsid w:val="00AC60CA"/>
    <w:rsid w:val="00AC6E16"/>
    <w:rsid w:val="00AC7126"/>
    <w:rsid w:val="00AC714C"/>
    <w:rsid w:val="00AC71BC"/>
    <w:rsid w:val="00AC762A"/>
    <w:rsid w:val="00AC7A6A"/>
    <w:rsid w:val="00AD04D6"/>
    <w:rsid w:val="00AD0804"/>
    <w:rsid w:val="00AD12AA"/>
    <w:rsid w:val="00AD1ADB"/>
    <w:rsid w:val="00AD2187"/>
    <w:rsid w:val="00AD2333"/>
    <w:rsid w:val="00AD2356"/>
    <w:rsid w:val="00AD2484"/>
    <w:rsid w:val="00AD26DC"/>
    <w:rsid w:val="00AD28EC"/>
    <w:rsid w:val="00AD291C"/>
    <w:rsid w:val="00AD3138"/>
    <w:rsid w:val="00AD3290"/>
    <w:rsid w:val="00AD3D99"/>
    <w:rsid w:val="00AD46C3"/>
    <w:rsid w:val="00AD48F8"/>
    <w:rsid w:val="00AD4F26"/>
    <w:rsid w:val="00AD5F54"/>
    <w:rsid w:val="00AD608F"/>
    <w:rsid w:val="00AD60BF"/>
    <w:rsid w:val="00AD68E3"/>
    <w:rsid w:val="00AD78C0"/>
    <w:rsid w:val="00AD7D12"/>
    <w:rsid w:val="00AE01A2"/>
    <w:rsid w:val="00AE02B2"/>
    <w:rsid w:val="00AE0718"/>
    <w:rsid w:val="00AE1206"/>
    <w:rsid w:val="00AE155F"/>
    <w:rsid w:val="00AE1A39"/>
    <w:rsid w:val="00AE27F6"/>
    <w:rsid w:val="00AE289A"/>
    <w:rsid w:val="00AE28E5"/>
    <w:rsid w:val="00AE2D50"/>
    <w:rsid w:val="00AE3699"/>
    <w:rsid w:val="00AE48D1"/>
    <w:rsid w:val="00AE4BD2"/>
    <w:rsid w:val="00AE4E21"/>
    <w:rsid w:val="00AE507E"/>
    <w:rsid w:val="00AE52D1"/>
    <w:rsid w:val="00AE5479"/>
    <w:rsid w:val="00AE5485"/>
    <w:rsid w:val="00AE5720"/>
    <w:rsid w:val="00AE6266"/>
    <w:rsid w:val="00AE636C"/>
    <w:rsid w:val="00AE6481"/>
    <w:rsid w:val="00AE6DEC"/>
    <w:rsid w:val="00AE706B"/>
    <w:rsid w:val="00AE720C"/>
    <w:rsid w:val="00AE7584"/>
    <w:rsid w:val="00AE7785"/>
    <w:rsid w:val="00AF0584"/>
    <w:rsid w:val="00AF068C"/>
    <w:rsid w:val="00AF071F"/>
    <w:rsid w:val="00AF1555"/>
    <w:rsid w:val="00AF2208"/>
    <w:rsid w:val="00AF22F1"/>
    <w:rsid w:val="00AF2742"/>
    <w:rsid w:val="00AF2943"/>
    <w:rsid w:val="00AF31E9"/>
    <w:rsid w:val="00AF3702"/>
    <w:rsid w:val="00AF3D02"/>
    <w:rsid w:val="00AF453B"/>
    <w:rsid w:val="00AF4685"/>
    <w:rsid w:val="00AF50A6"/>
    <w:rsid w:val="00AF55E9"/>
    <w:rsid w:val="00AF5787"/>
    <w:rsid w:val="00AF5F29"/>
    <w:rsid w:val="00AF5F6E"/>
    <w:rsid w:val="00AF61ED"/>
    <w:rsid w:val="00AF6B41"/>
    <w:rsid w:val="00B00A45"/>
    <w:rsid w:val="00B014A3"/>
    <w:rsid w:val="00B014AE"/>
    <w:rsid w:val="00B0181B"/>
    <w:rsid w:val="00B01F68"/>
    <w:rsid w:val="00B0289A"/>
    <w:rsid w:val="00B032D2"/>
    <w:rsid w:val="00B04076"/>
    <w:rsid w:val="00B0448D"/>
    <w:rsid w:val="00B047A6"/>
    <w:rsid w:val="00B049DB"/>
    <w:rsid w:val="00B04B04"/>
    <w:rsid w:val="00B05826"/>
    <w:rsid w:val="00B059BE"/>
    <w:rsid w:val="00B067FE"/>
    <w:rsid w:val="00B06A7C"/>
    <w:rsid w:val="00B06A94"/>
    <w:rsid w:val="00B077C5"/>
    <w:rsid w:val="00B077FA"/>
    <w:rsid w:val="00B100AF"/>
    <w:rsid w:val="00B1043B"/>
    <w:rsid w:val="00B10E8F"/>
    <w:rsid w:val="00B10EF6"/>
    <w:rsid w:val="00B11036"/>
    <w:rsid w:val="00B111C0"/>
    <w:rsid w:val="00B119A5"/>
    <w:rsid w:val="00B11AAB"/>
    <w:rsid w:val="00B11F4E"/>
    <w:rsid w:val="00B121A1"/>
    <w:rsid w:val="00B12576"/>
    <w:rsid w:val="00B12BC3"/>
    <w:rsid w:val="00B136E8"/>
    <w:rsid w:val="00B13822"/>
    <w:rsid w:val="00B1383A"/>
    <w:rsid w:val="00B139FC"/>
    <w:rsid w:val="00B14091"/>
    <w:rsid w:val="00B142DF"/>
    <w:rsid w:val="00B147B4"/>
    <w:rsid w:val="00B14903"/>
    <w:rsid w:val="00B15482"/>
    <w:rsid w:val="00B1555C"/>
    <w:rsid w:val="00B1564C"/>
    <w:rsid w:val="00B15949"/>
    <w:rsid w:val="00B16087"/>
    <w:rsid w:val="00B16794"/>
    <w:rsid w:val="00B17EE4"/>
    <w:rsid w:val="00B20208"/>
    <w:rsid w:val="00B202FD"/>
    <w:rsid w:val="00B20F74"/>
    <w:rsid w:val="00B2160C"/>
    <w:rsid w:val="00B21813"/>
    <w:rsid w:val="00B218FA"/>
    <w:rsid w:val="00B21BF1"/>
    <w:rsid w:val="00B222A8"/>
    <w:rsid w:val="00B22363"/>
    <w:rsid w:val="00B225C5"/>
    <w:rsid w:val="00B229CC"/>
    <w:rsid w:val="00B239E6"/>
    <w:rsid w:val="00B2408A"/>
    <w:rsid w:val="00B242AC"/>
    <w:rsid w:val="00B245FA"/>
    <w:rsid w:val="00B24675"/>
    <w:rsid w:val="00B24AA1"/>
    <w:rsid w:val="00B2583D"/>
    <w:rsid w:val="00B258FD"/>
    <w:rsid w:val="00B2591B"/>
    <w:rsid w:val="00B25E57"/>
    <w:rsid w:val="00B262A7"/>
    <w:rsid w:val="00B26D4A"/>
    <w:rsid w:val="00B26D92"/>
    <w:rsid w:val="00B26F21"/>
    <w:rsid w:val="00B27B82"/>
    <w:rsid w:val="00B27E2A"/>
    <w:rsid w:val="00B3058A"/>
    <w:rsid w:val="00B3068E"/>
    <w:rsid w:val="00B3069B"/>
    <w:rsid w:val="00B3119F"/>
    <w:rsid w:val="00B31568"/>
    <w:rsid w:val="00B31F2A"/>
    <w:rsid w:val="00B32035"/>
    <w:rsid w:val="00B330B5"/>
    <w:rsid w:val="00B33ACB"/>
    <w:rsid w:val="00B3486F"/>
    <w:rsid w:val="00B34A5D"/>
    <w:rsid w:val="00B34E15"/>
    <w:rsid w:val="00B34E83"/>
    <w:rsid w:val="00B35C65"/>
    <w:rsid w:val="00B35CD7"/>
    <w:rsid w:val="00B36210"/>
    <w:rsid w:val="00B36558"/>
    <w:rsid w:val="00B36A8C"/>
    <w:rsid w:val="00B36B8D"/>
    <w:rsid w:val="00B36FD6"/>
    <w:rsid w:val="00B37433"/>
    <w:rsid w:val="00B37D02"/>
    <w:rsid w:val="00B37FC2"/>
    <w:rsid w:val="00B4086E"/>
    <w:rsid w:val="00B40F5A"/>
    <w:rsid w:val="00B4108F"/>
    <w:rsid w:val="00B414F1"/>
    <w:rsid w:val="00B4175E"/>
    <w:rsid w:val="00B41F42"/>
    <w:rsid w:val="00B41F8C"/>
    <w:rsid w:val="00B4248E"/>
    <w:rsid w:val="00B43426"/>
    <w:rsid w:val="00B43443"/>
    <w:rsid w:val="00B437C1"/>
    <w:rsid w:val="00B4380C"/>
    <w:rsid w:val="00B439F6"/>
    <w:rsid w:val="00B43E0F"/>
    <w:rsid w:val="00B44901"/>
    <w:rsid w:val="00B44A8A"/>
    <w:rsid w:val="00B44DD5"/>
    <w:rsid w:val="00B44E1E"/>
    <w:rsid w:val="00B451F3"/>
    <w:rsid w:val="00B46472"/>
    <w:rsid w:val="00B47CE6"/>
    <w:rsid w:val="00B47D4C"/>
    <w:rsid w:val="00B47D98"/>
    <w:rsid w:val="00B50ADA"/>
    <w:rsid w:val="00B50B99"/>
    <w:rsid w:val="00B5195B"/>
    <w:rsid w:val="00B526A2"/>
    <w:rsid w:val="00B52828"/>
    <w:rsid w:val="00B528AC"/>
    <w:rsid w:val="00B52ED1"/>
    <w:rsid w:val="00B54A72"/>
    <w:rsid w:val="00B555DF"/>
    <w:rsid w:val="00B56295"/>
    <w:rsid w:val="00B56649"/>
    <w:rsid w:val="00B6045E"/>
    <w:rsid w:val="00B60ADB"/>
    <w:rsid w:val="00B60B2F"/>
    <w:rsid w:val="00B619CD"/>
    <w:rsid w:val="00B61D9B"/>
    <w:rsid w:val="00B6289D"/>
    <w:rsid w:val="00B63B53"/>
    <w:rsid w:val="00B6436B"/>
    <w:rsid w:val="00B64A7D"/>
    <w:rsid w:val="00B64DF6"/>
    <w:rsid w:val="00B64E72"/>
    <w:rsid w:val="00B650EB"/>
    <w:rsid w:val="00B65515"/>
    <w:rsid w:val="00B662D1"/>
    <w:rsid w:val="00B668D8"/>
    <w:rsid w:val="00B66AF9"/>
    <w:rsid w:val="00B672A5"/>
    <w:rsid w:val="00B674DF"/>
    <w:rsid w:val="00B67B47"/>
    <w:rsid w:val="00B67BA4"/>
    <w:rsid w:val="00B7035A"/>
    <w:rsid w:val="00B7037C"/>
    <w:rsid w:val="00B70FBD"/>
    <w:rsid w:val="00B71493"/>
    <w:rsid w:val="00B72217"/>
    <w:rsid w:val="00B726B2"/>
    <w:rsid w:val="00B72902"/>
    <w:rsid w:val="00B72D3D"/>
    <w:rsid w:val="00B72F8D"/>
    <w:rsid w:val="00B734D6"/>
    <w:rsid w:val="00B738F8"/>
    <w:rsid w:val="00B73BA7"/>
    <w:rsid w:val="00B73CD3"/>
    <w:rsid w:val="00B7404F"/>
    <w:rsid w:val="00B74860"/>
    <w:rsid w:val="00B75817"/>
    <w:rsid w:val="00B75AE8"/>
    <w:rsid w:val="00B75B99"/>
    <w:rsid w:val="00B75DBB"/>
    <w:rsid w:val="00B75EF8"/>
    <w:rsid w:val="00B76462"/>
    <w:rsid w:val="00B76674"/>
    <w:rsid w:val="00B7732D"/>
    <w:rsid w:val="00B8016E"/>
    <w:rsid w:val="00B8033F"/>
    <w:rsid w:val="00B80F69"/>
    <w:rsid w:val="00B813A7"/>
    <w:rsid w:val="00B81711"/>
    <w:rsid w:val="00B81DF5"/>
    <w:rsid w:val="00B8263C"/>
    <w:rsid w:val="00B83311"/>
    <w:rsid w:val="00B83B55"/>
    <w:rsid w:val="00B83D6A"/>
    <w:rsid w:val="00B8428B"/>
    <w:rsid w:val="00B84C58"/>
    <w:rsid w:val="00B84E23"/>
    <w:rsid w:val="00B84EAB"/>
    <w:rsid w:val="00B85011"/>
    <w:rsid w:val="00B85277"/>
    <w:rsid w:val="00B854C1"/>
    <w:rsid w:val="00B85513"/>
    <w:rsid w:val="00B85708"/>
    <w:rsid w:val="00B85B06"/>
    <w:rsid w:val="00B85C18"/>
    <w:rsid w:val="00B85CAE"/>
    <w:rsid w:val="00B86127"/>
    <w:rsid w:val="00B87A64"/>
    <w:rsid w:val="00B87D7A"/>
    <w:rsid w:val="00B87F01"/>
    <w:rsid w:val="00B9042B"/>
    <w:rsid w:val="00B90518"/>
    <w:rsid w:val="00B90E78"/>
    <w:rsid w:val="00B90EDF"/>
    <w:rsid w:val="00B91A34"/>
    <w:rsid w:val="00B91C6F"/>
    <w:rsid w:val="00B92467"/>
    <w:rsid w:val="00B926D3"/>
    <w:rsid w:val="00B92989"/>
    <w:rsid w:val="00B929F8"/>
    <w:rsid w:val="00B92E9F"/>
    <w:rsid w:val="00B934E0"/>
    <w:rsid w:val="00B936A2"/>
    <w:rsid w:val="00B937FD"/>
    <w:rsid w:val="00B942DE"/>
    <w:rsid w:val="00B9526B"/>
    <w:rsid w:val="00B95377"/>
    <w:rsid w:val="00B95942"/>
    <w:rsid w:val="00B96417"/>
    <w:rsid w:val="00B96519"/>
    <w:rsid w:val="00B96AEB"/>
    <w:rsid w:val="00B96AEE"/>
    <w:rsid w:val="00B978C2"/>
    <w:rsid w:val="00BA070E"/>
    <w:rsid w:val="00BA0A92"/>
    <w:rsid w:val="00BA0E97"/>
    <w:rsid w:val="00BA1219"/>
    <w:rsid w:val="00BA1493"/>
    <w:rsid w:val="00BA2883"/>
    <w:rsid w:val="00BA2F2C"/>
    <w:rsid w:val="00BA320C"/>
    <w:rsid w:val="00BA35E8"/>
    <w:rsid w:val="00BA38E0"/>
    <w:rsid w:val="00BA3D98"/>
    <w:rsid w:val="00BA4820"/>
    <w:rsid w:val="00BA4E9F"/>
    <w:rsid w:val="00BA649B"/>
    <w:rsid w:val="00BA6FB2"/>
    <w:rsid w:val="00BA71A7"/>
    <w:rsid w:val="00BA7332"/>
    <w:rsid w:val="00BA740B"/>
    <w:rsid w:val="00BA7DD1"/>
    <w:rsid w:val="00BB05A4"/>
    <w:rsid w:val="00BB0745"/>
    <w:rsid w:val="00BB0903"/>
    <w:rsid w:val="00BB09A9"/>
    <w:rsid w:val="00BB0F3C"/>
    <w:rsid w:val="00BB1365"/>
    <w:rsid w:val="00BB1D06"/>
    <w:rsid w:val="00BB2041"/>
    <w:rsid w:val="00BB24A7"/>
    <w:rsid w:val="00BB25B8"/>
    <w:rsid w:val="00BB286A"/>
    <w:rsid w:val="00BB2B6C"/>
    <w:rsid w:val="00BB2FFB"/>
    <w:rsid w:val="00BB4908"/>
    <w:rsid w:val="00BB495C"/>
    <w:rsid w:val="00BB507E"/>
    <w:rsid w:val="00BB61CE"/>
    <w:rsid w:val="00BB6648"/>
    <w:rsid w:val="00BB6D59"/>
    <w:rsid w:val="00BB7765"/>
    <w:rsid w:val="00BB7B9B"/>
    <w:rsid w:val="00BB7CC1"/>
    <w:rsid w:val="00BB7ED7"/>
    <w:rsid w:val="00BC0385"/>
    <w:rsid w:val="00BC04A3"/>
    <w:rsid w:val="00BC103C"/>
    <w:rsid w:val="00BC1219"/>
    <w:rsid w:val="00BC1472"/>
    <w:rsid w:val="00BC1ED5"/>
    <w:rsid w:val="00BC1F1A"/>
    <w:rsid w:val="00BC1FD6"/>
    <w:rsid w:val="00BC2164"/>
    <w:rsid w:val="00BC284B"/>
    <w:rsid w:val="00BC2856"/>
    <w:rsid w:val="00BC30B9"/>
    <w:rsid w:val="00BC379D"/>
    <w:rsid w:val="00BC4353"/>
    <w:rsid w:val="00BC5219"/>
    <w:rsid w:val="00BC54E0"/>
    <w:rsid w:val="00BC5550"/>
    <w:rsid w:val="00BC586F"/>
    <w:rsid w:val="00BC611A"/>
    <w:rsid w:val="00BC65B2"/>
    <w:rsid w:val="00BC6CE8"/>
    <w:rsid w:val="00BC737C"/>
    <w:rsid w:val="00BC794F"/>
    <w:rsid w:val="00BC7A95"/>
    <w:rsid w:val="00BC7CF0"/>
    <w:rsid w:val="00BD0239"/>
    <w:rsid w:val="00BD064E"/>
    <w:rsid w:val="00BD068B"/>
    <w:rsid w:val="00BD12C2"/>
    <w:rsid w:val="00BD17B7"/>
    <w:rsid w:val="00BD1E7C"/>
    <w:rsid w:val="00BD265A"/>
    <w:rsid w:val="00BD2746"/>
    <w:rsid w:val="00BD306E"/>
    <w:rsid w:val="00BD57BE"/>
    <w:rsid w:val="00BD62ED"/>
    <w:rsid w:val="00BD7E7C"/>
    <w:rsid w:val="00BD7F39"/>
    <w:rsid w:val="00BE00F2"/>
    <w:rsid w:val="00BE08C4"/>
    <w:rsid w:val="00BE0E22"/>
    <w:rsid w:val="00BE1411"/>
    <w:rsid w:val="00BE18BB"/>
    <w:rsid w:val="00BE196E"/>
    <w:rsid w:val="00BE230C"/>
    <w:rsid w:val="00BE249B"/>
    <w:rsid w:val="00BE2C52"/>
    <w:rsid w:val="00BE2FAF"/>
    <w:rsid w:val="00BE3377"/>
    <w:rsid w:val="00BE34C0"/>
    <w:rsid w:val="00BE34EB"/>
    <w:rsid w:val="00BE424C"/>
    <w:rsid w:val="00BE45F7"/>
    <w:rsid w:val="00BE46D2"/>
    <w:rsid w:val="00BE4C9C"/>
    <w:rsid w:val="00BE575B"/>
    <w:rsid w:val="00BE5CC3"/>
    <w:rsid w:val="00BE63B5"/>
    <w:rsid w:val="00BE7BF1"/>
    <w:rsid w:val="00BF0415"/>
    <w:rsid w:val="00BF0B4D"/>
    <w:rsid w:val="00BF0C10"/>
    <w:rsid w:val="00BF1937"/>
    <w:rsid w:val="00BF1955"/>
    <w:rsid w:val="00BF24AD"/>
    <w:rsid w:val="00BF26B8"/>
    <w:rsid w:val="00BF28E7"/>
    <w:rsid w:val="00BF3692"/>
    <w:rsid w:val="00BF4206"/>
    <w:rsid w:val="00BF47F5"/>
    <w:rsid w:val="00BF4B44"/>
    <w:rsid w:val="00BF5072"/>
    <w:rsid w:val="00BF54AC"/>
    <w:rsid w:val="00BF5982"/>
    <w:rsid w:val="00BF6398"/>
    <w:rsid w:val="00BF6A62"/>
    <w:rsid w:val="00BF6D01"/>
    <w:rsid w:val="00BF7582"/>
    <w:rsid w:val="00BF7C13"/>
    <w:rsid w:val="00BF7CD1"/>
    <w:rsid w:val="00C00053"/>
    <w:rsid w:val="00C0010B"/>
    <w:rsid w:val="00C00342"/>
    <w:rsid w:val="00C004B0"/>
    <w:rsid w:val="00C0161E"/>
    <w:rsid w:val="00C01D9C"/>
    <w:rsid w:val="00C037C0"/>
    <w:rsid w:val="00C04A6E"/>
    <w:rsid w:val="00C056C7"/>
    <w:rsid w:val="00C05B1C"/>
    <w:rsid w:val="00C05CD0"/>
    <w:rsid w:val="00C06013"/>
    <w:rsid w:val="00C0631D"/>
    <w:rsid w:val="00C06876"/>
    <w:rsid w:val="00C102CD"/>
    <w:rsid w:val="00C103CE"/>
    <w:rsid w:val="00C111A1"/>
    <w:rsid w:val="00C112DA"/>
    <w:rsid w:val="00C12056"/>
    <w:rsid w:val="00C12AC2"/>
    <w:rsid w:val="00C12AED"/>
    <w:rsid w:val="00C13091"/>
    <w:rsid w:val="00C1311E"/>
    <w:rsid w:val="00C131AE"/>
    <w:rsid w:val="00C14163"/>
    <w:rsid w:val="00C145A3"/>
    <w:rsid w:val="00C147A6"/>
    <w:rsid w:val="00C14A80"/>
    <w:rsid w:val="00C1512B"/>
    <w:rsid w:val="00C1540E"/>
    <w:rsid w:val="00C15F01"/>
    <w:rsid w:val="00C16962"/>
    <w:rsid w:val="00C17AE3"/>
    <w:rsid w:val="00C20383"/>
    <w:rsid w:val="00C20B0C"/>
    <w:rsid w:val="00C21A7B"/>
    <w:rsid w:val="00C21BD0"/>
    <w:rsid w:val="00C21D0F"/>
    <w:rsid w:val="00C21EE2"/>
    <w:rsid w:val="00C22602"/>
    <w:rsid w:val="00C22633"/>
    <w:rsid w:val="00C22995"/>
    <w:rsid w:val="00C22F03"/>
    <w:rsid w:val="00C23762"/>
    <w:rsid w:val="00C23869"/>
    <w:rsid w:val="00C239AB"/>
    <w:rsid w:val="00C24332"/>
    <w:rsid w:val="00C25374"/>
    <w:rsid w:val="00C2547A"/>
    <w:rsid w:val="00C25D60"/>
    <w:rsid w:val="00C261E7"/>
    <w:rsid w:val="00C2642A"/>
    <w:rsid w:val="00C26478"/>
    <w:rsid w:val="00C26A41"/>
    <w:rsid w:val="00C279AD"/>
    <w:rsid w:val="00C279B1"/>
    <w:rsid w:val="00C302A8"/>
    <w:rsid w:val="00C30325"/>
    <w:rsid w:val="00C304F0"/>
    <w:rsid w:val="00C31549"/>
    <w:rsid w:val="00C31608"/>
    <w:rsid w:val="00C31A57"/>
    <w:rsid w:val="00C31CD0"/>
    <w:rsid w:val="00C3276E"/>
    <w:rsid w:val="00C328A1"/>
    <w:rsid w:val="00C32919"/>
    <w:rsid w:val="00C3377A"/>
    <w:rsid w:val="00C341EC"/>
    <w:rsid w:val="00C34238"/>
    <w:rsid w:val="00C34DF3"/>
    <w:rsid w:val="00C35B2C"/>
    <w:rsid w:val="00C35C55"/>
    <w:rsid w:val="00C36166"/>
    <w:rsid w:val="00C3626F"/>
    <w:rsid w:val="00C36762"/>
    <w:rsid w:val="00C36A98"/>
    <w:rsid w:val="00C36E28"/>
    <w:rsid w:val="00C37EF4"/>
    <w:rsid w:val="00C40274"/>
    <w:rsid w:val="00C40684"/>
    <w:rsid w:val="00C40E7D"/>
    <w:rsid w:val="00C413E1"/>
    <w:rsid w:val="00C414AC"/>
    <w:rsid w:val="00C433A2"/>
    <w:rsid w:val="00C4347B"/>
    <w:rsid w:val="00C438C1"/>
    <w:rsid w:val="00C439F8"/>
    <w:rsid w:val="00C442CA"/>
    <w:rsid w:val="00C44C0C"/>
    <w:rsid w:val="00C44CCF"/>
    <w:rsid w:val="00C46278"/>
    <w:rsid w:val="00C465EE"/>
    <w:rsid w:val="00C468D5"/>
    <w:rsid w:val="00C4725B"/>
    <w:rsid w:val="00C478A1"/>
    <w:rsid w:val="00C47DF3"/>
    <w:rsid w:val="00C50246"/>
    <w:rsid w:val="00C50D6E"/>
    <w:rsid w:val="00C5128E"/>
    <w:rsid w:val="00C52161"/>
    <w:rsid w:val="00C52544"/>
    <w:rsid w:val="00C52A51"/>
    <w:rsid w:val="00C52C41"/>
    <w:rsid w:val="00C53C62"/>
    <w:rsid w:val="00C53F68"/>
    <w:rsid w:val="00C54151"/>
    <w:rsid w:val="00C543BB"/>
    <w:rsid w:val="00C5476C"/>
    <w:rsid w:val="00C54FF4"/>
    <w:rsid w:val="00C55A9C"/>
    <w:rsid w:val="00C55CC9"/>
    <w:rsid w:val="00C55F3B"/>
    <w:rsid w:val="00C5621C"/>
    <w:rsid w:val="00C56361"/>
    <w:rsid w:val="00C56364"/>
    <w:rsid w:val="00C56764"/>
    <w:rsid w:val="00C56BAD"/>
    <w:rsid w:val="00C56BD9"/>
    <w:rsid w:val="00C570C3"/>
    <w:rsid w:val="00C57561"/>
    <w:rsid w:val="00C5781A"/>
    <w:rsid w:val="00C6001D"/>
    <w:rsid w:val="00C607FC"/>
    <w:rsid w:val="00C60F67"/>
    <w:rsid w:val="00C6145A"/>
    <w:rsid w:val="00C61B8D"/>
    <w:rsid w:val="00C61C8E"/>
    <w:rsid w:val="00C61EB2"/>
    <w:rsid w:val="00C621D0"/>
    <w:rsid w:val="00C632D3"/>
    <w:rsid w:val="00C6370A"/>
    <w:rsid w:val="00C6384F"/>
    <w:rsid w:val="00C63E54"/>
    <w:rsid w:val="00C63F36"/>
    <w:rsid w:val="00C64905"/>
    <w:rsid w:val="00C64ACF"/>
    <w:rsid w:val="00C64B20"/>
    <w:rsid w:val="00C64BA9"/>
    <w:rsid w:val="00C64BCE"/>
    <w:rsid w:val="00C64D58"/>
    <w:rsid w:val="00C651CC"/>
    <w:rsid w:val="00C653DF"/>
    <w:rsid w:val="00C65A27"/>
    <w:rsid w:val="00C65A62"/>
    <w:rsid w:val="00C65F25"/>
    <w:rsid w:val="00C662E0"/>
    <w:rsid w:val="00C666C5"/>
    <w:rsid w:val="00C6686E"/>
    <w:rsid w:val="00C66E71"/>
    <w:rsid w:val="00C676E1"/>
    <w:rsid w:val="00C67C33"/>
    <w:rsid w:val="00C67C7B"/>
    <w:rsid w:val="00C67E53"/>
    <w:rsid w:val="00C701E4"/>
    <w:rsid w:val="00C7021D"/>
    <w:rsid w:val="00C70421"/>
    <w:rsid w:val="00C7057E"/>
    <w:rsid w:val="00C71790"/>
    <w:rsid w:val="00C7183F"/>
    <w:rsid w:val="00C7187D"/>
    <w:rsid w:val="00C718E5"/>
    <w:rsid w:val="00C71A1E"/>
    <w:rsid w:val="00C7227E"/>
    <w:rsid w:val="00C7235B"/>
    <w:rsid w:val="00C72B91"/>
    <w:rsid w:val="00C738C4"/>
    <w:rsid w:val="00C7397E"/>
    <w:rsid w:val="00C73C69"/>
    <w:rsid w:val="00C747EE"/>
    <w:rsid w:val="00C74DC7"/>
    <w:rsid w:val="00C74FFA"/>
    <w:rsid w:val="00C7508F"/>
    <w:rsid w:val="00C75194"/>
    <w:rsid w:val="00C75544"/>
    <w:rsid w:val="00C75829"/>
    <w:rsid w:val="00C75A84"/>
    <w:rsid w:val="00C75F26"/>
    <w:rsid w:val="00C768E1"/>
    <w:rsid w:val="00C76CFC"/>
    <w:rsid w:val="00C76D37"/>
    <w:rsid w:val="00C7734C"/>
    <w:rsid w:val="00C77540"/>
    <w:rsid w:val="00C7761D"/>
    <w:rsid w:val="00C77E11"/>
    <w:rsid w:val="00C80371"/>
    <w:rsid w:val="00C805DC"/>
    <w:rsid w:val="00C80F84"/>
    <w:rsid w:val="00C814FC"/>
    <w:rsid w:val="00C820DE"/>
    <w:rsid w:val="00C82173"/>
    <w:rsid w:val="00C8239F"/>
    <w:rsid w:val="00C823CE"/>
    <w:rsid w:val="00C82794"/>
    <w:rsid w:val="00C82B60"/>
    <w:rsid w:val="00C82CA5"/>
    <w:rsid w:val="00C82E1E"/>
    <w:rsid w:val="00C82E67"/>
    <w:rsid w:val="00C836FC"/>
    <w:rsid w:val="00C83CA2"/>
    <w:rsid w:val="00C83FBE"/>
    <w:rsid w:val="00C84066"/>
    <w:rsid w:val="00C84C1D"/>
    <w:rsid w:val="00C8504D"/>
    <w:rsid w:val="00C853DC"/>
    <w:rsid w:val="00C85703"/>
    <w:rsid w:val="00C85766"/>
    <w:rsid w:val="00C85964"/>
    <w:rsid w:val="00C86BA9"/>
    <w:rsid w:val="00C87E31"/>
    <w:rsid w:val="00C90D96"/>
    <w:rsid w:val="00C9109D"/>
    <w:rsid w:val="00C91475"/>
    <w:rsid w:val="00C92279"/>
    <w:rsid w:val="00C922EE"/>
    <w:rsid w:val="00C923DA"/>
    <w:rsid w:val="00C93AD0"/>
    <w:rsid w:val="00C93BBF"/>
    <w:rsid w:val="00C93BDB"/>
    <w:rsid w:val="00C93DC0"/>
    <w:rsid w:val="00C93EC5"/>
    <w:rsid w:val="00C93F79"/>
    <w:rsid w:val="00C9444A"/>
    <w:rsid w:val="00C949A6"/>
    <w:rsid w:val="00C94D6C"/>
    <w:rsid w:val="00C95052"/>
    <w:rsid w:val="00C955AE"/>
    <w:rsid w:val="00C95A02"/>
    <w:rsid w:val="00C95AE2"/>
    <w:rsid w:val="00C95E0C"/>
    <w:rsid w:val="00C96298"/>
    <w:rsid w:val="00C9682C"/>
    <w:rsid w:val="00C96B12"/>
    <w:rsid w:val="00C97918"/>
    <w:rsid w:val="00C97FF1"/>
    <w:rsid w:val="00CA067B"/>
    <w:rsid w:val="00CA0F6F"/>
    <w:rsid w:val="00CA1392"/>
    <w:rsid w:val="00CA31E8"/>
    <w:rsid w:val="00CA37FE"/>
    <w:rsid w:val="00CA3906"/>
    <w:rsid w:val="00CA39CC"/>
    <w:rsid w:val="00CA3D63"/>
    <w:rsid w:val="00CA3E5B"/>
    <w:rsid w:val="00CA4066"/>
    <w:rsid w:val="00CA4D0A"/>
    <w:rsid w:val="00CA4E7B"/>
    <w:rsid w:val="00CA4F01"/>
    <w:rsid w:val="00CA4F77"/>
    <w:rsid w:val="00CA500D"/>
    <w:rsid w:val="00CA51A9"/>
    <w:rsid w:val="00CA55F5"/>
    <w:rsid w:val="00CA5624"/>
    <w:rsid w:val="00CA5668"/>
    <w:rsid w:val="00CA6404"/>
    <w:rsid w:val="00CA6FF8"/>
    <w:rsid w:val="00CA78D9"/>
    <w:rsid w:val="00CB04D8"/>
    <w:rsid w:val="00CB04E0"/>
    <w:rsid w:val="00CB20DC"/>
    <w:rsid w:val="00CB20ED"/>
    <w:rsid w:val="00CB228E"/>
    <w:rsid w:val="00CB252F"/>
    <w:rsid w:val="00CB2977"/>
    <w:rsid w:val="00CB2983"/>
    <w:rsid w:val="00CB299E"/>
    <w:rsid w:val="00CB29D7"/>
    <w:rsid w:val="00CB46BF"/>
    <w:rsid w:val="00CB4C5D"/>
    <w:rsid w:val="00CB57F8"/>
    <w:rsid w:val="00CB6A8F"/>
    <w:rsid w:val="00CB6F40"/>
    <w:rsid w:val="00CB781E"/>
    <w:rsid w:val="00CB7A9B"/>
    <w:rsid w:val="00CC066B"/>
    <w:rsid w:val="00CC0F7C"/>
    <w:rsid w:val="00CC146F"/>
    <w:rsid w:val="00CC173A"/>
    <w:rsid w:val="00CC173F"/>
    <w:rsid w:val="00CC2220"/>
    <w:rsid w:val="00CC29EC"/>
    <w:rsid w:val="00CC3C0A"/>
    <w:rsid w:val="00CC4105"/>
    <w:rsid w:val="00CC4551"/>
    <w:rsid w:val="00CC48BA"/>
    <w:rsid w:val="00CC4EE0"/>
    <w:rsid w:val="00CC4F60"/>
    <w:rsid w:val="00CC4FFC"/>
    <w:rsid w:val="00CC5215"/>
    <w:rsid w:val="00CC5C5D"/>
    <w:rsid w:val="00CC69D0"/>
    <w:rsid w:val="00CC7233"/>
    <w:rsid w:val="00CC78A8"/>
    <w:rsid w:val="00CC7D59"/>
    <w:rsid w:val="00CD0939"/>
    <w:rsid w:val="00CD0BD3"/>
    <w:rsid w:val="00CD1097"/>
    <w:rsid w:val="00CD139E"/>
    <w:rsid w:val="00CD19BB"/>
    <w:rsid w:val="00CD1AF5"/>
    <w:rsid w:val="00CD2184"/>
    <w:rsid w:val="00CD2B4E"/>
    <w:rsid w:val="00CD2D90"/>
    <w:rsid w:val="00CD301E"/>
    <w:rsid w:val="00CD30D6"/>
    <w:rsid w:val="00CD34F2"/>
    <w:rsid w:val="00CD3767"/>
    <w:rsid w:val="00CD3E15"/>
    <w:rsid w:val="00CD3E20"/>
    <w:rsid w:val="00CD43A8"/>
    <w:rsid w:val="00CD4C18"/>
    <w:rsid w:val="00CD4D91"/>
    <w:rsid w:val="00CD58BC"/>
    <w:rsid w:val="00CD5E39"/>
    <w:rsid w:val="00CD5F2A"/>
    <w:rsid w:val="00CD6174"/>
    <w:rsid w:val="00CD68DA"/>
    <w:rsid w:val="00CD6E0C"/>
    <w:rsid w:val="00CD735C"/>
    <w:rsid w:val="00CD7523"/>
    <w:rsid w:val="00CD788D"/>
    <w:rsid w:val="00CE00F9"/>
    <w:rsid w:val="00CE06F3"/>
    <w:rsid w:val="00CE121B"/>
    <w:rsid w:val="00CE13BD"/>
    <w:rsid w:val="00CE1612"/>
    <w:rsid w:val="00CE1C0E"/>
    <w:rsid w:val="00CE1D40"/>
    <w:rsid w:val="00CE1F4A"/>
    <w:rsid w:val="00CE3565"/>
    <w:rsid w:val="00CE35B6"/>
    <w:rsid w:val="00CE3A5A"/>
    <w:rsid w:val="00CE44BE"/>
    <w:rsid w:val="00CE458E"/>
    <w:rsid w:val="00CE4698"/>
    <w:rsid w:val="00CE4E60"/>
    <w:rsid w:val="00CE640B"/>
    <w:rsid w:val="00CE6987"/>
    <w:rsid w:val="00CE6A73"/>
    <w:rsid w:val="00CE7303"/>
    <w:rsid w:val="00CF000E"/>
    <w:rsid w:val="00CF0B46"/>
    <w:rsid w:val="00CF0FCC"/>
    <w:rsid w:val="00CF1165"/>
    <w:rsid w:val="00CF2571"/>
    <w:rsid w:val="00CF2731"/>
    <w:rsid w:val="00CF2B1C"/>
    <w:rsid w:val="00CF2CC0"/>
    <w:rsid w:val="00CF338C"/>
    <w:rsid w:val="00CF35C7"/>
    <w:rsid w:val="00CF3A9B"/>
    <w:rsid w:val="00CF3C5D"/>
    <w:rsid w:val="00CF4BDC"/>
    <w:rsid w:val="00CF5E0B"/>
    <w:rsid w:val="00CF6310"/>
    <w:rsid w:val="00CF6351"/>
    <w:rsid w:val="00CF6358"/>
    <w:rsid w:val="00CF6D47"/>
    <w:rsid w:val="00CF71B9"/>
    <w:rsid w:val="00CF7C61"/>
    <w:rsid w:val="00CF7CC3"/>
    <w:rsid w:val="00D00788"/>
    <w:rsid w:val="00D00B5E"/>
    <w:rsid w:val="00D00DBD"/>
    <w:rsid w:val="00D0144F"/>
    <w:rsid w:val="00D017C0"/>
    <w:rsid w:val="00D02A7F"/>
    <w:rsid w:val="00D02D5F"/>
    <w:rsid w:val="00D0336E"/>
    <w:rsid w:val="00D0338C"/>
    <w:rsid w:val="00D035AC"/>
    <w:rsid w:val="00D03FD8"/>
    <w:rsid w:val="00D0428F"/>
    <w:rsid w:val="00D042E7"/>
    <w:rsid w:val="00D0450F"/>
    <w:rsid w:val="00D04592"/>
    <w:rsid w:val="00D045AA"/>
    <w:rsid w:val="00D047B3"/>
    <w:rsid w:val="00D04AD6"/>
    <w:rsid w:val="00D057B5"/>
    <w:rsid w:val="00D05F37"/>
    <w:rsid w:val="00D06540"/>
    <w:rsid w:val="00D068FA"/>
    <w:rsid w:val="00D06E71"/>
    <w:rsid w:val="00D0724B"/>
    <w:rsid w:val="00D077C7"/>
    <w:rsid w:val="00D077C9"/>
    <w:rsid w:val="00D0788C"/>
    <w:rsid w:val="00D112F9"/>
    <w:rsid w:val="00D117A3"/>
    <w:rsid w:val="00D11C42"/>
    <w:rsid w:val="00D11F46"/>
    <w:rsid w:val="00D127E7"/>
    <w:rsid w:val="00D12E67"/>
    <w:rsid w:val="00D14640"/>
    <w:rsid w:val="00D1481B"/>
    <w:rsid w:val="00D152C0"/>
    <w:rsid w:val="00D15C8E"/>
    <w:rsid w:val="00D16346"/>
    <w:rsid w:val="00D16373"/>
    <w:rsid w:val="00D16C6C"/>
    <w:rsid w:val="00D16EE1"/>
    <w:rsid w:val="00D171B5"/>
    <w:rsid w:val="00D176D2"/>
    <w:rsid w:val="00D17BC3"/>
    <w:rsid w:val="00D206E1"/>
    <w:rsid w:val="00D206E6"/>
    <w:rsid w:val="00D2187A"/>
    <w:rsid w:val="00D21EAD"/>
    <w:rsid w:val="00D22117"/>
    <w:rsid w:val="00D22E04"/>
    <w:rsid w:val="00D23FAC"/>
    <w:rsid w:val="00D25E8E"/>
    <w:rsid w:val="00D266E9"/>
    <w:rsid w:val="00D271E4"/>
    <w:rsid w:val="00D27BBF"/>
    <w:rsid w:val="00D27DE7"/>
    <w:rsid w:val="00D3002C"/>
    <w:rsid w:val="00D3018F"/>
    <w:rsid w:val="00D30900"/>
    <w:rsid w:val="00D309DB"/>
    <w:rsid w:val="00D31288"/>
    <w:rsid w:val="00D3177E"/>
    <w:rsid w:val="00D3180B"/>
    <w:rsid w:val="00D31AF6"/>
    <w:rsid w:val="00D31EA1"/>
    <w:rsid w:val="00D32433"/>
    <w:rsid w:val="00D325AF"/>
    <w:rsid w:val="00D32791"/>
    <w:rsid w:val="00D329D8"/>
    <w:rsid w:val="00D333C8"/>
    <w:rsid w:val="00D336DA"/>
    <w:rsid w:val="00D33BE8"/>
    <w:rsid w:val="00D343C8"/>
    <w:rsid w:val="00D34D09"/>
    <w:rsid w:val="00D35043"/>
    <w:rsid w:val="00D353C8"/>
    <w:rsid w:val="00D356B3"/>
    <w:rsid w:val="00D35F2E"/>
    <w:rsid w:val="00D35F7D"/>
    <w:rsid w:val="00D3601A"/>
    <w:rsid w:val="00D361B7"/>
    <w:rsid w:val="00D36529"/>
    <w:rsid w:val="00D36784"/>
    <w:rsid w:val="00D36973"/>
    <w:rsid w:val="00D36A63"/>
    <w:rsid w:val="00D36B66"/>
    <w:rsid w:val="00D36BB6"/>
    <w:rsid w:val="00D36D1E"/>
    <w:rsid w:val="00D372E9"/>
    <w:rsid w:val="00D37571"/>
    <w:rsid w:val="00D402FD"/>
    <w:rsid w:val="00D4047A"/>
    <w:rsid w:val="00D404F0"/>
    <w:rsid w:val="00D4084E"/>
    <w:rsid w:val="00D40D9D"/>
    <w:rsid w:val="00D41C80"/>
    <w:rsid w:val="00D41FC2"/>
    <w:rsid w:val="00D4233D"/>
    <w:rsid w:val="00D424AD"/>
    <w:rsid w:val="00D4392C"/>
    <w:rsid w:val="00D43AD5"/>
    <w:rsid w:val="00D43B79"/>
    <w:rsid w:val="00D43BD9"/>
    <w:rsid w:val="00D4527D"/>
    <w:rsid w:val="00D45955"/>
    <w:rsid w:val="00D459CF"/>
    <w:rsid w:val="00D461E9"/>
    <w:rsid w:val="00D4659E"/>
    <w:rsid w:val="00D473A1"/>
    <w:rsid w:val="00D475FD"/>
    <w:rsid w:val="00D47FE8"/>
    <w:rsid w:val="00D501B8"/>
    <w:rsid w:val="00D50505"/>
    <w:rsid w:val="00D5120E"/>
    <w:rsid w:val="00D5155E"/>
    <w:rsid w:val="00D51BB5"/>
    <w:rsid w:val="00D51D60"/>
    <w:rsid w:val="00D51E50"/>
    <w:rsid w:val="00D54156"/>
    <w:rsid w:val="00D562E8"/>
    <w:rsid w:val="00D56316"/>
    <w:rsid w:val="00D570BC"/>
    <w:rsid w:val="00D57406"/>
    <w:rsid w:val="00D57505"/>
    <w:rsid w:val="00D5793A"/>
    <w:rsid w:val="00D579A0"/>
    <w:rsid w:val="00D57D69"/>
    <w:rsid w:val="00D603EB"/>
    <w:rsid w:val="00D60498"/>
    <w:rsid w:val="00D6051E"/>
    <w:rsid w:val="00D607DE"/>
    <w:rsid w:val="00D61679"/>
    <w:rsid w:val="00D62548"/>
    <w:rsid w:val="00D63342"/>
    <w:rsid w:val="00D63ADA"/>
    <w:rsid w:val="00D63F3D"/>
    <w:rsid w:val="00D6439C"/>
    <w:rsid w:val="00D6464D"/>
    <w:rsid w:val="00D647A8"/>
    <w:rsid w:val="00D64801"/>
    <w:rsid w:val="00D64822"/>
    <w:rsid w:val="00D64A66"/>
    <w:rsid w:val="00D64EA3"/>
    <w:rsid w:val="00D65CE3"/>
    <w:rsid w:val="00D66157"/>
    <w:rsid w:val="00D66A93"/>
    <w:rsid w:val="00D66AF1"/>
    <w:rsid w:val="00D66BDD"/>
    <w:rsid w:val="00D707DA"/>
    <w:rsid w:val="00D70806"/>
    <w:rsid w:val="00D70A89"/>
    <w:rsid w:val="00D70BA6"/>
    <w:rsid w:val="00D70DFE"/>
    <w:rsid w:val="00D70EA4"/>
    <w:rsid w:val="00D7120A"/>
    <w:rsid w:val="00D7127C"/>
    <w:rsid w:val="00D71535"/>
    <w:rsid w:val="00D716CC"/>
    <w:rsid w:val="00D717A1"/>
    <w:rsid w:val="00D71A6E"/>
    <w:rsid w:val="00D71EB6"/>
    <w:rsid w:val="00D72BE6"/>
    <w:rsid w:val="00D7322E"/>
    <w:rsid w:val="00D73289"/>
    <w:rsid w:val="00D73623"/>
    <w:rsid w:val="00D7378F"/>
    <w:rsid w:val="00D73EC7"/>
    <w:rsid w:val="00D73F08"/>
    <w:rsid w:val="00D74903"/>
    <w:rsid w:val="00D74CE1"/>
    <w:rsid w:val="00D74FCC"/>
    <w:rsid w:val="00D76368"/>
    <w:rsid w:val="00D77541"/>
    <w:rsid w:val="00D776EE"/>
    <w:rsid w:val="00D7778F"/>
    <w:rsid w:val="00D77AFC"/>
    <w:rsid w:val="00D77BF0"/>
    <w:rsid w:val="00D8053B"/>
    <w:rsid w:val="00D80EED"/>
    <w:rsid w:val="00D8108E"/>
    <w:rsid w:val="00D81431"/>
    <w:rsid w:val="00D814AC"/>
    <w:rsid w:val="00D82930"/>
    <w:rsid w:val="00D82A0C"/>
    <w:rsid w:val="00D82B19"/>
    <w:rsid w:val="00D82D51"/>
    <w:rsid w:val="00D8367E"/>
    <w:rsid w:val="00D837D3"/>
    <w:rsid w:val="00D8395E"/>
    <w:rsid w:val="00D84335"/>
    <w:rsid w:val="00D84474"/>
    <w:rsid w:val="00D844E8"/>
    <w:rsid w:val="00D84919"/>
    <w:rsid w:val="00D85408"/>
    <w:rsid w:val="00D8580C"/>
    <w:rsid w:val="00D85B42"/>
    <w:rsid w:val="00D86146"/>
    <w:rsid w:val="00D867B8"/>
    <w:rsid w:val="00D87498"/>
    <w:rsid w:val="00D87529"/>
    <w:rsid w:val="00D87B1A"/>
    <w:rsid w:val="00D87CBA"/>
    <w:rsid w:val="00D87DBB"/>
    <w:rsid w:val="00D90375"/>
    <w:rsid w:val="00D90475"/>
    <w:rsid w:val="00D9254A"/>
    <w:rsid w:val="00D9264E"/>
    <w:rsid w:val="00D92AB3"/>
    <w:rsid w:val="00D93668"/>
    <w:rsid w:val="00D94178"/>
    <w:rsid w:val="00D949C5"/>
    <w:rsid w:val="00D94EE9"/>
    <w:rsid w:val="00D9507D"/>
    <w:rsid w:val="00D95087"/>
    <w:rsid w:val="00D95192"/>
    <w:rsid w:val="00D951D4"/>
    <w:rsid w:val="00D95B0A"/>
    <w:rsid w:val="00D9600F"/>
    <w:rsid w:val="00D9647D"/>
    <w:rsid w:val="00D96B5E"/>
    <w:rsid w:val="00D96C78"/>
    <w:rsid w:val="00D96E73"/>
    <w:rsid w:val="00D97133"/>
    <w:rsid w:val="00D972C7"/>
    <w:rsid w:val="00D976B4"/>
    <w:rsid w:val="00D97891"/>
    <w:rsid w:val="00D97AD5"/>
    <w:rsid w:val="00D97C45"/>
    <w:rsid w:val="00DA0269"/>
    <w:rsid w:val="00DA0984"/>
    <w:rsid w:val="00DA0F8B"/>
    <w:rsid w:val="00DA0FE7"/>
    <w:rsid w:val="00DA18C9"/>
    <w:rsid w:val="00DA190F"/>
    <w:rsid w:val="00DA312E"/>
    <w:rsid w:val="00DA386B"/>
    <w:rsid w:val="00DA39B2"/>
    <w:rsid w:val="00DA4091"/>
    <w:rsid w:val="00DA4D40"/>
    <w:rsid w:val="00DA4F7E"/>
    <w:rsid w:val="00DA4FE5"/>
    <w:rsid w:val="00DA5C16"/>
    <w:rsid w:val="00DA7E61"/>
    <w:rsid w:val="00DB01A6"/>
    <w:rsid w:val="00DB0943"/>
    <w:rsid w:val="00DB0E8F"/>
    <w:rsid w:val="00DB12FA"/>
    <w:rsid w:val="00DB1FED"/>
    <w:rsid w:val="00DB2274"/>
    <w:rsid w:val="00DB2C51"/>
    <w:rsid w:val="00DB304C"/>
    <w:rsid w:val="00DB33C4"/>
    <w:rsid w:val="00DB3E13"/>
    <w:rsid w:val="00DB43A8"/>
    <w:rsid w:val="00DB4641"/>
    <w:rsid w:val="00DB497C"/>
    <w:rsid w:val="00DB4CE0"/>
    <w:rsid w:val="00DB4E9F"/>
    <w:rsid w:val="00DB5097"/>
    <w:rsid w:val="00DB5941"/>
    <w:rsid w:val="00DB61AA"/>
    <w:rsid w:val="00DB749D"/>
    <w:rsid w:val="00DB78B6"/>
    <w:rsid w:val="00DC003C"/>
    <w:rsid w:val="00DC0757"/>
    <w:rsid w:val="00DC1243"/>
    <w:rsid w:val="00DC1576"/>
    <w:rsid w:val="00DC1D58"/>
    <w:rsid w:val="00DC28FF"/>
    <w:rsid w:val="00DC2D74"/>
    <w:rsid w:val="00DC3A5A"/>
    <w:rsid w:val="00DC3BA3"/>
    <w:rsid w:val="00DC42D7"/>
    <w:rsid w:val="00DC44B3"/>
    <w:rsid w:val="00DC47F9"/>
    <w:rsid w:val="00DC4C17"/>
    <w:rsid w:val="00DC50FE"/>
    <w:rsid w:val="00DC55FE"/>
    <w:rsid w:val="00DC5DB0"/>
    <w:rsid w:val="00DC665A"/>
    <w:rsid w:val="00DC6710"/>
    <w:rsid w:val="00DC6AC5"/>
    <w:rsid w:val="00DC74B5"/>
    <w:rsid w:val="00DC78D1"/>
    <w:rsid w:val="00DD08D6"/>
    <w:rsid w:val="00DD0D74"/>
    <w:rsid w:val="00DD0F97"/>
    <w:rsid w:val="00DD152F"/>
    <w:rsid w:val="00DD2464"/>
    <w:rsid w:val="00DD2816"/>
    <w:rsid w:val="00DD2E3D"/>
    <w:rsid w:val="00DD3EAD"/>
    <w:rsid w:val="00DD4414"/>
    <w:rsid w:val="00DD49A5"/>
    <w:rsid w:val="00DD5A4C"/>
    <w:rsid w:val="00DD5F41"/>
    <w:rsid w:val="00DD6765"/>
    <w:rsid w:val="00DD6998"/>
    <w:rsid w:val="00DD6E81"/>
    <w:rsid w:val="00DD7820"/>
    <w:rsid w:val="00DE03AC"/>
    <w:rsid w:val="00DE069B"/>
    <w:rsid w:val="00DE071B"/>
    <w:rsid w:val="00DE1526"/>
    <w:rsid w:val="00DE1ABA"/>
    <w:rsid w:val="00DE1EEC"/>
    <w:rsid w:val="00DE238F"/>
    <w:rsid w:val="00DE3168"/>
    <w:rsid w:val="00DE356A"/>
    <w:rsid w:val="00DE3D81"/>
    <w:rsid w:val="00DE444C"/>
    <w:rsid w:val="00DE46C4"/>
    <w:rsid w:val="00DE4A47"/>
    <w:rsid w:val="00DE503E"/>
    <w:rsid w:val="00DE565D"/>
    <w:rsid w:val="00DE5990"/>
    <w:rsid w:val="00DE5A2A"/>
    <w:rsid w:val="00DE5B4F"/>
    <w:rsid w:val="00DE5C2C"/>
    <w:rsid w:val="00DE5F83"/>
    <w:rsid w:val="00DE63FA"/>
    <w:rsid w:val="00DE66E0"/>
    <w:rsid w:val="00DE688C"/>
    <w:rsid w:val="00DE6931"/>
    <w:rsid w:val="00DE6D1D"/>
    <w:rsid w:val="00DE6DB4"/>
    <w:rsid w:val="00DE7E44"/>
    <w:rsid w:val="00DF0177"/>
    <w:rsid w:val="00DF02A5"/>
    <w:rsid w:val="00DF03EE"/>
    <w:rsid w:val="00DF0BDD"/>
    <w:rsid w:val="00DF0F0C"/>
    <w:rsid w:val="00DF1157"/>
    <w:rsid w:val="00DF1E08"/>
    <w:rsid w:val="00DF1EF4"/>
    <w:rsid w:val="00DF2450"/>
    <w:rsid w:val="00DF321B"/>
    <w:rsid w:val="00DF3CDC"/>
    <w:rsid w:val="00DF3D4D"/>
    <w:rsid w:val="00DF42ED"/>
    <w:rsid w:val="00DF44C7"/>
    <w:rsid w:val="00DF4AA9"/>
    <w:rsid w:val="00DF5B9C"/>
    <w:rsid w:val="00DF5D53"/>
    <w:rsid w:val="00DF6245"/>
    <w:rsid w:val="00DF653F"/>
    <w:rsid w:val="00DF698D"/>
    <w:rsid w:val="00DF6DFB"/>
    <w:rsid w:val="00DF7264"/>
    <w:rsid w:val="00DF7DC4"/>
    <w:rsid w:val="00DF7EC8"/>
    <w:rsid w:val="00E00352"/>
    <w:rsid w:val="00E00508"/>
    <w:rsid w:val="00E0056F"/>
    <w:rsid w:val="00E006B8"/>
    <w:rsid w:val="00E01222"/>
    <w:rsid w:val="00E017C7"/>
    <w:rsid w:val="00E017E0"/>
    <w:rsid w:val="00E020E7"/>
    <w:rsid w:val="00E03512"/>
    <w:rsid w:val="00E0353B"/>
    <w:rsid w:val="00E035CF"/>
    <w:rsid w:val="00E04940"/>
    <w:rsid w:val="00E04E1B"/>
    <w:rsid w:val="00E0529F"/>
    <w:rsid w:val="00E0536F"/>
    <w:rsid w:val="00E0540D"/>
    <w:rsid w:val="00E05AC2"/>
    <w:rsid w:val="00E0626F"/>
    <w:rsid w:val="00E06679"/>
    <w:rsid w:val="00E06ADC"/>
    <w:rsid w:val="00E06B2E"/>
    <w:rsid w:val="00E0720B"/>
    <w:rsid w:val="00E07212"/>
    <w:rsid w:val="00E10524"/>
    <w:rsid w:val="00E10D1D"/>
    <w:rsid w:val="00E10D2D"/>
    <w:rsid w:val="00E10F0A"/>
    <w:rsid w:val="00E110A4"/>
    <w:rsid w:val="00E11165"/>
    <w:rsid w:val="00E11224"/>
    <w:rsid w:val="00E1172A"/>
    <w:rsid w:val="00E12C72"/>
    <w:rsid w:val="00E131A7"/>
    <w:rsid w:val="00E131AF"/>
    <w:rsid w:val="00E13894"/>
    <w:rsid w:val="00E144F8"/>
    <w:rsid w:val="00E14707"/>
    <w:rsid w:val="00E14B26"/>
    <w:rsid w:val="00E14D38"/>
    <w:rsid w:val="00E15C00"/>
    <w:rsid w:val="00E15C31"/>
    <w:rsid w:val="00E160E1"/>
    <w:rsid w:val="00E16105"/>
    <w:rsid w:val="00E1759F"/>
    <w:rsid w:val="00E17960"/>
    <w:rsid w:val="00E20516"/>
    <w:rsid w:val="00E2082C"/>
    <w:rsid w:val="00E21B28"/>
    <w:rsid w:val="00E223CE"/>
    <w:rsid w:val="00E224C6"/>
    <w:rsid w:val="00E24978"/>
    <w:rsid w:val="00E24982"/>
    <w:rsid w:val="00E253E1"/>
    <w:rsid w:val="00E25771"/>
    <w:rsid w:val="00E25E33"/>
    <w:rsid w:val="00E25ED0"/>
    <w:rsid w:val="00E265A1"/>
    <w:rsid w:val="00E26CA2"/>
    <w:rsid w:val="00E26FC7"/>
    <w:rsid w:val="00E27FD4"/>
    <w:rsid w:val="00E300A4"/>
    <w:rsid w:val="00E3050F"/>
    <w:rsid w:val="00E306BC"/>
    <w:rsid w:val="00E30991"/>
    <w:rsid w:val="00E30AD2"/>
    <w:rsid w:val="00E31849"/>
    <w:rsid w:val="00E31C99"/>
    <w:rsid w:val="00E328F4"/>
    <w:rsid w:val="00E32A71"/>
    <w:rsid w:val="00E3376F"/>
    <w:rsid w:val="00E33D81"/>
    <w:rsid w:val="00E34152"/>
    <w:rsid w:val="00E34680"/>
    <w:rsid w:val="00E350D8"/>
    <w:rsid w:val="00E353CF"/>
    <w:rsid w:val="00E3541C"/>
    <w:rsid w:val="00E36115"/>
    <w:rsid w:val="00E36A77"/>
    <w:rsid w:val="00E36E91"/>
    <w:rsid w:val="00E37FEE"/>
    <w:rsid w:val="00E40086"/>
    <w:rsid w:val="00E40327"/>
    <w:rsid w:val="00E40457"/>
    <w:rsid w:val="00E414B4"/>
    <w:rsid w:val="00E415DC"/>
    <w:rsid w:val="00E416CE"/>
    <w:rsid w:val="00E416E1"/>
    <w:rsid w:val="00E41B5B"/>
    <w:rsid w:val="00E429C6"/>
    <w:rsid w:val="00E42BFA"/>
    <w:rsid w:val="00E4354A"/>
    <w:rsid w:val="00E4380B"/>
    <w:rsid w:val="00E43A24"/>
    <w:rsid w:val="00E43EB2"/>
    <w:rsid w:val="00E4441C"/>
    <w:rsid w:val="00E44D3F"/>
    <w:rsid w:val="00E451F4"/>
    <w:rsid w:val="00E452D5"/>
    <w:rsid w:val="00E46119"/>
    <w:rsid w:val="00E46464"/>
    <w:rsid w:val="00E46923"/>
    <w:rsid w:val="00E47403"/>
    <w:rsid w:val="00E47944"/>
    <w:rsid w:val="00E47960"/>
    <w:rsid w:val="00E47B68"/>
    <w:rsid w:val="00E5077B"/>
    <w:rsid w:val="00E50CDD"/>
    <w:rsid w:val="00E51598"/>
    <w:rsid w:val="00E51A94"/>
    <w:rsid w:val="00E5258D"/>
    <w:rsid w:val="00E529B5"/>
    <w:rsid w:val="00E53590"/>
    <w:rsid w:val="00E53FAD"/>
    <w:rsid w:val="00E540D1"/>
    <w:rsid w:val="00E5417B"/>
    <w:rsid w:val="00E54906"/>
    <w:rsid w:val="00E5503D"/>
    <w:rsid w:val="00E55895"/>
    <w:rsid w:val="00E55F5A"/>
    <w:rsid w:val="00E561B5"/>
    <w:rsid w:val="00E562E4"/>
    <w:rsid w:val="00E56628"/>
    <w:rsid w:val="00E5682A"/>
    <w:rsid w:val="00E56A19"/>
    <w:rsid w:val="00E56C5D"/>
    <w:rsid w:val="00E5733B"/>
    <w:rsid w:val="00E576E7"/>
    <w:rsid w:val="00E57BD0"/>
    <w:rsid w:val="00E57CED"/>
    <w:rsid w:val="00E57FB6"/>
    <w:rsid w:val="00E602F0"/>
    <w:rsid w:val="00E6092E"/>
    <w:rsid w:val="00E60938"/>
    <w:rsid w:val="00E609E3"/>
    <w:rsid w:val="00E60D23"/>
    <w:rsid w:val="00E614F8"/>
    <w:rsid w:val="00E616A0"/>
    <w:rsid w:val="00E61E87"/>
    <w:rsid w:val="00E61F74"/>
    <w:rsid w:val="00E620B0"/>
    <w:rsid w:val="00E62503"/>
    <w:rsid w:val="00E627AA"/>
    <w:rsid w:val="00E627F1"/>
    <w:rsid w:val="00E62DA3"/>
    <w:rsid w:val="00E634D2"/>
    <w:rsid w:val="00E63F25"/>
    <w:rsid w:val="00E641AE"/>
    <w:rsid w:val="00E642B2"/>
    <w:rsid w:val="00E64403"/>
    <w:rsid w:val="00E64581"/>
    <w:rsid w:val="00E65024"/>
    <w:rsid w:val="00E65A12"/>
    <w:rsid w:val="00E65B20"/>
    <w:rsid w:val="00E65CA0"/>
    <w:rsid w:val="00E65DD5"/>
    <w:rsid w:val="00E662C9"/>
    <w:rsid w:val="00E66437"/>
    <w:rsid w:val="00E66575"/>
    <w:rsid w:val="00E668E1"/>
    <w:rsid w:val="00E66DBC"/>
    <w:rsid w:val="00E66DF1"/>
    <w:rsid w:val="00E67334"/>
    <w:rsid w:val="00E6759B"/>
    <w:rsid w:val="00E6792B"/>
    <w:rsid w:val="00E70630"/>
    <w:rsid w:val="00E71292"/>
    <w:rsid w:val="00E71368"/>
    <w:rsid w:val="00E71877"/>
    <w:rsid w:val="00E72080"/>
    <w:rsid w:val="00E72977"/>
    <w:rsid w:val="00E72FFF"/>
    <w:rsid w:val="00E731C1"/>
    <w:rsid w:val="00E734C7"/>
    <w:rsid w:val="00E73898"/>
    <w:rsid w:val="00E7395C"/>
    <w:rsid w:val="00E73A1E"/>
    <w:rsid w:val="00E73DAF"/>
    <w:rsid w:val="00E7495C"/>
    <w:rsid w:val="00E74E63"/>
    <w:rsid w:val="00E753CF"/>
    <w:rsid w:val="00E75E45"/>
    <w:rsid w:val="00E76131"/>
    <w:rsid w:val="00E76D3B"/>
    <w:rsid w:val="00E7710A"/>
    <w:rsid w:val="00E77239"/>
    <w:rsid w:val="00E77412"/>
    <w:rsid w:val="00E77EFC"/>
    <w:rsid w:val="00E77F84"/>
    <w:rsid w:val="00E805C1"/>
    <w:rsid w:val="00E806B1"/>
    <w:rsid w:val="00E808C0"/>
    <w:rsid w:val="00E808C1"/>
    <w:rsid w:val="00E808F1"/>
    <w:rsid w:val="00E809BA"/>
    <w:rsid w:val="00E80A9C"/>
    <w:rsid w:val="00E80E1E"/>
    <w:rsid w:val="00E81171"/>
    <w:rsid w:val="00E8122C"/>
    <w:rsid w:val="00E81367"/>
    <w:rsid w:val="00E828D5"/>
    <w:rsid w:val="00E82981"/>
    <w:rsid w:val="00E85258"/>
    <w:rsid w:val="00E85BD6"/>
    <w:rsid w:val="00E86215"/>
    <w:rsid w:val="00E86298"/>
    <w:rsid w:val="00E864BB"/>
    <w:rsid w:val="00E869A7"/>
    <w:rsid w:val="00E87477"/>
    <w:rsid w:val="00E87DAC"/>
    <w:rsid w:val="00E90394"/>
    <w:rsid w:val="00E9057B"/>
    <w:rsid w:val="00E909C5"/>
    <w:rsid w:val="00E909D4"/>
    <w:rsid w:val="00E90B75"/>
    <w:rsid w:val="00E9111C"/>
    <w:rsid w:val="00E91248"/>
    <w:rsid w:val="00E915E7"/>
    <w:rsid w:val="00E918A6"/>
    <w:rsid w:val="00E91AA2"/>
    <w:rsid w:val="00E921A9"/>
    <w:rsid w:val="00E92543"/>
    <w:rsid w:val="00E944E4"/>
    <w:rsid w:val="00E94F21"/>
    <w:rsid w:val="00E950C1"/>
    <w:rsid w:val="00E9510C"/>
    <w:rsid w:val="00E961F2"/>
    <w:rsid w:val="00E96CB4"/>
    <w:rsid w:val="00E9729C"/>
    <w:rsid w:val="00E9759C"/>
    <w:rsid w:val="00E9779C"/>
    <w:rsid w:val="00EA0502"/>
    <w:rsid w:val="00EA077E"/>
    <w:rsid w:val="00EA0A7F"/>
    <w:rsid w:val="00EA0CFA"/>
    <w:rsid w:val="00EA1041"/>
    <w:rsid w:val="00EA131D"/>
    <w:rsid w:val="00EA1C76"/>
    <w:rsid w:val="00EA1CE6"/>
    <w:rsid w:val="00EA2412"/>
    <w:rsid w:val="00EA268B"/>
    <w:rsid w:val="00EA2934"/>
    <w:rsid w:val="00EA2FCB"/>
    <w:rsid w:val="00EA320E"/>
    <w:rsid w:val="00EA325B"/>
    <w:rsid w:val="00EA366C"/>
    <w:rsid w:val="00EA3879"/>
    <w:rsid w:val="00EA38CB"/>
    <w:rsid w:val="00EA38CE"/>
    <w:rsid w:val="00EA420D"/>
    <w:rsid w:val="00EA4252"/>
    <w:rsid w:val="00EA4481"/>
    <w:rsid w:val="00EA46D7"/>
    <w:rsid w:val="00EA4BC0"/>
    <w:rsid w:val="00EA4F9D"/>
    <w:rsid w:val="00EA5861"/>
    <w:rsid w:val="00EA5C4D"/>
    <w:rsid w:val="00EA663C"/>
    <w:rsid w:val="00EA6763"/>
    <w:rsid w:val="00EA6FFD"/>
    <w:rsid w:val="00EA72E7"/>
    <w:rsid w:val="00EB062F"/>
    <w:rsid w:val="00EB0706"/>
    <w:rsid w:val="00EB0BEA"/>
    <w:rsid w:val="00EB0E28"/>
    <w:rsid w:val="00EB18B9"/>
    <w:rsid w:val="00EB2F18"/>
    <w:rsid w:val="00EB364E"/>
    <w:rsid w:val="00EB3782"/>
    <w:rsid w:val="00EB461F"/>
    <w:rsid w:val="00EB49BB"/>
    <w:rsid w:val="00EB4C54"/>
    <w:rsid w:val="00EB4E35"/>
    <w:rsid w:val="00EB4E4C"/>
    <w:rsid w:val="00EB5651"/>
    <w:rsid w:val="00EB5FE8"/>
    <w:rsid w:val="00EB6627"/>
    <w:rsid w:val="00EB73D2"/>
    <w:rsid w:val="00EB78BC"/>
    <w:rsid w:val="00EB7D13"/>
    <w:rsid w:val="00EB7E98"/>
    <w:rsid w:val="00EC0000"/>
    <w:rsid w:val="00EC0253"/>
    <w:rsid w:val="00EC090D"/>
    <w:rsid w:val="00EC0F95"/>
    <w:rsid w:val="00EC1C90"/>
    <w:rsid w:val="00EC26E1"/>
    <w:rsid w:val="00EC2BEC"/>
    <w:rsid w:val="00EC3022"/>
    <w:rsid w:val="00EC302F"/>
    <w:rsid w:val="00EC3945"/>
    <w:rsid w:val="00EC41F1"/>
    <w:rsid w:val="00EC447E"/>
    <w:rsid w:val="00EC4D88"/>
    <w:rsid w:val="00EC4EFC"/>
    <w:rsid w:val="00EC5719"/>
    <w:rsid w:val="00EC5A5E"/>
    <w:rsid w:val="00EC671B"/>
    <w:rsid w:val="00EC6A00"/>
    <w:rsid w:val="00EC703B"/>
    <w:rsid w:val="00EC741A"/>
    <w:rsid w:val="00EC78BF"/>
    <w:rsid w:val="00ED047A"/>
    <w:rsid w:val="00ED121A"/>
    <w:rsid w:val="00ED18B7"/>
    <w:rsid w:val="00ED258A"/>
    <w:rsid w:val="00ED28D5"/>
    <w:rsid w:val="00ED2BBF"/>
    <w:rsid w:val="00ED2D22"/>
    <w:rsid w:val="00ED32F1"/>
    <w:rsid w:val="00ED3492"/>
    <w:rsid w:val="00ED42F8"/>
    <w:rsid w:val="00ED472A"/>
    <w:rsid w:val="00ED4CA5"/>
    <w:rsid w:val="00ED5B95"/>
    <w:rsid w:val="00ED631F"/>
    <w:rsid w:val="00ED6D6F"/>
    <w:rsid w:val="00ED73F2"/>
    <w:rsid w:val="00ED78F9"/>
    <w:rsid w:val="00ED7B1A"/>
    <w:rsid w:val="00ED7FEB"/>
    <w:rsid w:val="00EE0027"/>
    <w:rsid w:val="00EE1587"/>
    <w:rsid w:val="00EE1A95"/>
    <w:rsid w:val="00EE254A"/>
    <w:rsid w:val="00EE2623"/>
    <w:rsid w:val="00EE2653"/>
    <w:rsid w:val="00EE2892"/>
    <w:rsid w:val="00EE34C6"/>
    <w:rsid w:val="00EE4365"/>
    <w:rsid w:val="00EE4375"/>
    <w:rsid w:val="00EE4B22"/>
    <w:rsid w:val="00EE52FC"/>
    <w:rsid w:val="00EE5CAC"/>
    <w:rsid w:val="00EE619D"/>
    <w:rsid w:val="00EE7652"/>
    <w:rsid w:val="00EF0136"/>
    <w:rsid w:val="00EF056C"/>
    <w:rsid w:val="00EF078D"/>
    <w:rsid w:val="00EF091D"/>
    <w:rsid w:val="00EF0E61"/>
    <w:rsid w:val="00EF1148"/>
    <w:rsid w:val="00EF12CC"/>
    <w:rsid w:val="00EF177D"/>
    <w:rsid w:val="00EF1B3F"/>
    <w:rsid w:val="00EF228B"/>
    <w:rsid w:val="00EF2852"/>
    <w:rsid w:val="00EF32E9"/>
    <w:rsid w:val="00EF339B"/>
    <w:rsid w:val="00EF33F9"/>
    <w:rsid w:val="00EF3A6D"/>
    <w:rsid w:val="00EF44F3"/>
    <w:rsid w:val="00EF4598"/>
    <w:rsid w:val="00EF50D0"/>
    <w:rsid w:val="00EF54E9"/>
    <w:rsid w:val="00EF5B37"/>
    <w:rsid w:val="00EF6089"/>
    <w:rsid w:val="00EF6B47"/>
    <w:rsid w:val="00EF6ED0"/>
    <w:rsid w:val="00EF7624"/>
    <w:rsid w:val="00F004CB"/>
    <w:rsid w:val="00F005CA"/>
    <w:rsid w:val="00F008AE"/>
    <w:rsid w:val="00F0104A"/>
    <w:rsid w:val="00F012BF"/>
    <w:rsid w:val="00F01863"/>
    <w:rsid w:val="00F01A68"/>
    <w:rsid w:val="00F01DFB"/>
    <w:rsid w:val="00F0292C"/>
    <w:rsid w:val="00F029A1"/>
    <w:rsid w:val="00F02C04"/>
    <w:rsid w:val="00F03B25"/>
    <w:rsid w:val="00F03CF3"/>
    <w:rsid w:val="00F04245"/>
    <w:rsid w:val="00F04529"/>
    <w:rsid w:val="00F05594"/>
    <w:rsid w:val="00F05650"/>
    <w:rsid w:val="00F05D92"/>
    <w:rsid w:val="00F05F8B"/>
    <w:rsid w:val="00F0616C"/>
    <w:rsid w:val="00F06341"/>
    <w:rsid w:val="00F068F1"/>
    <w:rsid w:val="00F06935"/>
    <w:rsid w:val="00F07737"/>
    <w:rsid w:val="00F105AA"/>
    <w:rsid w:val="00F1128D"/>
    <w:rsid w:val="00F11423"/>
    <w:rsid w:val="00F115C0"/>
    <w:rsid w:val="00F11906"/>
    <w:rsid w:val="00F11BBF"/>
    <w:rsid w:val="00F11E59"/>
    <w:rsid w:val="00F1226C"/>
    <w:rsid w:val="00F12404"/>
    <w:rsid w:val="00F12641"/>
    <w:rsid w:val="00F12CDC"/>
    <w:rsid w:val="00F13267"/>
    <w:rsid w:val="00F13AEF"/>
    <w:rsid w:val="00F1427C"/>
    <w:rsid w:val="00F1433D"/>
    <w:rsid w:val="00F1464B"/>
    <w:rsid w:val="00F14F9B"/>
    <w:rsid w:val="00F15191"/>
    <w:rsid w:val="00F15818"/>
    <w:rsid w:val="00F15C6B"/>
    <w:rsid w:val="00F16842"/>
    <w:rsid w:val="00F16E6A"/>
    <w:rsid w:val="00F17B1D"/>
    <w:rsid w:val="00F20CF4"/>
    <w:rsid w:val="00F21259"/>
    <w:rsid w:val="00F2153A"/>
    <w:rsid w:val="00F21833"/>
    <w:rsid w:val="00F22301"/>
    <w:rsid w:val="00F223BE"/>
    <w:rsid w:val="00F2270D"/>
    <w:rsid w:val="00F22882"/>
    <w:rsid w:val="00F2320F"/>
    <w:rsid w:val="00F2350E"/>
    <w:rsid w:val="00F23B06"/>
    <w:rsid w:val="00F23C44"/>
    <w:rsid w:val="00F23C65"/>
    <w:rsid w:val="00F23F1E"/>
    <w:rsid w:val="00F24574"/>
    <w:rsid w:val="00F24D7E"/>
    <w:rsid w:val="00F25036"/>
    <w:rsid w:val="00F25C89"/>
    <w:rsid w:val="00F25F65"/>
    <w:rsid w:val="00F26AD5"/>
    <w:rsid w:val="00F26B84"/>
    <w:rsid w:val="00F277DF"/>
    <w:rsid w:val="00F27E0E"/>
    <w:rsid w:val="00F308A5"/>
    <w:rsid w:val="00F3121D"/>
    <w:rsid w:val="00F31E8B"/>
    <w:rsid w:val="00F320F9"/>
    <w:rsid w:val="00F3214C"/>
    <w:rsid w:val="00F327DD"/>
    <w:rsid w:val="00F32B60"/>
    <w:rsid w:val="00F3372B"/>
    <w:rsid w:val="00F345FE"/>
    <w:rsid w:val="00F35223"/>
    <w:rsid w:val="00F357F2"/>
    <w:rsid w:val="00F35AB0"/>
    <w:rsid w:val="00F35F73"/>
    <w:rsid w:val="00F361D8"/>
    <w:rsid w:val="00F362F7"/>
    <w:rsid w:val="00F36508"/>
    <w:rsid w:val="00F36951"/>
    <w:rsid w:val="00F36CB5"/>
    <w:rsid w:val="00F36F0E"/>
    <w:rsid w:val="00F37EEA"/>
    <w:rsid w:val="00F40732"/>
    <w:rsid w:val="00F41746"/>
    <w:rsid w:val="00F41E08"/>
    <w:rsid w:val="00F4233E"/>
    <w:rsid w:val="00F427D9"/>
    <w:rsid w:val="00F43556"/>
    <w:rsid w:val="00F4485B"/>
    <w:rsid w:val="00F4566E"/>
    <w:rsid w:val="00F45671"/>
    <w:rsid w:val="00F45CA3"/>
    <w:rsid w:val="00F4742C"/>
    <w:rsid w:val="00F505DC"/>
    <w:rsid w:val="00F50845"/>
    <w:rsid w:val="00F50999"/>
    <w:rsid w:val="00F50D6F"/>
    <w:rsid w:val="00F5104C"/>
    <w:rsid w:val="00F511BF"/>
    <w:rsid w:val="00F5135C"/>
    <w:rsid w:val="00F5286D"/>
    <w:rsid w:val="00F52962"/>
    <w:rsid w:val="00F52D00"/>
    <w:rsid w:val="00F52D3B"/>
    <w:rsid w:val="00F533E3"/>
    <w:rsid w:val="00F54ADB"/>
    <w:rsid w:val="00F5555D"/>
    <w:rsid w:val="00F55A47"/>
    <w:rsid w:val="00F55DFA"/>
    <w:rsid w:val="00F5634E"/>
    <w:rsid w:val="00F5642C"/>
    <w:rsid w:val="00F56ED0"/>
    <w:rsid w:val="00F57644"/>
    <w:rsid w:val="00F57D1E"/>
    <w:rsid w:val="00F60F10"/>
    <w:rsid w:val="00F60FDF"/>
    <w:rsid w:val="00F60FFB"/>
    <w:rsid w:val="00F61E60"/>
    <w:rsid w:val="00F62124"/>
    <w:rsid w:val="00F62584"/>
    <w:rsid w:val="00F625C9"/>
    <w:rsid w:val="00F631CA"/>
    <w:rsid w:val="00F63879"/>
    <w:rsid w:val="00F648F6"/>
    <w:rsid w:val="00F64C98"/>
    <w:rsid w:val="00F64E34"/>
    <w:rsid w:val="00F65F6F"/>
    <w:rsid w:val="00F6606F"/>
    <w:rsid w:val="00F661B0"/>
    <w:rsid w:val="00F66447"/>
    <w:rsid w:val="00F665CC"/>
    <w:rsid w:val="00F66EAE"/>
    <w:rsid w:val="00F6705F"/>
    <w:rsid w:val="00F67212"/>
    <w:rsid w:val="00F6739A"/>
    <w:rsid w:val="00F70127"/>
    <w:rsid w:val="00F70FA8"/>
    <w:rsid w:val="00F71BB9"/>
    <w:rsid w:val="00F71E72"/>
    <w:rsid w:val="00F72A05"/>
    <w:rsid w:val="00F73337"/>
    <w:rsid w:val="00F733DD"/>
    <w:rsid w:val="00F73786"/>
    <w:rsid w:val="00F737C8"/>
    <w:rsid w:val="00F73B93"/>
    <w:rsid w:val="00F73E75"/>
    <w:rsid w:val="00F73FC4"/>
    <w:rsid w:val="00F74941"/>
    <w:rsid w:val="00F759A0"/>
    <w:rsid w:val="00F759B5"/>
    <w:rsid w:val="00F762C5"/>
    <w:rsid w:val="00F76497"/>
    <w:rsid w:val="00F77B49"/>
    <w:rsid w:val="00F803C5"/>
    <w:rsid w:val="00F80752"/>
    <w:rsid w:val="00F80CEA"/>
    <w:rsid w:val="00F80E87"/>
    <w:rsid w:val="00F81305"/>
    <w:rsid w:val="00F8178E"/>
    <w:rsid w:val="00F817E9"/>
    <w:rsid w:val="00F81E0D"/>
    <w:rsid w:val="00F8302C"/>
    <w:rsid w:val="00F83105"/>
    <w:rsid w:val="00F8349B"/>
    <w:rsid w:val="00F83645"/>
    <w:rsid w:val="00F84488"/>
    <w:rsid w:val="00F84505"/>
    <w:rsid w:val="00F85446"/>
    <w:rsid w:val="00F85882"/>
    <w:rsid w:val="00F85916"/>
    <w:rsid w:val="00F8601C"/>
    <w:rsid w:val="00F8605B"/>
    <w:rsid w:val="00F86213"/>
    <w:rsid w:val="00F86341"/>
    <w:rsid w:val="00F86D23"/>
    <w:rsid w:val="00F86FA7"/>
    <w:rsid w:val="00F9032D"/>
    <w:rsid w:val="00F91B47"/>
    <w:rsid w:val="00F92184"/>
    <w:rsid w:val="00F92635"/>
    <w:rsid w:val="00F92FBF"/>
    <w:rsid w:val="00F935F5"/>
    <w:rsid w:val="00F93687"/>
    <w:rsid w:val="00F93A29"/>
    <w:rsid w:val="00F94015"/>
    <w:rsid w:val="00F9431B"/>
    <w:rsid w:val="00F9454B"/>
    <w:rsid w:val="00F9458A"/>
    <w:rsid w:val="00F94D8F"/>
    <w:rsid w:val="00F95288"/>
    <w:rsid w:val="00F953A6"/>
    <w:rsid w:val="00F9542C"/>
    <w:rsid w:val="00F95AE2"/>
    <w:rsid w:val="00F9604B"/>
    <w:rsid w:val="00F96607"/>
    <w:rsid w:val="00F96612"/>
    <w:rsid w:val="00F96873"/>
    <w:rsid w:val="00F96A3C"/>
    <w:rsid w:val="00F970BC"/>
    <w:rsid w:val="00F97471"/>
    <w:rsid w:val="00F97851"/>
    <w:rsid w:val="00F9787A"/>
    <w:rsid w:val="00F97F30"/>
    <w:rsid w:val="00FA0127"/>
    <w:rsid w:val="00FA03EB"/>
    <w:rsid w:val="00FA0970"/>
    <w:rsid w:val="00FA09EB"/>
    <w:rsid w:val="00FA0C44"/>
    <w:rsid w:val="00FA14F1"/>
    <w:rsid w:val="00FA1512"/>
    <w:rsid w:val="00FA1523"/>
    <w:rsid w:val="00FA21F3"/>
    <w:rsid w:val="00FA231E"/>
    <w:rsid w:val="00FA25C1"/>
    <w:rsid w:val="00FA2948"/>
    <w:rsid w:val="00FA38ED"/>
    <w:rsid w:val="00FA451F"/>
    <w:rsid w:val="00FA48E0"/>
    <w:rsid w:val="00FA512E"/>
    <w:rsid w:val="00FA52F8"/>
    <w:rsid w:val="00FA595E"/>
    <w:rsid w:val="00FA59BE"/>
    <w:rsid w:val="00FA5C56"/>
    <w:rsid w:val="00FA611C"/>
    <w:rsid w:val="00FA65B1"/>
    <w:rsid w:val="00FA6C6A"/>
    <w:rsid w:val="00FA6FB8"/>
    <w:rsid w:val="00FA7496"/>
    <w:rsid w:val="00FA75A4"/>
    <w:rsid w:val="00FA7726"/>
    <w:rsid w:val="00FA7DD8"/>
    <w:rsid w:val="00FB018F"/>
    <w:rsid w:val="00FB0DEA"/>
    <w:rsid w:val="00FB14A4"/>
    <w:rsid w:val="00FB1A6A"/>
    <w:rsid w:val="00FB1F3C"/>
    <w:rsid w:val="00FB2456"/>
    <w:rsid w:val="00FB2C3B"/>
    <w:rsid w:val="00FB2EC5"/>
    <w:rsid w:val="00FB33B5"/>
    <w:rsid w:val="00FB35A3"/>
    <w:rsid w:val="00FB3F53"/>
    <w:rsid w:val="00FB4DC1"/>
    <w:rsid w:val="00FB4DC2"/>
    <w:rsid w:val="00FB7A29"/>
    <w:rsid w:val="00FC0068"/>
    <w:rsid w:val="00FC09DA"/>
    <w:rsid w:val="00FC1C69"/>
    <w:rsid w:val="00FC1F10"/>
    <w:rsid w:val="00FC1FFD"/>
    <w:rsid w:val="00FC2DC7"/>
    <w:rsid w:val="00FC31E4"/>
    <w:rsid w:val="00FC33FC"/>
    <w:rsid w:val="00FC3D41"/>
    <w:rsid w:val="00FC4588"/>
    <w:rsid w:val="00FC584D"/>
    <w:rsid w:val="00FC6583"/>
    <w:rsid w:val="00FC6CE3"/>
    <w:rsid w:val="00FC790E"/>
    <w:rsid w:val="00FC7BC8"/>
    <w:rsid w:val="00FC7CF7"/>
    <w:rsid w:val="00FC7D17"/>
    <w:rsid w:val="00FD0590"/>
    <w:rsid w:val="00FD05B9"/>
    <w:rsid w:val="00FD0827"/>
    <w:rsid w:val="00FD0977"/>
    <w:rsid w:val="00FD1963"/>
    <w:rsid w:val="00FD1D6A"/>
    <w:rsid w:val="00FD1FEB"/>
    <w:rsid w:val="00FD22F4"/>
    <w:rsid w:val="00FD2302"/>
    <w:rsid w:val="00FD2D0F"/>
    <w:rsid w:val="00FD2EE7"/>
    <w:rsid w:val="00FD359F"/>
    <w:rsid w:val="00FD3F6F"/>
    <w:rsid w:val="00FD572A"/>
    <w:rsid w:val="00FD58A5"/>
    <w:rsid w:val="00FD592B"/>
    <w:rsid w:val="00FD5F61"/>
    <w:rsid w:val="00FD6141"/>
    <w:rsid w:val="00FD69E2"/>
    <w:rsid w:val="00FD6E42"/>
    <w:rsid w:val="00FD7866"/>
    <w:rsid w:val="00FE0173"/>
    <w:rsid w:val="00FE0D5D"/>
    <w:rsid w:val="00FE0FE1"/>
    <w:rsid w:val="00FE13E2"/>
    <w:rsid w:val="00FE2312"/>
    <w:rsid w:val="00FE27E7"/>
    <w:rsid w:val="00FE3826"/>
    <w:rsid w:val="00FE3915"/>
    <w:rsid w:val="00FE437E"/>
    <w:rsid w:val="00FE4C80"/>
    <w:rsid w:val="00FE5DD1"/>
    <w:rsid w:val="00FE67A3"/>
    <w:rsid w:val="00FE6846"/>
    <w:rsid w:val="00FE79CF"/>
    <w:rsid w:val="00FE7F18"/>
    <w:rsid w:val="00FF075F"/>
    <w:rsid w:val="00FF1A7A"/>
    <w:rsid w:val="00FF1C54"/>
    <w:rsid w:val="00FF2FE5"/>
    <w:rsid w:val="00FF3456"/>
    <w:rsid w:val="00FF3519"/>
    <w:rsid w:val="00FF3DE5"/>
    <w:rsid w:val="00FF3EBB"/>
    <w:rsid w:val="00FF3F0D"/>
    <w:rsid w:val="00FF45CC"/>
    <w:rsid w:val="00FF49F0"/>
    <w:rsid w:val="00FF5A3F"/>
    <w:rsid w:val="00FF5A95"/>
    <w:rsid w:val="00FF7580"/>
    <w:rsid w:val="00FF78A5"/>
    <w:rsid w:val="00FF7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1A2AAFAD"/>
  <w15:chartTrackingRefBased/>
  <w15:docId w15:val="{9B58BA5E-D715-4E8E-897B-98B0634E3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page number" w:uiPriority="99"/>
    <w:lsdException w:name="Title" w:qFormat="1"/>
    <w:lsdException w:name="Subtitle" w:qFormat="1"/>
    <w:lsdException w:name="Body Text 2" w:uiPriority="99"/>
    <w:lsdException w:name="Hyperlink" w:uiPriority="99"/>
    <w:lsdException w:name="Strong" w:qFormat="1"/>
    <w:lsdException w:name="Emphasis" w:uiPriority="20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F42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1080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uiPriority w:val="99"/>
  </w:style>
  <w:style w:type="paragraph" w:customStyle="1" w:styleId="a0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a2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5967B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jc w:val="thaiDistribute"/>
    </w:pPr>
    <w:rPr>
      <w:rFonts w:ascii="Angsana New" w:hAnsi="Angsana New"/>
      <w:b/>
      <w:bCs/>
      <w:i/>
      <w:iCs/>
      <w:sz w:val="32"/>
      <w:szCs w:val="32"/>
    </w:rPr>
  </w:style>
  <w:style w:type="character" w:customStyle="1" w:styleId="AccPolicyHeadingChar">
    <w:name w:val="Acc Policy Heading Char"/>
    <w:link w:val="AccPolicyHeading"/>
    <w:rsid w:val="005967B2"/>
    <w:rPr>
      <w:rFonts w:ascii="Angsana New" w:hAnsi="Angsana New"/>
      <w:b/>
      <w:bCs/>
      <w:i/>
      <w:iCs/>
      <w:sz w:val="32"/>
      <w:szCs w:val="32"/>
    </w:rPr>
  </w:style>
  <w:style w:type="paragraph" w:customStyle="1" w:styleId="accpolicyheading0">
    <w:name w:val="accpolicyheading"/>
    <w:basedOn w:val="Normal"/>
    <w:rsid w:val="0080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805B10"/>
    <w:pPr>
      <w:spacing w:line="26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D327A"/>
    <w:rPr>
      <w:rFonts w:ascii="Tahoma" w:hAnsi="Tahoma" w:cs="Tahoma"/>
      <w:sz w:val="16"/>
      <w:szCs w:val="16"/>
    </w:rPr>
  </w:style>
  <w:style w:type="character" w:customStyle="1" w:styleId="BodyTextChar">
    <w:name w:val="Body Text Char"/>
    <w:aliases w:val="bt Char,body text Char,Body Char,Body อักขระ Char"/>
    <w:link w:val="BodyText"/>
    <w:rsid w:val="00C55F3B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30">
    <w:name w:val="?????3????"/>
    <w:basedOn w:val="Normal"/>
    <w:rsid w:val="00FC1F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F6A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C751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rmalWeb">
    <w:name w:val="Normal (Web)"/>
    <w:basedOn w:val="Normal"/>
    <w:rsid w:val="00891F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3">
    <w:name w:val="???"/>
    <w:basedOn w:val="Normal"/>
    <w:rsid w:val="00E627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ListParagraph">
    <w:name w:val="List Paragraph"/>
    <w:basedOn w:val="Normal"/>
    <w:uiPriority w:val="34"/>
    <w:qFormat/>
    <w:rsid w:val="000F172F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0F1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Default">
    <w:name w:val="Default"/>
    <w:rsid w:val="001757E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erChar">
    <w:name w:val="Header Char"/>
    <w:link w:val="Header"/>
    <w:locked/>
    <w:rsid w:val="00903F0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rsid w:val="006317C3"/>
    <w:rPr>
      <w:rFonts w:ascii="Arial" w:hAnsi="Arial"/>
      <w:sz w:val="18"/>
      <w:szCs w:val="18"/>
    </w:rPr>
  </w:style>
  <w:style w:type="paragraph" w:customStyle="1" w:styleId="index">
    <w:name w:val="index"/>
    <w:aliases w:val="ix"/>
    <w:basedOn w:val="BodyText"/>
    <w:rsid w:val="008172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locked/>
    <w:rsid w:val="00011ACB"/>
    <w:rPr>
      <w:rFonts w:ascii="Arial" w:hAnsi="Arial"/>
      <w:sz w:val="18"/>
      <w:szCs w:val="18"/>
    </w:rPr>
  </w:style>
  <w:style w:type="character" w:styleId="LineNumber">
    <w:name w:val="line number"/>
    <w:basedOn w:val="DefaultParagraphFont"/>
    <w:rsid w:val="00D4084E"/>
  </w:style>
  <w:style w:type="paragraph" w:customStyle="1" w:styleId="AccPolicyalternative">
    <w:name w:val="Acc Policy alternative"/>
    <w:basedOn w:val="Normal"/>
    <w:autoRedefine/>
    <w:rsid w:val="00784E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138" w:right="-25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BodyText3Char">
    <w:name w:val="Body Text 3 Char"/>
    <w:link w:val="BodyText3"/>
    <w:rsid w:val="00AC13C0"/>
    <w:rPr>
      <w:rFonts w:cs="EucrosiaUPC"/>
      <w:sz w:val="30"/>
      <w:szCs w:val="30"/>
      <w:lang w:val="th-TH"/>
    </w:rPr>
  </w:style>
  <w:style w:type="character" w:styleId="Hyperlink">
    <w:name w:val="Hyperlink"/>
    <w:uiPriority w:val="99"/>
    <w:unhideWhenUsed/>
    <w:rsid w:val="00C46278"/>
    <w:rPr>
      <w:color w:val="0000FF"/>
      <w:u w:val="single"/>
    </w:rPr>
  </w:style>
  <w:style w:type="paragraph" w:customStyle="1" w:styleId="RNormal">
    <w:name w:val="RNormal"/>
    <w:basedOn w:val="Normal"/>
    <w:rsid w:val="002E4B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Emphasis">
    <w:name w:val="Emphasis"/>
    <w:uiPriority w:val="20"/>
    <w:qFormat/>
    <w:rsid w:val="002B49BF"/>
    <w:rPr>
      <w:b/>
      <w:bCs/>
      <w:i w:val="0"/>
      <w:iCs w:val="0"/>
    </w:rPr>
  </w:style>
  <w:style w:type="paragraph" w:customStyle="1" w:styleId="FSContent">
    <w:name w:val="FS_Content"/>
    <w:basedOn w:val="Normal"/>
    <w:link w:val="FSContentChar"/>
    <w:qFormat/>
    <w:rsid w:val="007D79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7D7920"/>
    <w:rPr>
      <w:rFonts w:ascii="Angsana New" w:eastAsia="MS Mincho" w:hAnsi="Angsana New"/>
      <w:sz w:val="30"/>
      <w:szCs w:val="30"/>
    </w:rPr>
  </w:style>
  <w:style w:type="character" w:customStyle="1" w:styleId="HeaderChar1">
    <w:name w:val="Header Char1"/>
    <w:rsid w:val="007A0E40"/>
    <w:rPr>
      <w:rFonts w:ascii="Arial" w:eastAsia="Times New Roman" w:hAnsi="Arial" w:cs="Times New Roman"/>
      <w:sz w:val="18"/>
      <w:szCs w:val="18"/>
    </w:rPr>
  </w:style>
  <w:style w:type="character" w:styleId="CommentReference">
    <w:name w:val="annotation reference"/>
    <w:uiPriority w:val="99"/>
    <w:unhideWhenUsed/>
    <w:rsid w:val="00311A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11AE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311AE5"/>
    <w:rPr>
      <w:rFonts w:ascii="Arial" w:hAnsi="Arial"/>
      <w:szCs w:val="25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34F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A34F71"/>
    <w:rPr>
      <w:rFonts w:ascii="Angsana New" w:eastAsia="Calibri" w:hAnsi="Angsana New"/>
      <w:i/>
      <w:iCs/>
      <w:sz w:val="30"/>
      <w:szCs w:val="30"/>
    </w:rPr>
  </w:style>
  <w:style w:type="paragraph" w:styleId="Revision">
    <w:name w:val="Revision"/>
    <w:hidden/>
    <w:uiPriority w:val="99"/>
    <w:semiHidden/>
    <w:rsid w:val="00BF6D01"/>
    <w:rPr>
      <w:rFonts w:ascii="Arial" w:hAnsi="Arial"/>
      <w:sz w:val="18"/>
      <w:szCs w:val="22"/>
    </w:rPr>
  </w:style>
  <w:style w:type="character" w:customStyle="1" w:styleId="BodyText2Char">
    <w:name w:val="Body Text 2 Char"/>
    <w:link w:val="BodyText2"/>
    <w:uiPriority w:val="99"/>
    <w:locked/>
    <w:rsid w:val="003A4F8D"/>
    <w:rPr>
      <w:rFonts w:ascii="Book Antiqua" w:hAnsi="Book Antiqua"/>
      <w:sz w:val="22"/>
      <w:szCs w:val="22"/>
    </w:rPr>
  </w:style>
  <w:style w:type="paragraph" w:customStyle="1" w:styleId="a4">
    <w:name w:val="???????"/>
    <w:basedOn w:val="Normal"/>
    <w:rsid w:val="00683B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hAnsi="Book Antiqua"/>
      <w:b/>
      <w:bCs/>
      <w:sz w:val="30"/>
      <w:szCs w:val="30"/>
      <w:lang w:val="th-TH" w:eastAsia="th-TH"/>
    </w:rPr>
  </w:style>
  <w:style w:type="paragraph" w:styleId="NoSpacing">
    <w:name w:val="No Spacing"/>
    <w:uiPriority w:val="1"/>
    <w:qFormat/>
    <w:rsid w:val="00BB20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AccPolicyalternativeChar">
    <w:name w:val="Acc Policy alternative Char"/>
    <w:rsid w:val="00F0616C"/>
    <w:rPr>
      <w:bCs/>
      <w:i/>
      <w:iCs/>
      <w:sz w:val="22"/>
      <w:szCs w:val="22"/>
      <w:lang w:val="en-US" w:eastAsia="en-GB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403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4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3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8D3641-B15D-46DD-816C-69CA6B25E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12</Pages>
  <Words>2231</Words>
  <Characters>10491</Characters>
  <Application>Microsoft Office Word</Application>
  <DocSecurity>0</DocSecurity>
  <Lines>87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Toray Textiles (Thailand) PLC</vt:lpstr>
    </vt:vector>
  </TitlesOfParts>
  <Company>Toshiba</Company>
  <LinksUpToDate>false</LinksUpToDate>
  <CharactersWithSpaces>12697</CharactersWithSpaces>
  <SharedDoc>false</SharedDoc>
  <HLinks>
    <vt:vector size="18" baseType="variant">
      <vt:variant>
        <vt:i4>2031631</vt:i4>
      </vt:variant>
      <vt:variant>
        <vt:i4>6</vt:i4>
      </vt:variant>
      <vt:variant>
        <vt:i4>0</vt:i4>
      </vt:variant>
      <vt:variant>
        <vt:i4>5</vt:i4>
      </vt:variant>
      <vt:variant>
        <vt:lpwstr>https://smelink.net/company/ns-og-energy-solutions-thailand-ltd.html</vt:lpwstr>
      </vt:variant>
      <vt:variant>
        <vt:lpwstr/>
      </vt:variant>
      <vt:variant>
        <vt:i4>1572892</vt:i4>
      </vt:variant>
      <vt:variant>
        <vt:i4>3</vt:i4>
      </vt:variant>
      <vt:variant>
        <vt:i4>0</vt:i4>
      </vt:variant>
      <vt:variant>
        <vt:i4>5</vt:i4>
      </vt:variant>
      <vt:variant>
        <vt:lpwstr>http://dir.sanook.com/clickstat.php?linkid=79874</vt:lpwstr>
      </vt:variant>
      <vt:variant>
        <vt:lpwstr/>
      </vt:variant>
      <vt:variant>
        <vt:i4>1572892</vt:i4>
      </vt:variant>
      <vt:variant>
        <vt:i4>0</vt:i4>
      </vt:variant>
      <vt:variant>
        <vt:i4>0</vt:i4>
      </vt:variant>
      <vt:variant>
        <vt:i4>5</vt:i4>
      </vt:variant>
      <vt:variant>
        <vt:lpwstr>http://dir.sanook.com/clickstat.php?linkid=79874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Toray Textiles (Thailand) PLC</dc:title>
  <dc:subject/>
  <dc:creator>ladawan_e76</dc:creator>
  <cp:keywords/>
  <dc:description/>
  <cp:lastModifiedBy>Saisamorn, Chimyoo</cp:lastModifiedBy>
  <cp:revision>3</cp:revision>
  <cp:lastPrinted>2022-02-03T09:20:00Z</cp:lastPrinted>
  <dcterms:created xsi:type="dcterms:W3CDTF">2022-02-09T04:56:00Z</dcterms:created>
  <dcterms:modified xsi:type="dcterms:W3CDTF">2022-02-09T04:57:00Z</dcterms:modified>
</cp:coreProperties>
</file>