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F5A63" w14:textId="77777777" w:rsidR="003E6A5C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934B8">
        <w:rPr>
          <w:rFonts w:ascii="Angsana New" w:hAnsi="Angsana New"/>
          <w:b w:val="0"/>
          <w:bCs/>
          <w:sz w:val="30"/>
          <w:szCs w:val="30"/>
        </w:rPr>
        <w:tab/>
      </w:r>
      <w:r w:rsidRPr="006934B8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6934B8" w:rsidRDefault="002917E2" w:rsidP="0071765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717650" w:rsidRDefault="003E6A5C" w:rsidP="008F16F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6"/>
          <w:szCs w:val="6"/>
          <w:lang w:bidi="th-TH"/>
        </w:rPr>
      </w:pPr>
    </w:p>
    <w:p w14:paraId="42A767DF" w14:textId="77777777" w:rsidR="001876D1" w:rsidRPr="006934B8" w:rsidRDefault="001876D1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A043B0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Default="007A5E91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6934B8" w:rsidRDefault="009B5E50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</w:rPr>
        <w:t>เงินลงทุน</w:t>
      </w:r>
      <w:r w:rsidR="00A22604">
        <w:rPr>
          <w:rFonts w:ascii="Angsana New" w:hAnsi="Angsana New" w:hint="cs"/>
          <w:sz w:val="30"/>
          <w:szCs w:val="30"/>
          <w:cs/>
          <w:lang w:bidi="th-TH"/>
        </w:rPr>
        <w:t>ในบริษัทร่วม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6934B8" w:rsidRDefault="005E1EFC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934B8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8816AB" w:rsidRDefault="00C91C33" w:rsidP="002F7787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816AB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8816AB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5C3AAC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E9D8124" w14:textId="2CDF435F" w:rsidR="00B11286" w:rsidRDefault="008712DD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B11286" w:rsidRPr="006934B8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C285BD2" w14:textId="1EDF19BF" w:rsidR="00316034" w:rsidRDefault="00316034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1B70085D" w14:textId="77777777" w:rsidR="00816485" w:rsidRDefault="00816485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3FD99CC" w14:textId="47BB8B6A" w:rsidR="00DE743C" w:rsidRDefault="00DE743C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B76FC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</w:t>
      </w:r>
      <w:r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Pr="00FB76FC">
        <w:rPr>
          <w:rFonts w:ascii="Angsana New" w:hAnsi="Angsana New"/>
          <w:sz w:val="30"/>
          <w:szCs w:val="30"/>
          <w:cs/>
          <w:lang w:bidi="th-TH"/>
        </w:rPr>
        <w:t xml:space="preserve">องกัน </w:t>
      </w:r>
    </w:p>
    <w:p w14:paraId="1F109A45" w14:textId="77777777" w:rsidR="005C3AAC" w:rsidRPr="00FB76FC" w:rsidRDefault="005C3AAC" w:rsidP="00316034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5AFB133E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br w:type="page"/>
      </w:r>
      <w:r w:rsidR="00777B4A" w:rsidRPr="006934B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C3AAC">
        <w:rPr>
          <w:rFonts w:ascii="Angsana New" w:hAnsi="Angsana New" w:hint="cs"/>
          <w:sz w:val="30"/>
          <w:szCs w:val="30"/>
          <w:cs/>
        </w:rPr>
        <w:t>ระหว่างกาล</w:t>
      </w:r>
      <w:r w:rsidR="00777B4A" w:rsidRPr="006934B8">
        <w:rPr>
          <w:rFonts w:ascii="Angsana New" w:hAnsi="Angsana New"/>
          <w:sz w:val="30"/>
          <w:szCs w:val="30"/>
          <w:cs/>
        </w:rPr>
        <w:t>นี้</w:t>
      </w:r>
    </w:p>
    <w:p w14:paraId="6D1E2AFB" w14:textId="77777777" w:rsidR="003E6A5C" w:rsidRPr="006934B8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63C9E2" w14:textId="2253C190" w:rsidR="003E6A5C" w:rsidRPr="006934B8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934B8">
        <w:rPr>
          <w:rFonts w:ascii="Angsana New" w:hAnsi="Angsana New"/>
          <w:sz w:val="30"/>
          <w:szCs w:val="30"/>
          <w:cs/>
        </w:rPr>
        <w:tab/>
      </w:r>
      <w:r w:rsidRPr="006934B8">
        <w:rPr>
          <w:rFonts w:ascii="Angsana New" w:hAnsi="Angsana New"/>
          <w:sz w:val="30"/>
          <w:szCs w:val="30"/>
          <w:cs/>
        </w:rPr>
        <w:tab/>
      </w:r>
      <w:r w:rsidR="00777B4A" w:rsidRPr="008B70E6">
        <w:rPr>
          <w:rFonts w:ascii="Angsana New" w:hAnsi="Angsana New"/>
          <w:sz w:val="30"/>
          <w:szCs w:val="30"/>
          <w:cs/>
        </w:rPr>
        <w:t>งบการเงิน</w:t>
      </w:r>
      <w:r w:rsidR="00F614C8" w:rsidRPr="008B70E6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="00777B4A" w:rsidRPr="008B70E6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7D77F6" w:rsidRPr="008B70E6">
        <w:rPr>
          <w:rFonts w:ascii="Angsana New" w:hAnsi="Angsana New" w:hint="cs"/>
          <w:sz w:val="30"/>
          <w:szCs w:val="30"/>
          <w:cs/>
        </w:rPr>
        <w:t>คณะ</w:t>
      </w:r>
      <w:r w:rsidR="00777B4A" w:rsidRPr="008B70E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3160AC" w:rsidRPr="008B70E6">
        <w:rPr>
          <w:rFonts w:ascii="Angsana New" w:hAnsi="Angsana New"/>
          <w:sz w:val="30"/>
          <w:szCs w:val="30"/>
          <w:cs/>
        </w:rPr>
        <w:t xml:space="preserve"> </w:t>
      </w:r>
      <w:r w:rsidR="00F22109" w:rsidRPr="005C3AAC">
        <w:rPr>
          <w:rFonts w:ascii="Angsana New" w:hAnsi="Angsana New"/>
          <w:sz w:val="30"/>
          <w:szCs w:val="30"/>
        </w:rPr>
        <w:t>1</w:t>
      </w:r>
      <w:r w:rsidR="00230B3B">
        <w:rPr>
          <w:rFonts w:ascii="Angsana New" w:hAnsi="Angsana New"/>
          <w:sz w:val="30"/>
          <w:szCs w:val="30"/>
        </w:rPr>
        <w:t>4</w:t>
      </w:r>
      <w:r w:rsidR="00316034">
        <w:rPr>
          <w:rFonts w:ascii="Angsana New" w:hAnsi="Angsana New"/>
          <w:sz w:val="30"/>
          <w:szCs w:val="30"/>
        </w:rPr>
        <w:t xml:space="preserve"> </w:t>
      </w:r>
      <w:r w:rsidR="00230B3B">
        <w:rPr>
          <w:rFonts w:ascii="Angsana New" w:hAnsi="Angsana New" w:hint="cs"/>
          <w:sz w:val="30"/>
          <w:szCs w:val="30"/>
          <w:cs/>
        </w:rPr>
        <w:t>กุมภาพันธ์</w:t>
      </w:r>
      <w:r w:rsidR="00F22109" w:rsidRPr="005C3AAC">
        <w:rPr>
          <w:rFonts w:ascii="Angsana New" w:hAnsi="Angsana New" w:hint="cs"/>
          <w:sz w:val="30"/>
          <w:szCs w:val="30"/>
          <w:cs/>
        </w:rPr>
        <w:t xml:space="preserve"> </w:t>
      </w:r>
      <w:r w:rsidR="003C0371" w:rsidRPr="005C3AAC">
        <w:rPr>
          <w:rFonts w:ascii="Angsana New" w:hAnsi="Angsana New"/>
          <w:sz w:val="30"/>
          <w:szCs w:val="30"/>
        </w:rPr>
        <w:t>256</w:t>
      </w:r>
      <w:r w:rsidR="00230B3B">
        <w:rPr>
          <w:rFonts w:ascii="Angsana New" w:hAnsi="Angsana New"/>
          <w:sz w:val="30"/>
          <w:szCs w:val="30"/>
        </w:rPr>
        <w:t>5</w:t>
      </w:r>
    </w:p>
    <w:p w14:paraId="4444AFC1" w14:textId="77777777" w:rsidR="00C85C47" w:rsidRPr="006934B8" w:rsidRDefault="00C85C47" w:rsidP="000C5CE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6934B8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527ED0" w:rsidRPr="006934B8">
        <w:rPr>
          <w:rFonts w:ascii="Angsana New" w:hAnsi="Angsana New"/>
          <w:sz w:val="30"/>
          <w:szCs w:val="30"/>
          <w:u w:val="none"/>
        </w:rPr>
        <w:tab/>
      </w:r>
      <w:r w:rsidR="00E07E6F" w:rsidRPr="006934B8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65740C">
        <w:rPr>
          <w:rFonts w:ascii="Angsana New" w:hAnsi="Angsana New" w:hint="cs"/>
          <w:sz w:val="30"/>
          <w:szCs w:val="30"/>
          <w:u w:val="none"/>
          <w:cs/>
        </w:rPr>
        <w:t>ระหว่างกาล</w:t>
      </w:r>
      <w:r w:rsidR="00E07E6F" w:rsidRPr="006934B8">
        <w:rPr>
          <w:rFonts w:ascii="Angsana New" w:hAnsi="Angsana New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565CDD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D109F" w14:textId="7B2771F2" w:rsidR="00842A87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2F8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3D6E95">
        <w:rPr>
          <w:rFonts w:ascii="Angsana New" w:hAnsi="Angsana New" w:hint="cs"/>
          <w:sz w:val="30"/>
          <w:szCs w:val="30"/>
          <w:cs/>
        </w:rPr>
        <w:t>แบบย่อ</w:t>
      </w:r>
      <w:r w:rsidRPr="00612F8F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612F8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025190">
        <w:rPr>
          <w:rFonts w:ascii="Angsana New" w:hAnsi="Angsana New"/>
          <w:sz w:val="30"/>
          <w:szCs w:val="30"/>
        </w:rPr>
        <w:br/>
      </w:r>
      <w:r w:rsidRPr="00612F8F">
        <w:rPr>
          <w:rFonts w:ascii="Angsana New" w:hAnsi="Angsana New"/>
          <w:sz w:val="30"/>
          <w:szCs w:val="30"/>
          <w:cs/>
        </w:rPr>
        <w:t xml:space="preserve">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612F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612F8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12F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07D39">
        <w:rPr>
          <w:rFonts w:ascii="Angsana New" w:hAnsi="Angsana New" w:hint="cs"/>
          <w:sz w:val="30"/>
          <w:szCs w:val="30"/>
          <w:cs/>
        </w:rPr>
        <w:t xml:space="preserve"> </w:t>
      </w:r>
      <w:r w:rsidRPr="00612F8F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C5CE1">
        <w:rPr>
          <w:rFonts w:ascii="Angsana New" w:hAnsi="Angsana New"/>
          <w:sz w:val="30"/>
          <w:szCs w:val="30"/>
        </w:rPr>
        <w:t xml:space="preserve"> </w:t>
      </w:r>
      <w:r w:rsidR="000C5CE1">
        <w:rPr>
          <w:rFonts w:ascii="Angsana New" w:hAnsi="Angsana New" w:hint="cs"/>
          <w:sz w:val="30"/>
          <w:szCs w:val="30"/>
          <w:cs/>
        </w:rPr>
        <w:t>โดย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>
        <w:rPr>
          <w:rFonts w:ascii="Angsana New" w:hAnsi="Angsana New" w:hint="cs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BD52D6">
        <w:rPr>
          <w:rFonts w:ascii="Angsana New" w:hAnsi="Angsana New"/>
          <w:spacing w:val="-3"/>
          <w:sz w:val="30"/>
          <w:szCs w:val="30"/>
        </w:rPr>
        <w:t>31</w:t>
      </w:r>
      <w:r w:rsidR="00842A87" w:rsidRPr="00BD52D6">
        <w:rPr>
          <w:rFonts w:ascii="Angsana New" w:hAnsi="Angsana New"/>
          <w:spacing w:val="-3"/>
          <w:sz w:val="30"/>
          <w:szCs w:val="30"/>
          <w:cs/>
        </w:rPr>
        <w:t xml:space="preserve"> มีนาคม </w:t>
      </w:r>
      <w:r w:rsidR="00A41B30">
        <w:rPr>
          <w:rFonts w:ascii="Angsana New" w:hAnsi="Angsana New"/>
          <w:spacing w:val="-3"/>
          <w:sz w:val="30"/>
          <w:szCs w:val="30"/>
        </w:rPr>
        <w:t>256</w:t>
      </w:r>
      <w:r w:rsidR="000C5CE1">
        <w:rPr>
          <w:rFonts w:ascii="Angsana New" w:hAnsi="Angsana New"/>
          <w:spacing w:val="-3"/>
          <w:sz w:val="30"/>
          <w:szCs w:val="30"/>
        </w:rPr>
        <w:t>4</w:t>
      </w:r>
    </w:p>
    <w:p w14:paraId="24837583" w14:textId="77777777" w:rsidR="000C5CE1" w:rsidRPr="000C5CE1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3FDC95" w14:textId="77777777" w:rsidR="009F2CB2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A3070">
        <w:rPr>
          <w:rFonts w:ascii="Angsana New" w:hAnsi="Angsana New"/>
          <w:sz w:val="30"/>
          <w:szCs w:val="30"/>
          <w:cs/>
        </w:rPr>
        <w:t>ในการถือปฏิบัติตามนโยบายการ</w:t>
      </w:r>
      <w:r w:rsidRPr="00974778">
        <w:rPr>
          <w:rFonts w:ascii="Angsana New" w:hAnsi="Angsana New"/>
          <w:sz w:val="30"/>
          <w:szCs w:val="30"/>
          <w:cs/>
        </w:rPr>
        <w:t xml:space="preserve">บัญชีของกลุ่มบริษัท </w:t>
      </w:r>
      <w:r w:rsidR="00DA5EA7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974778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DA5EA7">
        <w:rPr>
          <w:rFonts w:ascii="Angsana New" w:hAnsi="Angsana New" w:hint="cs"/>
          <w:sz w:val="30"/>
          <w:szCs w:val="30"/>
          <w:cs/>
        </w:rPr>
        <w:t>ที่ใช้ในการประมาณการที่อาจมี</w:t>
      </w:r>
      <w:r w:rsidRPr="00974778">
        <w:rPr>
          <w:rFonts w:ascii="Angsana New" w:hAnsi="Angsana New"/>
          <w:sz w:val="30"/>
          <w:szCs w:val="30"/>
          <w:cs/>
        </w:rPr>
        <w:t>ความไม่แน่นอน</w:t>
      </w:r>
      <w:r w:rsidR="00572AF8" w:rsidRPr="00974778">
        <w:rPr>
          <w:rFonts w:ascii="Angsana New" w:hAnsi="Angsana New"/>
          <w:sz w:val="30"/>
          <w:szCs w:val="30"/>
          <w:cs/>
        </w:rPr>
        <w:t>นั้นไม่แตกต่างจากที่ได้อธิบาย</w:t>
      </w:r>
      <w:r w:rsidR="00572AF8" w:rsidRPr="00974778">
        <w:rPr>
          <w:rFonts w:ascii="Angsana New" w:hAnsi="Angsana New" w:hint="cs"/>
          <w:sz w:val="30"/>
          <w:szCs w:val="30"/>
          <w:cs/>
        </w:rPr>
        <w:t>ไว้</w:t>
      </w:r>
      <w:r w:rsidR="00572AF8" w:rsidRPr="00974778">
        <w:rPr>
          <w:rFonts w:ascii="Angsana New" w:hAnsi="Angsana New"/>
          <w:sz w:val="30"/>
          <w:szCs w:val="30"/>
          <w:cs/>
        </w:rPr>
        <w:t>ใน</w:t>
      </w:r>
      <w:r w:rsidRPr="00974778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74778">
        <w:rPr>
          <w:rFonts w:ascii="Angsana New" w:hAnsi="Angsana New"/>
          <w:sz w:val="30"/>
          <w:szCs w:val="30"/>
        </w:rPr>
        <w:t xml:space="preserve">31 </w:t>
      </w:r>
      <w:r w:rsidRPr="00974778">
        <w:rPr>
          <w:rFonts w:ascii="Angsana New" w:hAnsi="Angsana New"/>
          <w:sz w:val="30"/>
          <w:szCs w:val="30"/>
          <w:cs/>
        </w:rPr>
        <w:t xml:space="preserve">มีนาคม </w:t>
      </w:r>
      <w:r w:rsidR="00A41B30" w:rsidRPr="00974778">
        <w:rPr>
          <w:rFonts w:ascii="Angsana New" w:hAnsi="Angsana New"/>
          <w:sz w:val="30"/>
          <w:szCs w:val="30"/>
        </w:rPr>
        <w:t>256</w:t>
      </w:r>
      <w:r w:rsidR="00DA5EA7">
        <w:rPr>
          <w:rFonts w:ascii="Angsana New" w:hAnsi="Angsana New"/>
          <w:sz w:val="30"/>
          <w:szCs w:val="30"/>
        </w:rPr>
        <w:t>4</w:t>
      </w:r>
      <w:r w:rsidR="00FF7428" w:rsidRPr="00974778">
        <w:rPr>
          <w:rFonts w:ascii="Angsana New" w:hAnsi="Angsana New"/>
          <w:sz w:val="30"/>
          <w:szCs w:val="30"/>
        </w:rPr>
        <w:t xml:space="preserve"> </w:t>
      </w:r>
    </w:p>
    <w:p w14:paraId="51000B65" w14:textId="77777777" w:rsidR="00025190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9B29B6" w14:textId="3EC2C4AE" w:rsidR="003E6A5C" w:rsidRPr="006934B8" w:rsidRDefault="005C3AAC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2</w:t>
      </w:r>
      <w:r w:rsidR="00B91DCD" w:rsidRPr="006934B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9172C3" w:rsidRPr="006934B8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Pr="008E2BCA" w:rsidRDefault="008F16F0" w:rsidP="005C3AAC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8F16F0" w:rsidRPr="00981BD5" w14:paraId="5DE275E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8DC1AAE" w14:textId="77777777" w:rsidR="008F16F0" w:rsidRPr="00981BD5" w:rsidRDefault="008272ED" w:rsidP="00530F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1EF85BC1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8E4CD16" w14:textId="77777777" w:rsidR="008F16F0" w:rsidRPr="00981BD5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3C9C93E4" w14:textId="77777777" w:rsidR="008F16F0" w:rsidRPr="00981BD5" w:rsidRDefault="008F16F0" w:rsidP="00530F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6F0" w:rsidRPr="00981BD5" w14:paraId="19D3DC4E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53D31F13" w14:textId="76B9CD8D" w:rsidR="008F16F0" w:rsidRPr="00981BD5" w:rsidRDefault="008F16F0" w:rsidP="003C03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569DB"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230B3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655C0028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157ED9B9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3E7343DB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FF047E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C511B" w14:textId="77777777" w:rsidR="008F16F0" w:rsidRPr="00981BD5" w:rsidRDefault="004A24EA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A051E6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3172BD45" w14:textId="77777777" w:rsidR="008F16F0" w:rsidRPr="00981BD5" w:rsidRDefault="004A24EA" w:rsidP="00A41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 w:rsidR="004075A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16F0" w:rsidRPr="00981BD5" w14:paraId="3D4FC3B2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6FB766D0" w14:textId="77777777" w:rsidR="008F16F0" w:rsidRPr="00981BD5" w:rsidRDefault="008F16F0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69F02887" w14:textId="77777777" w:rsidR="008F16F0" w:rsidRPr="00981BD5" w:rsidRDefault="008F16F0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16F0" w:rsidRPr="00981BD5" w14:paraId="2B1F9D1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58C9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5941D7AE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DFC250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D261A58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D8BC5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77CA52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9B01C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E0619FB" w14:textId="77777777" w:rsidR="008F16F0" w:rsidRPr="00981BD5" w:rsidRDefault="008F16F0" w:rsidP="00D81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0B3B" w:rsidRPr="00981BD5" w14:paraId="607A9E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6DAF65D" w14:textId="77777777" w:rsidR="00230B3B" w:rsidRPr="00981BD5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492A3AA8" w14:textId="5B5A59E6" w:rsidR="00230B3B" w:rsidRPr="005D1E0C" w:rsidRDefault="005A5A38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84,829</w:t>
            </w:r>
          </w:p>
        </w:tc>
        <w:tc>
          <w:tcPr>
            <w:tcW w:w="279" w:type="dxa"/>
          </w:tcPr>
          <w:p w14:paraId="74191605" w14:textId="77777777" w:rsidR="00230B3B" w:rsidRPr="00981BD5" w:rsidRDefault="00230B3B" w:rsidP="00230B3B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16EB99A" w14:textId="696CD8BC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75,599</w:t>
            </w:r>
          </w:p>
        </w:tc>
        <w:tc>
          <w:tcPr>
            <w:tcW w:w="270" w:type="dxa"/>
          </w:tcPr>
          <w:p w14:paraId="0FD2FF1F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C920841" w14:textId="153A230C" w:rsidR="00230B3B" w:rsidRPr="004075A6" w:rsidRDefault="005A5A38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84,829</w:t>
            </w:r>
          </w:p>
        </w:tc>
        <w:tc>
          <w:tcPr>
            <w:tcW w:w="270" w:type="dxa"/>
          </w:tcPr>
          <w:p w14:paraId="7953693C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FF90D29" w14:textId="57956AE8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75,599</w:t>
            </w:r>
          </w:p>
        </w:tc>
      </w:tr>
      <w:tr w:rsidR="00230B3B" w:rsidRPr="00981BD5" w14:paraId="04EF4DA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43E9103" w14:textId="77777777" w:rsidR="00230B3B" w:rsidRPr="00981BD5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1F4E253D" w14:textId="2DE7C4FD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F76676" w14:textId="77777777" w:rsidR="00230B3B" w:rsidRPr="00981BD5" w:rsidRDefault="00230B3B" w:rsidP="00230B3B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522736B" w14:textId="776080A9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65B28C56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BEAF7D" w14:textId="1D876427" w:rsidR="00230B3B" w:rsidRPr="00316034" w:rsidRDefault="00230B3B" w:rsidP="00230B3B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5F05A1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367ECAC" w14:textId="71DF0C06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230B3B" w:rsidRPr="00981BD5" w14:paraId="35D8E6D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82472B" w14:textId="77777777" w:rsidR="00230B3B" w:rsidRPr="00981BD5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FF13E78" w14:textId="77777777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4F6798D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EA20F15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2971F2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05182B" w14:textId="77777777" w:rsidR="00230B3B" w:rsidRPr="004075A6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57D1FDC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C3C06AD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0B3B" w:rsidRPr="00981BD5" w14:paraId="2551396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D1C0D88" w14:textId="77777777" w:rsidR="00230B3B" w:rsidRPr="00981BD5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1840154B" w14:textId="77777777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D7D8D86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4AB3F20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A16267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248D09A" w14:textId="77777777" w:rsidR="00230B3B" w:rsidRPr="004075A6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E776CD9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697B6EC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0B3B" w:rsidRPr="00981BD5" w14:paraId="1D6112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13EAB4" w14:textId="77777777" w:rsidR="00230B3B" w:rsidRPr="00981BD5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6F1FBD66" w14:textId="77777777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FB1F33B" w14:textId="77777777" w:rsidR="00230B3B" w:rsidRPr="00981BD5" w:rsidRDefault="00230B3B" w:rsidP="00230B3B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CCFDF7" w14:textId="7BC27E68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B37DD46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9309987" w14:textId="066285B3" w:rsidR="00230B3B" w:rsidRPr="004075A6" w:rsidRDefault="00230B3B" w:rsidP="00230B3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7E9461" w14:textId="77777777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B0F19E4" w14:textId="4F8F712F" w:rsidR="00230B3B" w:rsidRPr="00981BD5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F20B57" w:rsidRPr="00981BD5" w14:paraId="14851CF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01732D2" w14:textId="77777777" w:rsidR="00F20B57" w:rsidRPr="00981BD5" w:rsidRDefault="00F20B57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05057B4F" w14:textId="77777777" w:rsidR="00F20B57" w:rsidRPr="005D1E0C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E583115" w14:textId="77777777" w:rsidR="00F20B57" w:rsidRPr="00981BD5" w:rsidRDefault="00F20B57" w:rsidP="00F20B57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85FD2FC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DFE03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76AB94" w14:textId="77777777" w:rsidR="00F20B57" w:rsidRPr="004075A6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A13B96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77B5C6" w14:textId="77777777" w:rsidR="00F20B57" w:rsidRPr="00981BD5" w:rsidRDefault="00F20B57" w:rsidP="00F20B5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6C33" w:rsidRPr="00981BD5" w14:paraId="275BE96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51B4CD67" w14:textId="77777777" w:rsidR="00A56C33" w:rsidRPr="00981BD5" w:rsidRDefault="00A56C33" w:rsidP="00A5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038BF90" w14:textId="4D6AD783" w:rsidR="00A56C33" w:rsidRPr="005D1E0C" w:rsidRDefault="005D1E0C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341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0B3B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5A5A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9" w:type="dxa"/>
          </w:tcPr>
          <w:p w14:paraId="3C19B44E" w14:textId="77777777" w:rsidR="00A56C33" w:rsidRPr="00981BD5" w:rsidRDefault="00A56C33" w:rsidP="00A56C3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126E8A1" w14:textId="23D559B7" w:rsidR="00A56C33" w:rsidRPr="00981BD5" w:rsidRDefault="00230B3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075A6" w:rsidRPr="004075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CB74F98" w14:textId="77777777" w:rsidR="00A56C33" w:rsidRPr="00981BD5" w:rsidRDefault="00A56C33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752B4B" w14:textId="5BDDBF37" w:rsidR="00A56C33" w:rsidRPr="004075A6" w:rsidRDefault="00353AF6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53AF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1603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53A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565F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5A5A3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D0ADB79" w14:textId="77777777" w:rsidR="00A56C33" w:rsidRPr="00981BD5" w:rsidRDefault="00A56C33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4929B48" w14:textId="21A9622E" w:rsidR="00A56C33" w:rsidRPr="00981BD5" w:rsidRDefault="00EF565F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075A6" w:rsidRPr="004075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FE769B" w:rsidRPr="00981BD5" w14:paraId="079A2657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1602DE" w14:textId="77777777" w:rsidR="00FE769B" w:rsidRPr="00981BD5" w:rsidRDefault="00FE769B" w:rsidP="00A5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4378A815" w14:textId="77777777" w:rsidR="00FE769B" w:rsidRPr="005D1E0C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06D518A1" w14:textId="77777777" w:rsidR="00FE769B" w:rsidRPr="00981BD5" w:rsidRDefault="00FE769B" w:rsidP="00A56C33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81E9AA7" w14:textId="77777777" w:rsidR="00FE769B" w:rsidRPr="004075A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FBB0F" w14:textId="77777777" w:rsidR="00FE769B" w:rsidRPr="00981BD5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157DF61" w14:textId="77777777" w:rsidR="00FE769B" w:rsidRPr="00353AF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21572B" w14:textId="77777777" w:rsidR="00FE769B" w:rsidRPr="00981BD5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119D8AC" w14:textId="77777777" w:rsidR="00FE769B" w:rsidRPr="004075A6" w:rsidRDefault="00FE769B" w:rsidP="00A56C33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16F0" w:rsidRPr="00CA3070" w14:paraId="09E6A5B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FBD81CA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64290656" w14:textId="77777777" w:rsidR="008F16F0" w:rsidRPr="005D1E0C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4E4F6EC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EE181DE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3FFC17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6BB0C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329A25" w14:textId="77777777" w:rsidR="008F16F0" w:rsidRPr="00CA3070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04EAB" w14:textId="77777777" w:rsidR="008F16F0" w:rsidRPr="00CA3070" w:rsidRDefault="008F16F0" w:rsidP="00530F39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1021B" w:rsidRPr="00CA3070" w14:paraId="76A5305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06FAAFA" w14:textId="77777777" w:rsidR="00C1021B" w:rsidRDefault="00C1021B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06FF28B1" w14:textId="77777777" w:rsidR="00C1021B" w:rsidRPr="005D1E0C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5C8C920" w14:textId="77777777" w:rsidR="00C1021B" w:rsidRPr="00E01A59" w:rsidRDefault="00C1021B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2D8744C" w14:textId="77777777" w:rsidR="00C1021B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F22668" w14:textId="77777777" w:rsidR="00C1021B" w:rsidRPr="00CA3070" w:rsidRDefault="00C1021B" w:rsidP="00F20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8305D" w14:textId="77777777" w:rsidR="00C1021B" w:rsidRPr="00F20B57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241C53" w14:textId="77777777" w:rsidR="00C1021B" w:rsidRPr="00E01A59" w:rsidRDefault="00C1021B" w:rsidP="00F20B57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5F935E" w14:textId="77777777" w:rsidR="00C1021B" w:rsidRDefault="00C1021B" w:rsidP="00F20B5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30B3B" w:rsidRPr="00CA3070" w14:paraId="67363ABE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A3BBC51" w14:textId="77777777" w:rsidR="00230B3B" w:rsidRPr="00CA3070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20B43317" w14:textId="667FD3A4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86,251</w:t>
            </w:r>
          </w:p>
        </w:tc>
        <w:tc>
          <w:tcPr>
            <w:tcW w:w="279" w:type="dxa"/>
          </w:tcPr>
          <w:p w14:paraId="3C18ADA8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CAD7A1" w14:textId="06D02BC1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</w:tcPr>
          <w:p w14:paraId="15BF0DEA" w14:textId="77777777" w:rsidR="00230B3B" w:rsidRPr="00C1021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575FD" w14:textId="1AE1FF00" w:rsidR="00230B3B" w:rsidRPr="00353AF6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86,251</w:t>
            </w:r>
          </w:p>
        </w:tc>
        <w:tc>
          <w:tcPr>
            <w:tcW w:w="270" w:type="dxa"/>
          </w:tcPr>
          <w:p w14:paraId="640C5CA6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4B422B" w14:textId="0AA5AE18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</w:tr>
      <w:tr w:rsidR="00230B3B" w:rsidRPr="00CA3070" w14:paraId="69C69666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6788409" w14:textId="77777777" w:rsidR="00230B3B" w:rsidRPr="00CA3070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86E0E28" w14:textId="6429837F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9,059</w:t>
            </w:r>
          </w:p>
        </w:tc>
        <w:tc>
          <w:tcPr>
            <w:tcW w:w="279" w:type="dxa"/>
          </w:tcPr>
          <w:p w14:paraId="3121F9E9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F7D3057" w14:textId="1221F153" w:rsidR="00230B3B" w:rsidRPr="00C1021B" w:rsidRDefault="009062D8" w:rsidP="00230B3B">
            <w:pPr>
              <w:pStyle w:val="30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14,985</w:t>
            </w:r>
          </w:p>
        </w:tc>
        <w:tc>
          <w:tcPr>
            <w:tcW w:w="270" w:type="dxa"/>
          </w:tcPr>
          <w:p w14:paraId="00B46B80" w14:textId="77777777" w:rsidR="00230B3B" w:rsidRPr="00C1021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8CC493" w14:textId="5BE77D6B" w:rsidR="00230B3B" w:rsidRPr="00353AF6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9,059</w:t>
            </w:r>
          </w:p>
        </w:tc>
        <w:tc>
          <w:tcPr>
            <w:tcW w:w="270" w:type="dxa"/>
          </w:tcPr>
          <w:p w14:paraId="475E0249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8A896A" w14:textId="6118A40B" w:rsidR="00230B3B" w:rsidRPr="00C1021B" w:rsidRDefault="009062D8" w:rsidP="00230B3B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14,985</w:t>
            </w:r>
          </w:p>
        </w:tc>
      </w:tr>
      <w:tr w:rsidR="00230B3B" w:rsidRPr="00CA3070" w14:paraId="4251030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284C0AB" w14:textId="77777777" w:rsidR="00230B3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39E00C08" w14:textId="4AEA219F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1,829,846</w:t>
            </w:r>
          </w:p>
        </w:tc>
        <w:tc>
          <w:tcPr>
            <w:tcW w:w="279" w:type="dxa"/>
          </w:tcPr>
          <w:p w14:paraId="633A5351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F9B350C" w14:textId="64C5D5D2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-</w:t>
            </w:r>
          </w:p>
        </w:tc>
        <w:tc>
          <w:tcPr>
            <w:tcW w:w="270" w:type="dxa"/>
          </w:tcPr>
          <w:p w14:paraId="104EF969" w14:textId="77777777" w:rsidR="00230B3B" w:rsidRPr="00C1021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2E1C6" w14:textId="134A4C51" w:rsidR="00230B3B" w:rsidRPr="00353AF6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1,829,846</w:t>
            </w:r>
          </w:p>
        </w:tc>
        <w:tc>
          <w:tcPr>
            <w:tcW w:w="270" w:type="dxa"/>
          </w:tcPr>
          <w:p w14:paraId="0F5C3E5A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0D0B8DE" w14:textId="55AD2220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-</w:t>
            </w:r>
          </w:p>
        </w:tc>
      </w:tr>
      <w:tr w:rsidR="00230B3B" w:rsidRPr="00CA3070" w14:paraId="1F812E6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8ECF57C" w14:textId="77777777" w:rsidR="00230B3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59271C2" w14:textId="1771B8F1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</w:t>
            </w:r>
            <w:r w:rsidR="005A5A3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9" w:type="dxa"/>
          </w:tcPr>
          <w:p w14:paraId="0E2305E8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0A65471" w14:textId="4D3A3FD0" w:rsidR="00230B3B" w:rsidRPr="00353AF6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23,411</w:t>
            </w:r>
          </w:p>
        </w:tc>
        <w:tc>
          <w:tcPr>
            <w:tcW w:w="270" w:type="dxa"/>
          </w:tcPr>
          <w:p w14:paraId="380277F9" w14:textId="77777777" w:rsidR="00230B3B" w:rsidRPr="00C1021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6E49" w14:textId="6EE0E373" w:rsidR="00230B3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</w:t>
            </w:r>
            <w:r w:rsidR="005A5A38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0" w:type="dxa"/>
          </w:tcPr>
          <w:p w14:paraId="04B0D6C4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2BD46E" w14:textId="7AD878C6" w:rsidR="00230B3B" w:rsidRDefault="00230B3B" w:rsidP="00230B3B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23,411</w:t>
            </w:r>
          </w:p>
        </w:tc>
      </w:tr>
      <w:tr w:rsidR="00230B3B" w:rsidRPr="00CA3070" w14:paraId="5CD3F853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5DA2ED1" w14:textId="1E5C0C53" w:rsidR="00230B3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7E43007B" w14:textId="78256CCF" w:rsidR="00230B3B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B7678D9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B071AF0" w14:textId="0F581189" w:rsidR="00230B3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46,853</w:t>
            </w:r>
          </w:p>
        </w:tc>
        <w:tc>
          <w:tcPr>
            <w:tcW w:w="270" w:type="dxa"/>
          </w:tcPr>
          <w:p w14:paraId="1AA137A4" w14:textId="77777777" w:rsidR="00230B3B" w:rsidRPr="00C1021B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048E0" w14:textId="1A32EEEA" w:rsidR="00230B3B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5878FC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52663EA" w14:textId="2F043FA8" w:rsidR="00230B3B" w:rsidRDefault="00230B3B" w:rsidP="00230B3B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46,853</w:t>
            </w:r>
          </w:p>
        </w:tc>
      </w:tr>
      <w:tr w:rsidR="00230B3B" w:rsidRPr="00CA3070" w14:paraId="1E0B4E62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39DE8A06" w14:textId="77777777" w:rsidR="00230B3B" w:rsidRPr="00CA3070" w:rsidRDefault="00230B3B" w:rsidP="0023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2961E923" w14:textId="3660D2ED" w:rsidR="00230B3B" w:rsidRPr="005D1E0C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2C39BF34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E68FF6A" w14:textId="30459D33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5D1B50F6" w14:textId="77777777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BFDC3D5" w14:textId="26D28EB1" w:rsidR="00230B3B" w:rsidRPr="00353AF6" w:rsidRDefault="00230B3B" w:rsidP="00230B3B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4EB3BF" w14:textId="77777777" w:rsidR="00230B3B" w:rsidRPr="00C1021B" w:rsidRDefault="00230B3B" w:rsidP="00230B3B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52797B" w14:textId="2D29FE65" w:rsidR="00230B3B" w:rsidRPr="00C1021B" w:rsidRDefault="00230B3B" w:rsidP="00230B3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</w:tbl>
    <w:p w14:paraId="37A774E5" w14:textId="60AE1E70" w:rsidR="00A91D26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29B90" w14:textId="34A693DE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5837A18" w14:textId="4FEFF1BD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319C5CA" w14:textId="4EC59FF6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E968872" w14:textId="3FFD3C5B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10138B6" w14:textId="56E98D29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8D93F3A" w14:textId="215B6C0A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4C788D" w14:textId="4FB9868C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6B9416" w14:textId="091CC0B3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F19490D" w14:textId="77777777" w:rsidR="008E2BCA" w:rsidRDefault="008E2BCA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A91D26" w:rsidRPr="00981BD5" w14:paraId="4EFB8E4B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3EE515D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272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38B42577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20E276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240AD78A" w14:textId="77777777" w:rsidR="00A91D26" w:rsidRPr="00981BD5" w:rsidRDefault="00A91D26" w:rsidP="004E2E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1D26" w:rsidRPr="00981BD5" w14:paraId="2B3B4D1F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238E9FD3" w14:textId="416EF983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สำหรับงวด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230B3B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Pr="00981B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230B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1" w:type="dxa"/>
          </w:tcPr>
          <w:p w14:paraId="31962D8E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695E7A7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688E592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FE8F5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17E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78F40D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7379AD1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1D26" w:rsidRPr="00981BD5" w14:paraId="28CE5A78" w14:textId="77777777" w:rsidTr="008E2BCA">
        <w:trPr>
          <w:cantSplit/>
          <w:trHeight w:hRule="exact" w:val="374"/>
          <w:tblHeader/>
        </w:trPr>
        <w:tc>
          <w:tcPr>
            <w:tcW w:w="4410" w:type="dxa"/>
          </w:tcPr>
          <w:p w14:paraId="1D0A6838" w14:textId="77777777" w:rsidR="00A91D26" w:rsidRPr="00981BD5" w:rsidRDefault="00A91D26" w:rsidP="004E2E7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334CEA8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81BD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91D26" w:rsidRPr="00981BD5" w14:paraId="47FE25D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717920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0F4077B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73CD4E9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3C0C20A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0D9D8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1EFA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31495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4D98633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70D6" w:rsidRPr="00981BD5" w14:paraId="5FD81EE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BFECF11" w14:textId="77777777" w:rsidR="006270D6" w:rsidRPr="00981BD5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795ACC30" w14:textId="0A09E159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244,820</w:t>
            </w:r>
          </w:p>
        </w:tc>
        <w:tc>
          <w:tcPr>
            <w:tcW w:w="279" w:type="dxa"/>
          </w:tcPr>
          <w:p w14:paraId="2B5847F2" w14:textId="77777777" w:rsidR="006270D6" w:rsidRPr="00981BD5" w:rsidRDefault="006270D6" w:rsidP="006270D6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4CCE827" w14:textId="6CBAA1C6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248,190</w:t>
            </w:r>
          </w:p>
        </w:tc>
        <w:tc>
          <w:tcPr>
            <w:tcW w:w="270" w:type="dxa"/>
          </w:tcPr>
          <w:p w14:paraId="73F306D1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D597A6F" w14:textId="2147C46E" w:rsidR="006270D6" w:rsidRPr="004075A6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244,820</w:t>
            </w:r>
          </w:p>
        </w:tc>
        <w:tc>
          <w:tcPr>
            <w:tcW w:w="270" w:type="dxa"/>
          </w:tcPr>
          <w:p w14:paraId="7CBACD8F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56CF3F7" w14:textId="27DA7685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248,190</w:t>
            </w:r>
          </w:p>
        </w:tc>
      </w:tr>
      <w:tr w:rsidR="00A91D26" w:rsidRPr="004075A6" w14:paraId="548F21DF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125508B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1" w:type="dxa"/>
          </w:tcPr>
          <w:p w14:paraId="0F8F9DD2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3A6330C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38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A010359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EA676E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28EACF2" w14:textId="4C29B8EA" w:rsidR="00A91D26" w:rsidRPr="00353AF6" w:rsidRDefault="00A91D26" w:rsidP="00A91D2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70" w:type="dxa"/>
          </w:tcPr>
          <w:p w14:paraId="068D8C6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F50A9CD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25,491</w:t>
            </w:r>
          </w:p>
        </w:tc>
      </w:tr>
      <w:tr w:rsidR="006270D6" w:rsidRPr="00981BD5" w14:paraId="728B7AC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213405B" w14:textId="77777777" w:rsidR="006270D6" w:rsidRPr="00981BD5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07989C75" w14:textId="6A40AB6C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9" w:type="dxa"/>
          </w:tcPr>
          <w:p w14:paraId="04B6ED3B" w14:textId="77777777" w:rsidR="006270D6" w:rsidRPr="00981BD5" w:rsidRDefault="006270D6" w:rsidP="006270D6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8B790CD" w14:textId="4CD7FBBA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0" w:type="dxa"/>
          </w:tcPr>
          <w:p w14:paraId="353AF44C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BAC9C6" w14:textId="11F9E42C" w:rsidR="006270D6" w:rsidRPr="00316034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65DB7350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EE3C1B8" w14:textId="074EB4F1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</w:tr>
      <w:tr w:rsidR="00A91D26" w:rsidRPr="00981BD5" w14:paraId="010DF19A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BF1C9FB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35DE8A1C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5652B9D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546FEE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DA7B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08732C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337285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61364C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981BD5" w14:paraId="59501BD0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EFA431E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31ED82C8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FBF106D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FE61F04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0D6F7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837488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21A6518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49A4FB79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981BD5" w14:paraId="4224D24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7147D6A6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6C028135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723C577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25B3FC4" w14:textId="772815C7" w:rsidR="00A91D26" w:rsidRPr="00981BD5" w:rsidRDefault="00230B3B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31AA44B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C1B7D97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44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AE0AE1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0E451D9" w14:textId="18B0981F" w:rsidR="00A91D26" w:rsidRPr="00981BD5" w:rsidRDefault="006270D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A91D26" w:rsidRPr="00981BD5" w14:paraId="7A9708DD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9A34BC7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81B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289ED94D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710327CD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11AD298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0DD315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6679982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78D1A4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0F4A03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0D6" w:rsidRPr="00981BD5" w14:paraId="707D27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F3BF3D5" w14:textId="77777777" w:rsidR="006270D6" w:rsidRPr="00981BD5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0A05FB70" w14:textId="4B6E87FB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38,326</w:t>
            </w:r>
          </w:p>
        </w:tc>
        <w:tc>
          <w:tcPr>
            <w:tcW w:w="279" w:type="dxa"/>
          </w:tcPr>
          <w:p w14:paraId="228BAEFD" w14:textId="77777777" w:rsidR="006270D6" w:rsidRPr="00981BD5" w:rsidRDefault="006270D6" w:rsidP="006270D6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3C4D555" w14:textId="45304CD1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11390B47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4725DC3" w14:textId="3E21F7CD" w:rsidR="006270D6" w:rsidRPr="004075A6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38,326</w:t>
            </w:r>
          </w:p>
        </w:tc>
        <w:tc>
          <w:tcPr>
            <w:tcW w:w="270" w:type="dxa"/>
          </w:tcPr>
          <w:p w14:paraId="4283D9CE" w14:textId="77777777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5747971D" w14:textId="166DE9F0" w:rsidR="006270D6" w:rsidRPr="00981BD5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4075A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A91D26" w:rsidRPr="004075A6" w14:paraId="0BEFFF7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C56A0EF" w14:textId="77777777" w:rsidR="00A91D26" w:rsidRPr="00981BD5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7268A19A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330C744D" w14:textId="77777777" w:rsidR="00A91D26" w:rsidRPr="00981BD5" w:rsidRDefault="00A91D26" w:rsidP="004E2E7C">
            <w:pPr>
              <w:pStyle w:val="a3"/>
              <w:tabs>
                <w:tab w:val="decimal" w:pos="70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FD6826A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56118B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EBF735" w14:textId="77777777" w:rsidR="00A91D26" w:rsidRPr="00353AF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7793CE" w14:textId="77777777" w:rsidR="00A91D26" w:rsidRPr="00981BD5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6E20E0" w14:textId="77777777" w:rsidR="00A91D26" w:rsidRPr="004075A6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:rsidRPr="00CA3070" w14:paraId="2ECD0FE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127C2F6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3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D6F0539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7283BD7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D8C82AC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7DB29C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9F85F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FA04FD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9E4BC2" w14:textId="77777777" w:rsidR="00A91D26" w:rsidRPr="00CA3070" w:rsidRDefault="00A91D26" w:rsidP="004E2E7C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1D26" w14:paraId="78013D39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0BE7836F" w14:textId="77777777" w:rsidR="00A91D26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ส่วนลดต้นทุนจากรายได้จากการขายไฟฟ้าและไอน้ำ</w:t>
            </w:r>
          </w:p>
        </w:tc>
        <w:tc>
          <w:tcPr>
            <w:tcW w:w="981" w:type="dxa"/>
          </w:tcPr>
          <w:p w14:paraId="4BA9F87D" w14:textId="77777777" w:rsidR="00A91D26" w:rsidRPr="005D1E0C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2AEB1F8" w14:textId="77777777" w:rsidR="00A91D26" w:rsidRPr="00E01A59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2EE59C7" w14:textId="77777777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F6E33C" w14:textId="77777777" w:rsidR="00A91D26" w:rsidRPr="00CA3070" w:rsidRDefault="00A91D26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85AA1" w14:textId="77777777" w:rsidR="00A91D26" w:rsidRPr="00F20B57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2398032" w14:textId="77777777" w:rsidR="00A91D26" w:rsidRPr="00E01A59" w:rsidRDefault="00A91D26" w:rsidP="004E2E7C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2F7D05D" w14:textId="77777777" w:rsidR="00A91D26" w:rsidRDefault="00A91D26" w:rsidP="004E2E7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0D6" w:rsidRPr="00C1021B" w14:paraId="3342BF04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6296B1D0" w14:textId="77777777" w:rsidR="006270D6" w:rsidRPr="00CA307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307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ที่ได้จากกระบวนการผลิต</w:t>
            </w:r>
          </w:p>
        </w:tc>
        <w:tc>
          <w:tcPr>
            <w:tcW w:w="981" w:type="dxa"/>
          </w:tcPr>
          <w:p w14:paraId="4A305DF1" w14:textId="1826E763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332,196</w:t>
            </w:r>
          </w:p>
        </w:tc>
        <w:tc>
          <w:tcPr>
            <w:tcW w:w="279" w:type="dxa"/>
          </w:tcPr>
          <w:p w14:paraId="3C90B72D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6CFFDE9" w14:textId="757F414B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444C8ED7" w14:textId="77777777" w:rsidR="006270D6" w:rsidRPr="00C1021B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10949D" w14:textId="2ADB2B64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332,196</w:t>
            </w:r>
          </w:p>
        </w:tc>
        <w:tc>
          <w:tcPr>
            <w:tcW w:w="270" w:type="dxa"/>
          </w:tcPr>
          <w:p w14:paraId="3F2221F4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7D5C18" w14:textId="1DA5A85E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  <w:r w:rsidRPr="00B761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6270D6" w:rsidRPr="00C1021B" w14:paraId="011CF1B5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22A6BC12" w14:textId="77777777" w:rsidR="006270D6" w:rsidRPr="00CA307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7189BA2E" w14:textId="27B6B3FF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35,886</w:t>
            </w:r>
          </w:p>
        </w:tc>
        <w:tc>
          <w:tcPr>
            <w:tcW w:w="279" w:type="dxa"/>
          </w:tcPr>
          <w:p w14:paraId="4BB86707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7C555C2B" w14:textId="60B0F0E9" w:rsidR="006270D6" w:rsidRPr="00C1021B" w:rsidRDefault="009062D8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15,936</w:t>
            </w:r>
          </w:p>
        </w:tc>
        <w:tc>
          <w:tcPr>
            <w:tcW w:w="270" w:type="dxa"/>
          </w:tcPr>
          <w:p w14:paraId="71BDDBA6" w14:textId="77777777" w:rsidR="006270D6" w:rsidRPr="00C1021B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05D3A" w14:textId="5E4B1521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35,886</w:t>
            </w:r>
          </w:p>
        </w:tc>
        <w:tc>
          <w:tcPr>
            <w:tcW w:w="270" w:type="dxa"/>
          </w:tcPr>
          <w:p w14:paraId="72253F87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1A03067F" w14:textId="127E93A7" w:rsidR="006270D6" w:rsidRPr="00C1021B" w:rsidRDefault="009062D8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15,936</w:t>
            </w:r>
          </w:p>
        </w:tc>
      </w:tr>
      <w:tr w:rsidR="006270D6" w:rsidRPr="00C1021B" w14:paraId="10F7FC4C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E716FBD" w14:textId="77777777" w:rsidR="006270D6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70D88E55" w14:textId="3CFAC37B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4,125,664</w:t>
            </w:r>
          </w:p>
        </w:tc>
        <w:tc>
          <w:tcPr>
            <w:tcW w:w="279" w:type="dxa"/>
          </w:tcPr>
          <w:p w14:paraId="3ED95508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29FDB04" w14:textId="1978F084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687,934</w:t>
            </w:r>
          </w:p>
        </w:tc>
        <w:tc>
          <w:tcPr>
            <w:tcW w:w="270" w:type="dxa"/>
          </w:tcPr>
          <w:p w14:paraId="39A1EA64" w14:textId="77777777" w:rsidR="006270D6" w:rsidRPr="00C1021B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9D22D" w14:textId="4EE322D1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4,125,664</w:t>
            </w:r>
          </w:p>
        </w:tc>
        <w:tc>
          <w:tcPr>
            <w:tcW w:w="270" w:type="dxa"/>
          </w:tcPr>
          <w:p w14:paraId="74F0C5A3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DAEE62" w14:textId="0988850A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687,934</w:t>
            </w:r>
          </w:p>
        </w:tc>
      </w:tr>
      <w:tr w:rsidR="006270D6" w14:paraId="23D1C11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496A928" w14:textId="77777777" w:rsidR="006270D6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72E42A30" w14:textId="32AAF295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112,445</w:t>
            </w:r>
          </w:p>
        </w:tc>
        <w:tc>
          <w:tcPr>
            <w:tcW w:w="279" w:type="dxa"/>
          </w:tcPr>
          <w:p w14:paraId="3633584B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ACEFB9A" w14:textId="1C1EE182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58,561</w:t>
            </w:r>
          </w:p>
        </w:tc>
        <w:tc>
          <w:tcPr>
            <w:tcW w:w="270" w:type="dxa"/>
          </w:tcPr>
          <w:p w14:paraId="2197324A" w14:textId="77777777" w:rsidR="006270D6" w:rsidRPr="00C1021B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117BA" w14:textId="0C60B585" w:rsidR="006270D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112,445</w:t>
            </w:r>
          </w:p>
        </w:tc>
        <w:tc>
          <w:tcPr>
            <w:tcW w:w="270" w:type="dxa"/>
          </w:tcPr>
          <w:p w14:paraId="4DA8020D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639180" w14:textId="76CB53CB" w:rsidR="006270D6" w:rsidRDefault="006270D6" w:rsidP="006270D6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58,561</w:t>
            </w:r>
          </w:p>
        </w:tc>
      </w:tr>
      <w:tr w:rsidR="006270D6" w14:paraId="3D8F99C8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1302DD1B" w14:textId="37022607" w:rsidR="006270D6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6FE9129F" w14:textId="6922AF13" w:rsidR="006270D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</w:t>
            </w:r>
            <w:r w:rsidR="00714013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9" w:type="dxa"/>
          </w:tcPr>
          <w:p w14:paraId="5B7C5858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C56081A" w14:textId="55290A51" w:rsidR="006270D6" w:rsidRDefault="006270D6" w:rsidP="006270D6">
            <w:pPr>
              <w:pStyle w:val="30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46,853</w:t>
            </w:r>
          </w:p>
        </w:tc>
        <w:tc>
          <w:tcPr>
            <w:tcW w:w="270" w:type="dxa"/>
          </w:tcPr>
          <w:p w14:paraId="1B81A903" w14:textId="77777777" w:rsidR="006270D6" w:rsidRPr="00C1021B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3D8A37" w14:textId="011E2901" w:rsidR="006270D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6,82</w:t>
            </w:r>
            <w:r w:rsidR="0071401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BEC4DAD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436CBCB1" w14:textId="25EFBA7D" w:rsidR="006270D6" w:rsidRDefault="006270D6" w:rsidP="006270D6">
            <w:pPr>
              <w:pStyle w:val="30"/>
              <w:tabs>
                <w:tab w:val="clear" w:pos="360"/>
                <w:tab w:val="decimal" w:pos="7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46,853</w:t>
            </w:r>
          </w:p>
        </w:tc>
      </w:tr>
      <w:tr w:rsidR="006270D6" w:rsidRPr="00C1021B" w14:paraId="57F8EECB" w14:textId="77777777" w:rsidTr="008E2BCA">
        <w:trPr>
          <w:cantSplit/>
          <w:trHeight w:hRule="exact" w:val="374"/>
        </w:trPr>
        <w:tc>
          <w:tcPr>
            <w:tcW w:w="4410" w:type="dxa"/>
          </w:tcPr>
          <w:p w14:paraId="40E9E7F9" w14:textId="77777777" w:rsidR="006270D6" w:rsidRPr="00CA307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2090A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1" w:type="dxa"/>
          </w:tcPr>
          <w:p w14:paraId="68751A04" w14:textId="4FACCAFC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9" w:type="dxa"/>
          </w:tcPr>
          <w:p w14:paraId="6F73EE22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8370A8" w14:textId="60BCD447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4685C2DC" w14:textId="77777777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9145FF" w14:textId="2D05844B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2436F379" w14:textId="77777777" w:rsidR="006270D6" w:rsidRPr="00C1021B" w:rsidRDefault="006270D6" w:rsidP="006270D6">
            <w:pPr>
              <w:tabs>
                <w:tab w:val="clear" w:pos="680"/>
                <w:tab w:val="clear" w:pos="907"/>
                <w:tab w:val="decimal" w:pos="702"/>
              </w:tabs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272665" w14:textId="6934D403" w:rsidR="006270D6" w:rsidRPr="00C1021B" w:rsidRDefault="006270D6" w:rsidP="006270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</w:tbl>
    <w:p w14:paraId="26B173B0" w14:textId="77777777" w:rsidR="00A91D26" w:rsidRPr="004924C5" w:rsidRDefault="00A91D26" w:rsidP="0032090A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9F0DA7C" w14:textId="36C93D1B" w:rsidR="00F4336B" w:rsidRPr="008F16F0" w:rsidRDefault="003E6A5C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F16F0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8F16F0">
        <w:rPr>
          <w:rFonts w:ascii="Angsana New" w:hAnsi="Angsana New"/>
          <w:sz w:val="30"/>
          <w:szCs w:val="30"/>
          <w:cs/>
        </w:rPr>
        <w:t>กับ</w:t>
      </w:r>
      <w:r w:rsidR="00F4336B" w:rsidRPr="008F16F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F16F0">
        <w:rPr>
          <w:rFonts w:ascii="Angsana New" w:hAnsi="Angsana New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ณ วันที่</w:t>
      </w:r>
      <w:r w:rsidR="00F4336B" w:rsidRPr="008F16F0">
        <w:rPr>
          <w:rFonts w:ascii="Angsana New" w:hAnsi="Angsana New"/>
          <w:sz w:val="30"/>
          <w:szCs w:val="30"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3</w:t>
      </w:r>
      <w:r w:rsidR="006270D6">
        <w:rPr>
          <w:rFonts w:ascii="Angsana New" w:hAnsi="Angsana New"/>
          <w:sz w:val="30"/>
          <w:szCs w:val="30"/>
        </w:rPr>
        <w:t>1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6270D6">
        <w:rPr>
          <w:rFonts w:ascii="Angsana New" w:hAnsi="Angsana New" w:hint="cs"/>
          <w:sz w:val="30"/>
          <w:szCs w:val="30"/>
          <w:cs/>
        </w:rPr>
        <w:t>ธันวาคม</w:t>
      </w:r>
      <w:r w:rsidR="00A41B30" w:rsidRPr="00A41B30">
        <w:rPr>
          <w:rFonts w:ascii="Angsana New" w:hAnsi="Angsana New"/>
          <w:sz w:val="30"/>
          <w:szCs w:val="30"/>
          <w:cs/>
        </w:rPr>
        <w:t xml:space="preserve"> </w:t>
      </w:r>
      <w:r w:rsidR="004A24EA" w:rsidRPr="004A24EA">
        <w:rPr>
          <w:rFonts w:ascii="Angsana New" w:hAnsi="Angsana New"/>
          <w:sz w:val="30"/>
          <w:szCs w:val="30"/>
        </w:rPr>
        <w:t>256</w:t>
      </w:r>
      <w:r w:rsidR="00E84BC9">
        <w:rPr>
          <w:rFonts w:ascii="Angsana New" w:hAnsi="Angsana New"/>
          <w:sz w:val="30"/>
          <w:szCs w:val="30"/>
        </w:rPr>
        <w:t>4</w:t>
      </w:r>
      <w:r w:rsidR="00A41B30">
        <w:rPr>
          <w:rFonts w:ascii="Angsana New" w:hAnsi="Angsana New"/>
          <w:sz w:val="30"/>
          <w:szCs w:val="30"/>
        </w:rPr>
        <w:t xml:space="preserve"> </w:t>
      </w:r>
      <w:r w:rsidR="008F16F0" w:rsidRPr="00CA3070">
        <w:rPr>
          <w:rFonts w:ascii="Angsana New" w:hAnsi="Angsana New"/>
          <w:sz w:val="30"/>
          <w:szCs w:val="30"/>
          <w:cs/>
        </w:rPr>
        <w:t xml:space="preserve">และ </w:t>
      </w:r>
      <w:r w:rsidR="008F16F0">
        <w:rPr>
          <w:rFonts w:ascii="Angsana New" w:hAnsi="Angsana New"/>
          <w:sz w:val="30"/>
          <w:szCs w:val="30"/>
        </w:rPr>
        <w:t>31</w:t>
      </w:r>
      <w:r w:rsidR="008F16F0">
        <w:rPr>
          <w:rFonts w:ascii="Angsana New" w:hAnsi="Angsana New"/>
          <w:sz w:val="30"/>
          <w:szCs w:val="30"/>
          <w:cs/>
        </w:rPr>
        <w:t xml:space="preserve"> มีนาคม </w:t>
      </w:r>
      <w:r w:rsidR="008F16F0">
        <w:rPr>
          <w:rFonts w:ascii="Angsana New" w:hAnsi="Angsana New"/>
          <w:sz w:val="30"/>
          <w:szCs w:val="30"/>
        </w:rPr>
        <w:t>25</w:t>
      </w:r>
      <w:r w:rsidR="004A24EA" w:rsidRPr="004A24EA">
        <w:rPr>
          <w:rFonts w:ascii="Angsana New" w:hAnsi="Angsana New" w:hint="cs"/>
          <w:sz w:val="30"/>
          <w:szCs w:val="30"/>
        </w:rPr>
        <w:t>6</w:t>
      </w:r>
      <w:r w:rsidR="00E84BC9">
        <w:rPr>
          <w:rFonts w:ascii="Angsana New" w:hAnsi="Angsana New"/>
          <w:sz w:val="30"/>
          <w:szCs w:val="30"/>
        </w:rPr>
        <w:t>4</w:t>
      </w:r>
      <w:r w:rsidR="008F16F0">
        <w:rPr>
          <w:rFonts w:ascii="Angsana New" w:hAnsi="Angsana New" w:hint="cs"/>
          <w:sz w:val="30"/>
          <w:szCs w:val="30"/>
          <w:cs/>
        </w:rPr>
        <w:t xml:space="preserve"> </w:t>
      </w:r>
      <w:r w:rsidR="00F4336B" w:rsidRPr="008F16F0">
        <w:rPr>
          <w:rFonts w:ascii="Angsana New" w:hAnsi="Angsana New"/>
          <w:sz w:val="30"/>
          <w:szCs w:val="30"/>
          <w:cs/>
        </w:rPr>
        <w:t>มีดังนี้</w:t>
      </w:r>
    </w:p>
    <w:p w14:paraId="17FA9CD8" w14:textId="77777777" w:rsidR="00E03B6D" w:rsidRPr="004924C5" w:rsidRDefault="00E03B6D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61"/>
        <w:gridCol w:w="288"/>
        <w:gridCol w:w="1083"/>
        <w:gridCol w:w="268"/>
        <w:gridCol w:w="1077"/>
        <w:gridCol w:w="253"/>
        <w:gridCol w:w="1098"/>
      </w:tblGrid>
      <w:tr w:rsidR="00076626" w:rsidRPr="008F16F0" w14:paraId="56417E35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045FBD20" w14:textId="77777777" w:rsidR="003E6A5C" w:rsidRPr="008F16F0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8F16F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6" w:type="pct"/>
          </w:tcPr>
          <w:p w14:paraId="28C3CD16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7A9F8F18" w14:textId="77777777" w:rsidR="003E6A5C" w:rsidRPr="008F16F0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8F16F0" w14:paraId="15389BEA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2993A61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056F32E" w14:textId="21B75F2D" w:rsidR="00095A70" w:rsidRPr="00A41B3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6270D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270D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42BC021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2019FA9D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6F17DDC8" w:rsidR="00095A70" w:rsidRPr="005A2EAA" w:rsidRDefault="006270D6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4149DED6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F69ED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8F16F0" w14:paraId="4CEDFA1D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37C2128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B4CEF67" w14:textId="77777777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7" w:type="pct"/>
          </w:tcPr>
          <w:p w14:paraId="418904A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77777777" w:rsidR="00095A70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32F22B23" w14:textId="77777777" w:rsidR="00095A70" w:rsidRPr="008F16F0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77777777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8" w:type="pct"/>
          </w:tcPr>
          <w:p w14:paraId="7CF9ED58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B134294" w14:textId="77777777" w:rsidR="00095A70" w:rsidRPr="00CE4C53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E84BC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F16F0" w:rsidRPr="008F16F0" w14:paraId="1506075B" w14:textId="77777777" w:rsidTr="00114B7E">
        <w:trPr>
          <w:trHeight w:hRule="exact" w:val="389"/>
          <w:tblHeader/>
        </w:trPr>
        <w:tc>
          <w:tcPr>
            <w:tcW w:w="2206" w:type="pct"/>
          </w:tcPr>
          <w:p w14:paraId="60A0F5E9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8F16F0" w:rsidRPr="008F16F0" w:rsidRDefault="008F16F0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F16F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8F16F0" w14:paraId="55CB10F0" w14:textId="77777777" w:rsidTr="00114B7E">
        <w:trPr>
          <w:trHeight w:hRule="exact" w:val="389"/>
        </w:trPr>
        <w:tc>
          <w:tcPr>
            <w:tcW w:w="2206" w:type="pct"/>
          </w:tcPr>
          <w:p w14:paraId="2354DA58" w14:textId="77777777" w:rsidR="0093412B" w:rsidRPr="0093412B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93412B" w:rsidRPr="008F16F0" w:rsidRDefault="0093412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270D6" w:rsidRPr="008F16F0" w14:paraId="4016BA97" w14:textId="77777777" w:rsidTr="00114B7E">
        <w:trPr>
          <w:trHeight w:hRule="exact" w:val="389"/>
        </w:trPr>
        <w:tc>
          <w:tcPr>
            <w:tcW w:w="2206" w:type="pct"/>
          </w:tcPr>
          <w:p w14:paraId="6A5597CF" w14:textId="77777777" w:rsidR="006270D6" w:rsidRPr="008F16F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70ADCB1F" w14:textId="462FCC4B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71,356</w:t>
            </w:r>
          </w:p>
        </w:tc>
        <w:tc>
          <w:tcPr>
            <w:tcW w:w="157" w:type="pct"/>
            <w:vAlign w:val="bottom"/>
          </w:tcPr>
          <w:p w14:paraId="565645D1" w14:textId="77777777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77777777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67,668</w:t>
            </w:r>
          </w:p>
        </w:tc>
        <w:tc>
          <w:tcPr>
            <w:tcW w:w="146" w:type="pct"/>
            <w:vAlign w:val="bottom"/>
          </w:tcPr>
          <w:p w14:paraId="0124DBC6" w14:textId="77777777" w:rsidR="006270D6" w:rsidRPr="008F16F0" w:rsidRDefault="006270D6" w:rsidP="006270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60F11B10" w:rsidR="006270D6" w:rsidRPr="00353AF6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71,356</w:t>
            </w:r>
          </w:p>
        </w:tc>
        <w:tc>
          <w:tcPr>
            <w:tcW w:w="138" w:type="pct"/>
            <w:vAlign w:val="bottom"/>
          </w:tcPr>
          <w:p w14:paraId="4148BF56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EE130B8" w14:textId="76696CC9" w:rsidR="006270D6" w:rsidRPr="005D4516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67,668</w:t>
            </w:r>
          </w:p>
        </w:tc>
      </w:tr>
      <w:tr w:rsidR="00352688" w:rsidRPr="008F16F0" w14:paraId="3CC7DC96" w14:textId="77777777" w:rsidTr="00114B7E">
        <w:trPr>
          <w:trHeight w:hRule="exact" w:val="389"/>
        </w:trPr>
        <w:tc>
          <w:tcPr>
            <w:tcW w:w="2206" w:type="pct"/>
          </w:tcPr>
          <w:p w14:paraId="43011217" w14:textId="77777777" w:rsidR="00352688" w:rsidRPr="008F16F0" w:rsidRDefault="00352688" w:rsidP="0035268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25" w:type="pct"/>
            <w:gridSpan w:val="3"/>
          </w:tcPr>
          <w:p w14:paraId="1B1FD107" w14:textId="77777777" w:rsidR="00352688" w:rsidRPr="005D1E0C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2EA2B6C3" w14:textId="77777777" w:rsidR="00352688" w:rsidRPr="008F16F0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23" w:type="pct"/>
            <w:gridSpan w:val="3"/>
          </w:tcPr>
          <w:p w14:paraId="334A19AD" w14:textId="77777777" w:rsidR="00352688" w:rsidRPr="008F16F0" w:rsidRDefault="00352688" w:rsidP="00352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</w:tr>
      <w:tr w:rsidR="0093412B" w:rsidRPr="008F16F0" w14:paraId="2359C879" w14:textId="77777777" w:rsidTr="00114B7E">
        <w:trPr>
          <w:trHeight w:hRule="exact" w:val="389"/>
        </w:trPr>
        <w:tc>
          <w:tcPr>
            <w:tcW w:w="2206" w:type="pct"/>
          </w:tcPr>
          <w:p w14:paraId="5A663F0E" w14:textId="77777777" w:rsidR="0093412B" w:rsidRPr="0093412B" w:rsidRDefault="0093412B" w:rsidP="0093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341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341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94" w:type="pct"/>
            <w:gridSpan w:val="7"/>
          </w:tcPr>
          <w:p w14:paraId="1F8DF0C0" w14:textId="77777777" w:rsidR="0093412B" w:rsidRPr="008F16F0" w:rsidRDefault="0093412B" w:rsidP="0093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270D6" w:rsidRPr="008F16F0" w14:paraId="3166783E" w14:textId="77777777" w:rsidTr="00114B7E">
        <w:trPr>
          <w:trHeight w:hRule="exact" w:val="389"/>
        </w:trPr>
        <w:tc>
          <w:tcPr>
            <w:tcW w:w="2206" w:type="pct"/>
          </w:tcPr>
          <w:p w14:paraId="466C91D0" w14:textId="77777777" w:rsidR="006270D6" w:rsidRPr="008F16F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8F16F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4E22B9D2" w14:textId="1ED0CB01" w:rsidR="006270D6" w:rsidRPr="005D1E0C" w:rsidRDefault="006270D6" w:rsidP="006270D6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7" w:type="pct"/>
          </w:tcPr>
          <w:p w14:paraId="253F7E4A" w14:textId="77777777" w:rsidR="006270D6" w:rsidRPr="008F16F0" w:rsidRDefault="006270D6" w:rsidP="006270D6">
            <w:pPr>
              <w:pStyle w:val="30"/>
              <w:tabs>
                <w:tab w:val="clear" w:pos="360"/>
                <w:tab w:val="clear" w:pos="720"/>
                <w:tab w:val="decimal" w:pos="52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FDC9DED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C64">
              <w:rPr>
                <w:rFonts w:ascii="Angsana New" w:hAnsi="Angsana New"/>
                <w:sz w:val="30"/>
                <w:szCs w:val="30"/>
                <w:lang w:val="en-US"/>
              </w:rPr>
              <w:t>4,763</w:t>
            </w:r>
          </w:p>
        </w:tc>
        <w:tc>
          <w:tcPr>
            <w:tcW w:w="146" w:type="pct"/>
            <w:vAlign w:val="bottom"/>
          </w:tcPr>
          <w:p w14:paraId="1DA333B0" w14:textId="77777777" w:rsidR="006270D6" w:rsidRPr="008F16F0" w:rsidRDefault="006270D6" w:rsidP="006270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902AF52" w14:textId="2D4142B6" w:rsidR="006270D6" w:rsidRPr="00353AF6" w:rsidRDefault="006270D6" w:rsidP="006270D6">
            <w:pPr>
              <w:pStyle w:val="30"/>
              <w:tabs>
                <w:tab w:val="clear" w:pos="360"/>
                <w:tab w:val="clear" w:pos="720"/>
                <w:tab w:val="decimal" w:pos="6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170CA21A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AB37398" w14:textId="5D592B96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C64">
              <w:rPr>
                <w:rFonts w:ascii="Angsana New" w:hAnsi="Angsana New"/>
                <w:sz w:val="30"/>
                <w:szCs w:val="30"/>
                <w:lang w:val="en-US"/>
              </w:rPr>
              <w:t>4,763</w:t>
            </w:r>
          </w:p>
        </w:tc>
      </w:tr>
      <w:tr w:rsidR="0093412B" w:rsidRPr="008F16F0" w14:paraId="2587FC95" w14:textId="77777777" w:rsidTr="00114B7E">
        <w:trPr>
          <w:trHeight w:hRule="exact" w:val="389"/>
        </w:trPr>
        <w:tc>
          <w:tcPr>
            <w:tcW w:w="2206" w:type="pct"/>
          </w:tcPr>
          <w:p w14:paraId="431FBD30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3A9AC09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0F39A7B2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1E303A6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6D0FC2AE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0AC8314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2D3F1A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3DAA20F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8F16F0" w14:paraId="0C9F80DF" w14:textId="77777777" w:rsidTr="00114B7E">
        <w:trPr>
          <w:trHeight w:hRule="exact" w:val="389"/>
        </w:trPr>
        <w:tc>
          <w:tcPr>
            <w:tcW w:w="2206" w:type="pct"/>
          </w:tcPr>
          <w:p w14:paraId="6CF19F97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8F16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78" w:type="pct"/>
          </w:tcPr>
          <w:p w14:paraId="0C845E4B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</w:tcPr>
          <w:p w14:paraId="4D220F3B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EAF15D0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DE49C11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43E0F1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51929D5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166B7A1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412B" w:rsidRPr="008F16F0" w14:paraId="363CA89C" w14:textId="77777777" w:rsidTr="00114B7E">
        <w:trPr>
          <w:trHeight w:hRule="exact" w:val="389"/>
        </w:trPr>
        <w:tc>
          <w:tcPr>
            <w:tcW w:w="2206" w:type="pct"/>
          </w:tcPr>
          <w:p w14:paraId="5E1F9558" w14:textId="77777777" w:rsidR="0093412B" w:rsidRPr="008F16F0" w:rsidRDefault="0093412B" w:rsidP="00934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7CB142DB" w14:textId="77777777" w:rsidR="0093412B" w:rsidRPr="005D1E0C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" w:type="pct"/>
            <w:vAlign w:val="bottom"/>
          </w:tcPr>
          <w:p w14:paraId="375ECF5C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B45C361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653A9A" w14:textId="77777777" w:rsidR="0093412B" w:rsidRPr="008F16F0" w:rsidRDefault="0093412B" w:rsidP="009341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C860209" w14:textId="77777777" w:rsidR="0093412B" w:rsidRPr="00353AF6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5C08CFCF" w14:textId="77777777" w:rsidR="0093412B" w:rsidRPr="008F16F0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9192F69" w14:textId="77777777" w:rsidR="0093412B" w:rsidRPr="00151C64" w:rsidRDefault="0093412B" w:rsidP="009341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270D6" w:rsidRPr="008F16F0" w14:paraId="19E7C98D" w14:textId="77777777" w:rsidTr="00114B7E">
        <w:trPr>
          <w:trHeight w:hRule="exact" w:val="389"/>
        </w:trPr>
        <w:tc>
          <w:tcPr>
            <w:tcW w:w="2206" w:type="pct"/>
          </w:tcPr>
          <w:p w14:paraId="501D3DDD" w14:textId="77777777" w:rsidR="006270D6" w:rsidRPr="008F16F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78" w:type="pct"/>
          </w:tcPr>
          <w:p w14:paraId="0CDB3549" w14:textId="20FA1CB3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57" w:type="pct"/>
            <w:vAlign w:val="bottom"/>
          </w:tcPr>
          <w:p w14:paraId="5097D782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C337396" w14:textId="77777777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46" w:type="pct"/>
          </w:tcPr>
          <w:p w14:paraId="0CE627C6" w14:textId="77777777" w:rsidR="006270D6" w:rsidRPr="008F16F0" w:rsidRDefault="006270D6" w:rsidP="006270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908828" w14:textId="01118DEA" w:rsidR="006270D6" w:rsidRPr="00353AF6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38" w:type="pct"/>
            <w:vAlign w:val="bottom"/>
          </w:tcPr>
          <w:p w14:paraId="67C44D55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0D797CF" w14:textId="77777777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3C72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</w:tr>
      <w:tr w:rsidR="006270D6" w:rsidRPr="008F16F0" w14:paraId="06F26AAD" w14:textId="77777777" w:rsidTr="00114B7E">
        <w:trPr>
          <w:trHeight w:hRule="exact" w:val="389"/>
        </w:trPr>
        <w:tc>
          <w:tcPr>
            <w:tcW w:w="2206" w:type="pct"/>
          </w:tcPr>
          <w:p w14:paraId="6C2BE8AF" w14:textId="77777777" w:rsidR="006270D6" w:rsidRPr="008F16F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B8A5FD5" w14:textId="1254978B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71401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7" w:type="pct"/>
            <w:vAlign w:val="bottom"/>
          </w:tcPr>
          <w:p w14:paraId="368B5BB3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B49BC78" w14:textId="77777777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2,920,103</w:t>
            </w:r>
          </w:p>
        </w:tc>
        <w:tc>
          <w:tcPr>
            <w:tcW w:w="146" w:type="pct"/>
          </w:tcPr>
          <w:p w14:paraId="76D00448" w14:textId="77777777" w:rsidR="006270D6" w:rsidRPr="008F16F0" w:rsidRDefault="006270D6" w:rsidP="006270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541434E" w14:textId="6D9016F6" w:rsidR="006270D6" w:rsidRPr="00353AF6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="0071401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  <w:vAlign w:val="bottom"/>
          </w:tcPr>
          <w:p w14:paraId="53BFD8A2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E69BC4" w14:textId="77777777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2,920,103</w:t>
            </w:r>
          </w:p>
        </w:tc>
      </w:tr>
      <w:tr w:rsidR="006270D6" w:rsidRPr="008F16F0" w14:paraId="0832C37A" w14:textId="77777777" w:rsidTr="00114B7E">
        <w:trPr>
          <w:trHeight w:hRule="exact" w:val="389"/>
        </w:trPr>
        <w:tc>
          <w:tcPr>
            <w:tcW w:w="2206" w:type="pct"/>
          </w:tcPr>
          <w:p w14:paraId="1CF3125E" w14:textId="77777777" w:rsidR="006270D6" w:rsidRPr="008F16F0" w:rsidRDefault="006270D6" w:rsidP="0062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4146E5E" w14:textId="6FC8CDB7" w:rsidR="006270D6" w:rsidRPr="005D1E0C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9,112,34</w:t>
            </w:r>
            <w:r w:rsidR="00714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7" w:type="pct"/>
            <w:vAlign w:val="bottom"/>
          </w:tcPr>
          <w:p w14:paraId="0EDAC8A8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508F36" w14:textId="35E8D67A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,787</w:t>
            </w:r>
          </w:p>
        </w:tc>
        <w:tc>
          <w:tcPr>
            <w:tcW w:w="146" w:type="pct"/>
          </w:tcPr>
          <w:p w14:paraId="7F92F952" w14:textId="77777777" w:rsidR="006270D6" w:rsidRPr="008F16F0" w:rsidRDefault="006270D6" w:rsidP="006270D6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BA32" w14:textId="2F655024" w:rsidR="006270D6" w:rsidRPr="00353AF6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9,112,34</w:t>
            </w:r>
            <w:r w:rsidR="00714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  <w:vAlign w:val="bottom"/>
          </w:tcPr>
          <w:p w14:paraId="26BAF04D" w14:textId="77777777" w:rsidR="006270D6" w:rsidRPr="008F16F0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CA16F2B" w14:textId="130DD9F9" w:rsidR="006270D6" w:rsidRPr="00151C64" w:rsidRDefault="006270D6" w:rsidP="006270D6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  <w:r w:rsidRPr="006051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,787</w:t>
            </w:r>
          </w:p>
        </w:tc>
      </w:tr>
    </w:tbl>
    <w:p w14:paraId="06C42359" w14:textId="77777777" w:rsidR="0093412B" w:rsidRDefault="0093412B" w:rsidP="00A91D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D8CBABD" w14:textId="19B12005" w:rsidR="008F16F0" w:rsidRPr="009D6C02" w:rsidRDefault="008F16F0" w:rsidP="009A3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9D6C02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5A5A38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4A0551" w:rsidRPr="009D6C02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9D6C02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4A24EA" w:rsidRPr="009D6C0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6270D6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095A70" w:rsidRPr="009D6C0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70D6">
        <w:rPr>
          <w:rFonts w:ascii="Angsana New" w:hAnsi="Angsana New" w:hint="cs"/>
          <w:spacing w:val="-2"/>
          <w:sz w:val="30"/>
          <w:szCs w:val="30"/>
          <w:cs/>
          <w:lang w:val="en-US"/>
        </w:rPr>
        <w:t>ธันวาคม</w:t>
      </w:r>
      <w:r w:rsidR="005A36F3" w:rsidRPr="009D6C02">
        <w:rPr>
          <w:rFonts w:ascii="Angsana New" w:hAnsi="Angsana New"/>
          <w:spacing w:val="-2"/>
          <w:sz w:val="30"/>
          <w:szCs w:val="30"/>
        </w:rPr>
        <w:t xml:space="preserve"> 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617502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="00A00620" w:rsidRPr="009D6C0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9D6C0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AE4C15A" w14:textId="77777777" w:rsidR="008F16F0" w:rsidRPr="00E31440" w:rsidRDefault="008F16F0" w:rsidP="008F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0"/>
        <w:gridCol w:w="180"/>
        <w:gridCol w:w="2070"/>
      </w:tblGrid>
      <w:tr w:rsidR="000212E6" w:rsidRPr="0054487C" w14:paraId="5486289D" w14:textId="77777777" w:rsidTr="00B82F1D">
        <w:trPr>
          <w:cantSplit/>
          <w:trHeight w:hRule="exact" w:val="389"/>
          <w:tblHeader/>
        </w:trPr>
        <w:tc>
          <w:tcPr>
            <w:tcW w:w="3870" w:type="dxa"/>
            <w:shd w:val="clear" w:color="auto" w:fill="FFFFFF"/>
          </w:tcPr>
          <w:p w14:paraId="04DA41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966450" w:rsidRPr="008F1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60" w:type="dxa"/>
          </w:tcPr>
          <w:p w14:paraId="44065738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0212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0" w:type="dxa"/>
          </w:tcPr>
          <w:p w14:paraId="424CDBC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94D3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9343FF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54487C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</w:t>
            </w:r>
            <w:r w:rsidR="009E5F50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กิจการ</w:t>
            </w:r>
          </w:p>
        </w:tc>
      </w:tr>
      <w:tr w:rsidR="000212E6" w:rsidRPr="0054487C" w14:paraId="44EA3D44" w14:textId="77777777" w:rsidTr="00B82F1D">
        <w:trPr>
          <w:cantSplit/>
          <w:trHeight w:hRule="exact" w:val="389"/>
          <w:tblHeader/>
        </w:trPr>
        <w:tc>
          <w:tcPr>
            <w:tcW w:w="3870" w:type="dxa"/>
          </w:tcPr>
          <w:p w14:paraId="39D0F8F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095A7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BB33E" w14:textId="77777777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617502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2E82391" w14:textId="77777777" w:rsidR="000212E6" w:rsidRPr="00256EF0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7EA96DE7" w14:textId="77777777" w:rsidR="000212E6" w:rsidRPr="00256EF0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6EF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617502">
              <w:rPr>
                <w:rFonts w:ascii="Angsana New" w:hAnsi="Angsana New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0212E6" w:rsidRPr="0054487C" w14:paraId="1DEA1478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693D27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2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050" w:type="dxa"/>
            <w:gridSpan w:val="3"/>
          </w:tcPr>
          <w:p w14:paraId="0915A1BA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54487C" w14:paraId="08BCA289" w14:textId="77777777" w:rsidTr="00B82F1D">
        <w:trPr>
          <w:trHeight w:hRule="exact" w:val="360"/>
        </w:trPr>
        <w:tc>
          <w:tcPr>
            <w:tcW w:w="3870" w:type="dxa"/>
            <w:vAlign w:val="bottom"/>
          </w:tcPr>
          <w:p w14:paraId="38200667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54487C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SOFR</w:t>
            </w:r>
            <w:r w:rsidR="000212E6">
              <w:rPr>
                <w:rFonts w:ascii="Angsana New" w:hAnsi="Angsana New"/>
                <w:sz w:val="30"/>
                <w:szCs w:val="30"/>
              </w:rPr>
              <w:t>+3.5</w:t>
            </w:r>
          </w:p>
        </w:tc>
        <w:tc>
          <w:tcPr>
            <w:tcW w:w="1800" w:type="dxa"/>
            <w:vAlign w:val="bottom"/>
          </w:tcPr>
          <w:p w14:paraId="54C367CC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68F0B99" w14:textId="77777777" w:rsidR="000212E6" w:rsidRPr="0054487C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7D7A" w:rsidRPr="0054487C" w14:paraId="41C29EE2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47B40CDA" w14:textId="77777777" w:rsidR="003D7D7A" w:rsidRPr="0054487C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4487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3D7D7A" w:rsidRPr="0054487C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center"/>
          </w:tcPr>
          <w:p w14:paraId="6C1B6A95" w14:textId="77777777" w:rsidR="003D7D7A" w:rsidRPr="005D1E0C" w:rsidRDefault="003D7D7A" w:rsidP="003D7D7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  <w:tc>
          <w:tcPr>
            <w:tcW w:w="180" w:type="dxa"/>
          </w:tcPr>
          <w:p w14:paraId="72D4C71E" w14:textId="77777777" w:rsidR="003D7D7A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7E7C6CD" w14:textId="7E9301D7" w:rsidR="003D7D7A" w:rsidRPr="0054487C" w:rsidRDefault="003D7D7A" w:rsidP="003D7D7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5,389,684</w:t>
            </w:r>
          </w:p>
        </w:tc>
      </w:tr>
      <w:tr w:rsidR="003D7D7A" w:rsidRPr="0054487C" w14:paraId="32B4CF14" w14:textId="77777777" w:rsidTr="00B82F1D">
        <w:trPr>
          <w:cantSplit/>
          <w:trHeight w:hRule="exact" w:val="398"/>
        </w:trPr>
        <w:tc>
          <w:tcPr>
            <w:tcW w:w="3870" w:type="dxa"/>
            <w:vAlign w:val="bottom"/>
          </w:tcPr>
          <w:p w14:paraId="625619F8" w14:textId="77777777" w:rsidR="003D7D7A" w:rsidRPr="0054487C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4487C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3D7D7A" w:rsidRPr="0054487C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6C80FE4" w14:textId="003C2466" w:rsidR="003D7D7A" w:rsidRPr="005D1E0C" w:rsidRDefault="003D7D7A" w:rsidP="003D7D7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80" w:type="dxa"/>
          </w:tcPr>
          <w:p w14:paraId="54167E8F" w14:textId="77777777" w:rsidR="003D7D7A" w:rsidRPr="00617502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E0220E4" w14:textId="55DFAD66" w:rsidR="003D7D7A" w:rsidRPr="00617502" w:rsidRDefault="003D7D7A" w:rsidP="003D7D7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</w:tr>
      <w:tr w:rsidR="003D7D7A" w:rsidRPr="0054487C" w14:paraId="1E602747" w14:textId="77777777" w:rsidTr="00B82F1D">
        <w:trPr>
          <w:cantSplit/>
          <w:trHeight w:hRule="exact" w:val="389"/>
        </w:trPr>
        <w:tc>
          <w:tcPr>
            <w:tcW w:w="3870" w:type="dxa"/>
            <w:vAlign w:val="bottom"/>
          </w:tcPr>
          <w:p w14:paraId="5D78FCAB" w14:textId="6196420C" w:rsidR="003D7D7A" w:rsidRPr="0054487C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5821420" w14:textId="77777777" w:rsidR="003D7D7A" w:rsidRPr="0054487C" w:rsidRDefault="003D7D7A" w:rsidP="003D7D7A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5C126062" w:rsidR="003D7D7A" w:rsidRPr="005D1E0C" w:rsidRDefault="003D7D7A" w:rsidP="003D7D7A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</w:p>
        </w:tc>
        <w:tc>
          <w:tcPr>
            <w:tcW w:w="180" w:type="dxa"/>
          </w:tcPr>
          <w:p w14:paraId="51D8065B" w14:textId="77777777" w:rsidR="003D7D7A" w:rsidRPr="00617502" w:rsidRDefault="003D7D7A" w:rsidP="003D7D7A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43FC2FAA" w:rsidR="003D7D7A" w:rsidRPr="00617502" w:rsidRDefault="003D7D7A" w:rsidP="003D7D7A">
            <w:pPr>
              <w:pStyle w:val="30"/>
              <w:tabs>
                <w:tab w:val="clear" w:pos="360"/>
                <w:tab w:val="clear" w:pos="720"/>
                <w:tab w:val="decimal" w:pos="1720"/>
              </w:tabs>
              <w:ind w:left="-61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  <w:r w:rsidRPr="005D1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</w:p>
        </w:tc>
      </w:tr>
    </w:tbl>
    <w:p w14:paraId="521F9319" w14:textId="77777777" w:rsidR="00E676AB" w:rsidRDefault="00E676AB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7D5A76" w14:textId="77777777" w:rsidR="00605116" w:rsidRDefault="00605116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6051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39043F0E" w14:textId="77777777" w:rsidR="00605116" w:rsidRDefault="00605116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F3BBEC" w14:textId="22C304E8" w:rsidR="00605116" w:rsidRDefault="00605116" w:rsidP="00E454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2554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>
        <w:rPr>
          <w:rFonts w:ascii="Angsana New" w:hAnsi="Angsana New"/>
          <w:sz w:val="30"/>
          <w:szCs w:val="30"/>
        </w:rPr>
        <w:t>173</w:t>
      </w:r>
      <w:r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ล้านเหรียญสหรัฐอเมริกาโดย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3F1437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3F1437">
        <w:rPr>
          <w:rFonts w:ascii="Angsana New" w:hAnsi="Angsana New"/>
          <w:spacing w:val="-4"/>
          <w:sz w:val="30"/>
          <w:szCs w:val="30"/>
        </w:rPr>
        <w:t>3.5</w:t>
      </w:r>
      <w:r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ฎาคม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2559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เมื่อวันที่</w:t>
      </w:r>
      <w:r w:rsidR="00E45401">
        <w:rPr>
          <w:rFonts w:ascii="Angsana New" w:hAnsi="Angsana New"/>
          <w:spacing w:val="-4"/>
          <w:sz w:val="30"/>
          <w:szCs w:val="30"/>
          <w:cs/>
        </w:rPr>
        <w:br/>
      </w:r>
      <w:r w:rsidR="003F1437" w:rsidRPr="003F1437">
        <w:rPr>
          <w:rFonts w:ascii="Angsana New" w:hAnsi="Angsana New"/>
          <w:spacing w:val="-4"/>
          <w:sz w:val="30"/>
          <w:szCs w:val="30"/>
        </w:rPr>
        <w:t>5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3F1437">
        <w:rPr>
          <w:rFonts w:ascii="Angsana New" w:hAnsi="Angsana New"/>
          <w:sz w:val="30"/>
          <w:szCs w:val="30"/>
        </w:rPr>
        <w:t>2559</w:t>
      </w:r>
      <w:r w:rsidR="003F1437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3F1437">
        <w:rPr>
          <w:rFonts w:ascii="Angsana New" w:hAnsi="Angsana New"/>
          <w:sz w:val="30"/>
          <w:szCs w:val="30"/>
        </w:rPr>
        <w:t>2564</w:t>
      </w:r>
      <w:r w:rsidR="003F1437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="003F1437" w:rsidRPr="003F1437">
        <w:rPr>
          <w:rFonts w:ascii="Angsana New" w:hAnsi="Angsana New"/>
          <w:spacing w:val="-4"/>
          <w:sz w:val="30"/>
          <w:szCs w:val="30"/>
        </w:rPr>
        <w:t>18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3F1437" w:rsidRPr="003F1437">
        <w:rPr>
          <w:rFonts w:ascii="Angsana New" w:hAnsi="Angsana New"/>
          <w:spacing w:val="-4"/>
          <w:sz w:val="30"/>
          <w:szCs w:val="30"/>
        </w:rPr>
        <w:t>2564</w:t>
      </w:r>
      <w:r w:rsidR="003F1437" w:rsidRPr="003F1437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="003F1437" w:rsidRPr="003F1437">
        <w:rPr>
          <w:rFonts w:ascii="Angsana New" w:hAnsi="Angsana New"/>
          <w:spacing w:val="-2"/>
          <w:sz w:val="30"/>
          <w:szCs w:val="30"/>
        </w:rPr>
        <w:t>2569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โดยคิดดอกเบี้ยอัตรา </w:t>
      </w:r>
      <w:r w:rsidR="003F1437" w:rsidRPr="003F1437">
        <w:rPr>
          <w:rFonts w:ascii="Angsana New" w:hAnsi="Angsana New"/>
          <w:spacing w:val="-2"/>
          <w:sz w:val="30"/>
          <w:szCs w:val="30"/>
        </w:rPr>
        <w:t xml:space="preserve">SOFR 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="003F1437" w:rsidRPr="003F1437">
        <w:rPr>
          <w:rFonts w:ascii="Angsana New" w:hAnsi="Angsana New"/>
          <w:spacing w:val="-2"/>
          <w:sz w:val="30"/>
          <w:szCs w:val="30"/>
        </w:rPr>
        <w:t>3.5</w:t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</w:t>
      </w:r>
      <w:r w:rsidR="00E45401">
        <w:rPr>
          <w:rFonts w:ascii="Angsana New" w:hAnsi="Angsana New"/>
          <w:spacing w:val="-2"/>
          <w:sz w:val="30"/>
          <w:szCs w:val="30"/>
          <w:cs/>
        </w:rPr>
        <w:br/>
      </w:r>
      <w:r w:rsidR="003F1437" w:rsidRPr="003F1437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="003F1437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 และจะถูกชำระคืนพร้อมกับเงินกู้ยืม</w:t>
      </w:r>
      <w:r w:rsidR="003F1437">
        <w:rPr>
          <w:rFonts w:ascii="Angsana New" w:hAnsi="Angsana New"/>
          <w:sz w:val="30"/>
          <w:szCs w:val="30"/>
        </w:rPr>
        <w:t xml:space="preserve"> </w:t>
      </w:r>
      <w:r w:rsidR="003F1437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="003F1437">
        <w:rPr>
          <w:rFonts w:ascii="Angsana New" w:hAnsi="Angsana New"/>
          <w:sz w:val="30"/>
          <w:szCs w:val="30"/>
        </w:rPr>
        <w:t>1</w:t>
      </w:r>
      <w:r w:rsidR="003F1437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3F1437">
        <w:rPr>
          <w:rFonts w:ascii="Angsana New" w:hAnsi="Angsana New"/>
          <w:sz w:val="30"/>
          <w:szCs w:val="30"/>
        </w:rPr>
        <w:t xml:space="preserve"> 2564</w:t>
      </w:r>
    </w:p>
    <w:p w14:paraId="583131DF" w14:textId="57BE47C2" w:rsidR="00E45401" w:rsidRDefault="00E45401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39D3B7C4" w14:textId="77777777" w:rsidR="00505A13" w:rsidRDefault="00505A13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618BFF04" w14:textId="77777777" w:rsidR="00E45401" w:rsidRPr="00605116" w:rsidRDefault="00E45401" w:rsidP="00605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9"/>
        <w:jc w:val="both"/>
        <w:outlineLvl w:val="0"/>
        <w:rPr>
          <w:rFonts w:ascii="Angsana New" w:hAnsi="Angsana New"/>
          <w:sz w:val="30"/>
          <w:szCs w:val="30"/>
        </w:rPr>
      </w:pPr>
    </w:p>
    <w:p w14:paraId="0B7D43A6" w14:textId="77777777" w:rsidR="0099674B" w:rsidRPr="00E31440" w:rsidRDefault="0099674B" w:rsidP="00FA2B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outlineLvl w:val="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54487C" w14:paraId="3514DE2A" w14:textId="77777777" w:rsidTr="00E45401">
        <w:tc>
          <w:tcPr>
            <w:tcW w:w="2217" w:type="pct"/>
          </w:tcPr>
          <w:p w14:paraId="5F98F4F8" w14:textId="77777777" w:rsidR="004A6425" w:rsidRPr="0054487C" w:rsidRDefault="001A3DF6" w:rsidP="008F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54487C" w:rsidRDefault="00FE214B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54487C" w:rsidRDefault="004A6425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48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095A70" w:rsidRPr="006934B8" w14:paraId="41B6FE76" w14:textId="77777777" w:rsidTr="00E45401">
        <w:trPr>
          <w:trHeight w:hRule="exact" w:val="389"/>
        </w:trPr>
        <w:tc>
          <w:tcPr>
            <w:tcW w:w="2217" w:type="pct"/>
          </w:tcPr>
          <w:p w14:paraId="7C9BBB6F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1B7F995A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3D7D7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7D7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2E43056E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09537B40" w:rsidR="00095A70" w:rsidRPr="005A2EAA" w:rsidRDefault="003D7D7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" w:type="pct"/>
          </w:tcPr>
          <w:p w14:paraId="6A0774FA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77777777" w:rsidR="00095A70" w:rsidRPr="005A2EAA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095A7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095A70" w:rsidRPr="006934B8" w14:paraId="1A1111A9" w14:textId="77777777" w:rsidTr="00E45401">
        <w:trPr>
          <w:trHeight w:hRule="exact" w:val="389"/>
        </w:trPr>
        <w:tc>
          <w:tcPr>
            <w:tcW w:w="2217" w:type="pct"/>
          </w:tcPr>
          <w:p w14:paraId="244CD59A" w14:textId="77777777" w:rsidR="00095A70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5" w:type="pct"/>
          </w:tcPr>
          <w:p w14:paraId="6E1787ED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3521496A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7" w:type="pct"/>
          </w:tcPr>
          <w:p w14:paraId="7AC45621" w14:textId="77777777" w:rsidR="00095A70" w:rsidRPr="005A2EAA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77777777" w:rsidR="00095A70" w:rsidRPr="0022059C" w:rsidRDefault="004A24EA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24E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284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95A70" w:rsidRPr="006934B8" w14:paraId="5C7B0BB3" w14:textId="77777777" w:rsidTr="00E45401">
        <w:trPr>
          <w:trHeight w:hRule="exact" w:val="389"/>
        </w:trPr>
        <w:tc>
          <w:tcPr>
            <w:tcW w:w="2217" w:type="pct"/>
          </w:tcPr>
          <w:p w14:paraId="1BDF36CC" w14:textId="77777777" w:rsidR="00095A70" w:rsidRPr="006934B8" w:rsidRDefault="00095A70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095A70" w:rsidRPr="006934B8" w:rsidRDefault="00095A70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3412B" w:rsidRPr="006934B8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93412B" w:rsidRPr="006934B8" w:rsidRDefault="0093412B" w:rsidP="00095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8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93412B" w:rsidRPr="006934B8" w:rsidRDefault="0093412B" w:rsidP="00095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3D7D7A" w:rsidRPr="003C40C5" w14:paraId="15007C09" w14:textId="77777777" w:rsidTr="00E45401">
        <w:tc>
          <w:tcPr>
            <w:tcW w:w="2217" w:type="pct"/>
          </w:tcPr>
          <w:p w14:paraId="25CE4ECA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6B16BA1" w14:textId="6A19F15D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EF565F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565F"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</w:p>
        </w:tc>
        <w:tc>
          <w:tcPr>
            <w:tcW w:w="155" w:type="pct"/>
            <w:vAlign w:val="bottom"/>
          </w:tcPr>
          <w:p w14:paraId="0F7AEDF0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06B9C5" w14:textId="77777777" w:rsidR="003D7D7A" w:rsidRPr="00254A81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284C">
              <w:rPr>
                <w:rFonts w:ascii="Angsana New" w:hAnsi="Angsana New"/>
                <w:sz w:val="30"/>
                <w:szCs w:val="30"/>
                <w:lang w:val="en-US"/>
              </w:rPr>
              <w:t>673,374</w:t>
            </w:r>
          </w:p>
        </w:tc>
        <w:tc>
          <w:tcPr>
            <w:tcW w:w="148" w:type="pct"/>
          </w:tcPr>
          <w:p w14:paraId="6F11B380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152015F0" w14:textId="523D7CE1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F565F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  <w:r w:rsidRPr="005D1E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F565F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137" w:type="pct"/>
            <w:vAlign w:val="bottom"/>
          </w:tcPr>
          <w:p w14:paraId="0AF642FA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2474196F" w14:textId="77777777" w:rsidR="003D7D7A" w:rsidRPr="00254A81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284C">
              <w:rPr>
                <w:rFonts w:ascii="Angsana New" w:hAnsi="Angsana New"/>
                <w:sz w:val="30"/>
                <w:szCs w:val="30"/>
                <w:lang w:val="en-US"/>
              </w:rPr>
              <w:t>673,374</w:t>
            </w:r>
          </w:p>
        </w:tc>
      </w:tr>
      <w:tr w:rsidR="003D7D7A" w:rsidRPr="003C40C5" w14:paraId="3BCAA7DC" w14:textId="77777777" w:rsidTr="006963E8">
        <w:trPr>
          <w:trHeight w:hRule="exact" w:val="288"/>
        </w:trPr>
        <w:tc>
          <w:tcPr>
            <w:tcW w:w="2217" w:type="pct"/>
          </w:tcPr>
          <w:p w14:paraId="4EA32E66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537E3AE" w14:textId="77777777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2C26883E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4579EE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D637D45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CC9A9C9" w14:textId="77777777" w:rsidR="003D7D7A" w:rsidRPr="0099674B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5F838F89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55265D00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7D7A" w:rsidRPr="003C40C5" w14:paraId="61CA1DC8" w14:textId="77777777" w:rsidTr="00E45401">
        <w:tc>
          <w:tcPr>
            <w:tcW w:w="2217" w:type="pct"/>
          </w:tcPr>
          <w:p w14:paraId="68967B1C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1" w:type="pct"/>
          </w:tcPr>
          <w:p w14:paraId="6FFDD95B" w14:textId="77777777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3D7D7A" w:rsidRPr="0099674B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7D7A" w:rsidRPr="003C40C5" w14:paraId="4912DB0E" w14:textId="77777777" w:rsidTr="00E45401">
        <w:tc>
          <w:tcPr>
            <w:tcW w:w="2217" w:type="pct"/>
          </w:tcPr>
          <w:p w14:paraId="21E5787F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7B4C56C2" w14:textId="49C603D4" w:rsidR="003D7D7A" w:rsidRPr="005D1E0C" w:rsidRDefault="00EF565F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D7D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55" w:type="pct"/>
            <w:vAlign w:val="bottom"/>
          </w:tcPr>
          <w:p w14:paraId="3AA93A47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2D7B8E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67F9">
              <w:rPr>
                <w:rFonts w:ascii="Angsana New" w:hAnsi="Angsana New"/>
                <w:sz w:val="30"/>
                <w:szCs w:val="30"/>
                <w:lang w:val="en-US"/>
              </w:rPr>
              <w:t>22,532</w:t>
            </w:r>
          </w:p>
        </w:tc>
        <w:tc>
          <w:tcPr>
            <w:tcW w:w="148" w:type="pct"/>
            <w:vAlign w:val="bottom"/>
          </w:tcPr>
          <w:p w14:paraId="30E9AE2F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0FCC1260" w14:textId="1B739E15" w:rsidR="003D7D7A" w:rsidRPr="0099674B" w:rsidRDefault="00EF565F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D7D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37" w:type="pct"/>
            <w:vAlign w:val="bottom"/>
          </w:tcPr>
          <w:p w14:paraId="22E9A36D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782F4910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67F9">
              <w:rPr>
                <w:rFonts w:ascii="Angsana New" w:hAnsi="Angsana New"/>
                <w:sz w:val="30"/>
                <w:szCs w:val="30"/>
                <w:lang w:val="en-US"/>
              </w:rPr>
              <w:t>22,532</w:t>
            </w:r>
          </w:p>
        </w:tc>
      </w:tr>
      <w:tr w:rsidR="003D7D7A" w:rsidRPr="003C40C5" w14:paraId="2913A046" w14:textId="77777777" w:rsidTr="006963E8">
        <w:trPr>
          <w:trHeight w:hRule="exact" w:val="288"/>
        </w:trPr>
        <w:tc>
          <w:tcPr>
            <w:tcW w:w="2217" w:type="pct"/>
          </w:tcPr>
          <w:p w14:paraId="736A85D2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89CAC0B" w14:textId="77777777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0D810B6C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9FF784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5E74F27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25D480F5" w14:textId="77777777" w:rsidR="003D7D7A" w:rsidRPr="0099674B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463FF28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6B409EA9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7D7A" w:rsidRPr="003C40C5" w14:paraId="706EB9A4" w14:textId="77777777" w:rsidTr="00E45401">
        <w:tc>
          <w:tcPr>
            <w:tcW w:w="2217" w:type="pct"/>
          </w:tcPr>
          <w:p w14:paraId="70F8600A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413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71" w:type="pct"/>
          </w:tcPr>
          <w:p w14:paraId="03894BD5" w14:textId="77777777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452EE8F2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AB5917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F85A4A4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50A06E3" w14:textId="77777777" w:rsidR="003D7D7A" w:rsidRPr="0099674B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7CB70E19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5A4DAE8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7D7A" w:rsidRPr="003C40C5" w14:paraId="5FED1709" w14:textId="77777777" w:rsidTr="00E45401">
        <w:tc>
          <w:tcPr>
            <w:tcW w:w="2217" w:type="pct"/>
          </w:tcPr>
          <w:p w14:paraId="62D4ADBB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1419C12B" w14:textId="77777777" w:rsidR="003D7D7A" w:rsidRPr="005D1E0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3B14471E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3F92218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79D9E2D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54CA0BAC" w14:textId="77777777" w:rsidR="003D7D7A" w:rsidRPr="0099674B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662EB1D4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286904E2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D7D7A" w:rsidRPr="003C40C5" w14:paraId="2022BC5E" w14:textId="77777777" w:rsidTr="00E45401">
        <w:tc>
          <w:tcPr>
            <w:tcW w:w="2217" w:type="pct"/>
            <w:vAlign w:val="bottom"/>
          </w:tcPr>
          <w:p w14:paraId="2599924E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261B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1" w:type="pct"/>
          </w:tcPr>
          <w:p w14:paraId="0F8E929B" w14:textId="29BC280F" w:rsidR="003D7D7A" w:rsidRPr="005D1E0C" w:rsidRDefault="003D7D7A" w:rsidP="003D7D7A">
            <w:pPr>
              <w:pStyle w:val="a3"/>
              <w:tabs>
                <w:tab w:val="decimal" w:pos="61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6B9AF6BC" w14:textId="77777777" w:rsidR="003D7D7A" w:rsidRPr="006934B8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2F86D81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D1"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  <w:tc>
          <w:tcPr>
            <w:tcW w:w="148" w:type="pct"/>
            <w:vAlign w:val="bottom"/>
          </w:tcPr>
          <w:p w14:paraId="7F8DB438" w14:textId="77777777" w:rsidR="003D7D7A" w:rsidRPr="006934B8" w:rsidRDefault="003D7D7A" w:rsidP="003D7D7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A47B7AF" w14:textId="49095935" w:rsidR="003D7D7A" w:rsidRPr="0099674B" w:rsidRDefault="003D7D7A" w:rsidP="003D7D7A">
            <w:pPr>
              <w:pStyle w:val="a3"/>
              <w:tabs>
                <w:tab w:val="decimal" w:pos="61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vAlign w:val="bottom"/>
          </w:tcPr>
          <w:p w14:paraId="2C5EB1C8" w14:textId="77777777" w:rsidR="003D7D7A" w:rsidRPr="004932A6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7D70D36" w14:textId="77777777" w:rsidR="003D7D7A" w:rsidRPr="0008284C" w:rsidRDefault="003D7D7A" w:rsidP="003D7D7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30D1">
              <w:rPr>
                <w:rFonts w:ascii="Angsana New" w:hAnsi="Angsana New"/>
                <w:sz w:val="30"/>
                <w:szCs w:val="30"/>
                <w:lang w:val="en-US"/>
              </w:rPr>
              <w:t>1,591</w:t>
            </w:r>
          </w:p>
        </w:tc>
      </w:tr>
    </w:tbl>
    <w:p w14:paraId="3ECA9377" w14:textId="77777777" w:rsidR="00E676AB" w:rsidRPr="006963E8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A11D44" w14:textId="3D068935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B3D859" w14:textId="592414E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 w:rsidR="003D7D7A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6963E8" w:rsidRDefault="00E676AB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3AA025F6" w14:textId="77777777" w:rsidR="00777E5C" w:rsidRPr="006758C1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2CDD2297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p w14:paraId="3A84C017" w14:textId="3910A56C" w:rsidR="00777E5C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</w:t>
      </w:r>
      <w:r w:rsidR="00E76A9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11CA05E7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5136B4" w14:textId="77777777" w:rsidR="00777E5C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758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5CAC4B51" w14:textId="77777777" w:rsidR="00777E5C" w:rsidRPr="006963E8" w:rsidRDefault="00777E5C" w:rsidP="00777E5C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8ED167" w14:textId="0C040E19" w:rsidR="00A4719D" w:rsidRDefault="00777E5C" w:rsidP="00A4719D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และการพัฒนากระบวนการผลิตผงคาร์บอน โดยอนุญาตให้บริษัทใช้ข้อมูลทางด้านเทคนิคและสิทธิบัตร บริษัทจ่ายค่าลิขสิทธิ์ในอัตราร้อยละ </w:t>
      </w:r>
      <w:r>
        <w:rPr>
          <w:rFonts w:ascii="Angsana New" w:hAnsi="Angsana New"/>
          <w:sz w:val="30"/>
          <w:szCs w:val="30"/>
        </w:rPr>
        <w:t>4.5</w:t>
      </w:r>
      <w:r>
        <w:rPr>
          <w:rFonts w:ascii="Angsana New" w:hAnsi="Angsana New" w:hint="cs"/>
          <w:sz w:val="30"/>
          <w:szCs w:val="30"/>
          <w:cs/>
        </w:rPr>
        <w:t xml:space="preserve"> ของยอดขายสุทธิหักด้วยต้นทุนของวัตถุดิบตามจริงและค่าใช้จ่ายในการขาย เว้นแต่กำไรก่อนภาษีเท่ากับร้อยละ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หรือน้อยกว่าของยอดขาย สัญญานี้มีระยะเวลา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E76A93">
        <w:rPr>
          <w:rFonts w:ascii="Angsana New" w:hAnsi="Angsana New"/>
          <w:sz w:val="30"/>
          <w:szCs w:val="30"/>
          <w:cs/>
        </w:rPr>
        <w:br/>
      </w:r>
      <w:r w:rsidR="00E76A93">
        <w:rPr>
          <w:rFonts w:ascii="Angsana New" w:hAnsi="Angsana New" w:hint="cs"/>
          <w:sz w:val="30"/>
          <w:szCs w:val="30"/>
          <w:cs/>
        </w:rPr>
        <w:t xml:space="preserve">ซึ่งหมดอายุเมื่อวันที่ </w:t>
      </w:r>
      <w:r w:rsidR="00E76A93">
        <w:rPr>
          <w:rFonts w:ascii="Angsana New" w:hAnsi="Angsana New"/>
          <w:sz w:val="30"/>
          <w:szCs w:val="30"/>
        </w:rPr>
        <w:t xml:space="preserve">31 </w:t>
      </w:r>
      <w:r w:rsidR="00E76A9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6A93">
        <w:rPr>
          <w:rFonts w:ascii="Angsana New" w:hAnsi="Angsana New"/>
          <w:sz w:val="30"/>
          <w:szCs w:val="30"/>
        </w:rPr>
        <w:t>2564</w:t>
      </w:r>
      <w:r w:rsidR="00E676AB">
        <w:rPr>
          <w:rFonts w:ascii="Angsana New" w:hAnsi="Angsana New"/>
          <w:sz w:val="30"/>
          <w:szCs w:val="30"/>
        </w:rPr>
        <w:t xml:space="preserve"> </w:t>
      </w:r>
      <w:r w:rsidR="00E676AB">
        <w:rPr>
          <w:rFonts w:ascii="Angsana New" w:hAnsi="Angsana New" w:hint="cs"/>
          <w:sz w:val="30"/>
          <w:szCs w:val="30"/>
          <w:cs/>
        </w:rPr>
        <w:t>บริษัทอยู่</w:t>
      </w:r>
      <w:r w:rsidR="00E76A93">
        <w:rPr>
          <w:rFonts w:ascii="Angsana New" w:hAnsi="Angsana New" w:hint="cs"/>
          <w:sz w:val="30"/>
          <w:szCs w:val="30"/>
          <w:cs/>
        </w:rPr>
        <w:t>ใน</w:t>
      </w:r>
      <w:r w:rsidR="00E676AB">
        <w:rPr>
          <w:rFonts w:ascii="Angsana New" w:hAnsi="Angsana New" w:hint="cs"/>
          <w:sz w:val="30"/>
          <w:szCs w:val="30"/>
          <w:cs/>
        </w:rPr>
        <w:t>ระหว่างการต่ออายุสัญญาค่าลิขสิทธิ์</w:t>
      </w:r>
      <w:r w:rsidR="00E76A93">
        <w:rPr>
          <w:rFonts w:ascii="Angsana New" w:hAnsi="Angsana New" w:hint="cs"/>
          <w:sz w:val="30"/>
          <w:szCs w:val="30"/>
          <w:cs/>
        </w:rPr>
        <w:t xml:space="preserve">และได้มีการขยายเวลาสัญญาเดิมถึงวันที่ </w:t>
      </w:r>
      <w:r w:rsidR="00E76A93">
        <w:rPr>
          <w:rFonts w:ascii="Angsana New" w:hAnsi="Angsana New"/>
          <w:sz w:val="30"/>
          <w:szCs w:val="30"/>
        </w:rPr>
        <w:t xml:space="preserve">30 </w:t>
      </w:r>
      <w:r w:rsidR="00E76A9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E76A93">
        <w:rPr>
          <w:rFonts w:ascii="Angsana New" w:hAnsi="Angsana New"/>
          <w:sz w:val="30"/>
          <w:szCs w:val="30"/>
        </w:rPr>
        <w:t>2564</w:t>
      </w:r>
      <w:r w:rsidR="00A4719D">
        <w:rPr>
          <w:rFonts w:ascii="Angsana New" w:hAnsi="Angsana New"/>
          <w:sz w:val="30"/>
          <w:szCs w:val="30"/>
        </w:rPr>
        <w:br w:type="page"/>
      </w:r>
    </w:p>
    <w:p w14:paraId="70CC0326" w14:textId="77777777" w:rsidR="00C26B39" w:rsidRPr="00036E8F" w:rsidRDefault="00777E5C" w:rsidP="00036E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3</w:t>
      </w:r>
      <w:r w:rsidR="00C26B39" w:rsidRPr="00036E8F">
        <w:rPr>
          <w:rFonts w:ascii="Angsana New" w:hAnsi="Angsana New"/>
          <w:sz w:val="30"/>
          <w:szCs w:val="30"/>
          <w:u w:val="none"/>
          <w:cs/>
          <w:lang w:val="en-US"/>
        </w:rPr>
        <w:tab/>
      </w:r>
      <w:r w:rsidR="00BD3DD4" w:rsidRPr="00036E8F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</w:t>
      </w:r>
      <w:r w:rsidR="00036E8F">
        <w:rPr>
          <w:rFonts w:ascii="Angsana New" w:hAnsi="Angsana New" w:hint="cs"/>
          <w:sz w:val="30"/>
          <w:szCs w:val="30"/>
          <w:u w:val="none"/>
          <w:cs/>
          <w:lang w:val="en-US"/>
        </w:rPr>
        <w:t>ในบริษัทร่วม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3A598E" w:rsidRDefault="008F16F0" w:rsidP="00027F4F">
      <w:pPr>
        <w:tabs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A3070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F16F0" w:rsidRPr="00CA3070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433E5AB4" w:rsidR="008F16F0" w:rsidRPr="005A2EAA" w:rsidRDefault="00FD303D" w:rsidP="00FD3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67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</w:t>
            </w:r>
            <w:r w:rsidR="003D7D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F16F0" w:rsidRPr="005A2EA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76E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3D7D7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1 </w:t>
            </w:r>
            <w:r w:rsidR="003D7D7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3E4677F" w14:textId="77777777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45D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633F1D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77777777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45D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44096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77777777" w:rsidR="008F16F0" w:rsidRPr="005A2EAA" w:rsidRDefault="004A24EA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45D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63198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77777777" w:rsidR="008F16F0" w:rsidRPr="005A2EAA" w:rsidRDefault="004A24EA" w:rsidP="00015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A24E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1524E">
              <w:rPr>
                <w:rFonts w:ascii="Angsana New" w:hAnsi="Angsana New"/>
                <w:sz w:val="30"/>
                <w:szCs w:val="30"/>
              </w:rPr>
              <w:t>6</w:t>
            </w:r>
            <w:r w:rsidR="00445DB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16F0" w:rsidRPr="00CA3070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5A2EAA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A2EAA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F16F0" w:rsidRPr="00CA3070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8F16F0" w:rsidRPr="005A2EAA" w:rsidRDefault="008F16F0" w:rsidP="00530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73355" w:rsidRPr="00CA3070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A2E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2EA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77777777" w:rsidR="00D73355" w:rsidRPr="00777E5C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5,6</w:t>
            </w:r>
            <w:r w:rsidR="00777E5C" w:rsidRPr="00777E5C">
              <w:rPr>
                <w:rFonts w:ascii="Angsana New" w:hAnsi="Angsana New"/>
                <w:sz w:val="30"/>
                <w:szCs w:val="30"/>
              </w:rPr>
              <w:t>38,429</w:t>
            </w:r>
          </w:p>
        </w:tc>
        <w:tc>
          <w:tcPr>
            <w:tcW w:w="270" w:type="dxa"/>
          </w:tcPr>
          <w:p w14:paraId="2059B333" w14:textId="77777777" w:rsidR="00D73355" w:rsidRPr="00CD3652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77777777" w:rsidR="00D73355" w:rsidRPr="005A2EAA" w:rsidRDefault="00445DBF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45DBF">
              <w:rPr>
                <w:rFonts w:ascii="Angsana New" w:hAnsi="Angsana New"/>
                <w:sz w:val="30"/>
                <w:szCs w:val="30"/>
              </w:rPr>
              <w:t>5,163,284</w:t>
            </w:r>
          </w:p>
        </w:tc>
        <w:tc>
          <w:tcPr>
            <w:tcW w:w="270" w:type="dxa"/>
          </w:tcPr>
          <w:p w14:paraId="2496A9B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7777777" w:rsidR="00D73355" w:rsidRPr="0051587C" w:rsidRDefault="00317D9D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770</w:t>
            </w:r>
            <w:r w:rsidR="0051587C" w:rsidRPr="0051587C">
              <w:rPr>
                <w:rFonts w:ascii="Angsana New" w:hAnsi="Angsana New"/>
                <w:sz w:val="30"/>
                <w:szCs w:val="30"/>
                <w:lang w:val="en-GB" w:bidi="ar-SA"/>
              </w:rPr>
              <w:t>,364</w:t>
            </w:r>
          </w:p>
        </w:tc>
        <w:tc>
          <w:tcPr>
            <w:tcW w:w="270" w:type="dxa"/>
          </w:tcPr>
          <w:p w14:paraId="7158D9CA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9E5F50" w:rsidRPr="00CA3070" w14:paraId="1A8141D9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F4D93FD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="00CD3652"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 w:rsidR="00CD36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CD3652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7E3314F1" w14:textId="77777777" w:rsidR="009E5F50" w:rsidRPr="00777E5C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75F0F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DC67F83" w14:textId="77777777" w:rsidR="009E5F50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6C637" w14:textId="77777777" w:rsidR="009E5F50" w:rsidRPr="005A2EAA" w:rsidRDefault="009E5F50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BBF0F1C" w14:textId="77777777" w:rsidR="009E5F50" w:rsidRPr="0051587C" w:rsidRDefault="0051587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38AED" w14:textId="77777777" w:rsidR="009E5F50" w:rsidRPr="005A2EAA" w:rsidRDefault="009E5F50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1E57333" w14:textId="77777777" w:rsidR="009E5F50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52" w:rsidRPr="00CA3070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ในบริษัทร่วม</w:t>
            </w:r>
          </w:p>
        </w:tc>
        <w:tc>
          <w:tcPr>
            <w:tcW w:w="1080" w:type="dxa"/>
          </w:tcPr>
          <w:p w14:paraId="6DBEF8D1" w14:textId="6C5342A0" w:rsidR="00CD3652" w:rsidRPr="00777E5C" w:rsidRDefault="00714013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1,277,977</w:t>
            </w:r>
          </w:p>
        </w:tc>
        <w:tc>
          <w:tcPr>
            <w:tcW w:w="270" w:type="dxa"/>
          </w:tcPr>
          <w:p w14:paraId="525C4D0E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04F7EA" w14:textId="2BCE78C0" w:rsidR="00CD3652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7D7A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D7D7A">
              <w:rPr>
                <w:rFonts w:ascii="Angsana New" w:hAnsi="Angsana New"/>
                <w:sz w:val="30"/>
                <w:szCs w:val="30"/>
              </w:rPr>
              <w:t>963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A7A013" w14:textId="77777777" w:rsidR="00CD3652" w:rsidRPr="005A2EAA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77777777" w:rsidR="00CD3652" w:rsidRPr="0051587C" w:rsidRDefault="00CD3652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01FBE" w14:textId="77777777" w:rsidR="00CD3652" w:rsidRPr="005A2EAA" w:rsidRDefault="00CD3652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77777777" w:rsidR="00CD3652" w:rsidRDefault="00CD3652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D7B" w:rsidRPr="00CA3070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77777777" w:rsidR="00AC6D7B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</w:t>
            </w:r>
            <w:r w:rsidR="00CD3652">
              <w:rPr>
                <w:rFonts w:ascii="Angsana New" w:hAnsi="Angsana New"/>
                <w:sz w:val="30"/>
                <w:szCs w:val="30"/>
                <w:lang w:val="en-GB"/>
              </w:rPr>
              <w:t xml:space="preserve"> (</w:t>
            </w:r>
            <w:r w:rsidR="00CD365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="00CD3652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080" w:type="dxa"/>
          </w:tcPr>
          <w:p w14:paraId="7D1295E9" w14:textId="77777777" w:rsidR="00AC6D7B" w:rsidRPr="00777E5C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AC6D7B" w:rsidRPr="005A2EAA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AC6D7B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AC6D7B" w:rsidRPr="005A2EAA" w:rsidRDefault="00AC6D7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77777777" w:rsidR="00AC6D7B" w:rsidRPr="0051587C" w:rsidRDefault="0051587C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C06DC4" w14:textId="77777777" w:rsidR="00AC6D7B" w:rsidRPr="005A2EAA" w:rsidRDefault="00AC6D7B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77777777" w:rsidR="00AC6D7B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652" w:rsidRPr="00CA3070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CD3652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716DDB65" w:rsidR="00CD3652" w:rsidRPr="00777E5C" w:rsidRDefault="00714013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25B55CC6" w14:textId="77777777" w:rsidR="00CD3652" w:rsidRPr="005A2EAA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7558759F" w:rsidR="00CD3652" w:rsidRDefault="003D7D7A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6A6A49BE" w14:textId="77777777" w:rsidR="00CD3652" w:rsidRPr="005A2EAA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77777777" w:rsidR="00CD3652" w:rsidRPr="0051587C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401A6" w14:textId="77777777" w:rsidR="00CD3652" w:rsidRPr="005A2EAA" w:rsidRDefault="00CD3652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77777777" w:rsidR="00CD3652" w:rsidRDefault="00CD3652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17A" w:rsidRPr="00CA3070" w14:paraId="1CB9AF7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CC607B0" w14:textId="77777777" w:rsidR="0067517A" w:rsidRPr="00AF7D75" w:rsidRDefault="00317D9D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421E9DE" w14:textId="77777777" w:rsidR="0067517A" w:rsidRPr="00777E5C" w:rsidRDefault="00CD3652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77E5C"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415C37D" w14:textId="77777777" w:rsidR="0067517A" w:rsidRPr="005A2EAA" w:rsidRDefault="0067517A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1F96415" w14:textId="5318CA2F" w:rsidR="0067517A" w:rsidRPr="00C66EA1" w:rsidRDefault="00E676AB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17815305" w14:textId="77777777" w:rsidR="0067517A" w:rsidRPr="005A2EAA" w:rsidRDefault="0067517A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575AB50A" w14:textId="77777777" w:rsidR="0067517A" w:rsidRPr="0051587C" w:rsidRDefault="0051587C" w:rsidP="00675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158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032C0" w14:textId="77777777" w:rsidR="0067517A" w:rsidRPr="005A2EAA" w:rsidRDefault="0067517A" w:rsidP="0067517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2D07BBBB" w14:textId="77777777" w:rsidR="0067517A" w:rsidRPr="005A2EAA" w:rsidRDefault="00317D9D" w:rsidP="00317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355" w:rsidRPr="00CA3070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14430E80" w:rsidR="00D73355" w:rsidRPr="00363F86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ผลต่างจากการแปลง</w:t>
            </w:r>
            <w:r w:rsidR="00363F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</w:t>
            </w:r>
            <w:r w:rsidR="00363F86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dxa"/>
          </w:tcPr>
          <w:p w14:paraId="26212E0A" w14:textId="53996E59" w:rsidR="00D73355" w:rsidRPr="00777E5C" w:rsidRDefault="00714013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75,992</w:t>
            </w:r>
          </w:p>
        </w:tc>
        <w:tc>
          <w:tcPr>
            <w:tcW w:w="270" w:type="dxa"/>
          </w:tcPr>
          <w:p w14:paraId="61F000B6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2488ACC1" w:rsidR="00D73355" w:rsidRPr="00C66EA1" w:rsidRDefault="003D7D7A" w:rsidP="003D7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  <w:r w:rsidR="00CD36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14:paraId="02D48B6C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77777777" w:rsidR="00D73355" w:rsidRPr="0051587C" w:rsidRDefault="0051587C" w:rsidP="00D73355">
            <w:pPr>
              <w:pStyle w:val="30"/>
              <w:tabs>
                <w:tab w:val="clear" w:pos="360"/>
                <w:tab w:val="clear" w:pos="720"/>
                <w:tab w:val="decimal" w:pos="551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87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64E3CC" w14:textId="77777777" w:rsidR="00D73355" w:rsidRPr="005A2EAA" w:rsidRDefault="00D73355" w:rsidP="00D73355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77777777" w:rsidR="00D73355" w:rsidRPr="005A2EAA" w:rsidRDefault="00D73355" w:rsidP="00317D9D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355" w:rsidRPr="00044C3C" w14:paraId="0FC1B784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048B3EB" w14:textId="3E70FACE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EA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A24EA" w:rsidRPr="004A24E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D7D7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D7D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AEF99" w14:textId="11FCB994" w:rsidR="00D73355" w:rsidRPr="00777E5C" w:rsidRDefault="00714013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6,965,576</w:t>
            </w:r>
          </w:p>
        </w:tc>
        <w:tc>
          <w:tcPr>
            <w:tcW w:w="270" w:type="dxa"/>
          </w:tcPr>
          <w:p w14:paraId="1A36A763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07CF8CCB" w:rsidR="00D73355" w:rsidRPr="00C66EA1" w:rsidRDefault="00E676AB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</w:t>
            </w:r>
            <w:r w:rsidR="00CD365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D7D7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256</w:t>
            </w:r>
            <w:r w:rsidR="00CD365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D7D7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830</w:t>
            </w:r>
          </w:p>
        </w:tc>
        <w:tc>
          <w:tcPr>
            <w:tcW w:w="270" w:type="dxa"/>
          </w:tcPr>
          <w:p w14:paraId="12DF16C2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77777777" w:rsidR="00D73355" w:rsidRPr="0051587C" w:rsidRDefault="0051587C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87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D73355" w:rsidRPr="005A2EAA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77777777" w:rsidR="00D73355" w:rsidRPr="00597828" w:rsidRDefault="00D73355" w:rsidP="00D73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9782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48681638" w14:textId="77777777" w:rsidR="00E676AB" w:rsidRPr="00006C02" w:rsidRDefault="00E676AB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15AA07F7" w14:textId="46CF2266" w:rsidR="007B2660" w:rsidRDefault="00327146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A5A38">
        <w:rPr>
          <w:rFonts w:ascii="Angsana New" w:hAnsi="Angsana New" w:hint="cs"/>
          <w:sz w:val="30"/>
          <w:szCs w:val="30"/>
          <w:cs/>
        </w:rPr>
        <w:t>เก้าเ</w:t>
      </w:r>
      <w:r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D7D7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="00777E5C">
        <w:rPr>
          <w:rFonts w:ascii="Angsana New" w:hAnsi="Angsana New" w:hint="cs"/>
          <w:sz w:val="30"/>
          <w:szCs w:val="30"/>
          <w:cs/>
        </w:rPr>
        <w:t>เ</w:t>
      </w:r>
      <w:r w:rsidR="00044C3C">
        <w:rPr>
          <w:rFonts w:ascii="Angsana New" w:hAnsi="Angsana New" w:hint="cs"/>
          <w:sz w:val="30"/>
          <w:szCs w:val="30"/>
          <w:cs/>
        </w:rPr>
        <w:t>งิน</w:t>
      </w:r>
      <w:r w:rsidR="005C235D">
        <w:rPr>
          <w:rFonts w:ascii="Angsana New" w:hAnsi="Angsana New" w:hint="cs"/>
          <w:sz w:val="30"/>
          <w:szCs w:val="30"/>
          <w:cs/>
        </w:rPr>
        <w:t>ปัน</w:t>
      </w:r>
      <w:r w:rsidR="00044C3C">
        <w:rPr>
          <w:rFonts w:ascii="Angsana New" w:hAnsi="Angsana New" w:hint="cs"/>
          <w:sz w:val="30"/>
          <w:szCs w:val="30"/>
          <w:cs/>
        </w:rPr>
        <w:t>ผล</w:t>
      </w:r>
      <w:r w:rsidR="005C235D">
        <w:rPr>
          <w:rFonts w:ascii="Angsana New" w:hAnsi="Angsana New" w:hint="cs"/>
          <w:sz w:val="30"/>
          <w:szCs w:val="30"/>
          <w:cs/>
        </w:rPr>
        <w:t>รับ</w:t>
      </w:r>
      <w:r w:rsidR="00044C3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44C3C">
        <w:rPr>
          <w:rFonts w:ascii="Angsana New" w:hAnsi="Angsana New"/>
          <w:sz w:val="30"/>
          <w:szCs w:val="30"/>
        </w:rPr>
        <w:t>25.49</w:t>
      </w:r>
      <w:r w:rsidR="00044C3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C235D">
        <w:rPr>
          <w:rFonts w:ascii="Angsana New" w:hAnsi="Angsana New" w:hint="cs"/>
          <w:sz w:val="30"/>
          <w:szCs w:val="30"/>
          <w:cs/>
        </w:rPr>
        <w:t xml:space="preserve"> ได้รับมา</w:t>
      </w:r>
      <w:r w:rsidR="00044C3C">
        <w:rPr>
          <w:rFonts w:ascii="Angsana New" w:hAnsi="Angsana New" w:hint="cs"/>
          <w:sz w:val="30"/>
          <w:szCs w:val="30"/>
          <w:cs/>
        </w:rPr>
        <w:t>จากบริษัท</w:t>
      </w:r>
      <w:r w:rsidR="005C235D">
        <w:rPr>
          <w:rFonts w:ascii="Angsana New" w:hAnsi="Angsana New" w:hint="cs"/>
          <w:sz w:val="30"/>
          <w:szCs w:val="30"/>
          <w:cs/>
        </w:rPr>
        <w:t>ร่วม คือ บริษัท</w:t>
      </w:r>
      <w:r w:rsidR="00044C3C">
        <w:rPr>
          <w:rFonts w:ascii="Angsana New" w:hAnsi="Angsana New" w:hint="cs"/>
          <w:sz w:val="30"/>
          <w:szCs w:val="30"/>
          <w:cs/>
        </w:rPr>
        <w:t xml:space="preserve">อดิตยา เบอร์ล่า เคมีคัลส์ </w:t>
      </w:r>
      <w:r w:rsidR="00363F86"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="00044C3C">
        <w:rPr>
          <w:rFonts w:ascii="Angsana New" w:hAnsi="Angsana New" w:hint="cs"/>
          <w:sz w:val="30"/>
          <w:szCs w:val="30"/>
          <w:cs/>
        </w:rPr>
        <w:t>จำกัด</w:t>
      </w:r>
    </w:p>
    <w:p w14:paraId="37004D5F" w14:textId="77777777" w:rsidR="00044C3C" w:rsidRPr="00006C02" w:rsidRDefault="00044C3C" w:rsidP="007B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21A509A9" w14:textId="7C2EB331" w:rsidR="00044C3C" w:rsidRPr="005C235D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i/>
          <w:iCs/>
          <w:sz w:val="30"/>
          <w:szCs w:val="30"/>
        </w:rPr>
      </w:pPr>
      <w:r w:rsidRPr="005C235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006C02" w:rsidRDefault="00E676AB" w:rsidP="0004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="Angsana New" w:hAnsi="Angsana New"/>
          <w:sz w:val="30"/>
          <w:szCs w:val="30"/>
        </w:rPr>
      </w:pPr>
    </w:p>
    <w:p w14:paraId="6E4B6468" w14:textId="01D1C70B" w:rsidR="00E676AB" w:rsidRPr="007D116E" w:rsidRDefault="005C235D" w:rsidP="005C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3D7D7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D7D7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7EC1">
        <w:rPr>
          <w:rFonts w:ascii="Angsana New" w:hAnsi="Angsana New" w:hint="cs"/>
          <w:sz w:val="30"/>
          <w:szCs w:val="30"/>
          <w:cs/>
        </w:rPr>
        <w:t>มูลค่า</w:t>
      </w:r>
      <w:r w:rsidR="007D116E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</w:t>
      </w:r>
      <w:r w:rsidR="007D116E" w:rsidRPr="00BE3D8D">
        <w:rPr>
          <w:rFonts w:ascii="Angsana New" w:hAnsi="Angsana New"/>
          <w:sz w:val="30"/>
          <w:szCs w:val="30"/>
          <w:lang w:val="en-GB" w:bidi="ar-SA"/>
        </w:rPr>
        <w:t>Birla Carbon Mexico, S.A. DE C.V.</w:t>
      </w:r>
      <w:r w:rsidR="00E0024C">
        <w:rPr>
          <w:rFonts w:ascii="Angsana New" w:hAnsi="Angsana New"/>
          <w:sz w:val="30"/>
          <w:szCs w:val="30"/>
          <w:lang w:val="en-GB"/>
        </w:rPr>
        <w:br/>
      </w:r>
      <w:r w:rsidR="007D116E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7D116E">
        <w:rPr>
          <w:rFonts w:ascii="Angsana New" w:hAnsi="Angsana New"/>
          <w:sz w:val="30"/>
          <w:szCs w:val="30"/>
        </w:rPr>
        <w:t xml:space="preserve">12.85 </w:t>
      </w:r>
      <w:r w:rsidR="007D116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E7EC1">
        <w:rPr>
          <w:rFonts w:ascii="Angsana New" w:hAnsi="Angsana New" w:hint="cs"/>
          <w:sz w:val="30"/>
          <w:szCs w:val="30"/>
          <w:cs/>
        </w:rPr>
        <w:t>มีการ</w:t>
      </w:r>
      <w:r w:rsidR="007D116E">
        <w:rPr>
          <w:rFonts w:ascii="Angsana New" w:hAnsi="Angsana New" w:hint="cs"/>
          <w:sz w:val="30"/>
          <w:szCs w:val="30"/>
          <w:cs/>
        </w:rPr>
        <w:t>ด้อยค่า</w:t>
      </w:r>
      <w:r>
        <w:rPr>
          <w:rFonts w:ascii="Angsana New" w:hAnsi="Angsana New" w:hint="cs"/>
          <w:sz w:val="30"/>
          <w:szCs w:val="30"/>
          <w:cs/>
        </w:rPr>
        <w:t>ทั้ง</w:t>
      </w:r>
      <w:r w:rsidR="007D116E">
        <w:rPr>
          <w:rFonts w:ascii="Angsana New" w:hAnsi="Angsana New" w:hint="cs"/>
          <w:sz w:val="30"/>
          <w:szCs w:val="30"/>
          <w:cs/>
        </w:rPr>
        <w:t>จำนวน</w:t>
      </w:r>
      <w:r w:rsidR="007E7EC1">
        <w:rPr>
          <w:rFonts w:ascii="Angsana New" w:hAnsi="Angsana New" w:hint="cs"/>
          <w:sz w:val="30"/>
          <w:szCs w:val="30"/>
          <w:cs/>
        </w:rPr>
        <w:t>แล้ว</w:t>
      </w:r>
      <w:r w:rsidR="007D116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061F733" w14:textId="77777777" w:rsidR="00006C02" w:rsidRDefault="00006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6019CDA" w14:textId="454E1AAB" w:rsidR="003A598E" w:rsidRDefault="003A598E" w:rsidP="003A5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4</w:t>
      </w:r>
      <w:r w:rsidRPr="000F4CE0">
        <w:rPr>
          <w:rFonts w:ascii="Angsana New" w:hAnsi="Angsana New"/>
          <w:sz w:val="30"/>
          <w:szCs w:val="30"/>
          <w:u w:val="none"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ที่ดิน อาคารและอุปกรณ์</w:t>
      </w:r>
    </w:p>
    <w:p w14:paraId="56EB08F2" w14:textId="77777777" w:rsidR="003A598E" w:rsidRPr="00E0024C" w:rsidRDefault="003A598E" w:rsidP="003A598E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98608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2FE04264" w:rsidR="003A598E" w:rsidRPr="00D92428" w:rsidRDefault="003A598E" w:rsidP="003A598E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7D11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3D7D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D7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7D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441" w:type="dxa"/>
          </w:tcPr>
          <w:p w14:paraId="05416670" w14:textId="112083B2" w:rsidR="003A598E" w:rsidRPr="00D92428" w:rsidRDefault="003A598E" w:rsidP="00D92428">
            <w:pPr>
              <w:pStyle w:val="acctmergecolhdg"/>
              <w:spacing w:line="38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D92428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98608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986083" w:rsidRDefault="003A598E" w:rsidP="003A598E">
            <w:pPr>
              <w:spacing w:line="38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441" w:type="dxa"/>
          </w:tcPr>
          <w:p w14:paraId="5C832364" w14:textId="77777777" w:rsidR="003A598E" w:rsidRPr="00D92428" w:rsidRDefault="003A598E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9242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A598E" w:rsidRPr="000D2B20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4892ACC9" w:rsidR="003A598E" w:rsidRPr="00D92428" w:rsidRDefault="00931152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="003A598E" w:rsidRPr="00D924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598E" w:rsidRPr="00D9242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598E" w:rsidRPr="00D9242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4FD63BB0" w:rsidR="003A598E" w:rsidRPr="00D92428" w:rsidDel="00977C08" w:rsidRDefault="003D7D7A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50627">
              <w:rPr>
                <w:rFonts w:ascii="Angsana New" w:hAnsi="Angsana New"/>
                <w:sz w:val="30"/>
                <w:szCs w:val="30"/>
                <w:lang w:val="en-US" w:bidi="th-TH"/>
              </w:rPr>
              <w:t>6,490</w:t>
            </w:r>
          </w:p>
        </w:tc>
      </w:tr>
      <w:tr w:rsidR="00201110" w:rsidRPr="000D2B20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3F9E0545" w:rsidR="00201110" w:rsidRPr="00D92428" w:rsidRDefault="00F50627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การจำหน่ายและการโอนออก</w:t>
            </w:r>
            <w:r w:rsidR="00201110" w:rsidRPr="00201110">
              <w:rPr>
                <w:rFonts w:ascii="Angsana New" w:hAnsi="Angsana New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148F983E" w:rsidR="00201110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50627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C4353E9" w14:textId="7C1F3BFB" w:rsidR="00187751" w:rsidRPr="00E0024C" w:rsidRDefault="00187751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2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F7063B" w14:textId="77777777" w:rsidR="00B96FE1" w:rsidRPr="000F4CE0" w:rsidRDefault="003A598E" w:rsidP="00440D9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B96FE1" w:rsidRPr="000F4CE0">
        <w:rPr>
          <w:rFonts w:ascii="Angsana New" w:hAnsi="Angsana New"/>
          <w:sz w:val="30"/>
          <w:szCs w:val="30"/>
          <w:u w:val="none"/>
        </w:rPr>
        <w:tab/>
      </w:r>
      <w:r w:rsidR="00420897" w:rsidRPr="000F4CE0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u w:val="none"/>
          <w:cs/>
        </w:rPr>
        <w:t>และการจำแนกรายได้</w:t>
      </w:r>
    </w:p>
    <w:p w14:paraId="649B6D47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</w:rPr>
      </w:pPr>
    </w:p>
    <w:p w14:paraId="39BC338E" w14:textId="175D318A" w:rsidR="007070D6" w:rsidRDefault="007D116E" w:rsidP="00E0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15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บริษัทมีการจัดการ การผลิตและสำนักงานขายในประเทศไทยเท่านั้น จังหวะเวลาของการรับรู้รายได้ คือ การรับรู้ ณ เวลาใด เวลาหนึ่ง</w:t>
      </w:r>
    </w:p>
    <w:p w14:paraId="0412A49C" w14:textId="77777777" w:rsidR="007070D6" w:rsidRPr="007D116E" w:rsidRDefault="007070D6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</w:rPr>
      </w:pPr>
    </w:p>
    <w:p w14:paraId="43C2B363" w14:textId="7880162C" w:rsidR="007070D6" w:rsidRPr="007D116E" w:rsidRDefault="007D116E" w:rsidP="00382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7D116E">
        <w:rPr>
          <w:rFonts w:ascii="Angsana New" w:hAnsi="Angsana New" w:hint="cs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110899B1" w14:textId="77777777" w:rsidR="007070D6" w:rsidRPr="007D116E" w:rsidRDefault="007070D6" w:rsidP="007D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350"/>
      </w:tblGrid>
      <w:tr w:rsidR="007070D6" w:rsidRPr="00986083" w14:paraId="2245E14A" w14:textId="77777777" w:rsidTr="001648C3">
        <w:trPr>
          <w:cantSplit/>
          <w:trHeight w:val="740"/>
          <w:tblHeader/>
        </w:trPr>
        <w:tc>
          <w:tcPr>
            <w:tcW w:w="6030" w:type="dxa"/>
            <w:vAlign w:val="bottom"/>
          </w:tcPr>
          <w:p w14:paraId="11FCC304" w14:textId="77777777" w:rsidR="007070D6" w:rsidRPr="00D92428" w:rsidRDefault="007070D6" w:rsidP="00D92428">
            <w:pPr>
              <w:spacing w:line="38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8D22E45" w14:textId="2A2EA3D2" w:rsidR="007070D6" w:rsidRPr="00D92428" w:rsidRDefault="007070D6" w:rsidP="00D92428">
            <w:pPr>
              <w:pStyle w:val="acctmergecolhdg"/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7070D6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7070D6" w:rsidRPr="00537CB0" w14:paraId="6DEC5395" w14:textId="77777777" w:rsidTr="001648C3">
        <w:trPr>
          <w:cantSplit/>
        </w:trPr>
        <w:tc>
          <w:tcPr>
            <w:tcW w:w="6030" w:type="dxa"/>
          </w:tcPr>
          <w:p w14:paraId="6DE08DA6" w14:textId="084D94F3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01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011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A71B3B" w14:textId="34A1D380" w:rsidR="007070D6" w:rsidRPr="00363F86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</w:t>
            </w:r>
            <w:r w:rsidR="00363F86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57CC7F13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33D12B" w14:textId="4FBCEE72" w:rsidR="007070D6" w:rsidRPr="00D92428" w:rsidRDefault="007070D6" w:rsidP="00D92428">
            <w:pPr>
              <w:pStyle w:val="acctfourfigures"/>
              <w:tabs>
                <w:tab w:val="clear" w:pos="765"/>
              </w:tabs>
              <w:spacing w:line="38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</w:t>
            </w:r>
            <w:r w:rsidR="00363F86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7070D6" w:rsidRPr="00986083" w14:paraId="4311EF4E" w14:textId="77777777" w:rsidTr="001648C3">
        <w:trPr>
          <w:cantSplit/>
        </w:trPr>
        <w:tc>
          <w:tcPr>
            <w:tcW w:w="6030" w:type="dxa"/>
          </w:tcPr>
          <w:p w14:paraId="1E4F69B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D92428" w:rsidRDefault="007070D6" w:rsidP="00D92428">
            <w:pPr>
              <w:pStyle w:val="acctfourfigures"/>
              <w:spacing w:line="38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0D2B20" w:rsidDel="00977C08" w14:paraId="3DA0C973" w14:textId="77777777" w:rsidTr="001648C3">
        <w:trPr>
          <w:cantSplit/>
        </w:trPr>
        <w:tc>
          <w:tcPr>
            <w:tcW w:w="6030" w:type="dxa"/>
          </w:tcPr>
          <w:p w14:paraId="22166C9D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40" w:type="dxa"/>
          </w:tcPr>
          <w:p w14:paraId="51517E6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A23AF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E7BF41" w14:textId="77777777" w:rsidR="007070D6" w:rsidRPr="00D92428" w:rsidDel="00977C08" w:rsidRDefault="007070D6" w:rsidP="00D92428">
            <w:pPr>
              <w:pStyle w:val="acctfourfigures"/>
              <w:tabs>
                <w:tab w:val="clear" w:pos="765"/>
                <w:tab w:val="decimal" w:pos="1179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0D6" w14:paraId="5CEFD553" w14:textId="77777777" w:rsidTr="001648C3">
        <w:trPr>
          <w:cantSplit/>
        </w:trPr>
        <w:tc>
          <w:tcPr>
            <w:tcW w:w="6030" w:type="dxa"/>
          </w:tcPr>
          <w:p w14:paraId="5C5D1A64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7ACA5174" w14:textId="4246D787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D11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3EA3DB42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F403B" w14:textId="571F3E87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D11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483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  <w:tr w:rsidR="007070D6" w14:paraId="63423EDB" w14:textId="77777777" w:rsidTr="001648C3">
        <w:trPr>
          <w:cantSplit/>
        </w:trPr>
        <w:tc>
          <w:tcPr>
            <w:tcW w:w="6030" w:type="dxa"/>
          </w:tcPr>
          <w:p w14:paraId="77D7AC56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40" w:type="dxa"/>
          </w:tcPr>
          <w:p w14:paraId="27FB619F" w14:textId="00E12533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71DCC655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B1A636" w14:textId="70DBC772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  <w:r w:rsidR="007D116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7070D6" w14:paraId="69E4F2F5" w14:textId="77777777" w:rsidTr="001648C3">
        <w:trPr>
          <w:cantSplit/>
        </w:trPr>
        <w:tc>
          <w:tcPr>
            <w:tcW w:w="6030" w:type="dxa"/>
          </w:tcPr>
          <w:p w14:paraId="7F723E35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40" w:type="dxa"/>
          </w:tcPr>
          <w:p w14:paraId="5CC9719C" w14:textId="34789C1A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37185F57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0E5523" w14:textId="25C271AF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7D116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7070D6" w14:paraId="56F845B3" w14:textId="77777777" w:rsidTr="001648C3">
        <w:trPr>
          <w:cantSplit/>
        </w:trPr>
        <w:tc>
          <w:tcPr>
            <w:tcW w:w="6030" w:type="dxa"/>
          </w:tcPr>
          <w:p w14:paraId="0F4999A4" w14:textId="43AF33DD" w:rsidR="007070D6" w:rsidRPr="00D92428" w:rsidRDefault="007D116E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40" w:type="dxa"/>
          </w:tcPr>
          <w:p w14:paraId="1597ECFE" w14:textId="7D681CD3" w:rsidR="007070D6" w:rsidRPr="007D116E" w:rsidRDefault="007D116E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01110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01110">
              <w:rPr>
                <w:rFonts w:ascii="Angsana New" w:hAnsi="Angsana New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006B7989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222528" w14:textId="79C95594" w:rsidR="007070D6" w:rsidRPr="00D92428" w:rsidRDefault="007D116E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A7109">
              <w:rPr>
                <w:rFonts w:ascii="Angsana New" w:hAnsi="Angsana New"/>
                <w:sz w:val="30"/>
                <w:szCs w:val="30"/>
              </w:rPr>
              <w:t>72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8A7109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7070D6" w14:paraId="4F398EFE" w14:textId="77777777" w:rsidTr="001648C3">
        <w:trPr>
          <w:cantSplit/>
        </w:trPr>
        <w:tc>
          <w:tcPr>
            <w:tcW w:w="6030" w:type="dxa"/>
          </w:tcPr>
          <w:p w14:paraId="0D96C4FD" w14:textId="55877DB5" w:rsidR="007070D6" w:rsidRPr="00D92428" w:rsidRDefault="007D116E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40" w:type="dxa"/>
          </w:tcPr>
          <w:p w14:paraId="6C0FD308" w14:textId="741C03D3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7140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1FD1CB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C02432" w14:textId="5E8DFD91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7070D6" w14:paraId="06DE3DC3" w14:textId="77777777" w:rsidTr="001648C3">
        <w:trPr>
          <w:cantSplit/>
        </w:trPr>
        <w:tc>
          <w:tcPr>
            <w:tcW w:w="6030" w:type="dxa"/>
          </w:tcPr>
          <w:p w14:paraId="6E2F97CA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F0157" w14:textId="30376DC9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</w:t>
            </w:r>
            <w:r w:rsidR="007140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43423E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6F8317B2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="007070D6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7070D6" w:rsidRPr="001735D2" w14:paraId="14CFDAFD" w14:textId="77777777" w:rsidTr="001648C3">
        <w:trPr>
          <w:cantSplit/>
        </w:trPr>
        <w:tc>
          <w:tcPr>
            <w:tcW w:w="6030" w:type="dxa"/>
          </w:tcPr>
          <w:p w14:paraId="16F412B2" w14:textId="77777777" w:rsidR="007070D6" w:rsidRPr="00D92428" w:rsidRDefault="007070D6" w:rsidP="00D92428">
            <w:pPr>
              <w:spacing w:line="3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4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35F1E61B" w:rsidR="007070D6" w:rsidRPr="00D92428" w:rsidRDefault="00201110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008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</w:tcPr>
          <w:p w14:paraId="78049C4C" w14:textId="77777777" w:rsidR="007070D6" w:rsidRPr="00D92428" w:rsidRDefault="007070D6" w:rsidP="00D92428">
            <w:pPr>
              <w:pStyle w:val="acctfourfigures"/>
              <w:tabs>
                <w:tab w:val="clear" w:pos="765"/>
                <w:tab w:val="decimal" w:pos="208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493FB04C" w:rsidR="007070D6" w:rsidRPr="00D92428" w:rsidRDefault="008A7109" w:rsidP="001648C3">
            <w:pPr>
              <w:pStyle w:val="acctfourfigures"/>
              <w:tabs>
                <w:tab w:val="clear" w:pos="765"/>
                <w:tab w:val="decimal" w:pos="1090"/>
              </w:tabs>
              <w:spacing w:line="38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E2E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  <w:r w:rsidR="007070D6" w:rsidRPr="00D924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32B1B2BB" w14:textId="77777777" w:rsidR="001648C3" w:rsidRDefault="001648C3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534C0249" w14:textId="77777777" w:rsidR="001648C3" w:rsidRDefault="0016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8011A3" w14:textId="6622776A" w:rsidR="007D4077" w:rsidRPr="006934B8" w:rsidRDefault="007070D6" w:rsidP="00B2404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ค่าใช้จ่าย</w:t>
      </w:r>
      <w:r w:rsidR="007D4077" w:rsidRPr="006934B8">
        <w:rPr>
          <w:rFonts w:ascii="Angsana New" w:hAnsi="Angsana New"/>
          <w:sz w:val="30"/>
          <w:szCs w:val="30"/>
          <w:u w:val="none"/>
          <w:cs/>
        </w:rPr>
        <w:t>ภาษีเงินได้</w:t>
      </w:r>
    </w:p>
    <w:p w14:paraId="703197F1" w14:textId="77777777" w:rsidR="007D4077" w:rsidRPr="001648C3" w:rsidRDefault="007D4077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EF0F6" w14:textId="00E2B5C5" w:rsidR="00440D96" w:rsidRPr="00D94DFC" w:rsidRDefault="00440D96" w:rsidP="00D9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3605E4">
        <w:rPr>
          <w:rFonts w:ascii="Angsana New" w:hAnsi="Angsana New"/>
          <w:sz w:val="30"/>
          <w:szCs w:val="30"/>
          <w:cs/>
          <w:lang w:val="en-GB"/>
        </w:rPr>
        <w:t>การรับรู้ค่าใช้จ่ายภาษีเงินได้ขึ้นอยู่กับ</w:t>
      </w:r>
      <w:r w:rsidR="001648C3">
        <w:rPr>
          <w:rFonts w:ascii="Angsana New" w:hAnsi="Angsana New" w:hint="cs"/>
          <w:sz w:val="30"/>
          <w:szCs w:val="30"/>
          <w:cs/>
          <w:lang w:val="en-GB"/>
        </w:rPr>
        <w:t>อัตราภาษีเงินได้ที่เกิดขึ้นจริง</w:t>
      </w:r>
      <w:r w:rsidRPr="003605E4">
        <w:rPr>
          <w:rFonts w:ascii="Angsana New" w:hAnsi="Angsana New"/>
          <w:sz w:val="30"/>
          <w:szCs w:val="30"/>
          <w:cs/>
          <w:lang w:val="en-GB"/>
        </w:rPr>
        <w:t>กับรายได้ก่อนภาษีเงินได้ของงวดระหว่างกาล อัตราภาษีเงินได้ที่แท้จริงของกลุ่มบริษัทสำหรับงวด</w:t>
      </w:r>
      <w:r w:rsidR="008A7109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3605E4">
        <w:rPr>
          <w:rFonts w:ascii="Angsana New" w:hAnsi="Angsana New"/>
          <w:sz w:val="30"/>
          <w:szCs w:val="30"/>
          <w:lang w:val="en-GB"/>
        </w:rPr>
        <w:t>3</w:t>
      </w:r>
      <w:r w:rsidR="008A7109">
        <w:rPr>
          <w:rFonts w:ascii="Angsana New" w:hAnsi="Angsana New"/>
          <w:sz w:val="30"/>
          <w:szCs w:val="30"/>
        </w:rPr>
        <w:t>1</w:t>
      </w:r>
      <w:r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="008A7109">
        <w:rPr>
          <w:rFonts w:ascii="Angsana New" w:hAnsi="Angsana New" w:hint="cs"/>
          <w:sz w:val="30"/>
          <w:szCs w:val="30"/>
          <w:cs/>
        </w:rPr>
        <w:t>ธันวาคม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sz w:val="30"/>
          <w:szCs w:val="30"/>
        </w:rPr>
        <w:t>4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3605E4">
        <w:rPr>
          <w:rFonts w:ascii="Angsana New" w:hAnsi="Angsana New"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sz w:val="30"/>
          <w:szCs w:val="30"/>
          <w:lang w:val="en-GB"/>
        </w:rPr>
        <w:t>3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ในงบการเงิน</w:t>
      </w:r>
      <w:r w:rsidRPr="003605E4">
        <w:rPr>
          <w:rFonts w:ascii="Angsana New" w:hAnsi="Angsana New" w:hint="cs"/>
          <w:sz w:val="30"/>
          <w:szCs w:val="30"/>
          <w:cs/>
          <w:lang w:val="en-GB"/>
        </w:rPr>
        <w:t>รวม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คือร้อยละ </w:t>
      </w:r>
      <w:r w:rsidR="005A5A38">
        <w:rPr>
          <w:rFonts w:ascii="Angsana New" w:hAnsi="Angsana New"/>
          <w:sz w:val="30"/>
          <w:szCs w:val="30"/>
        </w:rPr>
        <w:t>12.82</w:t>
      </w:r>
      <w:r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และร้อยละ </w:t>
      </w:r>
      <w:r w:rsidR="008A7109">
        <w:rPr>
          <w:rFonts w:ascii="Angsana New" w:hAnsi="Angsana New"/>
          <w:sz w:val="30"/>
          <w:szCs w:val="30"/>
        </w:rPr>
        <w:t>-16.74</w:t>
      </w:r>
      <w:r w:rsidR="00187751" w:rsidRPr="003605E4">
        <w:rPr>
          <w:rFonts w:ascii="Angsana New" w:hAnsi="Angsana New"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ตามลำดับ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(งบการเงินเฉพาะกิจการสำหรับงวด</w:t>
      </w:r>
      <w:r w:rsidR="008A7109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เก้า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เดือนสิ้นสุดวันที</w:t>
      </w:r>
      <w:r w:rsidR="00C668C8" w:rsidRPr="003605E4">
        <w:rPr>
          <w:rFonts w:ascii="Angsana New" w:hAnsi="Angsana New" w:hint="cs"/>
          <w:i/>
          <w:iCs/>
          <w:sz w:val="30"/>
          <w:szCs w:val="30"/>
          <w:cs/>
          <w:lang w:val="en-GB"/>
        </w:rPr>
        <w:t>่</w:t>
      </w:r>
      <w:r w:rsidR="00C668C8"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br/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3</w:t>
      </w:r>
      <w:r w:rsidR="008A7109">
        <w:rPr>
          <w:rFonts w:ascii="Angsana New" w:hAnsi="Angsana New"/>
          <w:i/>
          <w:iCs/>
          <w:sz w:val="30"/>
          <w:szCs w:val="30"/>
        </w:rPr>
        <w:t>1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A7109">
        <w:rPr>
          <w:rFonts w:ascii="Angsana New" w:hAnsi="Angsana New" w:hint="cs"/>
          <w:i/>
          <w:iCs/>
          <w:sz w:val="30"/>
          <w:szCs w:val="30"/>
          <w:cs/>
          <w:lang w:val="en-GB"/>
        </w:rPr>
        <w:t>ธันวาคม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i/>
          <w:iCs/>
          <w:sz w:val="30"/>
          <w:szCs w:val="30"/>
          <w:lang w:val="en-GB"/>
        </w:rPr>
        <w:t>4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และ</w:t>
      </w:r>
      <w:r w:rsidR="00325F69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3605E4" w:rsidRPr="003605E4">
        <w:rPr>
          <w:rFonts w:ascii="Angsana New" w:hAnsi="Angsana New"/>
          <w:i/>
          <w:iCs/>
          <w:sz w:val="30"/>
          <w:szCs w:val="30"/>
        </w:rPr>
        <w:t>3</w:t>
      </w:r>
      <w:r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ร้อยละ </w:t>
      </w:r>
      <w:r w:rsidR="00963AE8" w:rsidRPr="00D3025B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D3025B" w:rsidRPr="00D3025B">
        <w:rPr>
          <w:rFonts w:ascii="Angsana New" w:hAnsi="Angsana New"/>
          <w:i/>
          <w:iCs/>
          <w:sz w:val="30"/>
          <w:szCs w:val="30"/>
          <w:lang w:val="en-GB"/>
        </w:rPr>
        <w:t>9.</w:t>
      </w:r>
      <w:r w:rsidR="008A7109">
        <w:rPr>
          <w:rFonts w:ascii="Angsana New" w:hAnsi="Angsana New"/>
          <w:i/>
          <w:iCs/>
          <w:sz w:val="30"/>
          <w:szCs w:val="30"/>
        </w:rPr>
        <w:t>79</w:t>
      </w:r>
      <w:r w:rsidRPr="00D3025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แ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ละร้อยละ </w:t>
      </w:r>
      <w:r w:rsidR="008A7109">
        <w:rPr>
          <w:rFonts w:ascii="Angsana New" w:hAnsi="Angsana New"/>
          <w:i/>
          <w:iCs/>
          <w:sz w:val="30"/>
          <w:szCs w:val="30"/>
          <w:lang w:val="en-GB"/>
        </w:rPr>
        <w:t>7.58</w:t>
      </w:r>
      <w:r w:rsidR="00187751" w:rsidRPr="003605E4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3605E4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ตามลำดับ)</w:t>
      </w:r>
      <w:r w:rsidRPr="003605E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3605E4">
        <w:rPr>
          <w:rFonts w:ascii="Angsana New" w:hAnsi="Angsana New" w:hint="cs"/>
          <w:sz w:val="30"/>
          <w:szCs w:val="30"/>
          <w:cs/>
          <w:lang w:val="en-GB"/>
        </w:rPr>
        <w:t>ทั้งนี้อัตราภาษีเงินได้ที่แท้จริงแตกต่างจากอัตราภาษีเงินได้นิติบุคคล</w:t>
      </w:r>
      <w:r w:rsidRPr="003605E4">
        <w:rPr>
          <w:rFonts w:ascii="Angsana New" w:hAnsi="Angsana New"/>
          <w:sz w:val="30"/>
          <w:szCs w:val="30"/>
          <w:cs/>
          <w:lang w:val="en-GB"/>
        </w:rPr>
        <w:t>มีสาเหตุหลักจากความแตกต่างระหว่างการรับรู้รายได้และค่าใช้จ่ายทั้งทางบัญชีและทางภาษี บางรายการโดยเฉพาะอย่างยิ่งในเรื่องเกี่ยวกับ</w:t>
      </w:r>
      <w:r w:rsidR="001648C3">
        <w:rPr>
          <w:rFonts w:ascii="Angsana New" w:hAnsi="Angsana New" w:hint="cs"/>
          <w:sz w:val="30"/>
          <w:szCs w:val="30"/>
          <w:cs/>
          <w:lang w:val="en-GB"/>
        </w:rPr>
        <w:t>รายได้เงินปันผล</w:t>
      </w:r>
    </w:p>
    <w:p w14:paraId="218EE350" w14:textId="77777777" w:rsidR="00D3025B" w:rsidRPr="001648C3" w:rsidRDefault="00D3025B" w:rsidP="00D94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F5B1B1" w14:textId="2D2649B5" w:rsidR="004E2E7C" w:rsidRDefault="00D3025B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 xml:space="preserve"> </w:t>
      </w:r>
      <w:r w:rsidR="004E2E7C">
        <w:rPr>
          <w:rFonts w:ascii="Angsana New" w:hAnsi="Angsana New"/>
          <w:sz w:val="30"/>
          <w:szCs w:val="30"/>
          <w:u w:val="none"/>
          <w:lang w:val="en-US"/>
        </w:rPr>
        <w:tab/>
      </w:r>
      <w:r w:rsidR="004E2E7C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0E66545" w14:textId="11C7CA9B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EE49FE1" w14:textId="4941B88F" w:rsidR="004E2E7C" w:rsidRDefault="001648C3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รายละเอียดเงินปันผล</w:t>
      </w:r>
      <w:r w:rsidR="004E2E7C" w:rsidRPr="002D6AE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D66164" w14:textId="77777777" w:rsidR="004E2E7C" w:rsidRPr="001648C3" w:rsidRDefault="004E2E7C" w:rsidP="004E2E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01"/>
        <w:gridCol w:w="240"/>
        <w:gridCol w:w="1301"/>
      </w:tblGrid>
      <w:tr w:rsidR="004E2E7C" w:rsidRPr="000307FB" w14:paraId="7F552C4C" w14:textId="77777777" w:rsidTr="001648C3">
        <w:trPr>
          <w:trHeight w:val="659"/>
        </w:trPr>
        <w:tc>
          <w:tcPr>
            <w:tcW w:w="2700" w:type="dxa"/>
            <w:shd w:val="clear" w:color="auto" w:fill="auto"/>
            <w:vAlign w:val="bottom"/>
          </w:tcPr>
          <w:p w14:paraId="42630D5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02F461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66152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846C3B3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DCE82E5" w14:textId="52C2278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5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0" w:type="dxa"/>
            <w:shd w:val="clear" w:color="auto" w:fill="auto"/>
          </w:tcPr>
          <w:p w14:paraId="66804F00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3639B99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E2E7C" w:rsidRPr="000307FB" w14:paraId="37200AA7" w14:textId="77777777" w:rsidTr="001648C3">
        <w:trPr>
          <w:trHeight w:hRule="exact" w:val="346"/>
        </w:trPr>
        <w:tc>
          <w:tcPr>
            <w:tcW w:w="2700" w:type="dxa"/>
            <w:shd w:val="clear" w:color="auto" w:fill="auto"/>
          </w:tcPr>
          <w:p w14:paraId="01915926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15ABE5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7046AA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5397DC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0" w:type="dxa"/>
            <w:shd w:val="clear" w:color="auto" w:fill="auto"/>
          </w:tcPr>
          <w:p w14:paraId="01F5C44B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4C781DE7" w14:textId="7777777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2E7C" w14:paraId="2DCA5C9D" w14:textId="77777777" w:rsidTr="001648C3">
        <w:tc>
          <w:tcPr>
            <w:tcW w:w="2700" w:type="dxa"/>
            <w:shd w:val="clear" w:color="auto" w:fill="auto"/>
          </w:tcPr>
          <w:p w14:paraId="75978260" w14:textId="1B45AD72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507192E3" w14:textId="0AE2FE34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301CEB9A" w14:textId="133FCB3A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60874451" w14:textId="7D7481FF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40" w:type="dxa"/>
            <w:shd w:val="clear" w:color="auto" w:fill="auto"/>
          </w:tcPr>
          <w:p w14:paraId="4054BB4E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0DA27E0C" w14:textId="125731C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4E2E7C" w:rsidRPr="000307FB" w14:paraId="0A610D3D" w14:textId="77777777" w:rsidTr="001648C3">
        <w:tc>
          <w:tcPr>
            <w:tcW w:w="2700" w:type="dxa"/>
            <w:shd w:val="clear" w:color="auto" w:fill="auto"/>
          </w:tcPr>
          <w:p w14:paraId="6A997C8D" w14:textId="63B0E5CF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CF707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  <w:shd w:val="clear" w:color="auto" w:fill="auto"/>
          </w:tcPr>
          <w:p w14:paraId="1D4C0ABC" w14:textId="233356F7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F418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09449C27" w14:textId="4C69445D" w:rsidR="004E2E7C" w:rsidRPr="00F4181B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81B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F418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181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14:paraId="28272D15" w14:textId="79AC06CC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240" w:type="dxa"/>
            <w:shd w:val="clear" w:color="auto" w:fill="auto"/>
          </w:tcPr>
          <w:p w14:paraId="01F938DA" w14:textId="77777777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5106BBD7" w14:textId="7CF62DFA" w:rsidR="004E2E7C" w:rsidRPr="00CF707F" w:rsidRDefault="004E2E7C" w:rsidP="004E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707F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</w:tbl>
    <w:p w14:paraId="38B45B2D" w14:textId="77777777" w:rsidR="004E2E7C" w:rsidRPr="001648C3" w:rsidRDefault="004E2E7C" w:rsidP="004E2E7C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1B334A8" w14:textId="07AEAA12" w:rsidR="002D5854" w:rsidRDefault="004E2E7C" w:rsidP="0018775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8</w:t>
      </w:r>
      <w:r w:rsidR="00187751">
        <w:rPr>
          <w:rFonts w:ascii="Angsana New" w:hAnsi="Angsana New"/>
          <w:sz w:val="30"/>
          <w:szCs w:val="30"/>
          <w:u w:val="none"/>
          <w:lang w:val="en-US"/>
        </w:rPr>
        <w:tab/>
      </w:r>
      <w:r w:rsidR="00187751" w:rsidRPr="00187751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1648C3" w:rsidRDefault="00187751" w:rsidP="00187751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3C7DD19" w14:textId="77777777" w:rsidR="00187751" w:rsidRPr="00187751" w:rsidRDefault="00187751" w:rsidP="00187751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8775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87751">
        <w:rPr>
          <w:rFonts w:ascii="Angsana New" w:hAnsi="Angsana New" w:hint="cs"/>
          <w:b/>
          <w:bCs/>
          <w:sz w:val="30"/>
          <w:szCs w:val="30"/>
          <w:cs/>
          <w:lang w:bidi="th-TH"/>
        </w:rPr>
        <w:t xml:space="preserve"> </w:t>
      </w:r>
    </w:p>
    <w:p w14:paraId="2579BBC9" w14:textId="77777777" w:rsidR="00187751" w:rsidRPr="001648C3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A25CE3C" w14:textId="75ECF5D3" w:rsidR="00187751" w:rsidRDefault="00187751" w:rsidP="001877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87751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และหนี้ทางการเงิน</w:t>
      </w:r>
      <w:r w:rsidR="006E3DA0">
        <w:rPr>
          <w:rFonts w:ascii="Angsana New" w:hAnsi="Angsana New" w:hint="cs"/>
          <w:sz w:val="30"/>
          <w:szCs w:val="30"/>
          <w:cs/>
          <w:lang w:bidi="th-TH"/>
        </w:rPr>
        <w:t>ที่มีนัยสำคัญ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และหนี้สินทางการเงิน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>ที่วัดมูลค่าด้วย</w:t>
      </w:r>
      <w:r w:rsidR="008C7129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187751">
        <w:rPr>
          <w:rFonts w:ascii="Angsana New" w:hAnsi="Angsana New" w:hint="cs"/>
          <w:sz w:val="30"/>
          <w:szCs w:val="30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2765A0D3" w14:textId="77777777" w:rsidR="00B4040D" w:rsidRDefault="00B4040D" w:rsidP="0018775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  <w:sectPr w:rsidR="00B4040D" w:rsidSect="00ED0442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tbl>
      <w:tblPr>
        <w:tblW w:w="138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810"/>
        <w:gridCol w:w="1260"/>
        <w:gridCol w:w="236"/>
        <w:gridCol w:w="1384"/>
        <w:gridCol w:w="252"/>
        <w:gridCol w:w="1260"/>
        <w:gridCol w:w="270"/>
        <w:gridCol w:w="1170"/>
        <w:gridCol w:w="270"/>
        <w:gridCol w:w="1080"/>
        <w:gridCol w:w="270"/>
        <w:gridCol w:w="1260"/>
      </w:tblGrid>
      <w:tr w:rsidR="004E2E7C" w:rsidRPr="00981BD5" w14:paraId="21C4EAC3" w14:textId="77777777" w:rsidTr="004E2E7C">
        <w:trPr>
          <w:trHeight w:val="279"/>
        </w:trPr>
        <w:tc>
          <w:tcPr>
            <w:tcW w:w="4320" w:type="dxa"/>
            <w:shd w:val="clear" w:color="auto" w:fill="auto"/>
            <w:vAlign w:val="bottom"/>
          </w:tcPr>
          <w:p w14:paraId="6A82BD4B" w14:textId="77777777" w:rsidR="004E2E7C" w:rsidRPr="00D92428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A4E4F3" w14:textId="77777777" w:rsidR="004E2E7C" w:rsidRPr="00D92428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48027810" w14:textId="08758206" w:rsidR="004E2E7C" w:rsidRPr="007F520F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F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งบการเงินรวมและเงินการเงินเฉพาะกิจการ</w:t>
            </w:r>
          </w:p>
        </w:tc>
      </w:tr>
      <w:tr w:rsidR="004E2E7C" w:rsidRPr="00981BD5" w14:paraId="7290072A" w14:textId="77777777" w:rsidTr="004E2E7C">
        <w:trPr>
          <w:trHeight w:val="216"/>
        </w:trPr>
        <w:tc>
          <w:tcPr>
            <w:tcW w:w="4320" w:type="dxa"/>
            <w:shd w:val="clear" w:color="auto" w:fill="auto"/>
            <w:vAlign w:val="bottom"/>
          </w:tcPr>
          <w:p w14:paraId="0DE12575" w14:textId="77777777" w:rsidR="004E2E7C" w:rsidRPr="00D92428" w:rsidRDefault="004E2E7C" w:rsidP="00925BF0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66A0B2" w14:textId="77777777" w:rsidR="004E2E7C" w:rsidRPr="00D92428" w:rsidRDefault="004E2E7C" w:rsidP="008272ED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392" w:type="dxa"/>
            <w:gridSpan w:val="5"/>
            <w:tcBorders>
              <w:bottom w:val="single" w:sz="4" w:space="0" w:color="auto"/>
            </w:tcBorders>
            <w:vAlign w:val="bottom"/>
          </w:tcPr>
          <w:p w14:paraId="4C8990B8" w14:textId="4DC72E47" w:rsidR="004E2E7C" w:rsidRPr="007F520F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481C36D" w14:textId="77777777" w:rsidR="004E2E7C" w:rsidRPr="007F520F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5"/>
            <w:vAlign w:val="bottom"/>
          </w:tcPr>
          <w:p w14:paraId="01F36C57" w14:textId="76A363D2" w:rsidR="004E2E7C" w:rsidRPr="007F520F" w:rsidRDefault="004E2E7C" w:rsidP="00925BF0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F52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2E7C" w:rsidRPr="00981BD5" w14:paraId="64B69D82" w14:textId="77777777" w:rsidTr="004E2E7C">
        <w:trPr>
          <w:trHeight w:val="1970"/>
        </w:trPr>
        <w:tc>
          <w:tcPr>
            <w:tcW w:w="4320" w:type="dxa"/>
            <w:shd w:val="clear" w:color="auto" w:fill="auto"/>
            <w:vAlign w:val="bottom"/>
          </w:tcPr>
          <w:p w14:paraId="1424EE93" w14:textId="77777777" w:rsidR="004E2E7C" w:rsidRPr="00D92428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7E142C9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C6FE29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10116422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47CBFA80" w14:textId="063B1BEF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55E66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B606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</w:p>
          <w:p w14:paraId="3574D875" w14:textId="5D9E8C0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0CEA7" w14:textId="77777777" w:rsidR="004E2E7C" w:rsidRPr="00D92428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24C7D0" w14:textId="266E303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0126D0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ED5FAF" w14:textId="6C3BD796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CBAF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1DF325" w14:textId="4ECA8523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924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242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05A29E" w14:textId="77777777" w:rsidR="004E2E7C" w:rsidRPr="00D92428" w:rsidRDefault="004E2E7C" w:rsidP="004E2E7C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C4883" w14:textId="4A625C11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E2E7C" w:rsidRPr="00981BD5" w14:paraId="13D908D2" w14:textId="77777777" w:rsidTr="003B558E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7B416938" w14:textId="77777777" w:rsidR="004E2E7C" w:rsidRPr="003B558E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6E8880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632B6BF2" w14:textId="1DCE38C1" w:rsidR="004E2E7C" w:rsidRPr="004E2E7C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4E2E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E2E7C" w:rsidRPr="00981BD5" w14:paraId="09AC6A30" w14:textId="77777777" w:rsidTr="004E2E7C">
        <w:trPr>
          <w:trHeight w:val="72"/>
        </w:trPr>
        <w:tc>
          <w:tcPr>
            <w:tcW w:w="4320" w:type="dxa"/>
            <w:shd w:val="clear" w:color="auto" w:fill="auto"/>
            <w:vAlign w:val="bottom"/>
          </w:tcPr>
          <w:p w14:paraId="2CB4276B" w14:textId="06FF5775" w:rsidR="004E2E7C" w:rsidRPr="00D92428" w:rsidRDefault="004E2E7C" w:rsidP="004E2E7C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A7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7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1658F98F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12" w:type="dxa"/>
            <w:gridSpan w:val="11"/>
            <w:vAlign w:val="bottom"/>
          </w:tcPr>
          <w:p w14:paraId="6E6A9393" w14:textId="77777777" w:rsidR="004E2E7C" w:rsidRPr="004E2E7C" w:rsidRDefault="004E2E7C" w:rsidP="004E2E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4E2E7C" w:rsidRPr="00981BD5" w14:paraId="70011E14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76F0C6A6" w14:textId="77777777" w:rsidR="004E2E7C" w:rsidRPr="00D92428" w:rsidRDefault="004E2E7C" w:rsidP="004E2E7C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E01C345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CF65F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747F38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52413F9D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C3253B0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5A9C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E5B6E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670A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C09B7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D658F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DDBA3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C0015C" w14:textId="77777777" w:rsidR="004E2E7C" w:rsidRPr="00D92428" w:rsidRDefault="004E2E7C" w:rsidP="004E2E7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2E7C" w:rsidRPr="00981BD5" w14:paraId="2011E8A8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5EBE889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7644D8F6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4445A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322F3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849B58E" w14:textId="4BCD8139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05BA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05BAC" w:rsidRPr="00F05BAC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F05BAC">
              <w:rPr>
                <w:rFonts w:ascii="Angsana New" w:hAnsi="Angsana New"/>
                <w:sz w:val="30"/>
                <w:szCs w:val="30"/>
              </w:rPr>
              <w:t>,</w:t>
            </w:r>
            <w:r w:rsidR="00F05BAC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EC6F65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D8F8F" w14:textId="3EAB7956" w:rsidR="004E2E7C" w:rsidRPr="00D92428" w:rsidRDefault="00F05BA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05BAC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F05B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08591D0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BFC6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CEA0E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FED10D" w14:textId="7B9FD44B" w:rsidR="004E2E7C" w:rsidRPr="00D92428" w:rsidRDefault="00F05BAC" w:rsidP="00F05BA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05BAC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F05B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3EA6961F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D9F829" w14:textId="08480888" w:rsidR="004E2E7C" w:rsidRPr="00D92428" w:rsidRDefault="00F05BAC" w:rsidP="00F05BA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05BAC"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  <w:r w:rsidRPr="00F05B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4E2E7C" w:rsidRPr="00981BD5" w14:paraId="1D23F964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6A172B80" w14:textId="77777777" w:rsidR="004E2E7C" w:rsidRPr="00D92428" w:rsidRDefault="004E2E7C" w:rsidP="004E2E7C">
            <w:pPr>
              <w:spacing w:line="380" w:lineRule="exact"/>
              <w:ind w:left="340" w:right="-90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5ECCFBA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E9E09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F591E3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8EA559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0E261B0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5D0E60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15EA7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5D0D97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8332B8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E18D11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9199E3D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D8904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2E7C" w:rsidRPr="00981BD5" w14:paraId="00F9D4DC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8234600" w14:textId="77777777" w:rsidR="004E2E7C" w:rsidRPr="00D92428" w:rsidRDefault="004E2E7C" w:rsidP="004E2E7C">
            <w:pPr>
              <w:spacing w:line="380" w:lineRule="exact"/>
              <w:ind w:left="288" w:hanging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4C412B37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23C62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676AD7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1E8ED6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FE8F724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03339C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83CB6C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C3CB33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FB3B39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BFDC90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215E039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793B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E2E7C" w:rsidRPr="00981BD5" w14:paraId="37E32BF2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0B67A117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219BA66E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4C9C58" w14:textId="56E0A535" w:rsidR="004E2E7C" w:rsidRPr="00D92428" w:rsidRDefault="008A7109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E2E7C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36" w:type="dxa"/>
            <w:vAlign w:val="bottom"/>
          </w:tcPr>
          <w:p w14:paraId="7516BE0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8459D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476BA4F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7937B28" w14:textId="2124176D" w:rsidR="004E2E7C" w:rsidRPr="00D92428" w:rsidRDefault="008A7109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0FE866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1D29A" w14:textId="38E2C0DB" w:rsidR="004E2E7C" w:rsidRPr="00D92428" w:rsidRDefault="008A7109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1819520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BFE6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0C846C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1017E" w14:textId="7CDB2021" w:rsidR="004E2E7C" w:rsidRPr="00D92428" w:rsidRDefault="008A7109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4E2E7C" w:rsidRPr="00981BD5" w14:paraId="3CB159A4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2119AF6B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16B60CD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6D9CD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27EF5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6162F7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275460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143D6F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BA97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C0EFE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BF66A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D2CFD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7B5E2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D857E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3EED5059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AC8B3CE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00A6CDC4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308949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F680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167D7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6D91BB3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DF352B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B800B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FE04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4B799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4EE2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B1F70A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5EE11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362FEE0F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</w:tcPr>
          <w:p w14:paraId="313033E2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1433EDE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CF955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A17B3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006E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E8CD115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B510941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DCCC3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25BE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B85A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A42DD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806655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E285B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1155325D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67CC7A9B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10" w:type="dxa"/>
            <w:vAlign w:val="bottom"/>
          </w:tcPr>
          <w:p w14:paraId="2A887F40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868627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D56015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D3DE46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1001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F02D256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12991C3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70" w:type="dxa"/>
            <w:vAlign w:val="bottom"/>
          </w:tcPr>
          <w:p w14:paraId="42C9C898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21587E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4CBB7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C13220" w14:textId="77777777" w:rsidR="004E2E7C" w:rsidRPr="00D92428" w:rsidRDefault="004E2E7C" w:rsidP="00F05BA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  <w:tc>
          <w:tcPr>
            <w:tcW w:w="270" w:type="dxa"/>
            <w:vAlign w:val="bottom"/>
          </w:tcPr>
          <w:p w14:paraId="04ACEAAB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B34B1B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81,641</w:t>
            </w:r>
          </w:p>
        </w:tc>
      </w:tr>
      <w:tr w:rsidR="004E2E7C" w:rsidRPr="00981BD5" w14:paraId="1623150E" w14:textId="77777777" w:rsidTr="004E2E7C">
        <w:trPr>
          <w:trHeight w:hRule="exact" w:val="288"/>
        </w:trPr>
        <w:tc>
          <w:tcPr>
            <w:tcW w:w="4320" w:type="dxa"/>
            <w:shd w:val="clear" w:color="auto" w:fill="auto"/>
            <w:vAlign w:val="bottom"/>
          </w:tcPr>
          <w:p w14:paraId="0C79CE77" w14:textId="77777777" w:rsidR="004E2E7C" w:rsidRPr="00D92428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7F252F1" w14:textId="77777777" w:rsidR="004E2E7C" w:rsidRPr="00D92428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64CBB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E89927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D484D4D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9CA5E88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0AEEC054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551E00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6CA46A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C5C1C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683B2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4748A9" w14:textId="77777777" w:rsidR="004E2E7C" w:rsidRPr="00D92428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BB651F" w14:textId="77777777" w:rsidR="004E2E7C" w:rsidRPr="00D92428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2E7C" w:rsidRPr="00981BD5" w14:paraId="295359B9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5AEB75CD" w14:textId="77777777" w:rsidR="004E2E7C" w:rsidRPr="00D3025B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24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61330C3" w14:textId="77777777" w:rsidR="004E2E7C" w:rsidRPr="00D3025B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4262E8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D955B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6BA3BFF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19CA2C6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0B3994EC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E45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CEF02A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E06030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D6DE9E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270A51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C3CB1A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2E7C" w:rsidRPr="00981BD5" w14:paraId="4C162D25" w14:textId="77777777" w:rsidTr="004E2E7C">
        <w:trPr>
          <w:trHeight w:hRule="exact" w:val="374"/>
        </w:trPr>
        <w:tc>
          <w:tcPr>
            <w:tcW w:w="4320" w:type="dxa"/>
            <w:shd w:val="clear" w:color="auto" w:fill="auto"/>
            <w:vAlign w:val="bottom"/>
          </w:tcPr>
          <w:p w14:paraId="7DA5C74D" w14:textId="77777777" w:rsidR="004E2E7C" w:rsidRPr="00D3025B" w:rsidRDefault="004E2E7C" w:rsidP="004E2E7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D92428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5BDBBE8C" w14:textId="77777777" w:rsidR="004E2E7C" w:rsidRPr="00D3025B" w:rsidRDefault="004E2E7C" w:rsidP="004E2E7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29D827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36" w:type="dxa"/>
            <w:vAlign w:val="bottom"/>
          </w:tcPr>
          <w:p w14:paraId="18561B1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A5A5A23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740B234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3D84E79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70" w:type="dxa"/>
            <w:vAlign w:val="bottom"/>
          </w:tcPr>
          <w:p w14:paraId="4C4763C7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CBB1D1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09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  <w:tc>
          <w:tcPr>
            <w:tcW w:w="270" w:type="dxa"/>
            <w:vAlign w:val="bottom"/>
          </w:tcPr>
          <w:p w14:paraId="467187AD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6ECF25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29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0D6302" w14:textId="77777777" w:rsidR="004E2E7C" w:rsidRPr="00D3025B" w:rsidRDefault="004E2E7C" w:rsidP="004E2E7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C0FC8" w14:textId="77777777" w:rsidR="004E2E7C" w:rsidRPr="00D3025B" w:rsidRDefault="004E2E7C" w:rsidP="004E2E7C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25,679</w:t>
            </w:r>
          </w:p>
        </w:tc>
      </w:tr>
    </w:tbl>
    <w:p w14:paraId="09CEB4D8" w14:textId="77777777" w:rsidR="00B4040D" w:rsidRDefault="00B4040D" w:rsidP="00187751">
      <w:pPr>
        <w:rPr>
          <w:lang w:val="x-none" w:eastAsia="x-none"/>
        </w:rPr>
        <w:sectPr w:rsidR="00B4040D" w:rsidSect="00B4040D">
          <w:headerReference w:type="default" r:id="rId12"/>
          <w:footerReference w:type="default" r:id="rId13"/>
          <w:pgSz w:w="16834" w:h="11909" w:orient="landscape" w:code="9"/>
          <w:pgMar w:top="1152" w:right="1174" w:bottom="1152" w:left="1170" w:header="720" w:footer="720" w:gutter="0"/>
          <w:cols w:space="720"/>
          <w:docGrid w:linePitch="360"/>
        </w:sectPr>
      </w:pPr>
    </w:p>
    <w:p w14:paraId="59FC721F" w14:textId="6CB131AF" w:rsidR="00EE1EDB" w:rsidRPr="00660A77" w:rsidRDefault="00660A77" w:rsidP="00EE1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0A77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3B558E">
        <w:rPr>
          <w:rFonts w:ascii="Angsana New" w:hAnsi="Angsana New"/>
          <w:spacing w:val="-2"/>
          <w:sz w:val="30"/>
          <w:szCs w:val="30"/>
          <w:cs/>
        </w:rPr>
        <w:br/>
      </w:r>
      <w:r w:rsidRPr="00660A77">
        <w:rPr>
          <w:rFonts w:ascii="Angsana New" w:hAnsi="Angsana New"/>
          <w:spacing w:val="-2"/>
          <w:sz w:val="30"/>
          <w:szCs w:val="30"/>
          <w:cs/>
        </w:rPr>
        <w:t>งบแสดง</w:t>
      </w:r>
      <w:r w:rsidRPr="00660A77">
        <w:rPr>
          <w:rFonts w:ascii="Angsana New" w:hAnsi="Angsana New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DB7154" w:rsidRDefault="00660A77" w:rsidP="00D144C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exact"/>
        <w:ind w:left="547"/>
        <w:jc w:val="thaiDistribute"/>
        <w:rPr>
          <w:rFonts w:ascii="Angsana New" w:hAnsi="Angsana New"/>
          <w:szCs w:val="18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981BD5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981BD5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8C7129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8C712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</w:t>
            </w:r>
            <w:r w:rsidRPr="00981BD5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77777777" w:rsidR="00EE1EDB" w:rsidRPr="00981BD5" w:rsidRDefault="00EE1EDB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1BD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EE1EDB" w:rsidRPr="00981BD5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981BD5" w:rsidRDefault="00EE1EDB" w:rsidP="00981BD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981BD5" w:rsidRDefault="00EE1EDB" w:rsidP="00981BD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7777777" w:rsidR="00EE1EDB" w:rsidRPr="00981BD5" w:rsidRDefault="00821A21" w:rsidP="009D6C02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1BD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  <w:r w:rsidRPr="00981BD5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81BD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ที่ถูกปรับปรุง</w:t>
            </w:r>
          </w:p>
        </w:tc>
      </w:tr>
    </w:tbl>
    <w:p w14:paraId="4E3978CD" w14:textId="77777777" w:rsidR="007A6A06" w:rsidRPr="00DB7154" w:rsidRDefault="007A6A06" w:rsidP="00D144C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140" w:lineRule="exact"/>
        <w:ind w:right="-43"/>
        <w:jc w:val="thaiDistribute"/>
        <w:rPr>
          <w:rFonts w:ascii="Angsana New" w:hAnsi="Angsana New"/>
          <w:b w:val="0"/>
          <w:bCs w:val="0"/>
          <w:sz w:val="24"/>
          <w:szCs w:val="24"/>
          <w:u w:val="none"/>
          <w:shd w:val="clear" w:color="auto" w:fill="D9D9D9"/>
          <w:lang w:val="en-US" w:eastAsia="en-US"/>
        </w:rPr>
      </w:pPr>
    </w:p>
    <w:p w14:paraId="0DDC20A6" w14:textId="22C218DE" w:rsidR="00C540F3" w:rsidRPr="006934B8" w:rsidRDefault="003B558E" w:rsidP="00C540F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9</w:t>
      </w:r>
      <w:r w:rsidR="00FB0C25" w:rsidRPr="006934B8">
        <w:rPr>
          <w:rFonts w:ascii="Angsana New" w:hAnsi="Angsana New"/>
          <w:sz w:val="30"/>
          <w:szCs w:val="30"/>
          <w:u w:val="none"/>
          <w:cs/>
        </w:rPr>
        <w:tab/>
      </w:r>
      <w:r w:rsidR="00C540F3" w:rsidRPr="006934B8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50DD416B" w14:textId="77777777" w:rsidR="00C540F3" w:rsidRPr="00682C1E" w:rsidRDefault="00C540F3" w:rsidP="00D14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thaiDistribute"/>
        <w:rPr>
          <w:rFonts w:ascii="Angsana New" w:hAnsi="Angsana New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0"/>
        <w:gridCol w:w="1143"/>
      </w:tblGrid>
      <w:tr w:rsidR="00C540F3" w:rsidRPr="006934B8" w14:paraId="210C8369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532379CA" w14:textId="77777777" w:rsidR="00C540F3" w:rsidRPr="00D76A52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13042502" w14:textId="12F9C8F5" w:rsidR="00C540F3" w:rsidRPr="006934B8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</w:tc>
      </w:tr>
      <w:tr w:rsidR="00067091" w:rsidRPr="006934B8" w14:paraId="33035D54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1F6807FD" w14:textId="77777777" w:rsidR="00067091" w:rsidRPr="00D76A52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83" w:type="dxa"/>
            <w:gridSpan w:val="3"/>
          </w:tcPr>
          <w:p w14:paraId="75074588" w14:textId="139F0778" w:rsidR="00067091" w:rsidRPr="006934B8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934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40F3" w:rsidRPr="006934B8" w14:paraId="776C7468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781A2A22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1ECF5623" w14:textId="3140C2CF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</w:t>
            </w:r>
            <w:r w:rsidR="008A7109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8A7109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132832E4" w14:textId="77777777" w:rsidR="00C540F3" w:rsidRPr="00383BA1" w:rsidRDefault="00C540F3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3514D2" w14:textId="1B2AD0C3" w:rsidR="00C540F3" w:rsidRPr="00383BA1" w:rsidRDefault="004A24EA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383BA1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540F3" w:rsidRPr="00383BA1"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</w:tr>
      <w:tr w:rsidR="00067091" w:rsidRPr="006934B8" w14:paraId="6112D88E" w14:textId="77777777" w:rsidTr="00AF5980">
        <w:trPr>
          <w:cantSplit/>
          <w:trHeight w:hRule="exact" w:val="374"/>
          <w:tblHeader/>
        </w:trPr>
        <w:tc>
          <w:tcPr>
            <w:tcW w:w="6480" w:type="dxa"/>
          </w:tcPr>
          <w:p w14:paraId="462D8767" w14:textId="77777777" w:rsidR="00067091" w:rsidRPr="006934B8" w:rsidRDefault="00067091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BB04B44" w14:textId="62F1BC83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544492C" w14:textId="77777777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7B7CBD0" w14:textId="311308AD" w:rsidR="00067091" w:rsidRPr="00383BA1" w:rsidRDefault="00067091" w:rsidP="00067091">
            <w:pPr>
              <w:pStyle w:val="acctmergecolhdg"/>
              <w:spacing w:line="360" w:lineRule="auto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C540F3" w:rsidRPr="006934B8" w14:paraId="7DA3F6FF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BABBDC" w14:textId="77777777" w:rsidR="00C540F3" w:rsidRPr="006934B8" w:rsidRDefault="00C540F3" w:rsidP="0006709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36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4C5A6FD" w14:textId="77777777" w:rsidR="00C540F3" w:rsidRPr="006934B8" w:rsidRDefault="00C540F3" w:rsidP="00067091">
            <w:pPr>
              <w:pStyle w:val="a3"/>
              <w:tabs>
                <w:tab w:val="decimal" w:pos="909"/>
              </w:tabs>
              <w:spacing w:line="36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0F3" w:rsidRPr="006934B8" w14:paraId="087A665D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6479298" w14:textId="77777777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2CF91B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169BD6" w14:textId="77777777" w:rsidR="00C540F3" w:rsidRPr="006934B8" w:rsidRDefault="00C540F3" w:rsidP="007E7440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E651F9B" w14:textId="77777777" w:rsidR="00C540F3" w:rsidRPr="006934B8" w:rsidRDefault="00C540F3" w:rsidP="007E7440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40F3" w:rsidRPr="006934B8" w14:paraId="1D24651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5AB5B202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77AE7B9" w14:textId="5A654AB4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A5A3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135F7" w:rsidRPr="005769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A7109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</w:tcPr>
          <w:p w14:paraId="11185464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D6A2BEF" w14:textId="77777777" w:rsidR="00C540F3" w:rsidRPr="00BE7704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Pr="00D94DFC">
              <w:rPr>
                <w:rFonts w:ascii="Angsana New" w:hAnsi="Angsana New"/>
                <w:sz w:val="30"/>
                <w:szCs w:val="30"/>
                <w:lang w:val="en-US" w:bidi="th-TH"/>
              </w:rPr>
              <w:t>35,197</w:t>
            </w:r>
          </w:p>
        </w:tc>
      </w:tr>
      <w:tr w:rsidR="00C540F3" w:rsidRPr="006934B8" w14:paraId="42705E62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1846E12D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92933" w14:textId="150371D8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A71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8135F7" w:rsidRPr="005769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A71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</w:tcPr>
          <w:p w14:paraId="15EE9007" w14:textId="77777777" w:rsidR="00C540F3" w:rsidRPr="00BE7704" w:rsidRDefault="00C540F3" w:rsidP="00C540F3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C1811D0" w14:textId="77777777" w:rsidR="00C540F3" w:rsidRPr="00E03957" w:rsidRDefault="00D94DFC" w:rsidP="00C540F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39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 35,197</w:t>
            </w:r>
          </w:p>
        </w:tc>
      </w:tr>
      <w:tr w:rsidR="00C540F3" w:rsidRPr="006934B8" w14:paraId="198A2EF6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6BE1BF53" w14:textId="77777777" w:rsidR="00C540F3" w:rsidRPr="00E418AD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75B84E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2C6A92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spacing w:line="280" w:lineRule="exact"/>
              <w:ind w:left="-18"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64011B88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8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40F3" w:rsidRPr="006934B8" w14:paraId="6B3BC57C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5386530" w14:textId="522C5800" w:rsidR="00C540F3" w:rsidRPr="006934B8" w:rsidRDefault="00C540F3" w:rsidP="007E74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</w:t>
            </w:r>
            <w:r w:rsidR="003B55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และบริการ</w:t>
            </w: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ที่ยกเลิกไม่ได้</w:t>
            </w:r>
          </w:p>
        </w:tc>
        <w:tc>
          <w:tcPr>
            <w:tcW w:w="1170" w:type="dxa"/>
          </w:tcPr>
          <w:p w14:paraId="3F8EC9C4" w14:textId="77777777" w:rsidR="00C540F3" w:rsidRPr="005769DE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DF2A2F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3623FF1" w14:textId="77777777" w:rsidR="00C540F3" w:rsidRPr="00BE7704" w:rsidRDefault="00C540F3" w:rsidP="007E7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0F3" w:rsidRPr="006934B8" w14:paraId="764142A6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F140414" w14:textId="77777777" w:rsidR="00C540F3" w:rsidRPr="006934B8" w:rsidRDefault="00C540F3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ภายใน</w:t>
            </w:r>
            <w:r w:rsidR="00BE770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 </w:t>
            </w:r>
            <w:r w:rsidRPr="006934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6DED71F8" w14:textId="3076DAA5" w:rsidR="00C540F3" w:rsidRPr="005769DE" w:rsidRDefault="008A7109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1,731</w:t>
            </w:r>
          </w:p>
        </w:tc>
        <w:tc>
          <w:tcPr>
            <w:tcW w:w="270" w:type="dxa"/>
          </w:tcPr>
          <w:p w14:paraId="493A16ED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48E6839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4,424</w:t>
            </w:r>
          </w:p>
        </w:tc>
      </w:tr>
      <w:tr w:rsidR="00C540F3" w:rsidRPr="006934B8" w14:paraId="78B46C37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40A6C261" w14:textId="0C5B89EA" w:rsidR="00C540F3" w:rsidRPr="006934B8" w:rsidRDefault="003B558E" w:rsidP="00C54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</w:tcPr>
          <w:p w14:paraId="587BE89D" w14:textId="14A3B9C4" w:rsidR="00C540F3" w:rsidRPr="005769DE" w:rsidRDefault="003B558E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A7109">
              <w:rPr>
                <w:rFonts w:ascii="Angsana New" w:hAnsi="Angsana New"/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</w:tcPr>
          <w:p w14:paraId="2497C606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D9498BD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1,263</w:t>
            </w:r>
          </w:p>
        </w:tc>
      </w:tr>
      <w:tr w:rsidR="00C540F3" w:rsidRPr="006934B8" w14:paraId="16DDE9D0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3CA86700" w14:textId="77777777" w:rsidR="00C540F3" w:rsidRPr="006934B8" w:rsidRDefault="00C540F3" w:rsidP="00C54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844FEE" w14:textId="59E17061" w:rsidR="00C540F3" w:rsidRPr="005769DE" w:rsidRDefault="008A7109" w:rsidP="00C540F3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B55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  <w:r w:rsidR="005A5A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5FB2AA4" w14:textId="77777777" w:rsidR="00C540F3" w:rsidRPr="00BE7704" w:rsidRDefault="00C540F3" w:rsidP="00C540F3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F9F8C80" w14:textId="77777777" w:rsidR="00C540F3" w:rsidRPr="00BE7704" w:rsidRDefault="00D94DFC" w:rsidP="00C540F3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5,687</w:t>
            </w:r>
          </w:p>
        </w:tc>
      </w:tr>
      <w:tr w:rsidR="00C540F3" w:rsidRPr="006934B8" w14:paraId="5B5E881A" w14:textId="77777777" w:rsidTr="00AF5980">
        <w:trPr>
          <w:cantSplit/>
          <w:trHeight w:hRule="exact" w:val="288"/>
        </w:trPr>
        <w:tc>
          <w:tcPr>
            <w:tcW w:w="6480" w:type="dxa"/>
          </w:tcPr>
          <w:p w14:paraId="5A5F85D6" w14:textId="77777777" w:rsidR="00C540F3" w:rsidRPr="00727D7D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D9E4234" w14:textId="77777777" w:rsidR="00C540F3" w:rsidRPr="005769DE" w:rsidRDefault="00C540F3" w:rsidP="007E7440">
            <w:pPr>
              <w:pStyle w:val="a3"/>
              <w:tabs>
                <w:tab w:val="decimal" w:pos="882"/>
              </w:tabs>
              <w:spacing w:line="280" w:lineRule="exact"/>
              <w:ind w:left="-18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540F3" w:rsidRPr="006934B8" w14:paraId="66030E1F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549824A9" w14:textId="77777777" w:rsidR="00C540F3" w:rsidRPr="006934B8" w:rsidRDefault="00C540F3" w:rsidP="007E7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934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ภาระผูกพันอื่นๆ</w:t>
            </w:r>
          </w:p>
        </w:tc>
        <w:tc>
          <w:tcPr>
            <w:tcW w:w="1170" w:type="dxa"/>
          </w:tcPr>
          <w:p w14:paraId="6BC351B7" w14:textId="77777777" w:rsidR="00C540F3" w:rsidRPr="005769DE" w:rsidRDefault="00C540F3" w:rsidP="007E7440">
            <w:pPr>
              <w:pStyle w:val="a3"/>
              <w:tabs>
                <w:tab w:val="decimal" w:pos="882"/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2D004" w14:textId="77777777" w:rsidR="00C540F3" w:rsidRPr="00BE7704" w:rsidRDefault="00C540F3" w:rsidP="007E7440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5931114" w14:textId="77777777" w:rsidR="00C540F3" w:rsidRPr="00BE7704" w:rsidRDefault="00C540F3" w:rsidP="007E7440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35F7" w:rsidRPr="006934B8" w14:paraId="4ABC66FD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1E419DA5" w14:textId="270D5024" w:rsidR="008135F7" w:rsidRPr="006934B8" w:rsidRDefault="008135F7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934B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 w:rsidR="00637382">
              <w:rPr>
                <w:rFonts w:ascii="Angsana New" w:hAnsi="Angsana New" w:hint="cs"/>
                <w:sz w:val="30"/>
                <w:szCs w:val="30"/>
                <w:cs/>
              </w:rPr>
              <w:t>จากธนาคาร</w:t>
            </w:r>
            <w:r w:rsidRPr="00D2635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D26353">
              <w:rPr>
                <w:rFonts w:ascii="Angsana New" w:hAnsi="Angsana New" w:hint="cs"/>
                <w:sz w:val="30"/>
                <w:szCs w:val="30"/>
                <w:cs/>
              </w:rPr>
              <w:t>ธุรกิจของ</w:t>
            </w:r>
            <w:r w:rsidRPr="00D26353">
              <w:rPr>
                <w:rFonts w:ascii="Angsana New" w:hAnsi="Angsana New" w:hint="cs"/>
                <w:sz w:val="30"/>
                <w:szCs w:val="30"/>
                <w:cs/>
              </w:rPr>
              <w:t>กิจกา</w:t>
            </w:r>
            <w:r w:rsidR="00D26353" w:rsidRPr="00D26353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D2635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</w:p>
        </w:tc>
        <w:tc>
          <w:tcPr>
            <w:tcW w:w="1170" w:type="dxa"/>
          </w:tcPr>
          <w:p w14:paraId="5649895F" w14:textId="2C82E6C2" w:rsidR="008135F7" w:rsidRPr="00660A77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27F7D2" w14:textId="77777777" w:rsidR="008135F7" w:rsidRPr="00BE7704" w:rsidRDefault="008135F7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E5B2C39" w14:textId="06BE0111" w:rsidR="008135F7" w:rsidRPr="00BE7704" w:rsidRDefault="008135F7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6353" w:rsidRPr="006934B8" w14:paraId="576FECF9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260DDF2C" w14:textId="3F2179CE" w:rsidR="00D26353" w:rsidRPr="006934B8" w:rsidRDefault="00D26353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ค่าไฟฟ้า</w:t>
            </w:r>
          </w:p>
        </w:tc>
        <w:tc>
          <w:tcPr>
            <w:tcW w:w="1170" w:type="dxa"/>
          </w:tcPr>
          <w:p w14:paraId="7D376981" w14:textId="7C58A8F4" w:rsidR="00D26353" w:rsidRDefault="00530014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13,698</w:t>
            </w:r>
          </w:p>
        </w:tc>
        <w:tc>
          <w:tcPr>
            <w:tcW w:w="270" w:type="dxa"/>
          </w:tcPr>
          <w:p w14:paraId="51D787DA" w14:textId="77777777" w:rsidR="00D26353" w:rsidRPr="00BE7704" w:rsidRDefault="00D26353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4839820" w14:textId="423B9875" w:rsidR="00D26353" w:rsidRPr="00D94DFC" w:rsidRDefault="00530014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4DFC">
              <w:rPr>
                <w:rFonts w:ascii="Angsana New" w:hAnsi="Angsana New"/>
                <w:sz w:val="30"/>
                <w:szCs w:val="30"/>
                <w:lang w:val="en-US"/>
              </w:rPr>
              <w:t>13,548</w:t>
            </w:r>
          </w:p>
        </w:tc>
      </w:tr>
      <w:tr w:rsidR="001E5287" w:rsidRPr="006934B8" w14:paraId="44EC0AA2" w14:textId="77777777" w:rsidTr="001E5287">
        <w:trPr>
          <w:cantSplit/>
          <w:trHeight w:hRule="exact" w:val="374"/>
        </w:trPr>
        <w:tc>
          <w:tcPr>
            <w:tcW w:w="6480" w:type="dxa"/>
          </w:tcPr>
          <w:p w14:paraId="4523580B" w14:textId="13DF9D2C" w:rsidR="001E5287" w:rsidRPr="00D26353" w:rsidRDefault="00D26353" w:rsidP="008135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ซื้อวัตถุดิบ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57AD4" w14:textId="04B933F0" w:rsidR="001E5287" w:rsidRDefault="00530014" w:rsidP="008135F7">
            <w:pPr>
              <w:pStyle w:val="a3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700,594</w:t>
            </w:r>
          </w:p>
        </w:tc>
        <w:tc>
          <w:tcPr>
            <w:tcW w:w="270" w:type="dxa"/>
          </w:tcPr>
          <w:p w14:paraId="1F76193E" w14:textId="77777777" w:rsidR="001E5287" w:rsidRPr="00BE7704" w:rsidRDefault="001E5287" w:rsidP="008135F7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B32DAD" w14:textId="03548B96" w:rsidR="001E5287" w:rsidRPr="00D94DFC" w:rsidRDefault="00530014" w:rsidP="00530014">
            <w:pPr>
              <w:pStyle w:val="a3"/>
              <w:tabs>
                <w:tab w:val="decimal" w:pos="706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144CB" w:rsidRPr="006934B8" w14:paraId="564F84A1" w14:textId="77777777" w:rsidTr="00AF5980">
        <w:trPr>
          <w:cantSplit/>
          <w:trHeight w:hRule="exact" w:val="374"/>
        </w:trPr>
        <w:tc>
          <w:tcPr>
            <w:tcW w:w="6480" w:type="dxa"/>
          </w:tcPr>
          <w:p w14:paraId="6C24E76E" w14:textId="186D4289" w:rsidR="00D144CB" w:rsidRPr="006934B8" w:rsidRDefault="00D144CB" w:rsidP="00D14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34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CF5F85" w14:textId="329E4116" w:rsidR="00D144CB" w:rsidRDefault="00D144CB" w:rsidP="00D144CB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714,292</w:t>
            </w:r>
          </w:p>
        </w:tc>
        <w:tc>
          <w:tcPr>
            <w:tcW w:w="270" w:type="dxa"/>
          </w:tcPr>
          <w:p w14:paraId="54905532" w14:textId="77777777" w:rsidR="00D144CB" w:rsidRPr="00BE7704" w:rsidRDefault="00D144CB" w:rsidP="00D144CB">
            <w:pPr>
              <w:pStyle w:val="a3"/>
              <w:tabs>
                <w:tab w:val="decimal" w:pos="97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0213DE0" w14:textId="7C33AF1F" w:rsidR="00D144CB" w:rsidRPr="00BE7704" w:rsidRDefault="00D144CB" w:rsidP="00D144CB">
            <w:pPr>
              <w:pStyle w:val="a3"/>
              <w:tabs>
                <w:tab w:val="decimal" w:pos="882"/>
              </w:tabs>
              <w:spacing w:line="240" w:lineRule="atLeas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77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13,548</w:t>
            </w:r>
          </w:p>
        </w:tc>
      </w:tr>
    </w:tbl>
    <w:p w14:paraId="185EC334" w14:textId="71ECA5AD" w:rsidR="00D26353" w:rsidRDefault="00D26353" w:rsidP="0053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29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40F43AE3" w14:textId="77777777" w:rsidR="00DB7154" w:rsidRPr="006934B8" w:rsidRDefault="00DB7154" w:rsidP="00DB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934B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483E416" w14:textId="77777777" w:rsidR="00DB7154" w:rsidRPr="00682C1E" w:rsidRDefault="00DB7154" w:rsidP="0053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29"/>
        <w:jc w:val="both"/>
        <w:rPr>
          <w:rFonts w:ascii="Angsana New" w:hAnsi="Angsana New"/>
          <w:sz w:val="24"/>
          <w:szCs w:val="24"/>
        </w:rPr>
      </w:pPr>
    </w:p>
    <w:p w14:paraId="65EBAEC9" w14:textId="4CE43B0B" w:rsidR="00C540F3" w:rsidRDefault="00DB7154" w:rsidP="00AF5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934B8">
        <w:rPr>
          <w:rFonts w:ascii="Angsana New" w:hAnsi="Angsana New"/>
          <w:sz w:val="30"/>
          <w:szCs w:val="30"/>
          <w:cs/>
        </w:rPr>
        <w:t>กลุ่มบริษัทได้ทำสัญญาเช่าดำเนินงานสำหรับเช่า</w:t>
      </w:r>
      <w:r>
        <w:rPr>
          <w:rFonts w:ascii="Angsana New" w:hAnsi="Angsana New"/>
          <w:sz w:val="30"/>
          <w:szCs w:val="30"/>
          <w:cs/>
        </w:rPr>
        <w:t>อุปกรณ์สำนักงาน และยานพาหนะ</w:t>
      </w:r>
      <w:r w:rsidRPr="006934B8">
        <w:rPr>
          <w:rFonts w:ascii="Angsana New" w:hAnsi="Angsana New"/>
          <w:sz w:val="30"/>
          <w:szCs w:val="30"/>
          <w:cs/>
        </w:rPr>
        <w:t xml:space="preserve"> ซึ่งระยะเวลาของสัญญา</w:t>
      </w:r>
      <w:r w:rsidR="00AF5980">
        <w:rPr>
          <w:rFonts w:ascii="Angsana New" w:hAnsi="Angsana New"/>
          <w:sz w:val="30"/>
          <w:szCs w:val="30"/>
        </w:rPr>
        <w:br/>
      </w:r>
      <w:r w:rsidRPr="006934B8">
        <w:rPr>
          <w:rFonts w:ascii="Angsana New" w:hAnsi="Angsana New"/>
          <w:sz w:val="30"/>
          <w:szCs w:val="30"/>
          <w:cs/>
        </w:rPr>
        <w:t>มีตั้งแต่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934B8">
        <w:rPr>
          <w:rFonts w:ascii="Angsana New" w:hAnsi="Angsana New"/>
          <w:sz w:val="30"/>
          <w:szCs w:val="30"/>
        </w:rPr>
        <w:t>1</w:t>
      </w:r>
      <w:r w:rsidRPr="006934B8">
        <w:rPr>
          <w:rFonts w:ascii="Angsana New" w:hAnsi="Angsana New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4</w:t>
      </w:r>
      <w:r w:rsidRPr="006934B8">
        <w:rPr>
          <w:rFonts w:ascii="Angsana New" w:hAnsi="Angsana New"/>
          <w:sz w:val="30"/>
          <w:szCs w:val="30"/>
          <w:cs/>
        </w:rPr>
        <w:t xml:space="preserve"> ปี</w:t>
      </w:r>
    </w:p>
    <w:p w14:paraId="4E87A60D" w14:textId="77777777" w:rsidR="00BC76FA" w:rsidRDefault="00BC76FA" w:rsidP="00BC76F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10</w:t>
      </w:r>
      <w:r w:rsidRPr="006934B8">
        <w:rPr>
          <w:rFonts w:ascii="Angsana New" w:hAnsi="Angsana New"/>
          <w:sz w:val="30"/>
          <w:szCs w:val="30"/>
          <w:u w:val="none"/>
          <w:cs/>
        </w:rPr>
        <w:tab/>
      </w:r>
      <w:r>
        <w:rPr>
          <w:rFonts w:ascii="Angsana New" w:hAnsi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44FA2281" w14:textId="77777777" w:rsidR="00B52460" w:rsidRPr="00C30E47" w:rsidRDefault="00B52460" w:rsidP="00B52460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E679058" w14:textId="77777777" w:rsidR="00B52460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รายการในงบการเงิน </w:t>
      </w:r>
      <w:r>
        <w:rPr>
          <w:rFonts w:ascii="Angsana New" w:hAnsi="Angsana New"/>
          <w:spacing w:val="-2"/>
          <w:sz w:val="30"/>
          <w:szCs w:val="30"/>
        </w:rPr>
        <w:t>2563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บางรายการได้จัดประเภทใหม่ให้สอดคล้องกับรายการในงบการเงินของ</w:t>
      </w:r>
      <w:r>
        <w:rPr>
          <w:rFonts w:ascii="Angsana New" w:hAnsi="Angsana New"/>
          <w:spacing w:val="-2"/>
          <w:sz w:val="30"/>
          <w:szCs w:val="30"/>
        </w:rPr>
        <w:t xml:space="preserve"> 2564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ดังนี้</w:t>
      </w:r>
    </w:p>
    <w:p w14:paraId="161975E9" w14:textId="77777777" w:rsidR="00B52460" w:rsidRPr="00C30E47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1"/>
        <w:gridCol w:w="1709"/>
        <w:gridCol w:w="180"/>
        <w:gridCol w:w="1350"/>
        <w:gridCol w:w="181"/>
        <w:gridCol w:w="1619"/>
      </w:tblGrid>
      <w:tr w:rsidR="00B52460" w:rsidRPr="005A2EAA" w14:paraId="51DB0736" w14:textId="77777777" w:rsidTr="00544818">
        <w:trPr>
          <w:cantSplit/>
          <w:trHeight w:hRule="exact" w:val="389"/>
          <w:tblHeader/>
        </w:trPr>
        <w:tc>
          <w:tcPr>
            <w:tcW w:w="3780" w:type="dxa"/>
          </w:tcPr>
          <w:p w14:paraId="69CD1B86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CA5C02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7DC90475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BD058D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58AAE3E" w14:textId="77777777" w:rsidR="00B52460" w:rsidRPr="00B52460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46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14:paraId="544B46F5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66EDF4F3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60" w:rsidRPr="005A2EAA" w14:paraId="6F969563" w14:textId="77777777" w:rsidTr="00544818">
        <w:trPr>
          <w:cantSplit/>
          <w:trHeight w:hRule="exact" w:val="398"/>
          <w:tblHeader/>
        </w:trPr>
        <w:tc>
          <w:tcPr>
            <w:tcW w:w="3780" w:type="dxa"/>
          </w:tcPr>
          <w:p w14:paraId="5AB082E6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09A9B0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063B3857" w14:textId="77777777" w:rsidR="00B52460" w:rsidRPr="004A24E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80" w:type="dxa"/>
          </w:tcPr>
          <w:p w14:paraId="28ED035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7A556F4" w14:textId="77777777" w:rsidR="00B52460" w:rsidRPr="004A24E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1" w:type="dxa"/>
          </w:tcPr>
          <w:p w14:paraId="0D059347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9EFCCF5" w14:textId="77777777" w:rsidR="00B52460" w:rsidRPr="004A24EA" w:rsidRDefault="00B52460" w:rsidP="0018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460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B52460" w:rsidRPr="005A2EAA" w14:paraId="64E82EA6" w14:textId="77777777" w:rsidTr="00544818">
        <w:trPr>
          <w:cantSplit/>
          <w:trHeight w:hRule="exact" w:val="389"/>
          <w:tblHeader/>
        </w:trPr>
        <w:tc>
          <w:tcPr>
            <w:tcW w:w="3780" w:type="dxa"/>
          </w:tcPr>
          <w:p w14:paraId="7EEDF49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09CE42C5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48E42C4C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844A4E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223855B" w14:textId="77777777" w:rsidR="00B52460" w:rsidRPr="00B52460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24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1" w:type="dxa"/>
          </w:tcPr>
          <w:p w14:paraId="77BFA0A3" w14:textId="77777777" w:rsidR="00B52460" w:rsidRPr="005A2EA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0D829058" w14:textId="77777777" w:rsidR="00B52460" w:rsidRPr="004A24EA" w:rsidRDefault="00B52460" w:rsidP="00D9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460" w:rsidRPr="005A2EAA" w14:paraId="68E3DC0E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3A52765D" w14:textId="3F308078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7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A7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7070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71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0893A262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2C93FDA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DA35528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E06938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7D56A47D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7FF158AD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52460" w:rsidRPr="005A2EAA" w14:paraId="42A9BEC9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87E04FE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924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งบกำไรขาดทุนรวมและ</w:t>
            </w:r>
          </w:p>
        </w:tc>
        <w:tc>
          <w:tcPr>
            <w:tcW w:w="181" w:type="dxa"/>
          </w:tcPr>
          <w:p w14:paraId="65923A12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35CAAE6A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91E53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71408A2" w14:textId="77777777" w:rsidR="00B52460" w:rsidRPr="005A2EAA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7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069C26E4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F8CABD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272ED" w:rsidRPr="005A2EAA" w14:paraId="14CFFBEA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508F0C7" w14:textId="77777777" w:rsidR="008272ED" w:rsidRPr="00D92428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272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81" w:type="dxa"/>
          </w:tcPr>
          <w:p w14:paraId="4309A7E8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647B5029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BF2FC6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698BAEF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</w:tcPr>
          <w:p w14:paraId="0C485445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4DD58EB1" w14:textId="77777777" w:rsidR="008272ED" w:rsidRPr="005A2EAA" w:rsidRDefault="008272ED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52460" w:rsidRPr="005A2EAA" w14:paraId="2D3E7964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09FFEAC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1" w:type="dxa"/>
          </w:tcPr>
          <w:p w14:paraId="39DF3CB9" w14:textId="77777777" w:rsidR="00B52460" w:rsidRPr="00CD3652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9" w:type="dxa"/>
          </w:tcPr>
          <w:p w14:paraId="442949EB" w14:textId="3DED6C5F" w:rsidR="00B52460" w:rsidRPr="00D92428" w:rsidRDefault="008A7109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B55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370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80" w:type="dxa"/>
          </w:tcPr>
          <w:p w14:paraId="7F05857F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1DF6422" w14:textId="78E831F1" w:rsidR="00B52460" w:rsidRPr="00D92428" w:rsidRDefault="008A7109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right="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139,542</w:t>
            </w:r>
          </w:p>
        </w:tc>
        <w:tc>
          <w:tcPr>
            <w:tcW w:w="181" w:type="dxa"/>
          </w:tcPr>
          <w:p w14:paraId="42111DB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25AE5D4F" w14:textId="29A76ED1" w:rsidR="00B52460" w:rsidRPr="005A2EAA" w:rsidRDefault="008A7109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B55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  <w:r w:rsidR="003B55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  <w:tr w:rsidR="00B52460" w14:paraId="6C63875A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50C3B510" w14:textId="23C5BEC3" w:rsidR="00B52460" w:rsidRPr="005A2EAA" w:rsidRDefault="007F520F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1" w:type="dxa"/>
          </w:tcPr>
          <w:p w14:paraId="7F060871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57ECAE4" w14:textId="2B47FF78" w:rsidR="00B52460" w:rsidRPr="00D92428" w:rsidRDefault="008A7109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80" w:type="dxa"/>
          </w:tcPr>
          <w:p w14:paraId="0C3A5FC7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6790BB1" w14:textId="30A99D72" w:rsidR="00B52460" w:rsidRPr="00D92428" w:rsidRDefault="008A7109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right="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81" w:type="dxa"/>
          </w:tcPr>
          <w:p w14:paraId="5CC25A31" w14:textId="77777777" w:rsidR="00B52460" w:rsidRPr="005A2EAA" w:rsidRDefault="00B52460" w:rsidP="00B52460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270B024A" w14:textId="6630E7E1" w:rsidR="00B52460" w:rsidRPr="00D92428" w:rsidRDefault="008A7109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3B55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B52460" w14:paraId="7CFAEA73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414C89EC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92428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1" w:type="dxa"/>
          </w:tcPr>
          <w:p w14:paraId="3053F0E3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1F4CF940" w14:textId="2A92232A" w:rsidR="00B52460" w:rsidRDefault="008A7109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80" w:type="dxa"/>
          </w:tcPr>
          <w:p w14:paraId="6702DC5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3CC22D6" w14:textId="61D27768" w:rsidR="00B52460" w:rsidRPr="00D92428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6"/>
              </w:tabs>
              <w:spacing w:line="240" w:lineRule="auto"/>
              <w:ind w:left="-79" w:right="197"/>
              <w:rPr>
                <w:rFonts w:ascii="Angsana New" w:hAnsi="Angsana New"/>
                <w:sz w:val="30"/>
                <w:szCs w:val="30"/>
              </w:rPr>
            </w:pPr>
            <w:r w:rsidRPr="00D92428">
              <w:rPr>
                <w:rFonts w:ascii="Angsana New" w:hAnsi="Angsana New"/>
                <w:sz w:val="30"/>
                <w:szCs w:val="30"/>
              </w:rPr>
              <w:t>(</w:t>
            </w:r>
            <w:r w:rsidR="008A7109">
              <w:rPr>
                <w:rFonts w:ascii="Angsana New" w:hAnsi="Angsana New"/>
                <w:sz w:val="30"/>
                <w:szCs w:val="30"/>
              </w:rPr>
              <w:t>139</w:t>
            </w:r>
            <w:r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8A7109">
              <w:rPr>
                <w:rFonts w:ascii="Angsana New" w:hAnsi="Angsana New"/>
                <w:sz w:val="30"/>
                <w:szCs w:val="30"/>
              </w:rPr>
              <w:t>877</w:t>
            </w:r>
            <w:r w:rsidRPr="00D924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9616A25" w14:textId="77777777" w:rsidR="00B52460" w:rsidRPr="005A2EAA" w:rsidRDefault="00B52460" w:rsidP="00B52460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9" w:type="dxa"/>
          </w:tcPr>
          <w:p w14:paraId="2931F7C4" w14:textId="50A453A4" w:rsidR="00B52460" w:rsidRPr="00D92428" w:rsidRDefault="003B558E" w:rsidP="003B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A7109">
              <w:rPr>
                <w:rFonts w:ascii="Angsana New" w:hAnsi="Angsana New"/>
                <w:sz w:val="30"/>
                <w:szCs w:val="30"/>
              </w:rPr>
              <w:t>71</w:t>
            </w:r>
            <w:r w:rsidR="00B52460" w:rsidRPr="00D92428">
              <w:rPr>
                <w:rFonts w:ascii="Angsana New" w:hAnsi="Angsana New"/>
                <w:sz w:val="30"/>
                <w:szCs w:val="30"/>
              </w:rPr>
              <w:t>,</w:t>
            </w:r>
            <w:r w:rsidR="008A7109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B52460" w:rsidRPr="00597828" w14:paraId="3A512188" w14:textId="77777777" w:rsidTr="00544818">
        <w:trPr>
          <w:cantSplit/>
          <w:trHeight w:hRule="exact" w:val="389"/>
        </w:trPr>
        <w:tc>
          <w:tcPr>
            <w:tcW w:w="3780" w:type="dxa"/>
          </w:tcPr>
          <w:p w14:paraId="41012C3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50A56A7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58AB3D9A" w14:textId="77777777" w:rsidR="00B52460" w:rsidRPr="00C66EA1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C671D3B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D92391" w14:textId="77777777" w:rsidR="00B52460" w:rsidRPr="0051587C" w:rsidRDefault="00B52460" w:rsidP="00544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924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7366849" w14:textId="77777777" w:rsidR="00B52460" w:rsidRPr="005A2EAA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19" w:type="dxa"/>
          </w:tcPr>
          <w:p w14:paraId="5D4BA6F6" w14:textId="77777777" w:rsidR="00B52460" w:rsidRPr="00597828" w:rsidRDefault="00B52460" w:rsidP="00B52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5580230A" w14:textId="77777777" w:rsidR="00B52460" w:rsidRPr="00C30E47" w:rsidRDefault="00B52460" w:rsidP="00B5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CD1F29" w14:textId="77777777" w:rsidR="00BC76FA" w:rsidRPr="00B52460" w:rsidRDefault="00B52460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6B312A47" w14:textId="77777777" w:rsidR="00601EDE" w:rsidRDefault="00601EDE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82FE372" w14:textId="77777777" w:rsidR="00601EDE" w:rsidRPr="008A05D9" w:rsidRDefault="00601EDE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40357DC8" w14:textId="77777777" w:rsidR="00E0730D" w:rsidRDefault="00E0730D" w:rsidP="008272ED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sectPr w:rsidR="00E0730D" w:rsidSect="00565946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14312" w14:textId="77777777" w:rsidR="004E6A6B" w:rsidRDefault="004E6A6B">
      <w:r>
        <w:separator/>
      </w:r>
    </w:p>
  </w:endnote>
  <w:endnote w:type="continuationSeparator" w:id="0">
    <w:p w14:paraId="4453B2C2" w14:textId="77777777" w:rsidR="004E6A6B" w:rsidRDefault="004E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62323" w14:textId="77777777" w:rsidR="008C2F23" w:rsidRPr="00371CAC" w:rsidRDefault="008C2F2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B2CDB" w14:textId="77777777" w:rsidR="008C2F23" w:rsidRPr="00371CAC" w:rsidRDefault="008C2F2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187A0" w14:textId="77777777" w:rsidR="008C2F23" w:rsidRPr="00371CAC" w:rsidRDefault="008C2F2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F7369" w14:textId="77777777" w:rsidR="004E6A6B" w:rsidRDefault="004E6A6B">
      <w:r>
        <w:separator/>
      </w:r>
    </w:p>
  </w:footnote>
  <w:footnote w:type="continuationSeparator" w:id="0">
    <w:p w14:paraId="2CDC80E9" w14:textId="77777777" w:rsidR="004E6A6B" w:rsidRDefault="004E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CD95A" w14:textId="77777777" w:rsidR="001E5287" w:rsidRDefault="001E52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ADD7871" w14:textId="330795B2" w:rsidR="001E5287" w:rsidRPr="00807D39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6DA9F" w14:textId="77777777" w:rsidR="001E5287" w:rsidRDefault="001E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DA5AC" w14:textId="77777777" w:rsidR="008C2F23" w:rsidRPr="00807D39" w:rsidRDefault="008C2F23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C9961E" w14:textId="77777777" w:rsidR="008C2F23" w:rsidRPr="00807D39" w:rsidRDefault="008C2F23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90E68D" w14:textId="77777777" w:rsidR="008C2F23" w:rsidRPr="00807D39" w:rsidRDefault="008C2F23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FE9670C" w14:textId="77777777" w:rsidR="008C2F23" w:rsidRDefault="008C2F23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B21A8" w14:textId="77777777" w:rsidR="008C2F23" w:rsidRPr="00807D39" w:rsidRDefault="008C2F23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CF6D99C" w14:textId="77777777" w:rsidR="008C2F23" w:rsidRPr="00807D39" w:rsidRDefault="008C2F23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55071C9F" w14:textId="77777777" w:rsidR="008C2F23" w:rsidRPr="00807D39" w:rsidRDefault="008C2F23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>1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CE1EFC8" w14:textId="77777777" w:rsidR="008C2F23" w:rsidRDefault="008C2F23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2F23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2D8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BBC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12</Pages>
  <Words>2228</Words>
  <Characters>9849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19</cp:revision>
  <cp:lastPrinted>2020-08-14T02:38:00Z</cp:lastPrinted>
  <dcterms:created xsi:type="dcterms:W3CDTF">2022-02-01T02:38:00Z</dcterms:created>
  <dcterms:modified xsi:type="dcterms:W3CDTF">2022-02-14T03:04:00Z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