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50CCBFFA" w:rsidR="00DB308D" w:rsidRDefault="00DB308D" w:rsidP="004C2111">
      <w:pPr>
        <w:pStyle w:val="Reference"/>
        <w:rPr>
          <w:rFonts w:cstheme="minorBidi"/>
          <w:lang w:val="en-US" w:bidi="th-TH"/>
        </w:rPr>
      </w:pPr>
    </w:p>
    <w:p w14:paraId="1BA497B5" w14:textId="471F4BBD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457D5D9C" w14:textId="757D09E0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58F0DF45" w14:textId="2BB22E83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6DAF2643" w14:textId="735BCDE6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23F6F09C" w14:textId="5379547B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70AADB48" w14:textId="65AB48DF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77178C9E" w14:textId="5D7A8208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3FDB57D4" w14:textId="5CC54192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16716AEA" w14:textId="181F4390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026FB9C4" w14:textId="13364E80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256E441E" w14:textId="52AF5198" w:rsidR="00824CF3" w:rsidRDefault="00824CF3" w:rsidP="004C2111">
      <w:pPr>
        <w:pStyle w:val="Reference"/>
        <w:rPr>
          <w:rFonts w:cstheme="minorBidi"/>
          <w:lang w:val="en-US" w:bidi="th-TH"/>
        </w:rPr>
      </w:pPr>
    </w:p>
    <w:p w14:paraId="2ADA085D" w14:textId="77777777" w:rsidR="003969AE" w:rsidRPr="008541C2" w:rsidRDefault="003969AE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29264F96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E53C8" w:rsidRPr="00071FE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สหมิตรถังแก๊ส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553DD682" w:rsidR="00AD3B26" w:rsidRDefault="00AD3B26" w:rsidP="003969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05B22F3" w14:textId="4840DF39" w:rsidR="006D72B8" w:rsidRPr="006D72B8" w:rsidRDefault="006D72B8" w:rsidP="006D72B8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6D72B8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7BC06B97" w14:textId="77777777" w:rsidR="006D72B8" w:rsidRPr="00AD3B26" w:rsidRDefault="006D72B8" w:rsidP="003969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099A1EB7" w:rsidR="00CD4D4E" w:rsidRPr="00311664" w:rsidRDefault="00142624" w:rsidP="003969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</w:t>
      </w:r>
      <w:r w:rsidR="008130BE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</w:t>
      </w:r>
      <w:r w:rsidR="00C34E27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งบการเงินของบริษัท</w:t>
      </w:r>
      <w:r w:rsidR="00C34E2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11664" w:rsidRPr="00071FE4">
        <w:rPr>
          <w:rFonts w:ascii="Browallia New" w:hAnsi="Browallia New" w:cs="Browallia New" w:hint="cs"/>
          <w:sz w:val="28"/>
          <w:szCs w:val="28"/>
          <w:cs/>
          <w:lang w:bidi="th-TH"/>
        </w:rPr>
        <w:t>สหมิตรถัง</w:t>
      </w:r>
      <w:r w:rsidR="00311664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แก๊ส</w:t>
      </w:r>
      <w:r w:rsidR="00311664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34E27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C34E27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C34E27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C34E27" w:rsidRPr="00311664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6C4990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92631" w:rsidRPr="00311664">
        <w:rPr>
          <w:rFonts w:ascii="Browallia New" w:hAnsi="Browallia New" w:cs="Browallia New"/>
          <w:sz w:val="28"/>
          <w:szCs w:val="28"/>
          <w:lang w:bidi="th-TH"/>
        </w:rPr>
        <w:t>(“</w:t>
      </w:r>
      <w:r w:rsidR="00D92631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D92631" w:rsidRPr="00311664">
        <w:rPr>
          <w:rFonts w:ascii="Browallia New" w:hAnsi="Browallia New" w:cs="Browallia New"/>
          <w:sz w:val="28"/>
          <w:szCs w:val="28"/>
          <w:lang w:val="en-US" w:bidi="th-TH"/>
        </w:rPr>
        <w:t>”)</w:t>
      </w:r>
      <w:r w:rsidR="00C34E27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E6873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</w:t>
      </w:r>
      <w:r w:rsidR="00713699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ย</w:t>
      </w:r>
      <w:r w:rsidR="00CD0313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</w:t>
      </w:r>
      <w:r w:rsidR="00DE21F6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32AF7" w:rsidRPr="00311664">
        <w:rPr>
          <w:rFonts w:ascii="Browallia New" w:hAnsi="Browallia New" w:cs="Browallia New"/>
          <w:sz w:val="28"/>
          <w:szCs w:val="28"/>
          <w:lang w:bidi="th-TH"/>
        </w:rPr>
        <w:t>3</w:t>
      </w:r>
      <w:r w:rsidR="00EE3363" w:rsidRPr="00311664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B32AF7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E3363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3363" w:rsidRPr="00311664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546061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="00344FA8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887416" w:rsidRPr="00311664">
        <w:rPr>
          <w:rFonts w:ascii="Browallia New" w:hAnsi="Browallia New" w:cs="Browallia New"/>
          <w:color w:val="007C87" w:themeColor="accent3" w:themeShade="BF"/>
          <w:spacing w:val="-4"/>
          <w:sz w:val="28"/>
          <w:szCs w:val="28"/>
          <w:lang w:bidi="th-TH"/>
        </w:rPr>
        <w:t xml:space="preserve"> 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</w:t>
      </w:r>
      <w:r w:rsidR="00AB1178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และงบกระแสเงินสดสำหรับ</w:t>
      </w:r>
      <w:r w:rsidR="00F81F60"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ปี</w:t>
      </w:r>
      <w:r w:rsidRPr="0031166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สิ้นสุดวัน</w:t>
      </w:r>
      <w:r w:rsidR="00AD3BA9" w:rsidRPr="0031166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F81F60"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</w:t>
      </w:r>
      <w:r w:rsidR="00B51B47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รวมถึงสรุปนโยบาย</w:t>
      </w:r>
      <w:r w:rsidR="00EC0722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การบัญชีที่สำคัญ</w:t>
      </w:r>
      <w:r w:rsidR="00DD0F01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77610F67" w14:textId="59A9EBF7" w:rsidR="003F5A96" w:rsidRPr="00311664" w:rsidRDefault="003F5A96" w:rsidP="003969A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3944095" w14:textId="684735EA" w:rsidR="004C7819" w:rsidRPr="00AC48F3" w:rsidRDefault="004C7819" w:rsidP="004C781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311664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>ข้างต้น</w:t>
      </w:r>
      <w:r w:rsidRPr="00311664">
        <w:rPr>
          <w:rFonts w:ascii="Browallia New" w:eastAsia="Calibri" w:hAnsi="Browallia New" w:cs="Browallia New"/>
          <w:sz w:val="28"/>
          <w:szCs w:val="28"/>
          <w:cs/>
          <w:lang w:bidi="th-TH"/>
        </w:rPr>
        <w:t>นี้แสดงฐานะการเงิน</w:t>
      </w:r>
      <w:r w:rsidR="007671BE" w:rsidRPr="00311664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480B62" w:rsidRPr="00311664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480B62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11664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สหมิตรถังแก๊ส</w:t>
      </w:r>
      <w:r w:rsidR="00311664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80B62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480B62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480B62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480B62" w:rsidRPr="00311664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480B62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311664">
        <w:rPr>
          <w:rFonts w:ascii="Browallia New" w:hAnsi="Browallia New" w:cs="Browallia New"/>
          <w:sz w:val="28"/>
          <w:szCs w:val="28"/>
        </w:rPr>
        <w:t xml:space="preserve"> 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311664">
        <w:rPr>
          <w:rFonts w:ascii="Browallia New" w:hAnsi="Browallia New" w:cs="Browallia New"/>
          <w:sz w:val="28"/>
          <w:szCs w:val="28"/>
        </w:rPr>
        <w:t xml:space="preserve"> </w:t>
      </w:r>
      <w:r w:rsidR="003969AE">
        <w:rPr>
          <w:rFonts w:ascii="Browallia New" w:hAnsi="Browallia New" w:cs="Browallia New"/>
          <w:sz w:val="28"/>
          <w:szCs w:val="28"/>
        </w:rPr>
        <w:br/>
      </w:r>
      <w:r w:rsidRPr="00311664">
        <w:rPr>
          <w:rFonts w:ascii="Browallia New" w:hAnsi="Browallia New" w:cs="Browallia New"/>
          <w:sz w:val="28"/>
          <w:szCs w:val="28"/>
        </w:rPr>
        <w:t xml:space="preserve">31 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311664">
        <w:rPr>
          <w:rFonts w:ascii="Browallia New" w:hAnsi="Browallia New" w:cs="Browallia New"/>
          <w:sz w:val="28"/>
          <w:szCs w:val="28"/>
        </w:rPr>
        <w:t>256</w:t>
      </w:r>
      <w:r w:rsidR="00546061">
        <w:rPr>
          <w:rFonts w:ascii="Browallia New" w:hAnsi="Browallia New" w:cs="Browallia New"/>
          <w:sz w:val="28"/>
          <w:szCs w:val="28"/>
        </w:rPr>
        <w:t>4</w:t>
      </w:r>
      <w:r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 และกระแสเงินสดสำหรับปีสิ้นสุดวันเดียวกัน </w:t>
      </w:r>
      <w:r w:rsidRPr="00311664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</w:t>
      </w:r>
      <w:r w:rsidRPr="0054414E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ตามที่ควร</w:t>
      </w:r>
      <w:r w:rsidR="00F068A4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4414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ในสาระสำคัญ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66CE4E07" w14:textId="77777777" w:rsidR="004C7819" w:rsidRDefault="004C7819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7D0DA1" w14:textId="77777777" w:rsidR="003E6CB6" w:rsidRPr="00AC48F3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D80A71E" w14:textId="77777777" w:rsidR="003E6CB6" w:rsidRPr="00AC48F3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1B97E445" w14:textId="78EA4287" w:rsidR="003E6CB6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="009323F1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ข้าพเจ้ามีความเป็นอิสระจากบริษัท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AD1CAB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</w:t>
      </w:r>
      <w:r w:rsidR="006E723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รับ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63A94251" w14:textId="7D3047FB" w:rsidR="0034149A" w:rsidRDefault="0034149A" w:rsidP="00CD4D4E">
      <w:pPr>
        <w:jc w:val="thaiDistribute"/>
        <w:rPr>
          <w:rFonts w:cstheme="minorBidi"/>
          <w:noProof/>
          <w:lang w:bidi="th-TH"/>
        </w:rPr>
      </w:pPr>
    </w:p>
    <w:p w14:paraId="4046598D" w14:textId="65E64951" w:rsidR="006E5D7D" w:rsidRDefault="006E5D7D" w:rsidP="00CD4D4E">
      <w:pPr>
        <w:jc w:val="thaiDistribute"/>
        <w:rPr>
          <w:rFonts w:cstheme="minorBidi"/>
          <w:noProof/>
          <w:lang w:bidi="th-TH"/>
        </w:rPr>
      </w:pPr>
    </w:p>
    <w:p w14:paraId="4E979320" w14:textId="27F3FF47" w:rsidR="006E5D7D" w:rsidRDefault="006E5D7D" w:rsidP="00CD4D4E">
      <w:pPr>
        <w:jc w:val="thaiDistribute"/>
        <w:rPr>
          <w:rFonts w:cstheme="minorBidi"/>
          <w:noProof/>
          <w:lang w:bidi="th-TH"/>
        </w:rPr>
      </w:pPr>
    </w:p>
    <w:p w14:paraId="569519AA" w14:textId="149B56B0" w:rsidR="006E5D7D" w:rsidRDefault="006E5D7D" w:rsidP="00CD4D4E">
      <w:pPr>
        <w:jc w:val="thaiDistribute"/>
        <w:rPr>
          <w:rFonts w:cstheme="minorBidi"/>
          <w:noProof/>
          <w:lang w:bidi="th-TH"/>
        </w:rPr>
      </w:pPr>
    </w:p>
    <w:p w14:paraId="26596CFD" w14:textId="4FB6F196" w:rsidR="00344FD4" w:rsidRDefault="00344FD4" w:rsidP="00CD4D4E">
      <w:pPr>
        <w:jc w:val="thaiDistribute"/>
        <w:rPr>
          <w:rFonts w:cstheme="minorBidi"/>
          <w:noProof/>
          <w:lang w:bidi="th-TH"/>
        </w:rPr>
      </w:pPr>
    </w:p>
    <w:p w14:paraId="385EF2DD" w14:textId="2D97ED4A" w:rsidR="00344FD4" w:rsidRDefault="00344FD4" w:rsidP="00CD4D4E">
      <w:pPr>
        <w:jc w:val="thaiDistribute"/>
        <w:rPr>
          <w:rFonts w:cstheme="minorBidi"/>
          <w:noProof/>
          <w:lang w:bidi="th-TH"/>
        </w:rPr>
      </w:pPr>
    </w:p>
    <w:p w14:paraId="38770407" w14:textId="48E259B5" w:rsidR="00344FD4" w:rsidRDefault="00344FD4" w:rsidP="00CD4D4E">
      <w:pPr>
        <w:jc w:val="thaiDistribute"/>
        <w:rPr>
          <w:rFonts w:cstheme="minorBidi"/>
          <w:noProof/>
          <w:lang w:bidi="th-TH"/>
        </w:rPr>
      </w:pPr>
    </w:p>
    <w:p w14:paraId="2E985470" w14:textId="77777777" w:rsidR="00344FD4" w:rsidRPr="003E4564" w:rsidRDefault="00344FD4" w:rsidP="00CD4D4E">
      <w:pPr>
        <w:jc w:val="thaiDistribute"/>
        <w:rPr>
          <w:rFonts w:cstheme="minorBidi"/>
          <w:noProof/>
          <w:lang w:bidi="th-TH"/>
        </w:rPr>
      </w:pPr>
    </w:p>
    <w:p w14:paraId="222A93E3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56783977" w14:textId="77777777" w:rsidR="00BA5CF6" w:rsidRPr="00996C0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12A3264" w14:textId="2C933E28" w:rsidR="00BA5CF6" w:rsidRPr="00851D8B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</w:t>
      </w:r>
      <w:r w:rsidR="003126C2">
        <w:rPr>
          <w:rFonts w:ascii="Browallia New" w:eastAsia="Calibri" w:hAnsi="Browallia New" w:cs="Browallia New" w:hint="cs"/>
          <w:spacing w:val="16"/>
          <w:sz w:val="28"/>
          <w:szCs w:val="28"/>
          <w:cs/>
          <w:lang w:bidi="th-TH"/>
        </w:rPr>
        <w:t>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EA33EB" w:rsidRPr="00D15AFD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EA33EB" w:rsidRPr="00D15AF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A33EB" w:rsidRPr="00D15AF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ข้าพเจ้าพิจารณาว่าไม่มี</w:t>
      </w:r>
      <w:r w:rsidR="003126C2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EA33EB" w:rsidRPr="00D15AFD"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="00EA33EB">
        <w:rPr>
          <w:rFonts w:ascii="Browallia New" w:hAnsi="Browallia New" w:cs="Browallia New" w:hint="cs"/>
          <w:sz w:val="28"/>
          <w:szCs w:val="28"/>
          <w:cs/>
          <w:lang w:bidi="th-TH"/>
        </w:rPr>
        <w:t>รื่</w:t>
      </w:r>
      <w:r w:rsidR="00EA33EB" w:rsidRPr="00D15AFD">
        <w:rPr>
          <w:rFonts w:ascii="Browallia New" w:hAnsi="Browallia New" w:cs="Browallia New" w:hint="cs"/>
          <w:sz w:val="28"/>
          <w:szCs w:val="28"/>
          <w:cs/>
          <w:lang w:bidi="th-TH"/>
        </w:rPr>
        <w:t>องสำคัญในการตรวจสอบ</w:t>
      </w:r>
    </w:p>
    <w:p w14:paraId="4C75A0A7" w14:textId="77777777" w:rsidR="00BA5CF6" w:rsidRDefault="00BA5CF6" w:rsidP="0045253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295F1E6" w14:textId="77777777" w:rsidR="00BA5CF6" w:rsidRPr="00AC48F3" w:rsidRDefault="00BA5CF6" w:rsidP="00BA5C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 xml:space="preserve">ข้อมูลอื่น </w:t>
      </w:r>
    </w:p>
    <w:p w14:paraId="2D6DDD0C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AC5DCB0" w14:textId="05D6AF3B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3B04925" w14:textId="77777777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CF2D7FF" w14:textId="180D1020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6B553D62" w14:textId="77777777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020BA15" w14:textId="0270F1F0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428F9D9B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A9E2551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00A5E61" w14:textId="77777777" w:rsidR="00BA5CF6" w:rsidRPr="00AC48F3" w:rsidRDefault="00BA5CF6" w:rsidP="00452538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68D393CA" w14:textId="41FE33D8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7D9A372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36017F2" w14:textId="6FFD9FE0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</w:t>
      </w:r>
      <w:r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การเงิน</w:t>
      </w:r>
      <w:r w:rsidR="00C8595A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Pr="00C8595A">
        <w:rPr>
          <w:rFonts w:ascii="Browallia New" w:eastAsia="Calibri" w:hAnsi="Browallia New" w:cs="Browallia New"/>
          <w:sz w:val="28"/>
          <w:szCs w:val="28"/>
          <w:cs/>
          <w:lang w:bidi="th-TH"/>
        </w:rPr>
        <w:t>โ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88355FC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18691CC" w14:textId="7BF57632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7293EC23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FD7014A" w14:textId="26D46078" w:rsidR="00BA5CF6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</w:t>
      </w:r>
      <w:r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</w:t>
      </w:r>
      <w:r w:rsidR="00C8595A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กำกับ</w:t>
      </w:r>
      <w:r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ในการจัดทำรายงานทางการเงิน</w:t>
      </w:r>
      <w:r w:rsidR="00472A49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</w:p>
    <w:p w14:paraId="6659300C" w14:textId="24EC24CE" w:rsidR="00BA5CF6" w:rsidRDefault="00BA5CF6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24CBDB1" w14:textId="2515F463" w:rsidR="00344FD4" w:rsidRDefault="00344FD4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64D3F92" w14:textId="77777777" w:rsidR="00344FD4" w:rsidRDefault="00344FD4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6953719" w14:textId="3F0FFD25" w:rsidR="00BA5CF6" w:rsidRPr="00AC48F3" w:rsidRDefault="00BA5CF6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</w:p>
    <w:p w14:paraId="256F5B6D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9072472" w14:textId="3DD2D170" w:rsidR="00A1213F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</w:t>
      </w:r>
      <w:r w:rsidR="00C8595A" w:rsidRPr="003E4564">
        <w:rPr>
          <w:rFonts w:ascii="Browallia New" w:hAnsi="Browallia New" w:cs="Browallia New"/>
          <w:sz w:val="28"/>
          <w:szCs w:val="28"/>
          <w:cs/>
          <w:lang w:bidi="th-TH"/>
        </w:rPr>
        <w:t>เหล่านี้</w:t>
      </w:r>
    </w:p>
    <w:p w14:paraId="636FB5A6" w14:textId="77777777" w:rsidR="007D4FBC" w:rsidRDefault="007D4FBC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1119E8B" w14:textId="22E5C2D2" w:rsidR="00740A8A" w:rsidRDefault="00740A8A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2665CD5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C044C0C" w14:textId="07025FB5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80314F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1BE614B8" w14:textId="7FE0C304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64B59EB3" w14:textId="77777777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26961A49" w14:textId="127377BA" w:rsidR="00BA5CF6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11560E03" w14:textId="4BC44B67" w:rsidR="00BA5CF6" w:rsidRPr="00AC48F3" w:rsidRDefault="00BA5CF6" w:rsidP="003E4564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</w:t>
      </w:r>
      <w:r w:rsidR="00F4323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โครงสร้างและเนื้อหาของงบการเงินโดยรวม รวมถึงการเปิดเผยข้อมูลว่า</w:t>
      </w:r>
      <w:r w:rsidR="00D60D10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48B9E97C" w14:textId="77777777" w:rsidR="00C22B53" w:rsidRDefault="00C22B53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C644B56" w14:textId="256E287B" w:rsidR="00394AE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ข้าพเจ้าได้สื่อสารกับผู้มีหน้าที่ในการกำกับดูแล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</w:t>
      </w:r>
      <w:r w:rsidR="00FA0CF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="0098370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C71F91C" w14:textId="77777777" w:rsidR="00BA5CF6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B6E6B48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36168744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9501AF1" w14:textId="7CA5D57E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5E48D4">
        <w:rPr>
          <w:rFonts w:ascii="Browallia New" w:hAnsi="Browallia New" w:cs="Browallia New" w:hint="cs"/>
          <w:sz w:val="28"/>
          <w:szCs w:val="28"/>
          <w:cs/>
          <w:lang w:bidi="th-TH"/>
        </w:rPr>
        <w:t>จาก</w:t>
      </w:r>
      <w:r w:rsidR="005E48D4" w:rsidRPr="00CB05BF">
        <w:rPr>
          <w:rFonts w:ascii="Browallia New" w:hAnsi="Browallia New" w:cs="Browallia New"/>
          <w:sz w:val="28"/>
          <w:szCs w:val="28"/>
          <w:cs/>
          <w:lang w:bidi="th-TH"/>
        </w:rPr>
        <w:t>การสื่อสารดังกล่าว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31263DDC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1FDE24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3EF91D2B" w14:textId="77777777" w:rsidR="008B21FF" w:rsidRPr="00220066" w:rsidRDefault="008B21FF" w:rsidP="008B21F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BB77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นางสาวศรัณ</w:t>
      </w:r>
      <w:proofErr w:type="spellStart"/>
      <w:r w:rsidRPr="00BB77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 w:rsidRPr="00BB773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BB77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อัครมหาพาณิชย์</w:t>
      </w:r>
    </w:p>
    <w:p w14:paraId="75E0C95E" w14:textId="77777777" w:rsidR="008B21FF" w:rsidRPr="00142624" w:rsidRDefault="008B21FF" w:rsidP="008B21F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4B9A17AE" w14:textId="77777777" w:rsidR="008B21FF" w:rsidRPr="003C08B4" w:rsidRDefault="008B21FF" w:rsidP="008B21FF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9919</w:t>
      </w:r>
    </w:p>
    <w:p w14:paraId="718B43DA" w14:textId="77777777" w:rsidR="008B21FF" w:rsidRPr="00142624" w:rsidRDefault="008B21FF" w:rsidP="008B21F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6B6F3A4" w14:textId="77777777" w:rsidR="008B21FF" w:rsidRDefault="008B21FF" w:rsidP="008B21FF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33AD8E5B" w14:textId="77777777" w:rsidR="008B21FF" w:rsidRPr="00142624" w:rsidRDefault="008B21FF" w:rsidP="008B21F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4CC4A3B4" w:rsidR="00D15EA5" w:rsidRPr="00D5535D" w:rsidRDefault="00126252" w:rsidP="00D5535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577AD0"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 w:rsidRPr="00577AD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452538" w:rsidRPr="00577AD0">
        <w:rPr>
          <w:rFonts w:ascii="Browallia New" w:hAnsi="Browallia New" w:cs="Browallia New"/>
          <w:sz w:val="28"/>
          <w:szCs w:val="28"/>
          <w:lang w:val="en-US" w:bidi="th-TH"/>
        </w:rPr>
        <w:t xml:space="preserve"> 2565</w:t>
      </w:r>
    </w:p>
    <w:sectPr w:rsidR="00D15EA5" w:rsidRPr="00D5535D" w:rsidSect="00452538">
      <w:headerReference w:type="even" r:id="rId11"/>
      <w:headerReference w:type="default" r:id="rId12"/>
      <w:headerReference w:type="first" r:id="rId13"/>
      <w:pgSz w:w="11907" w:h="16840" w:code="9"/>
      <w:pgMar w:top="1710" w:right="913" w:bottom="510" w:left="2665" w:header="743" w:footer="8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AECAF" w14:textId="77777777" w:rsidR="00DF051A" w:rsidRDefault="00DF051A">
      <w:r>
        <w:separator/>
      </w:r>
    </w:p>
  </w:endnote>
  <w:endnote w:type="continuationSeparator" w:id="0">
    <w:p w14:paraId="2FD64ED0" w14:textId="77777777" w:rsidR="00DF051A" w:rsidRDefault="00DF051A">
      <w:r>
        <w:continuationSeparator/>
      </w:r>
    </w:p>
  </w:endnote>
  <w:endnote w:type="continuationNotice" w:id="1">
    <w:p w14:paraId="77D47C93" w14:textId="77777777" w:rsidR="00DF051A" w:rsidRDefault="00DF05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34049" w14:textId="77777777" w:rsidR="00DF051A" w:rsidRDefault="00DF051A">
      <w:bookmarkStart w:id="0" w:name="_Hlk482348182"/>
      <w:bookmarkEnd w:id="0"/>
      <w:r>
        <w:separator/>
      </w:r>
    </w:p>
  </w:footnote>
  <w:footnote w:type="continuationSeparator" w:id="0">
    <w:p w14:paraId="1C34CA37" w14:textId="77777777" w:rsidR="00DF051A" w:rsidRDefault="00DF051A">
      <w:r>
        <w:continuationSeparator/>
      </w:r>
    </w:p>
  </w:footnote>
  <w:footnote w:type="continuationNotice" w:id="1">
    <w:p w14:paraId="66F1292D" w14:textId="77777777" w:rsidR="00DF051A" w:rsidRDefault="00DF051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70627712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056B79F2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Pr="00824CF3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1"/>
  </w:num>
  <w:num w:numId="8">
    <w:abstractNumId w:val="17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9"/>
  </w:num>
  <w:num w:numId="14">
    <w:abstractNumId w:val="8"/>
  </w:num>
  <w:num w:numId="15">
    <w:abstractNumId w:val="9"/>
  </w:num>
  <w:num w:numId="16">
    <w:abstractNumId w:val="10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9"/>
  </w:num>
  <w:num w:numId="22">
    <w:abstractNumId w:val="8"/>
  </w:num>
  <w:num w:numId="23">
    <w:abstractNumId w:val="8"/>
  </w:num>
  <w:num w:numId="24">
    <w:abstractNumId w:val="8"/>
  </w:num>
  <w:num w:numId="25">
    <w:abstractNumId w:val="9"/>
  </w:num>
  <w:num w:numId="26">
    <w:abstractNumId w:val="9"/>
  </w:num>
  <w:num w:numId="27">
    <w:abstractNumId w:val="9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0F4"/>
    <w:rsid w:val="0003023B"/>
    <w:rsid w:val="00031D17"/>
    <w:rsid w:val="0004208A"/>
    <w:rsid w:val="00044ACE"/>
    <w:rsid w:val="0004550E"/>
    <w:rsid w:val="00046CEB"/>
    <w:rsid w:val="00052614"/>
    <w:rsid w:val="00055CAD"/>
    <w:rsid w:val="00067A2B"/>
    <w:rsid w:val="000723F7"/>
    <w:rsid w:val="00074485"/>
    <w:rsid w:val="00080552"/>
    <w:rsid w:val="000813C3"/>
    <w:rsid w:val="00081D85"/>
    <w:rsid w:val="000828F1"/>
    <w:rsid w:val="00082F59"/>
    <w:rsid w:val="00084DB3"/>
    <w:rsid w:val="000875D8"/>
    <w:rsid w:val="00090D0D"/>
    <w:rsid w:val="00094333"/>
    <w:rsid w:val="00097FAB"/>
    <w:rsid w:val="000A66F8"/>
    <w:rsid w:val="000B65E3"/>
    <w:rsid w:val="000B7090"/>
    <w:rsid w:val="000C2481"/>
    <w:rsid w:val="000D6E00"/>
    <w:rsid w:val="000E40E5"/>
    <w:rsid w:val="000E52CE"/>
    <w:rsid w:val="000F3AAB"/>
    <w:rsid w:val="000F6E25"/>
    <w:rsid w:val="001011DF"/>
    <w:rsid w:val="00112B69"/>
    <w:rsid w:val="00113898"/>
    <w:rsid w:val="00126252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766CA"/>
    <w:rsid w:val="00182F9F"/>
    <w:rsid w:val="00183CA9"/>
    <w:rsid w:val="0019210D"/>
    <w:rsid w:val="001950D2"/>
    <w:rsid w:val="001A32E3"/>
    <w:rsid w:val="001A3BFB"/>
    <w:rsid w:val="001A3C20"/>
    <w:rsid w:val="001B198C"/>
    <w:rsid w:val="001B4277"/>
    <w:rsid w:val="001B7388"/>
    <w:rsid w:val="001D2302"/>
    <w:rsid w:val="001D7BB3"/>
    <w:rsid w:val="001E12A6"/>
    <w:rsid w:val="001E3E4A"/>
    <w:rsid w:val="001E498F"/>
    <w:rsid w:val="001E53C8"/>
    <w:rsid w:val="001E5E11"/>
    <w:rsid w:val="00211889"/>
    <w:rsid w:val="0022518C"/>
    <w:rsid w:val="00235A5C"/>
    <w:rsid w:val="00237A7E"/>
    <w:rsid w:val="00240A27"/>
    <w:rsid w:val="00241F16"/>
    <w:rsid w:val="00247969"/>
    <w:rsid w:val="00250B6B"/>
    <w:rsid w:val="0026182A"/>
    <w:rsid w:val="00265EFE"/>
    <w:rsid w:val="00272604"/>
    <w:rsid w:val="00277EBE"/>
    <w:rsid w:val="00283701"/>
    <w:rsid w:val="002838FB"/>
    <w:rsid w:val="00285249"/>
    <w:rsid w:val="002A252E"/>
    <w:rsid w:val="002B0BF8"/>
    <w:rsid w:val="002B5A4A"/>
    <w:rsid w:val="002C623D"/>
    <w:rsid w:val="002D4009"/>
    <w:rsid w:val="002D5A0F"/>
    <w:rsid w:val="002D6E25"/>
    <w:rsid w:val="002E02F4"/>
    <w:rsid w:val="002E3892"/>
    <w:rsid w:val="002E7F1E"/>
    <w:rsid w:val="002F2DEB"/>
    <w:rsid w:val="002F3903"/>
    <w:rsid w:val="002F4A52"/>
    <w:rsid w:val="002F4BE2"/>
    <w:rsid w:val="002F731F"/>
    <w:rsid w:val="002F7D90"/>
    <w:rsid w:val="0030026A"/>
    <w:rsid w:val="00305173"/>
    <w:rsid w:val="00311664"/>
    <w:rsid w:val="003126C2"/>
    <w:rsid w:val="00321A76"/>
    <w:rsid w:val="0032458A"/>
    <w:rsid w:val="003304A5"/>
    <w:rsid w:val="00335E5B"/>
    <w:rsid w:val="0034149A"/>
    <w:rsid w:val="00342105"/>
    <w:rsid w:val="00344FA8"/>
    <w:rsid w:val="00344FD4"/>
    <w:rsid w:val="00354F5D"/>
    <w:rsid w:val="003555D2"/>
    <w:rsid w:val="00363BA3"/>
    <w:rsid w:val="0036536E"/>
    <w:rsid w:val="00365ECE"/>
    <w:rsid w:val="003744DA"/>
    <w:rsid w:val="00374B4C"/>
    <w:rsid w:val="00384904"/>
    <w:rsid w:val="00386B84"/>
    <w:rsid w:val="00394AB3"/>
    <w:rsid w:val="00394AE6"/>
    <w:rsid w:val="003969AE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260"/>
    <w:rsid w:val="003E034A"/>
    <w:rsid w:val="003E3E21"/>
    <w:rsid w:val="003E4564"/>
    <w:rsid w:val="003E4BB4"/>
    <w:rsid w:val="003E6CB6"/>
    <w:rsid w:val="003E6EC4"/>
    <w:rsid w:val="003F1162"/>
    <w:rsid w:val="003F5A96"/>
    <w:rsid w:val="004140CF"/>
    <w:rsid w:val="00416281"/>
    <w:rsid w:val="00422353"/>
    <w:rsid w:val="00426915"/>
    <w:rsid w:val="00433F63"/>
    <w:rsid w:val="00435788"/>
    <w:rsid w:val="004359E6"/>
    <w:rsid w:val="00443CE3"/>
    <w:rsid w:val="00452538"/>
    <w:rsid w:val="00452E7B"/>
    <w:rsid w:val="004546FA"/>
    <w:rsid w:val="00456EA9"/>
    <w:rsid w:val="00462BCB"/>
    <w:rsid w:val="00463364"/>
    <w:rsid w:val="00472A49"/>
    <w:rsid w:val="00480B62"/>
    <w:rsid w:val="00481FE7"/>
    <w:rsid w:val="0048532C"/>
    <w:rsid w:val="004876B0"/>
    <w:rsid w:val="00487E39"/>
    <w:rsid w:val="0049103F"/>
    <w:rsid w:val="004A0DFE"/>
    <w:rsid w:val="004A3C62"/>
    <w:rsid w:val="004A7455"/>
    <w:rsid w:val="004C0971"/>
    <w:rsid w:val="004C0C25"/>
    <w:rsid w:val="004C2111"/>
    <w:rsid w:val="004C732E"/>
    <w:rsid w:val="004C7819"/>
    <w:rsid w:val="004D0FD8"/>
    <w:rsid w:val="004D20AE"/>
    <w:rsid w:val="004D33AD"/>
    <w:rsid w:val="004D3578"/>
    <w:rsid w:val="004D420B"/>
    <w:rsid w:val="004D6145"/>
    <w:rsid w:val="004F1A16"/>
    <w:rsid w:val="004F207F"/>
    <w:rsid w:val="004F5D91"/>
    <w:rsid w:val="004F733E"/>
    <w:rsid w:val="005070FA"/>
    <w:rsid w:val="005117F5"/>
    <w:rsid w:val="0052186A"/>
    <w:rsid w:val="005321DA"/>
    <w:rsid w:val="00541CAF"/>
    <w:rsid w:val="0054414E"/>
    <w:rsid w:val="00546061"/>
    <w:rsid w:val="00547541"/>
    <w:rsid w:val="0054756D"/>
    <w:rsid w:val="00551365"/>
    <w:rsid w:val="005614CC"/>
    <w:rsid w:val="005627FF"/>
    <w:rsid w:val="00577AD0"/>
    <w:rsid w:val="00577D61"/>
    <w:rsid w:val="005822AC"/>
    <w:rsid w:val="00591F0D"/>
    <w:rsid w:val="00594DA2"/>
    <w:rsid w:val="005A29D0"/>
    <w:rsid w:val="005B1823"/>
    <w:rsid w:val="005B405A"/>
    <w:rsid w:val="005B546B"/>
    <w:rsid w:val="005C2CCB"/>
    <w:rsid w:val="005C6479"/>
    <w:rsid w:val="005C69FD"/>
    <w:rsid w:val="005D7025"/>
    <w:rsid w:val="005E2D67"/>
    <w:rsid w:val="005E48D4"/>
    <w:rsid w:val="005E5578"/>
    <w:rsid w:val="005F066B"/>
    <w:rsid w:val="005F4D62"/>
    <w:rsid w:val="006014C1"/>
    <w:rsid w:val="00606C07"/>
    <w:rsid w:val="00610ED7"/>
    <w:rsid w:val="00620CE3"/>
    <w:rsid w:val="00621086"/>
    <w:rsid w:val="00624DD5"/>
    <w:rsid w:val="00634D49"/>
    <w:rsid w:val="006365A1"/>
    <w:rsid w:val="00636AA2"/>
    <w:rsid w:val="00653B85"/>
    <w:rsid w:val="00660C17"/>
    <w:rsid w:val="00666764"/>
    <w:rsid w:val="0066694B"/>
    <w:rsid w:val="00667DB6"/>
    <w:rsid w:val="00674CB1"/>
    <w:rsid w:val="006771E8"/>
    <w:rsid w:val="00677C01"/>
    <w:rsid w:val="00681CCA"/>
    <w:rsid w:val="00683934"/>
    <w:rsid w:val="00683CC7"/>
    <w:rsid w:val="0068563F"/>
    <w:rsid w:val="00692CA5"/>
    <w:rsid w:val="0069319C"/>
    <w:rsid w:val="006932D7"/>
    <w:rsid w:val="00696C42"/>
    <w:rsid w:val="006A0DD7"/>
    <w:rsid w:val="006A1945"/>
    <w:rsid w:val="006A3B2F"/>
    <w:rsid w:val="006A797F"/>
    <w:rsid w:val="006B06A2"/>
    <w:rsid w:val="006B2FE3"/>
    <w:rsid w:val="006C2994"/>
    <w:rsid w:val="006C3D37"/>
    <w:rsid w:val="006C4990"/>
    <w:rsid w:val="006C6376"/>
    <w:rsid w:val="006D6FF5"/>
    <w:rsid w:val="006D72B8"/>
    <w:rsid w:val="006E5D7D"/>
    <w:rsid w:val="006E7233"/>
    <w:rsid w:val="006F1A99"/>
    <w:rsid w:val="006F1B19"/>
    <w:rsid w:val="006F29ED"/>
    <w:rsid w:val="006F4F77"/>
    <w:rsid w:val="006F53EE"/>
    <w:rsid w:val="0070147C"/>
    <w:rsid w:val="007064E7"/>
    <w:rsid w:val="00713699"/>
    <w:rsid w:val="00714826"/>
    <w:rsid w:val="00714FD6"/>
    <w:rsid w:val="00717313"/>
    <w:rsid w:val="007265F7"/>
    <w:rsid w:val="00731894"/>
    <w:rsid w:val="00734885"/>
    <w:rsid w:val="00740A8A"/>
    <w:rsid w:val="00746796"/>
    <w:rsid w:val="00746D91"/>
    <w:rsid w:val="0075598A"/>
    <w:rsid w:val="00761813"/>
    <w:rsid w:val="007671BE"/>
    <w:rsid w:val="00767313"/>
    <w:rsid w:val="00771B85"/>
    <w:rsid w:val="00775DA6"/>
    <w:rsid w:val="0078170A"/>
    <w:rsid w:val="00790956"/>
    <w:rsid w:val="0079502D"/>
    <w:rsid w:val="007A0755"/>
    <w:rsid w:val="007A0798"/>
    <w:rsid w:val="007A30EF"/>
    <w:rsid w:val="007A31D9"/>
    <w:rsid w:val="007A74F9"/>
    <w:rsid w:val="007C6354"/>
    <w:rsid w:val="007D41A1"/>
    <w:rsid w:val="007D4FBC"/>
    <w:rsid w:val="007D7447"/>
    <w:rsid w:val="007E6873"/>
    <w:rsid w:val="007F2896"/>
    <w:rsid w:val="0080314F"/>
    <w:rsid w:val="008033D0"/>
    <w:rsid w:val="00803FB6"/>
    <w:rsid w:val="008059EF"/>
    <w:rsid w:val="00806118"/>
    <w:rsid w:val="008128F7"/>
    <w:rsid w:val="00812938"/>
    <w:rsid w:val="008130BE"/>
    <w:rsid w:val="0081651C"/>
    <w:rsid w:val="00824CF3"/>
    <w:rsid w:val="00825BF1"/>
    <w:rsid w:val="00825E3A"/>
    <w:rsid w:val="00827B71"/>
    <w:rsid w:val="00830DAC"/>
    <w:rsid w:val="0083134C"/>
    <w:rsid w:val="00832F51"/>
    <w:rsid w:val="00836000"/>
    <w:rsid w:val="008367AC"/>
    <w:rsid w:val="00837B54"/>
    <w:rsid w:val="00843100"/>
    <w:rsid w:val="00847054"/>
    <w:rsid w:val="00850F25"/>
    <w:rsid w:val="008534AA"/>
    <w:rsid w:val="008541C2"/>
    <w:rsid w:val="0086045C"/>
    <w:rsid w:val="00863E0D"/>
    <w:rsid w:val="008719C2"/>
    <w:rsid w:val="00882558"/>
    <w:rsid w:val="00884701"/>
    <w:rsid w:val="00884FF7"/>
    <w:rsid w:val="00885D0A"/>
    <w:rsid w:val="00887416"/>
    <w:rsid w:val="008909CF"/>
    <w:rsid w:val="00894ACE"/>
    <w:rsid w:val="008A1F2A"/>
    <w:rsid w:val="008A3206"/>
    <w:rsid w:val="008A37FE"/>
    <w:rsid w:val="008A6DDC"/>
    <w:rsid w:val="008A769F"/>
    <w:rsid w:val="008B19D9"/>
    <w:rsid w:val="008B1FD3"/>
    <w:rsid w:val="008B204B"/>
    <w:rsid w:val="008B21FF"/>
    <w:rsid w:val="008B5B6A"/>
    <w:rsid w:val="008C49AE"/>
    <w:rsid w:val="008C59F7"/>
    <w:rsid w:val="008E0055"/>
    <w:rsid w:val="008E7687"/>
    <w:rsid w:val="008F0E3C"/>
    <w:rsid w:val="008F11FA"/>
    <w:rsid w:val="008F33AE"/>
    <w:rsid w:val="008F4ACA"/>
    <w:rsid w:val="008F4D06"/>
    <w:rsid w:val="0090598F"/>
    <w:rsid w:val="00906ACE"/>
    <w:rsid w:val="00912F98"/>
    <w:rsid w:val="00917FBB"/>
    <w:rsid w:val="009219CA"/>
    <w:rsid w:val="009223D3"/>
    <w:rsid w:val="00931D7A"/>
    <w:rsid w:val="009323F1"/>
    <w:rsid w:val="00935D8D"/>
    <w:rsid w:val="00942FE8"/>
    <w:rsid w:val="0094694A"/>
    <w:rsid w:val="00955A3C"/>
    <w:rsid w:val="00957E70"/>
    <w:rsid w:val="00970DAB"/>
    <w:rsid w:val="0097321D"/>
    <w:rsid w:val="00973827"/>
    <w:rsid w:val="00974FF6"/>
    <w:rsid w:val="00983709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6DD4"/>
    <w:rsid w:val="00A07FFA"/>
    <w:rsid w:val="00A11312"/>
    <w:rsid w:val="00A11FB4"/>
    <w:rsid w:val="00A1213F"/>
    <w:rsid w:val="00A1550B"/>
    <w:rsid w:val="00A21134"/>
    <w:rsid w:val="00A30D5D"/>
    <w:rsid w:val="00A35782"/>
    <w:rsid w:val="00A357F5"/>
    <w:rsid w:val="00A362F9"/>
    <w:rsid w:val="00A43EE6"/>
    <w:rsid w:val="00A4585A"/>
    <w:rsid w:val="00A45E58"/>
    <w:rsid w:val="00A60F49"/>
    <w:rsid w:val="00A61E15"/>
    <w:rsid w:val="00A66F91"/>
    <w:rsid w:val="00A70229"/>
    <w:rsid w:val="00A72D32"/>
    <w:rsid w:val="00A90B60"/>
    <w:rsid w:val="00A918D1"/>
    <w:rsid w:val="00A931A8"/>
    <w:rsid w:val="00A93A9A"/>
    <w:rsid w:val="00AA219C"/>
    <w:rsid w:val="00AA53DB"/>
    <w:rsid w:val="00AA5C16"/>
    <w:rsid w:val="00AA7146"/>
    <w:rsid w:val="00AB1178"/>
    <w:rsid w:val="00AB1F31"/>
    <w:rsid w:val="00AB690D"/>
    <w:rsid w:val="00AC0BA1"/>
    <w:rsid w:val="00AC107E"/>
    <w:rsid w:val="00AC18E7"/>
    <w:rsid w:val="00AC31D4"/>
    <w:rsid w:val="00AC6098"/>
    <w:rsid w:val="00AD1CAB"/>
    <w:rsid w:val="00AD3B26"/>
    <w:rsid w:val="00AD3BA9"/>
    <w:rsid w:val="00AE2BF6"/>
    <w:rsid w:val="00AE3370"/>
    <w:rsid w:val="00AE64CA"/>
    <w:rsid w:val="00AE7220"/>
    <w:rsid w:val="00AF2D9D"/>
    <w:rsid w:val="00AF7092"/>
    <w:rsid w:val="00B07427"/>
    <w:rsid w:val="00B1324D"/>
    <w:rsid w:val="00B1491C"/>
    <w:rsid w:val="00B157E2"/>
    <w:rsid w:val="00B24A45"/>
    <w:rsid w:val="00B25B92"/>
    <w:rsid w:val="00B26948"/>
    <w:rsid w:val="00B2694B"/>
    <w:rsid w:val="00B26C23"/>
    <w:rsid w:val="00B32AF7"/>
    <w:rsid w:val="00B34D51"/>
    <w:rsid w:val="00B36A0E"/>
    <w:rsid w:val="00B36BA1"/>
    <w:rsid w:val="00B40D67"/>
    <w:rsid w:val="00B43C45"/>
    <w:rsid w:val="00B45B39"/>
    <w:rsid w:val="00B51B47"/>
    <w:rsid w:val="00B55EE8"/>
    <w:rsid w:val="00B56E6C"/>
    <w:rsid w:val="00B63D0E"/>
    <w:rsid w:val="00B7581D"/>
    <w:rsid w:val="00B83039"/>
    <w:rsid w:val="00B90C4F"/>
    <w:rsid w:val="00B95763"/>
    <w:rsid w:val="00BA1FB4"/>
    <w:rsid w:val="00BA55A8"/>
    <w:rsid w:val="00BA5B00"/>
    <w:rsid w:val="00BA5CF6"/>
    <w:rsid w:val="00BA72D7"/>
    <w:rsid w:val="00BB1A07"/>
    <w:rsid w:val="00BB6DAD"/>
    <w:rsid w:val="00BB7346"/>
    <w:rsid w:val="00BC1555"/>
    <w:rsid w:val="00BC60A9"/>
    <w:rsid w:val="00BC6662"/>
    <w:rsid w:val="00BD1B7B"/>
    <w:rsid w:val="00BD2A32"/>
    <w:rsid w:val="00BE0C8A"/>
    <w:rsid w:val="00BE315C"/>
    <w:rsid w:val="00BE334D"/>
    <w:rsid w:val="00BE3A77"/>
    <w:rsid w:val="00BE4988"/>
    <w:rsid w:val="00BE5F37"/>
    <w:rsid w:val="00BF1C24"/>
    <w:rsid w:val="00BF5E73"/>
    <w:rsid w:val="00C00A5E"/>
    <w:rsid w:val="00C06939"/>
    <w:rsid w:val="00C173BF"/>
    <w:rsid w:val="00C21E3B"/>
    <w:rsid w:val="00C22B53"/>
    <w:rsid w:val="00C322E3"/>
    <w:rsid w:val="00C3462C"/>
    <w:rsid w:val="00C34E27"/>
    <w:rsid w:val="00C35B1A"/>
    <w:rsid w:val="00C41C7D"/>
    <w:rsid w:val="00C54445"/>
    <w:rsid w:val="00C63023"/>
    <w:rsid w:val="00C63743"/>
    <w:rsid w:val="00C64D6C"/>
    <w:rsid w:val="00C74578"/>
    <w:rsid w:val="00C76C6C"/>
    <w:rsid w:val="00C80EC5"/>
    <w:rsid w:val="00C85669"/>
    <w:rsid w:val="00C8595A"/>
    <w:rsid w:val="00C86BB9"/>
    <w:rsid w:val="00C8772C"/>
    <w:rsid w:val="00C95E2B"/>
    <w:rsid w:val="00CA43FD"/>
    <w:rsid w:val="00CA53F3"/>
    <w:rsid w:val="00CB05BF"/>
    <w:rsid w:val="00CB18EB"/>
    <w:rsid w:val="00CB335B"/>
    <w:rsid w:val="00CB441E"/>
    <w:rsid w:val="00CB7C59"/>
    <w:rsid w:val="00CC72E9"/>
    <w:rsid w:val="00CD0313"/>
    <w:rsid w:val="00CD25C2"/>
    <w:rsid w:val="00CD4D4E"/>
    <w:rsid w:val="00CD79B1"/>
    <w:rsid w:val="00CE24E5"/>
    <w:rsid w:val="00CE33C4"/>
    <w:rsid w:val="00CE41DB"/>
    <w:rsid w:val="00CE4D96"/>
    <w:rsid w:val="00CF1EA0"/>
    <w:rsid w:val="00CF2C12"/>
    <w:rsid w:val="00CF5366"/>
    <w:rsid w:val="00D058BB"/>
    <w:rsid w:val="00D078C4"/>
    <w:rsid w:val="00D14EDC"/>
    <w:rsid w:val="00D15EA5"/>
    <w:rsid w:val="00D2100B"/>
    <w:rsid w:val="00D24220"/>
    <w:rsid w:val="00D246A2"/>
    <w:rsid w:val="00D3089E"/>
    <w:rsid w:val="00D30B57"/>
    <w:rsid w:val="00D31D7A"/>
    <w:rsid w:val="00D3367E"/>
    <w:rsid w:val="00D33E60"/>
    <w:rsid w:val="00D460E7"/>
    <w:rsid w:val="00D5535D"/>
    <w:rsid w:val="00D60D10"/>
    <w:rsid w:val="00D63ABC"/>
    <w:rsid w:val="00D643B7"/>
    <w:rsid w:val="00D64587"/>
    <w:rsid w:val="00D65332"/>
    <w:rsid w:val="00D675F1"/>
    <w:rsid w:val="00D7004A"/>
    <w:rsid w:val="00D72432"/>
    <w:rsid w:val="00D73B96"/>
    <w:rsid w:val="00D80807"/>
    <w:rsid w:val="00D86917"/>
    <w:rsid w:val="00D92631"/>
    <w:rsid w:val="00D92F9A"/>
    <w:rsid w:val="00D9427D"/>
    <w:rsid w:val="00D96128"/>
    <w:rsid w:val="00DA36EE"/>
    <w:rsid w:val="00DA44ED"/>
    <w:rsid w:val="00DA452E"/>
    <w:rsid w:val="00DA5128"/>
    <w:rsid w:val="00DB308D"/>
    <w:rsid w:val="00DB5F40"/>
    <w:rsid w:val="00DC1188"/>
    <w:rsid w:val="00DD0F01"/>
    <w:rsid w:val="00DD1E47"/>
    <w:rsid w:val="00DD61A9"/>
    <w:rsid w:val="00DD6EF1"/>
    <w:rsid w:val="00DE21F6"/>
    <w:rsid w:val="00DE4958"/>
    <w:rsid w:val="00DF051A"/>
    <w:rsid w:val="00E02F70"/>
    <w:rsid w:val="00E03974"/>
    <w:rsid w:val="00E04361"/>
    <w:rsid w:val="00E064FD"/>
    <w:rsid w:val="00E067A8"/>
    <w:rsid w:val="00E1053A"/>
    <w:rsid w:val="00E12EBC"/>
    <w:rsid w:val="00E13654"/>
    <w:rsid w:val="00E16418"/>
    <w:rsid w:val="00E26AF3"/>
    <w:rsid w:val="00E276E0"/>
    <w:rsid w:val="00E314EA"/>
    <w:rsid w:val="00E33FDA"/>
    <w:rsid w:val="00E406D5"/>
    <w:rsid w:val="00E4338B"/>
    <w:rsid w:val="00E4627C"/>
    <w:rsid w:val="00E473FD"/>
    <w:rsid w:val="00E52CF2"/>
    <w:rsid w:val="00E536CA"/>
    <w:rsid w:val="00E56701"/>
    <w:rsid w:val="00E62754"/>
    <w:rsid w:val="00E64D2D"/>
    <w:rsid w:val="00E71E75"/>
    <w:rsid w:val="00E86B53"/>
    <w:rsid w:val="00E9110B"/>
    <w:rsid w:val="00EA2B6F"/>
    <w:rsid w:val="00EA33EB"/>
    <w:rsid w:val="00EB3478"/>
    <w:rsid w:val="00EB4B39"/>
    <w:rsid w:val="00EB6FE3"/>
    <w:rsid w:val="00EC0722"/>
    <w:rsid w:val="00EC21F6"/>
    <w:rsid w:val="00ED2359"/>
    <w:rsid w:val="00EE0F65"/>
    <w:rsid w:val="00EE3363"/>
    <w:rsid w:val="00EE406B"/>
    <w:rsid w:val="00EE44DA"/>
    <w:rsid w:val="00EE59BD"/>
    <w:rsid w:val="00EF190C"/>
    <w:rsid w:val="00F01358"/>
    <w:rsid w:val="00F068A4"/>
    <w:rsid w:val="00F107F3"/>
    <w:rsid w:val="00F144E0"/>
    <w:rsid w:val="00F22225"/>
    <w:rsid w:val="00F246A1"/>
    <w:rsid w:val="00F27DCC"/>
    <w:rsid w:val="00F37917"/>
    <w:rsid w:val="00F405CA"/>
    <w:rsid w:val="00F4323F"/>
    <w:rsid w:val="00F43D66"/>
    <w:rsid w:val="00F5513E"/>
    <w:rsid w:val="00F63F3F"/>
    <w:rsid w:val="00F66FA5"/>
    <w:rsid w:val="00F71678"/>
    <w:rsid w:val="00F730E3"/>
    <w:rsid w:val="00F755E9"/>
    <w:rsid w:val="00F81F60"/>
    <w:rsid w:val="00F909CD"/>
    <w:rsid w:val="00F91E0F"/>
    <w:rsid w:val="00F93D86"/>
    <w:rsid w:val="00F974D1"/>
    <w:rsid w:val="00FA0CF1"/>
    <w:rsid w:val="00FA121E"/>
    <w:rsid w:val="00FA16E0"/>
    <w:rsid w:val="00FC1D56"/>
    <w:rsid w:val="00FC4397"/>
    <w:rsid w:val="00FC499D"/>
    <w:rsid w:val="00FD05AD"/>
    <w:rsid w:val="00FD0666"/>
    <w:rsid w:val="00FD213E"/>
    <w:rsid w:val="00FD7295"/>
    <w:rsid w:val="00FE2187"/>
    <w:rsid w:val="00FE320C"/>
    <w:rsid w:val="00FE650C"/>
    <w:rsid w:val="00FE6B12"/>
    <w:rsid w:val="00FF0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6B113A5B-0832-47F8-8D52-7125D06AA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BA5CF6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3969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6" ma:contentTypeDescription="Create a new document." ma:contentTypeScope="" ma:versionID="79a244c8bfee0382ab761889c512e2e8">
  <xsd:schema xmlns:xsd="http://www.w3.org/2001/XMLSchema" xmlns:xs="http://www.w3.org/2001/XMLSchema" xmlns:p="http://schemas.microsoft.com/office/2006/metadata/properties" xmlns:ns2="92e69a94-7668-43ca-b8be-de16f28eb7ca" xmlns:ns3="7665a464-acd4-4c70-80c3-9e7a6a849254" targetNamespace="http://schemas.microsoft.com/office/2006/metadata/properties" ma:root="true" ma:fieldsID="723be642527cd763cc25e3a60a0976f9" ns2:_="" ns3:_="">
    <xsd:import namespace="92e69a94-7668-43ca-b8be-de16f28eb7ca"/>
    <xsd:import namespace="7665a464-acd4-4c70-80c3-9e7a6a8492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760567-39A8-4FD1-A445-9D8C100DD7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9DA139-DED3-49E0-8766-02758AB8B6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67</TotalTime>
  <Pages>4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53</cp:revision>
  <cp:lastPrinted>2017-11-15T02:56:00Z</cp:lastPrinted>
  <dcterms:created xsi:type="dcterms:W3CDTF">2021-01-12T22:15:00Z</dcterms:created>
  <dcterms:modified xsi:type="dcterms:W3CDTF">2022-02-14T11:45:00Z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</Properties>
</file>