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6C21E" w14:textId="77777777" w:rsidR="000D77DB" w:rsidRPr="00A95226" w:rsidRDefault="00981B18" w:rsidP="00DA7DEA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  <w:r w:rsidR="00DA7DEA">
        <w:rPr>
          <w:rFonts w:ascii="Angsana New" w:hAnsi="Angsana New"/>
          <w:b/>
          <w:bCs/>
          <w:sz w:val="30"/>
          <w:szCs w:val="30"/>
          <w:lang w:val="en-US"/>
        </w:rPr>
        <w:br/>
      </w:r>
    </w:p>
    <w:p w14:paraId="5221C939" w14:textId="77777777" w:rsidR="000D77DB" w:rsidRDefault="000D77DB" w:rsidP="00BE05D9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14:paraId="75315EC1" w14:textId="6814A073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020D0429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นโยบายการบัญชีที่สำคัญ</w:t>
      </w:r>
    </w:p>
    <w:p w14:paraId="486537B1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6E164DE1" w14:textId="680A0021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62B3E3CD" w14:textId="45C35A09" w:rsidR="009D1AE7" w:rsidRDefault="009D1AE7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392AABD9" w14:textId="056965C6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377202C5" w14:textId="1301186F" w:rsidR="000F4E96" w:rsidRPr="000F4E96" w:rsidRDefault="000F4E96" w:rsidP="000F4E9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560"/>
          <w:tab w:val="left" w:pos="1530"/>
        </w:tabs>
        <w:rPr>
          <w:rFonts w:ascii="Angsana New" w:hAnsi="Angsana New"/>
          <w:sz w:val="30"/>
          <w:szCs w:val="30"/>
          <w:lang w:val="en-GB" w:eastAsia="en-US"/>
        </w:rPr>
      </w:pPr>
      <w:r w:rsidRPr="000F4E96">
        <w:rPr>
          <w:rFonts w:ascii="Angsana New" w:hAnsi="Angsana New"/>
          <w:sz w:val="30"/>
          <w:szCs w:val="30"/>
          <w:cs/>
          <w:lang w:val="en-GB" w:eastAsia="en-US"/>
        </w:rPr>
        <w:t>สินทรัพย์ทางการเงินที่อยู่ในความต้องการของตลาด</w:t>
      </w:r>
    </w:p>
    <w:p w14:paraId="350F7907" w14:textId="77777777" w:rsidR="00191343" w:rsidRPr="00191343" w:rsidRDefault="00191343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2DA2C92D" w14:textId="5684C535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691C30">
        <w:rPr>
          <w:rFonts w:ascii="Angsana New" w:hAnsi="Angsana New"/>
          <w:sz w:val="30"/>
          <w:szCs w:val="30"/>
        </w:rPr>
        <w:t xml:space="preserve"> </w:t>
      </w:r>
    </w:p>
    <w:p w14:paraId="681F3BD7" w14:textId="64D597E0" w:rsidR="00EA0291" w:rsidRPr="000E1D77" w:rsidRDefault="00EA0291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0E1D77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590C8FB3" w14:textId="77777777" w:rsidR="003776E4" w:rsidRPr="00F50929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หนี้สิน</w:t>
      </w:r>
      <w:r w:rsidRPr="00F50929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</w:p>
    <w:p w14:paraId="51F1A363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เจ้าหนี้การค้า</w:t>
      </w:r>
    </w:p>
    <w:p w14:paraId="3E15F33E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14:paraId="6B21690A" w14:textId="77777777" w:rsidR="001F55B6" w:rsidRPr="006A42AE" w:rsidRDefault="001F55B6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หนี้สินหมุนเวียนอื่น</w:t>
      </w:r>
    </w:p>
    <w:p w14:paraId="7BC78476" w14:textId="77777777" w:rsidR="003776E4" w:rsidRDefault="00560F2F" w:rsidP="00BE05D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 w:rsidRPr="00560F2F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BE2A03" w:rsidRPr="00BE2A03">
        <w:rPr>
          <w:rFonts w:ascii="Angsana New" w:hAnsi="Angsana New"/>
          <w:sz w:val="30"/>
          <w:szCs w:val="30"/>
          <w:cs/>
        </w:rPr>
        <w:t>ไม่หมุนเวียน</w:t>
      </w:r>
      <w:r w:rsidRPr="00560F2F">
        <w:rPr>
          <w:rFonts w:ascii="Angsana New" w:hAnsi="Angsana New"/>
          <w:sz w:val="30"/>
          <w:szCs w:val="30"/>
          <w:cs/>
        </w:rPr>
        <w:t>สำหรับผลประโยชน์พนักงาน</w:t>
      </w:r>
    </w:p>
    <w:p w14:paraId="3031AF5C" w14:textId="77777777" w:rsidR="0025693B" w:rsidRPr="00EA26A4" w:rsidRDefault="0025693B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</w:t>
      </w:r>
      <w:r w:rsidR="00BC1D79">
        <w:rPr>
          <w:rFonts w:ascii="Angsana New" w:hAnsi="Angsana New" w:hint="cs"/>
          <w:sz w:val="30"/>
          <w:szCs w:val="30"/>
          <w:cs/>
        </w:rPr>
        <w:t>สำหรับต้นทุนในการรื้อถอน</w:t>
      </w:r>
    </w:p>
    <w:p w14:paraId="7BBE95F1" w14:textId="79390799" w:rsidR="00EE220C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สำรอง</w:t>
      </w:r>
      <w:r w:rsidR="00BF0F4C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598B463F" w14:textId="77777777" w:rsidR="000D1765" w:rsidRPr="004E22FF" w:rsidRDefault="000D176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4E22FF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202103">
        <w:rPr>
          <w:rFonts w:ascii="Angsana New" w:hAnsi="Angsana New" w:hint="cs"/>
          <w:sz w:val="30"/>
          <w:szCs w:val="30"/>
          <w:cs/>
        </w:rPr>
        <w:t>และ</w:t>
      </w:r>
      <w:r w:rsidR="00FF3FF7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14:paraId="1C008C59" w14:textId="77777777" w:rsidR="00BE12C7" w:rsidRPr="000D1765" w:rsidRDefault="00BE12C7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14:paraId="5C14FB89" w14:textId="77777777" w:rsidR="00EE220C" w:rsidRPr="00D76DBD" w:rsidRDefault="005F670C" w:rsidP="00BE05D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</w:p>
    <w:p w14:paraId="2C02A25E" w14:textId="77777777" w:rsidR="00922ADE" w:rsidRPr="003538CA" w:rsidRDefault="00EE220C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  <w:cs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ค่าใช้จ่ายในการบริหาร</w:t>
      </w:r>
    </w:p>
    <w:p w14:paraId="7C1BC3B1" w14:textId="77777777" w:rsidR="009248CC" w:rsidRPr="00F61671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ค่าใช้จ่ายผลประโยชน์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D76DBD">
        <w:rPr>
          <w:rFonts w:ascii="Angsana New" w:hAnsi="Angsana New" w:hint="cs"/>
          <w:sz w:val="30"/>
          <w:szCs w:val="30"/>
          <w:cs/>
        </w:rPr>
        <w:t>พนักงาน</w:t>
      </w:r>
    </w:p>
    <w:p w14:paraId="502F4B72" w14:textId="77777777" w:rsidR="00171836" w:rsidRDefault="0017183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416E2EDA" w14:textId="77777777" w:rsidR="009248CC" w:rsidRPr="00A95226" w:rsidRDefault="009248CC" w:rsidP="009248CC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  <w:r>
        <w:rPr>
          <w:rFonts w:ascii="Angsana New" w:hAnsi="Angsana New"/>
          <w:b/>
          <w:bCs/>
          <w:sz w:val="30"/>
          <w:szCs w:val="30"/>
          <w:lang w:val="en-US"/>
        </w:rPr>
        <w:br/>
      </w:r>
    </w:p>
    <w:p w14:paraId="3B084440" w14:textId="77777777" w:rsidR="00F61671" w:rsidRDefault="00F61671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14:paraId="472F2A09" w14:textId="77777777" w:rsidR="00F61671" w:rsidRPr="00F61671" w:rsidRDefault="00F61671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  <w:lang w:val="en-US"/>
        </w:rPr>
        <w:t>ต้นทุนทางการเงิน</w:t>
      </w:r>
    </w:p>
    <w:p w14:paraId="776C6C7D" w14:textId="77777777" w:rsidR="003776E4" w:rsidRPr="00F50929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158AF3B8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สิทธิประโยชน์จากการ</w:t>
      </w:r>
      <w:r w:rsidRPr="00F50929">
        <w:rPr>
          <w:rFonts w:ascii="Angsana New" w:hAnsi="Angsana New"/>
          <w:sz w:val="30"/>
          <w:szCs w:val="30"/>
          <w:cs/>
        </w:rPr>
        <w:t>ส่งเสริมการลงทุน</w:t>
      </w:r>
    </w:p>
    <w:p w14:paraId="0EB49A83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กำไรต่อหุ้น</w:t>
      </w:r>
      <w:r w:rsidR="002C486E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41983DB3" w14:textId="77777777" w:rsidR="005A46D5" w:rsidRDefault="005A46D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883D904" w14:textId="3D9C87D0" w:rsidR="005F2345" w:rsidRDefault="005F234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39131499" w14:textId="238E3190" w:rsidR="00EB5376" w:rsidRPr="00BC2C7B" w:rsidRDefault="00EB5376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BC2C7B"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452931E3" w14:textId="507CD533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00BD9BF" w14:textId="6013C1DC" w:rsidR="00CF35BC" w:rsidRDefault="00C90CC6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0D15BC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4C94F91A" w14:textId="77777777" w:rsidR="00A63599" w:rsidRPr="000D15BC" w:rsidRDefault="00A63599" w:rsidP="00A6359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14D8CEFB" w14:textId="0590BFEA" w:rsidR="00567EEB" w:rsidRDefault="00567EEB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38550174" w14:textId="77777777" w:rsidR="00495D27" w:rsidRDefault="00495D27" w:rsidP="00495D27">
      <w:pPr>
        <w:spacing w:line="240" w:lineRule="auto"/>
        <w:ind w:left="1555"/>
        <w:rPr>
          <w:rFonts w:ascii="Angsana New" w:hAnsi="Angsana New"/>
          <w:sz w:val="30"/>
          <w:szCs w:val="30"/>
        </w:rPr>
      </w:pPr>
    </w:p>
    <w:p w14:paraId="30259070" w14:textId="77777777" w:rsidR="007B2482" w:rsidRPr="00602254" w:rsidRDefault="000D77DB" w:rsidP="00435278">
      <w:pPr>
        <w:pStyle w:val="Bo-C1Content"/>
      </w:pPr>
      <w:r>
        <w:rPr>
          <w:cs/>
        </w:rPr>
        <w:br w:type="page"/>
      </w:r>
      <w:r w:rsidR="00203EEF" w:rsidRPr="00602254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C22F59A" w14:textId="77777777" w:rsidR="00B7732B" w:rsidRPr="00E534EC" w:rsidRDefault="00B7732B" w:rsidP="005919CE">
      <w:pPr>
        <w:pStyle w:val="Bo-Blankline"/>
      </w:pPr>
    </w:p>
    <w:p w14:paraId="5434D169" w14:textId="5636A84F" w:rsidR="007B2482" w:rsidRPr="00624F76" w:rsidRDefault="00203EEF" w:rsidP="00435278">
      <w:pPr>
        <w:pStyle w:val="Bo-C1Content"/>
        <w:rPr>
          <w:cs/>
          <w:lang w:val="en-US"/>
        </w:rPr>
      </w:pPr>
      <w:r w:rsidRPr="00203EEF">
        <w:rPr>
          <w:cs/>
        </w:rPr>
        <w:t>งบการเงินนี</w:t>
      </w:r>
      <w:r w:rsidR="00800E16">
        <w:rPr>
          <w:cs/>
        </w:rPr>
        <w:t>้ได้รับอนุมัติให้ออกงบ</w:t>
      </w:r>
      <w:r w:rsidR="00800E16" w:rsidRPr="00DE642D">
        <w:rPr>
          <w:cs/>
        </w:rPr>
        <w:t>การเงิน</w:t>
      </w:r>
      <w:r w:rsidRPr="00DE642D">
        <w:rPr>
          <w:cs/>
        </w:rPr>
        <w:t>จาก</w:t>
      </w:r>
      <w:r w:rsidR="00732BAC" w:rsidRPr="00203EEF">
        <w:rPr>
          <w:cs/>
        </w:rPr>
        <w:t>คณะกรรมการตรวจสอบตามการมอบหมายจากคณะกรรมการบริษัท</w:t>
      </w:r>
      <w:r w:rsidRPr="00DE642D">
        <w:rPr>
          <w:cs/>
        </w:rPr>
        <w:t xml:space="preserve"> เมื่อ</w:t>
      </w:r>
      <w:r w:rsidRPr="00434223">
        <w:rPr>
          <w:cs/>
        </w:rPr>
        <w:t>วันที่</w:t>
      </w:r>
      <w:r w:rsidR="009248CC">
        <w:rPr>
          <w:lang w:val="en-US"/>
        </w:rPr>
        <w:t xml:space="preserve"> </w:t>
      </w:r>
      <w:r w:rsidR="00337DF9">
        <w:rPr>
          <w:lang w:val="en-US"/>
        </w:rPr>
        <w:t>1</w:t>
      </w:r>
      <w:r w:rsidR="00470469">
        <w:rPr>
          <w:lang w:val="en-US"/>
        </w:rPr>
        <w:t>7</w:t>
      </w:r>
      <w:r w:rsidR="00036CA3">
        <w:rPr>
          <w:lang w:val="en-US"/>
        </w:rPr>
        <w:t xml:space="preserve"> </w:t>
      </w:r>
      <w:r w:rsidR="00036CA3">
        <w:rPr>
          <w:rFonts w:hint="cs"/>
          <w:cs/>
          <w:lang w:val="en-US"/>
        </w:rPr>
        <w:t>กุมภาพันธ์</w:t>
      </w:r>
      <w:r w:rsidR="009248CC">
        <w:rPr>
          <w:rFonts w:hint="cs"/>
          <w:cs/>
          <w:lang w:val="en-US"/>
        </w:rPr>
        <w:t xml:space="preserve"> </w:t>
      </w:r>
      <w:r w:rsidR="00337DF9">
        <w:rPr>
          <w:lang w:val="en-US"/>
        </w:rPr>
        <w:t>256</w:t>
      </w:r>
      <w:r w:rsidR="00470469">
        <w:rPr>
          <w:lang w:val="en-US"/>
        </w:rPr>
        <w:t>5</w:t>
      </w:r>
    </w:p>
    <w:p w14:paraId="09529964" w14:textId="77777777" w:rsidR="00B7732B" w:rsidRPr="005919CE" w:rsidRDefault="00B7732B" w:rsidP="005919CE">
      <w:pPr>
        <w:pStyle w:val="Bo-Blankline"/>
      </w:pPr>
    </w:p>
    <w:p w14:paraId="40D3488D" w14:textId="77777777" w:rsidR="007B2482" w:rsidRPr="00E76832" w:rsidRDefault="007B2482" w:rsidP="00435278">
      <w:pPr>
        <w:pStyle w:val="Caption"/>
        <w:ind w:left="567" w:hanging="567"/>
      </w:pPr>
      <w:r w:rsidRPr="00E76832">
        <w:rPr>
          <w:cs/>
        </w:rPr>
        <w:t>ข้อมูลทั่วไป</w:t>
      </w:r>
    </w:p>
    <w:p w14:paraId="04931E0C" w14:textId="77777777" w:rsidR="00B7732B" w:rsidRPr="00E534EC" w:rsidRDefault="00B7732B" w:rsidP="005919CE">
      <w:pPr>
        <w:pStyle w:val="Bo-Blankline"/>
      </w:pPr>
    </w:p>
    <w:p w14:paraId="1AF45727" w14:textId="6D35887D" w:rsidR="00DF7C95" w:rsidRPr="00E34840" w:rsidRDefault="00EA0C93" w:rsidP="00DF7C95">
      <w:pPr>
        <w:pStyle w:val="Bo-C1Content"/>
      </w:pPr>
      <w:r>
        <w:rPr>
          <w:cs/>
        </w:rPr>
        <w:t xml:space="preserve">บริษัท ทีพีไอ โพลีน เพาเวอร์ จำกัด (มหาชน) </w:t>
      </w:r>
      <w:r w:rsidR="00DF7C95" w:rsidRPr="00E34840">
        <w:t>“</w:t>
      </w:r>
      <w:r w:rsidR="00DF7C95" w:rsidRPr="00E34840">
        <w:rPr>
          <w:cs/>
        </w:rPr>
        <w:t>บริษัท</w:t>
      </w:r>
      <w:r w:rsidR="00DF7C95" w:rsidRPr="00E34840">
        <w:rPr>
          <w:lang w:val="en-US"/>
        </w:rPr>
        <w:t xml:space="preserve">” </w:t>
      </w:r>
      <w:r w:rsidR="00DF7C95" w:rsidRPr="00E34840">
        <w:rPr>
          <w:cs/>
        </w:rPr>
        <w:t>เป็นนิติบุคคล</w:t>
      </w:r>
      <w:r w:rsidR="00DF7C95" w:rsidRPr="00E34840">
        <w:rPr>
          <w:cs/>
          <w:lang w:val="en-US"/>
        </w:rPr>
        <w:t>ที่จัดตั้งขึ้นใน</w:t>
      </w:r>
      <w:r w:rsidR="00DF7C95" w:rsidRPr="00E34840">
        <w:rPr>
          <w:cs/>
        </w:rPr>
        <w:t xml:space="preserve">ประเทศไทย และมีที่อยู่จดทะเบียนตั้งอยู่เลขที่ </w:t>
      </w:r>
      <w:r w:rsidR="00337DF9">
        <w:rPr>
          <w:lang w:val="en-US"/>
        </w:rPr>
        <w:t>26</w:t>
      </w:r>
      <w:r w:rsidR="00DF7C95" w:rsidRPr="00E34840">
        <w:t>/</w:t>
      </w:r>
      <w:r w:rsidR="00337DF9">
        <w:t>56</w:t>
      </w:r>
      <w:r w:rsidR="00DF7C95" w:rsidRPr="00E34840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14:paraId="2AC02DC3" w14:textId="77777777" w:rsidR="00DF7C95" w:rsidRPr="00A95226" w:rsidRDefault="00DF7C95" w:rsidP="00A95226">
      <w:pPr>
        <w:pStyle w:val="Bo-Blankline"/>
      </w:pPr>
    </w:p>
    <w:p w14:paraId="29A86D54" w14:textId="62591CBF" w:rsidR="00DF7C95" w:rsidRPr="00E34840" w:rsidRDefault="00DF7C95" w:rsidP="005E1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337DF9">
        <w:rPr>
          <w:rFonts w:ascii="Angsana New" w:hAnsi="Angsana New"/>
          <w:sz w:val="30"/>
          <w:szCs w:val="30"/>
          <w:lang w:val="en-US"/>
        </w:rPr>
        <w:t>5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เมษายน</w:t>
      </w:r>
      <w:r w:rsidRPr="00E34840">
        <w:rPr>
          <w:rFonts w:ascii="Angsana New" w:hAnsi="Angsana New"/>
          <w:sz w:val="30"/>
          <w:szCs w:val="30"/>
          <w:cs/>
        </w:rPr>
        <w:t xml:space="preserve"> </w:t>
      </w:r>
      <w:r w:rsidR="00337DF9">
        <w:rPr>
          <w:rFonts w:ascii="Angsana New" w:hAnsi="Angsana New"/>
          <w:sz w:val="30"/>
          <w:szCs w:val="30"/>
        </w:rPr>
        <w:t>2560</w:t>
      </w:r>
    </w:p>
    <w:p w14:paraId="3D77010A" w14:textId="77777777" w:rsidR="00DF7C95" w:rsidRPr="00A95226" w:rsidRDefault="00DF7C95" w:rsidP="00A95226">
      <w:pPr>
        <w:pStyle w:val="Bo-Blankline"/>
      </w:pPr>
    </w:p>
    <w:p w14:paraId="196FA817" w14:textId="711CFAB7" w:rsidR="005E16DF" w:rsidRPr="005E16DF" w:rsidRDefault="00DF7C95" w:rsidP="005E16DF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4840">
        <w:rPr>
          <w:rFonts w:ascii="Angsana New" w:hAnsi="Angsana New"/>
          <w:sz w:val="30"/>
          <w:szCs w:val="30"/>
          <w:cs/>
        </w:rPr>
        <w:t>บริษัท</w:t>
      </w:r>
      <w:r w:rsidRPr="00C44DB7">
        <w:rPr>
          <w:rFonts w:ascii="Angsana New" w:hAnsi="Angsana New"/>
          <w:sz w:val="30"/>
          <w:szCs w:val="30"/>
          <w:cs/>
        </w:rPr>
        <w:t>ใหญ่ในระหว่าง</w:t>
      </w:r>
      <w:r w:rsidR="005E16DF" w:rsidRPr="00C44DB7">
        <w:rPr>
          <w:rFonts w:ascii="Angsana New" w:hAnsi="Angsana New" w:hint="cs"/>
          <w:sz w:val="30"/>
          <w:szCs w:val="30"/>
          <w:cs/>
        </w:rPr>
        <w:t>ปี</w:t>
      </w:r>
      <w:r w:rsidRPr="00C44DB7">
        <w:rPr>
          <w:rFonts w:ascii="Angsana New" w:hAnsi="Angsana New"/>
          <w:sz w:val="30"/>
          <w:szCs w:val="30"/>
          <w:cs/>
        </w:rPr>
        <w:t xml:space="preserve">คือบริษัท ทีพีไอ โพลีน จำกัด </w:t>
      </w:r>
      <w:r w:rsidRPr="00C44DB7">
        <w:rPr>
          <w:rFonts w:ascii="Angsana New" w:hAnsi="Angsana New"/>
          <w:sz w:val="30"/>
          <w:szCs w:val="30"/>
        </w:rPr>
        <w:t>(</w:t>
      </w:r>
      <w:r w:rsidRPr="00C44DB7">
        <w:rPr>
          <w:rFonts w:ascii="Angsana New" w:hAnsi="Angsana New"/>
          <w:sz w:val="30"/>
          <w:szCs w:val="30"/>
          <w:cs/>
        </w:rPr>
        <w:t>มหาชน</w:t>
      </w:r>
      <w:r w:rsidRPr="00C44DB7">
        <w:rPr>
          <w:rFonts w:ascii="Angsana New" w:hAnsi="Angsana New"/>
          <w:sz w:val="30"/>
          <w:szCs w:val="30"/>
        </w:rPr>
        <w:t>) “</w:t>
      </w:r>
      <w:r w:rsidRPr="00C44DB7">
        <w:rPr>
          <w:rFonts w:ascii="Angsana New" w:hAnsi="Angsana New"/>
          <w:sz w:val="30"/>
          <w:szCs w:val="30"/>
          <w:cs/>
        </w:rPr>
        <w:t>บริษัทใหญ่</w:t>
      </w:r>
      <w:r w:rsidRPr="00C44DB7">
        <w:rPr>
          <w:rFonts w:ascii="Angsana New" w:hAnsi="Angsana New"/>
          <w:sz w:val="30"/>
          <w:szCs w:val="30"/>
        </w:rPr>
        <w:t xml:space="preserve">” </w:t>
      </w:r>
      <w:r w:rsidRPr="00C44DB7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  <w:r w:rsidR="005E16DF" w:rsidRPr="00C44DB7">
        <w:rPr>
          <w:rFonts w:ascii="Angsana New" w:hAnsi="Angsana New" w:hint="cs"/>
          <w:sz w:val="30"/>
          <w:szCs w:val="30"/>
          <w:cs/>
        </w:rPr>
        <w:t xml:space="preserve"> และเป็นผู้ถือหุ้นรายใหญ่ของบริษัท โดยมีอัตราส่วนการถือหุ้นร้อยละ </w:t>
      </w:r>
      <w:r w:rsidR="00337DF9">
        <w:rPr>
          <w:rFonts w:ascii="Angsana New" w:hAnsi="Angsana New"/>
          <w:sz w:val="30"/>
          <w:szCs w:val="30"/>
          <w:lang w:val="en-US"/>
        </w:rPr>
        <w:t>70.24</w:t>
      </w:r>
      <w:r w:rsidR="005E16DF" w:rsidRPr="00C44DB7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ของทุนที่ออกและชำระแล้วของบริษัท</w:t>
      </w:r>
    </w:p>
    <w:p w14:paraId="6B902A75" w14:textId="77777777" w:rsidR="00DF7C95" w:rsidRPr="005919CE" w:rsidRDefault="00DF7C95" w:rsidP="005919CE">
      <w:pPr>
        <w:pStyle w:val="Bo-Blankline"/>
      </w:pPr>
    </w:p>
    <w:p w14:paraId="14B9BBE0" w14:textId="35F69A4B" w:rsidR="00CF10A1" w:rsidRPr="000904BA" w:rsidRDefault="00DF7C95" w:rsidP="00CF10A1">
      <w:pPr>
        <w:pStyle w:val="Bo-C1Content"/>
        <w:rPr>
          <w:rFonts w:asciiTheme="majorBidi" w:hAnsiTheme="majorBidi" w:cstheme="majorBidi"/>
          <w:lang w:val="en-US"/>
        </w:rPr>
      </w:pPr>
      <w:r w:rsidRPr="00E34840">
        <w:rPr>
          <w:cs/>
        </w:rPr>
        <w:t>บริษัทดำเนินธุรกิจหลักเกี่ยวกับ</w:t>
      </w:r>
      <w:r w:rsidRPr="00E34840">
        <w:t xml:space="preserve"> </w:t>
      </w:r>
      <w:r w:rsidRPr="00E34840">
        <w:rPr>
          <w:cs/>
        </w:rPr>
        <w:t>การผลิตและจำหน่ายกระแสไฟฟ้าและเชื้อเพลิงจากขยะ</w:t>
      </w:r>
      <w:r w:rsidRPr="00E34840">
        <w:t xml:space="preserve"> </w:t>
      </w:r>
      <w:r w:rsidRPr="00E34840">
        <w:rPr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E34840">
        <w:t xml:space="preserve"> </w:t>
      </w:r>
      <w:r w:rsidRPr="00E34840">
        <w:rPr>
          <w:cs/>
        </w:rPr>
        <w:t xml:space="preserve">โดยมีสถานีบริการรวม </w:t>
      </w:r>
      <w:r w:rsidR="00337DF9">
        <w:rPr>
          <w:lang w:val="en-US"/>
        </w:rPr>
        <w:t>12</w:t>
      </w:r>
      <w:r w:rsidRPr="00E34840">
        <w:t xml:space="preserve"> </w:t>
      </w:r>
      <w:r w:rsidRPr="00E34840">
        <w:rPr>
          <w:cs/>
        </w:rPr>
        <w:t>แห่ง</w:t>
      </w:r>
      <w:r w:rsidR="0075317B">
        <w:t xml:space="preserve"> </w:t>
      </w:r>
      <w:r w:rsidR="00FC5B0D">
        <w:rPr>
          <w:rFonts w:hint="cs"/>
          <w:cs/>
        </w:rPr>
        <w:t>โดย</w:t>
      </w:r>
      <w:r w:rsidR="00CF10A1" w:rsidRPr="00744476">
        <w:rPr>
          <w:rFonts w:asciiTheme="majorBidi" w:hAnsiTheme="majorBidi" w:cstheme="majorBidi"/>
          <w:cs/>
        </w:rPr>
        <w:t xml:space="preserve">รายละเอียดของบริษัทย่อย ณ วันที่ </w:t>
      </w:r>
      <w:r w:rsidR="00337DF9">
        <w:rPr>
          <w:rFonts w:asciiTheme="majorBidi" w:hAnsiTheme="majorBidi" w:cstheme="majorBidi"/>
          <w:lang w:val="en-US"/>
        </w:rPr>
        <w:t>31</w:t>
      </w:r>
      <w:r w:rsidR="00CF10A1" w:rsidRPr="00744476">
        <w:rPr>
          <w:rFonts w:asciiTheme="majorBidi" w:hAnsiTheme="majorBidi" w:cstheme="majorBidi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470469">
        <w:rPr>
          <w:rFonts w:asciiTheme="majorBidi" w:hAnsiTheme="majorBidi" w:cstheme="majorBidi"/>
          <w:lang w:val="en-US"/>
        </w:rPr>
        <w:t>4</w:t>
      </w:r>
      <w:r w:rsidR="00CF10A1" w:rsidRPr="00744476">
        <w:rPr>
          <w:rFonts w:asciiTheme="majorBidi" w:hAnsiTheme="majorBidi" w:cstheme="majorBidi"/>
          <w:cs/>
        </w:rPr>
        <w:t xml:space="preserve"> และ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470469">
        <w:rPr>
          <w:rFonts w:asciiTheme="majorBidi" w:hAnsiTheme="majorBidi" w:cstheme="majorBidi"/>
          <w:lang w:val="en-US"/>
        </w:rPr>
        <w:t>3</w:t>
      </w:r>
      <w:r w:rsidR="000904BA">
        <w:rPr>
          <w:rFonts w:asciiTheme="majorBidi" w:hAnsiTheme="majorBidi" w:cstheme="majorBidi" w:hint="cs"/>
          <w:cs/>
        </w:rPr>
        <w:t xml:space="preserve"> ได้เปิดเผยไว้ใน</w:t>
      </w:r>
      <w:r w:rsidR="000904BA" w:rsidRPr="00FC5B0D">
        <w:rPr>
          <w:rFonts w:asciiTheme="majorBidi" w:hAnsiTheme="majorBidi" w:cstheme="majorBidi" w:hint="cs"/>
          <w:cs/>
        </w:rPr>
        <w:t xml:space="preserve">หมายเหตุข้อ </w:t>
      </w:r>
      <w:r w:rsidR="00337DF9" w:rsidRPr="00FC5B0D">
        <w:rPr>
          <w:rFonts w:asciiTheme="majorBidi" w:hAnsiTheme="majorBidi" w:cstheme="majorBidi"/>
          <w:lang w:val="en-US"/>
        </w:rPr>
        <w:t>9</w:t>
      </w:r>
    </w:p>
    <w:p w14:paraId="34692D1C" w14:textId="77777777" w:rsidR="00CF10A1" w:rsidRPr="005919CE" w:rsidRDefault="00CF10A1" w:rsidP="005919CE">
      <w:pPr>
        <w:pStyle w:val="Bo-Blankline"/>
        <w:rPr>
          <w:cs/>
        </w:rPr>
      </w:pPr>
    </w:p>
    <w:p w14:paraId="41F44F82" w14:textId="77777777" w:rsidR="007B2482" w:rsidRPr="00E76832" w:rsidRDefault="007B2482" w:rsidP="00813030">
      <w:pPr>
        <w:pStyle w:val="Caption"/>
        <w:tabs>
          <w:tab w:val="clear" w:pos="540"/>
        </w:tabs>
      </w:pPr>
      <w:r w:rsidRPr="00E76832">
        <w:rPr>
          <w:cs/>
        </w:rPr>
        <w:t>เกณฑ์</w:t>
      </w:r>
      <w:r w:rsidRPr="00E76832">
        <w:rPr>
          <w:rFonts w:hint="cs"/>
          <w:cs/>
        </w:rPr>
        <w:t>การจัดทำงบการเงิน</w:t>
      </w:r>
    </w:p>
    <w:p w14:paraId="549AFAE1" w14:textId="77777777" w:rsidR="007B2482" w:rsidRPr="00D1506D" w:rsidRDefault="007B2482" w:rsidP="005919CE">
      <w:pPr>
        <w:pStyle w:val="Bo-Blankline"/>
      </w:pPr>
    </w:p>
    <w:p w14:paraId="36C9D460" w14:textId="1F7A615A" w:rsidR="00782FB0" w:rsidRDefault="00AC0BB3" w:rsidP="00782FB0">
      <w:pPr>
        <w:pStyle w:val="Bo-Blankline"/>
        <w:jc w:val="thaiDistribute"/>
        <w:rPr>
          <w:sz w:val="30"/>
          <w:szCs w:val="30"/>
          <w:lang w:eastAsia="en-US"/>
        </w:rPr>
      </w:pPr>
      <w:r w:rsidRPr="00AC0BB3">
        <w:rPr>
          <w:sz w:val="30"/>
          <w:szCs w:val="30"/>
          <w:cs/>
          <w:lang w:eastAsia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sz w:val="30"/>
          <w:szCs w:val="30"/>
          <w:lang w:eastAsia="en-US"/>
        </w:rPr>
        <w:br/>
      </w:r>
      <w:r w:rsidRPr="00AC0BB3">
        <w:rPr>
          <w:sz w:val="30"/>
          <w:szCs w:val="30"/>
          <w:cs/>
          <w:lang w:eastAsia="en-US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447C5F81" w14:textId="4FB6FB3C" w:rsidR="00AC0BB3" w:rsidRDefault="00AC0BB3" w:rsidP="00782FB0">
      <w:pPr>
        <w:pStyle w:val="Bo-Blankline"/>
        <w:jc w:val="thaiDistribute"/>
      </w:pPr>
    </w:p>
    <w:p w14:paraId="39D10ECE" w14:textId="0F3FAEE3" w:rsidR="001C63CF" w:rsidRPr="001C63CF" w:rsidRDefault="001C63CF" w:rsidP="00782FB0">
      <w:pPr>
        <w:pStyle w:val="Bo-Blankline"/>
        <w:jc w:val="thaiDistribute"/>
        <w:rPr>
          <w:sz w:val="30"/>
          <w:szCs w:val="30"/>
          <w:cs/>
          <w:lang w:eastAsia="en-US"/>
        </w:rPr>
      </w:pPr>
      <w:r w:rsidRPr="001C63CF">
        <w:rPr>
          <w:rFonts w:hint="cs"/>
          <w:sz w:val="30"/>
          <w:szCs w:val="30"/>
          <w:cs/>
          <w:lang w:eastAsia="en-US"/>
        </w:rPr>
        <w:t>ในการจัดทำ</w:t>
      </w:r>
      <w:r>
        <w:rPr>
          <w:rFonts w:hint="cs"/>
          <w:sz w:val="30"/>
          <w:szCs w:val="30"/>
          <w:cs/>
          <w:lang w:eastAsia="en-US"/>
        </w:rPr>
        <w:t>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</w:t>
      </w:r>
      <w:r w:rsidR="00657346">
        <w:rPr>
          <w:rFonts w:hint="cs"/>
          <w:sz w:val="30"/>
          <w:szCs w:val="30"/>
          <w:cs/>
          <w:lang w:eastAsia="en-US"/>
        </w:rPr>
        <w:t>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4000D46" w14:textId="77777777" w:rsidR="00FE1298" w:rsidRDefault="00FE1298" w:rsidP="00FE1298">
      <w:pPr>
        <w:spacing w:line="240" w:lineRule="auto"/>
        <w:ind w:left="99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4BC50D0" w14:textId="596865D4" w:rsidR="000162F3" w:rsidRPr="0034019B" w:rsidRDefault="000162F3" w:rsidP="00A4653C">
      <w:pPr>
        <w:pStyle w:val="Caption"/>
        <w:ind w:left="567" w:hanging="567"/>
      </w:pPr>
      <w:r w:rsidRPr="0034019B">
        <w:rPr>
          <w:cs/>
        </w:rPr>
        <w:lastRenderedPageBreak/>
        <w:t>นโยบายการบัญชีที่สำคัญ</w:t>
      </w:r>
    </w:p>
    <w:p w14:paraId="07750F1C" w14:textId="77777777" w:rsidR="000162F3" w:rsidRPr="0013231F" w:rsidRDefault="000162F3" w:rsidP="005919CE">
      <w:pPr>
        <w:pStyle w:val="Bo-Blankline"/>
        <w:rPr>
          <w:lang w:val="en-US"/>
        </w:rPr>
      </w:pPr>
    </w:p>
    <w:p w14:paraId="5709CD94" w14:textId="77777777" w:rsidR="003347DE" w:rsidRPr="00744476" w:rsidRDefault="003347DE" w:rsidP="00BE05D9">
      <w:pPr>
        <w:pStyle w:val="Bo-H2Main"/>
        <w:numPr>
          <w:ilvl w:val="0"/>
          <w:numId w:val="4"/>
        </w:numPr>
        <w:spacing w:line="240" w:lineRule="auto"/>
        <w:ind w:right="-25" w:hanging="567"/>
        <w:contextualSpacing w:val="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2E208DCB" w14:textId="77777777" w:rsidR="003347DE" w:rsidRPr="00A771F7" w:rsidRDefault="003347DE" w:rsidP="00A771F7">
      <w:pPr>
        <w:pStyle w:val="Bo-Blankline"/>
        <w:rPr>
          <w:cs/>
        </w:rPr>
      </w:pPr>
    </w:p>
    <w:p w14:paraId="31EC7538" w14:textId="77777777" w:rsidR="003347DE" w:rsidRPr="00744476" w:rsidRDefault="003347DE" w:rsidP="003347D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 xml:space="preserve">งบการเงินรวมประกอบด้วยงบการเงินของบริษัท </w:t>
      </w:r>
      <w:r w:rsidR="006B424C">
        <w:rPr>
          <w:rFonts w:asciiTheme="majorBidi" w:hAnsiTheme="majorBidi" w:cstheme="majorBidi" w:hint="cs"/>
          <w:cs/>
          <w:lang w:val="en-US"/>
        </w:rPr>
        <w:t>และ</w:t>
      </w:r>
      <w:r w:rsidRPr="00744476">
        <w:rPr>
          <w:rFonts w:asciiTheme="majorBidi" w:hAnsiTheme="majorBidi" w:cstheme="majorBidi"/>
          <w:cs/>
        </w:rPr>
        <w:t xml:space="preserve">บริษัทย่อย </w:t>
      </w:r>
      <w:r w:rsidRPr="00744476">
        <w:rPr>
          <w:rFonts w:asciiTheme="majorBidi" w:hAnsiTheme="majorBidi" w:cstheme="majorBidi"/>
        </w:rPr>
        <w:t>(</w:t>
      </w:r>
      <w:r w:rsidRPr="00744476">
        <w:rPr>
          <w:rFonts w:asciiTheme="majorBidi" w:hAnsiTheme="majorBidi" w:cstheme="majorBidi"/>
          <w:cs/>
        </w:rPr>
        <w:t xml:space="preserve">รวมกันเรียกว่า </w:t>
      </w:r>
      <w:r w:rsidRPr="00744476">
        <w:rPr>
          <w:rFonts w:asciiTheme="majorBidi" w:hAnsiTheme="majorBidi" w:cstheme="majorBidi"/>
        </w:rPr>
        <w:t>“</w:t>
      </w:r>
      <w:r w:rsidRPr="00744476">
        <w:rPr>
          <w:rFonts w:asciiTheme="majorBidi" w:hAnsiTheme="majorBidi" w:cstheme="majorBidi"/>
          <w:cs/>
        </w:rPr>
        <w:t>กลุ่มบริษัท</w:t>
      </w:r>
      <w:r w:rsidR="006B424C">
        <w:rPr>
          <w:rFonts w:asciiTheme="majorBidi" w:hAnsiTheme="majorBidi" w:cstheme="majorBidi"/>
        </w:rPr>
        <w:t>”)</w:t>
      </w:r>
    </w:p>
    <w:p w14:paraId="760811E6" w14:textId="77777777" w:rsidR="001A0157" w:rsidRPr="001A0157" w:rsidRDefault="001A0157" w:rsidP="003347DE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5A69C79F" w14:textId="77777777" w:rsidR="00C12DF3" w:rsidRPr="001142C3" w:rsidRDefault="00C12DF3" w:rsidP="00C12DF3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1142C3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1142C3">
        <w:rPr>
          <w:rFonts w:asciiTheme="majorBidi" w:hAnsiTheme="majorBidi" w:cstheme="majorBidi"/>
          <w:sz w:val="30"/>
          <w:szCs w:val="30"/>
        </w:rPr>
        <w:t xml:space="preserve"> </w:t>
      </w:r>
      <w:r w:rsidRPr="001142C3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647EE3CF" w14:textId="141FA9FB" w:rsidR="00581816" w:rsidRDefault="00581816" w:rsidP="003347DE">
      <w:pPr>
        <w:pStyle w:val="Bo-Blankline"/>
        <w:jc w:val="thaiDistribute"/>
        <w:rPr>
          <w:rFonts w:asciiTheme="majorBidi" w:hAnsiTheme="majorBidi" w:cstheme="majorBidi"/>
        </w:rPr>
      </w:pPr>
    </w:p>
    <w:p w14:paraId="1939A033" w14:textId="4D50D30D" w:rsidR="00A253CC" w:rsidRDefault="00A253CC" w:rsidP="003347DE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1142C3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Pr="001142C3">
        <w:rPr>
          <w:rFonts w:asciiTheme="majorBidi" w:hAnsiTheme="majorBidi" w:cstheme="majorBidi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1142C3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</w:t>
      </w:r>
      <w:r w:rsidRPr="001142C3">
        <w:rPr>
          <w:rFonts w:asciiTheme="majorBidi" w:hAnsiTheme="majorBidi" w:cstheme="majorBidi" w:hint="cs"/>
          <w:sz w:val="30"/>
          <w:szCs w:val="30"/>
          <w:cs/>
        </w:rPr>
        <w:t>ม</w:t>
      </w:r>
    </w:p>
    <w:p w14:paraId="30BD67B9" w14:textId="6D41016A" w:rsidR="00A253CC" w:rsidRPr="00A253CC" w:rsidRDefault="00A253CC" w:rsidP="00A253CC">
      <w:pPr>
        <w:pStyle w:val="Bo-Blankline"/>
      </w:pPr>
    </w:p>
    <w:p w14:paraId="42BF7D73" w14:textId="77777777" w:rsidR="00A253CC" w:rsidRPr="001142C3" w:rsidRDefault="00A253CC" w:rsidP="00A253C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1142C3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473C8AE8" w14:textId="77777777" w:rsidR="00A253CC" w:rsidRPr="001142C3" w:rsidRDefault="00A253CC" w:rsidP="00A253C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8A9AFDC" w14:textId="77777777" w:rsidR="00A253CC" w:rsidRPr="001142C3" w:rsidRDefault="00A253CC" w:rsidP="00A253C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42C3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กลุ่มบริษัทรับรู้เงินลงทุนในบริษัทร่วมในงบการเงินรว</w:t>
      </w:r>
      <w:r w:rsidRPr="001142C3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1142C3">
        <w:rPr>
          <w:rFonts w:asciiTheme="majorBidi" w:hAnsiTheme="majorBidi" w:cstheme="majorBidi"/>
          <w:sz w:val="30"/>
          <w:szCs w:val="30"/>
          <w:cs/>
        </w:rPr>
        <w:t xml:space="preserve"> 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1142C3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0CC7300" w14:textId="684331AD" w:rsidR="00E94396" w:rsidRDefault="00E94396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E648603" w14:textId="77777777" w:rsidR="00A253CC" w:rsidRPr="001142C3" w:rsidRDefault="00A253CC" w:rsidP="00A253CC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lastRenderedPageBreak/>
        <w:t>ยอดคงเหลือและรายการบัญชีระหว่างกิจการในกลุ่ม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71E03E35" w14:textId="4313543B" w:rsidR="00A253CC" w:rsidRPr="00A253CC" w:rsidRDefault="00A253CC" w:rsidP="00A253CC">
      <w:pPr>
        <w:pStyle w:val="Bo-Blankline"/>
      </w:pPr>
    </w:p>
    <w:p w14:paraId="453612B0" w14:textId="77777777" w:rsidR="00A253CC" w:rsidRPr="001142C3" w:rsidRDefault="00A253CC" w:rsidP="00A253CC">
      <w:pPr>
        <w:pStyle w:val="Bo-C1Content"/>
        <w:rPr>
          <w:rFonts w:asciiTheme="majorBidi" w:hAnsiTheme="majorBidi" w:cstheme="majorBidi"/>
          <w:i/>
          <w:iCs/>
        </w:rPr>
      </w:pPr>
      <w:r w:rsidRPr="001142C3">
        <w:rPr>
          <w:rFonts w:asciiTheme="majorBidi" w:hAnsiTheme="majorBidi" w:cstheme="majorBidi"/>
          <w:i/>
          <w:iCs/>
          <w:cs/>
        </w:rPr>
        <w:t>การรวมธุรกิจ</w:t>
      </w:r>
    </w:p>
    <w:p w14:paraId="4677C905" w14:textId="77777777" w:rsidR="00A253CC" w:rsidRPr="001142C3" w:rsidRDefault="00A253CC" w:rsidP="00A253CC">
      <w:pPr>
        <w:pStyle w:val="Bo-Blankline"/>
      </w:pPr>
    </w:p>
    <w:p w14:paraId="7C67B1E9" w14:textId="460899CA" w:rsidR="00A253CC" w:rsidRDefault="00A253CC" w:rsidP="00A253CC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142C3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300B51F" w14:textId="77777777" w:rsidR="00A253CC" w:rsidRPr="001142C3" w:rsidRDefault="00A253CC" w:rsidP="00A253CC">
      <w:pPr>
        <w:pStyle w:val="Bo-Blankline"/>
      </w:pPr>
    </w:p>
    <w:p w14:paraId="31212378" w14:textId="77777777" w:rsidR="00A253CC" w:rsidRPr="001142C3" w:rsidRDefault="00A253CC" w:rsidP="00A253CC">
      <w:pPr>
        <w:pStyle w:val="Bo-C1Content"/>
        <w:rPr>
          <w:rFonts w:asciiTheme="majorBidi" w:hAnsiTheme="majorBidi" w:cstheme="majorBidi"/>
        </w:rPr>
      </w:pPr>
      <w:r w:rsidRPr="001142C3">
        <w:rPr>
          <w:rFonts w:asciiTheme="majorBidi" w:hAnsiTheme="majorBidi" w:cstheme="majorBidi"/>
          <w:cs/>
        </w:rPr>
        <w:t>กลุ่มบริษัทเลือกใช้วิธีการทดสอบการกระจุกตัว (</w:t>
      </w:r>
      <w:r w:rsidRPr="001142C3">
        <w:rPr>
          <w:rFonts w:asciiTheme="majorBidi" w:hAnsiTheme="majorBidi" w:cstheme="majorBidi"/>
        </w:rPr>
        <w:t xml:space="preserve">concentration test) </w:t>
      </w:r>
      <w:r w:rsidRPr="001142C3">
        <w:rPr>
          <w:rFonts w:asciiTheme="majorBidi" w:hAnsiTheme="majorBidi" w:cstheme="majorBidi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5F5A74C1" w14:textId="77777777" w:rsidR="00A253CC" w:rsidRPr="0077485C" w:rsidRDefault="00A253CC" w:rsidP="00A253CC">
      <w:pPr>
        <w:pStyle w:val="Bo-Blankline"/>
      </w:pPr>
    </w:p>
    <w:p w14:paraId="2C3DF8DD" w14:textId="15AF7E79" w:rsidR="00A253CC" w:rsidRPr="0077485C" w:rsidRDefault="00A253CC" w:rsidP="00A253C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77485C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0810D93" w14:textId="77777777" w:rsidR="00A253CC" w:rsidRPr="0077485C" w:rsidRDefault="00A253CC" w:rsidP="00A253C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1F2B1B1" w14:textId="45441951" w:rsidR="00A253CC" w:rsidRPr="0077485C" w:rsidRDefault="00A253CC" w:rsidP="00A253C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77485C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</w:t>
      </w:r>
      <w:r w:rsidRPr="00C43596">
        <w:rPr>
          <w:rFonts w:ascii="Angsana New" w:hAnsi="Angsana New"/>
          <w:sz w:val="30"/>
          <w:szCs w:val="30"/>
          <w:cs/>
        </w:rPr>
        <w:t>เกิดขึ้น</w:t>
      </w:r>
      <w:r w:rsidRPr="00C43596">
        <w:rPr>
          <w:rFonts w:ascii="Angsana New" w:hAnsi="Angsana New"/>
          <w:sz w:val="30"/>
          <w:szCs w:val="30"/>
        </w:rPr>
        <w:t xml:space="preserve"> </w:t>
      </w:r>
      <w:r w:rsidRPr="00C43596">
        <w:rPr>
          <w:rFonts w:ascii="Angsana New" w:hAnsi="Angsana New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Pr="00C43596">
        <w:rPr>
          <w:rFonts w:ascii="Angsana New" w:hAnsi="Angsana New"/>
          <w:sz w:val="30"/>
          <w:szCs w:val="30"/>
        </w:rPr>
        <w:t xml:space="preserve"> </w:t>
      </w:r>
      <w:r w:rsidRPr="00C43596">
        <w:rPr>
          <w:rFonts w:ascii="Angsana New" w:hAnsi="Angsana New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6697C5B7" w14:textId="77777777" w:rsidR="00A253CC" w:rsidRPr="00206CF7" w:rsidRDefault="00A253CC" w:rsidP="00A253C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6788E554" w14:textId="77777777" w:rsidR="00A253CC" w:rsidRPr="0077485C" w:rsidRDefault="00A253CC" w:rsidP="00A253CC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06CF7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9D2BE48" w14:textId="77777777" w:rsidR="00A253CC" w:rsidRPr="00206CF7" w:rsidRDefault="00A253CC" w:rsidP="00A253C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4DA7FCF" w14:textId="77777777" w:rsidR="00A253CC" w:rsidRPr="0077485C" w:rsidRDefault="00A253CC" w:rsidP="00A253CC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7485C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D66161E" w14:textId="3671E92A" w:rsidR="00E94396" w:rsidRDefault="00E94396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06B68B8" w14:textId="45CE1338" w:rsidR="00A253CC" w:rsidRDefault="00A253CC" w:rsidP="00A253C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Calibri" w:hAnsi="Angsana New"/>
          <w:sz w:val="30"/>
          <w:szCs w:val="30"/>
        </w:rPr>
      </w:pPr>
      <w:r w:rsidRPr="00206CF7">
        <w:rPr>
          <w:rFonts w:ascii="Angsana New" w:eastAsia="Calibri" w:hAnsi="Angsana New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206CF7">
        <w:rPr>
          <w:rFonts w:ascii="Angsana New" w:eastAsia="Calibri" w:hAnsi="Angsana New"/>
          <w:sz w:val="30"/>
          <w:szCs w:val="30"/>
          <w:cs/>
        </w:rPr>
        <w:t>ๆ ที่เคยรับรู้ไว้ ณ วันที่ซื้อ</w:t>
      </w:r>
    </w:p>
    <w:p w14:paraId="0DC4154D" w14:textId="77777777" w:rsidR="00E94396" w:rsidRPr="0077485C" w:rsidRDefault="00E94396" w:rsidP="00E94396">
      <w:pPr>
        <w:pStyle w:val="Bo-Blankline"/>
        <w:rPr>
          <w:rFonts w:eastAsia="Calibri"/>
          <w:cs/>
        </w:rPr>
      </w:pPr>
    </w:p>
    <w:p w14:paraId="0B3C993B" w14:textId="77777777" w:rsidR="00DC4F09" w:rsidRPr="00DC4F09" w:rsidRDefault="00487D70" w:rsidP="00D34603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sz w:val="20"/>
          <w:szCs w:val="20"/>
        </w:rPr>
      </w:pPr>
      <w:r w:rsidRPr="00487D7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4D924888" w14:textId="4A2BBE9E" w:rsidR="00CF71F4" w:rsidRPr="00CF71F4" w:rsidRDefault="00D34603" w:rsidP="00DC4F09">
      <w:pPr>
        <w:spacing w:line="240" w:lineRule="auto"/>
        <w:ind w:left="567" w:right="-25"/>
        <w:jc w:val="both"/>
        <w:rPr>
          <w:rFonts w:ascii="Angsana New" w:hAnsi="Angsana New"/>
          <w:sz w:val="20"/>
          <w:szCs w:val="20"/>
        </w:rPr>
      </w:pPr>
      <w:r w:rsidRPr="00CF71F4">
        <w:rPr>
          <w:rFonts w:ascii="Angsana New" w:hAnsi="Angsana New"/>
          <w:sz w:val="20"/>
          <w:szCs w:val="20"/>
        </w:rPr>
        <w:t xml:space="preserve"> </w:t>
      </w:r>
    </w:p>
    <w:p w14:paraId="2BB023CF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63CF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เงินลงทุนในบริษัทย่อยในงบการเงินเฉพาะกิจการของบริษัทบันทึกบัญชีโดยใช้วิธีส่วนได้เสีย</w:t>
      </w:r>
    </w:p>
    <w:p w14:paraId="1F5A7B37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D35BD9A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63CF">
        <w:rPr>
          <w:rFonts w:ascii="Angsana New" w:hAnsi="Angsana New"/>
          <w:sz w:val="30"/>
          <w:szCs w:val="30"/>
          <w:cs/>
        </w:rPr>
        <w:t>ส่วนได้เสียในบริษัทย่อยบันทึกบัญชีตามวิธีส่วนได้เสีย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จะถูกบันทึกในงบการเงินเฉพาะกิจการจนถึงวันที่บริษัทสูญเสียความมีอิทธิพลอย่างมีนัยสำคัญ การควบคุม หรือการควบคุมร่วม</w:t>
      </w:r>
    </w:p>
    <w:p w14:paraId="41B7A7DE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DAFD148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C63CF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1CFC84A2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E790DA6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63CF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50D6822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6B1F47F" w14:textId="19250399" w:rsidR="00487D70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63CF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3C07C2D9" w14:textId="77777777" w:rsidR="00657346" w:rsidRPr="00657346" w:rsidRDefault="00657346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CF17A4A" w14:textId="70828EB0" w:rsidR="000162F3" w:rsidRPr="0064714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9AF2ABC" w14:textId="77777777" w:rsidR="000162F3" w:rsidRPr="0013231F" w:rsidRDefault="000162F3" w:rsidP="0064714B">
      <w:pPr>
        <w:spacing w:line="240" w:lineRule="auto"/>
        <w:ind w:left="547" w:right="-25"/>
        <w:jc w:val="both"/>
        <w:rPr>
          <w:rFonts w:ascii="Angsana New" w:hAnsi="Angsana New"/>
          <w:sz w:val="20"/>
          <w:szCs w:val="20"/>
          <w:lang w:val="en-US"/>
        </w:rPr>
      </w:pPr>
    </w:p>
    <w:p w14:paraId="5930E70C" w14:textId="6908D1E3" w:rsidR="00E030E8" w:rsidRPr="008B3057" w:rsidRDefault="003F7528" w:rsidP="008B3057">
      <w:pPr>
        <w:pStyle w:val="BodyText2"/>
        <w:spacing w:line="240" w:lineRule="atLeast"/>
        <w:ind w:left="540" w:right="43"/>
        <w:jc w:val="thaiDistribute"/>
        <w:rPr>
          <w:sz w:val="30"/>
          <w:szCs w:val="30"/>
          <w:lang w:val="en-US"/>
        </w:rPr>
      </w:pPr>
      <w:r w:rsidRPr="008B3057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8B3057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8B3057">
        <w:rPr>
          <w:rFonts w:ascii="Angsana New" w:hAnsi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  <w:r w:rsidR="00657346" w:rsidRPr="008B3057">
        <w:rPr>
          <w:rFonts w:ascii="Angsana New" w:hAnsi="Angsana New" w:hint="cs"/>
          <w:sz w:val="30"/>
          <w:szCs w:val="30"/>
          <w:cs/>
        </w:rPr>
        <w:t xml:space="preserve"> </w:t>
      </w:r>
      <w:r w:rsidR="000162F3" w:rsidRPr="008B3057">
        <w:rPr>
          <w:sz w:val="30"/>
          <w:szCs w:val="30"/>
          <w:cs/>
          <w:lang w:val="en-US"/>
        </w:rPr>
        <w:t>สินทรัพย์และหนี้สินที่เป็นตัวเงินและเป็นเงินตราต่างประเทศ</w:t>
      </w:r>
      <w:r w:rsidR="00657346" w:rsidRPr="008B3057">
        <w:rPr>
          <w:rFonts w:hint="cs"/>
          <w:sz w:val="30"/>
          <w:szCs w:val="30"/>
          <w:cs/>
          <w:lang w:val="en-US"/>
        </w:rPr>
        <w:t xml:space="preserve"> </w:t>
      </w:r>
      <w:r w:rsidR="000162F3" w:rsidRPr="008B3057">
        <w:rPr>
          <w:sz w:val="30"/>
          <w:szCs w:val="30"/>
          <w:cs/>
          <w:lang w:val="en-US"/>
        </w:rPr>
        <w:t>แปลงค่าโดยใช้อัตรา</w:t>
      </w:r>
      <w:r w:rsidR="000162F3" w:rsidRPr="008B3057">
        <w:rPr>
          <w:sz w:val="30"/>
          <w:szCs w:val="30"/>
          <w:cs/>
        </w:rPr>
        <w:t>แลกเปลี่ยน</w:t>
      </w:r>
      <w:r w:rsidR="000162F3" w:rsidRPr="008B3057">
        <w:rPr>
          <w:sz w:val="30"/>
          <w:szCs w:val="30"/>
          <w:cs/>
          <w:lang w:val="en-US"/>
        </w:rPr>
        <w:t xml:space="preserve"> ณ วัน</w:t>
      </w:r>
      <w:r w:rsidR="00657346" w:rsidRPr="008B3057">
        <w:rPr>
          <w:rFonts w:hint="cs"/>
          <w:sz w:val="30"/>
          <w:szCs w:val="30"/>
          <w:cs/>
          <w:lang w:val="en-US"/>
        </w:rPr>
        <w:t>ที่รายงาน</w:t>
      </w:r>
      <w:r w:rsidR="000162F3" w:rsidRPr="008B3057">
        <w:rPr>
          <w:sz w:val="30"/>
          <w:szCs w:val="30"/>
          <w:cs/>
          <w:lang w:val="en-US"/>
        </w:rPr>
        <w:t xml:space="preserve"> </w:t>
      </w:r>
    </w:p>
    <w:p w14:paraId="441C9505" w14:textId="77777777" w:rsidR="00E030E8" w:rsidRPr="008B3057" w:rsidRDefault="00E030E8" w:rsidP="005919CE">
      <w:pPr>
        <w:pStyle w:val="Bo-Blankline"/>
        <w:rPr>
          <w:sz w:val="30"/>
          <w:szCs w:val="30"/>
          <w:lang w:val="en-US"/>
        </w:rPr>
      </w:pPr>
    </w:p>
    <w:p w14:paraId="3568E3F0" w14:textId="77777777" w:rsidR="000162F3" w:rsidRPr="008B3057" w:rsidRDefault="00151777" w:rsidP="001D50ED">
      <w:pPr>
        <w:pStyle w:val="Bo-C1Content"/>
        <w:rPr>
          <w:lang w:val="en-US"/>
        </w:rPr>
      </w:pPr>
      <w:r w:rsidRPr="008B3057">
        <w:rPr>
          <w:color w:val="00000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13FD4628" w14:textId="77777777" w:rsidR="000162F3" w:rsidRDefault="000162F3" w:rsidP="001D50ED">
      <w:pPr>
        <w:pStyle w:val="Bo-Blankline"/>
        <w:rPr>
          <w:lang w:val="en-US"/>
        </w:rPr>
      </w:pPr>
    </w:p>
    <w:p w14:paraId="7066DD58" w14:textId="77777777" w:rsidR="004D25AB" w:rsidRDefault="004D25AB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6792972" w14:textId="62F51D03" w:rsidR="00BC55C7" w:rsidRPr="00132AFB" w:rsidRDefault="00BC55C7" w:rsidP="001D50ED">
      <w:pPr>
        <w:pStyle w:val="BodyText2"/>
        <w:spacing w:before="0"/>
        <w:ind w:left="540" w:right="43"/>
        <w:rPr>
          <w:rFonts w:ascii="Angsana New" w:hAnsi="Angsana New"/>
          <w:i/>
          <w:iCs/>
          <w:sz w:val="30"/>
          <w:szCs w:val="30"/>
          <w:cs/>
        </w:rPr>
      </w:pPr>
      <w:r w:rsidRPr="00132AFB">
        <w:rPr>
          <w:rFonts w:ascii="Angsana New" w:hAnsi="Angsana New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2137EE1B" w14:textId="77777777" w:rsidR="00BC55C7" w:rsidRPr="00132AFB" w:rsidRDefault="00BC55C7" w:rsidP="001D50ED">
      <w:pPr>
        <w:pStyle w:val="Bo-Blankline"/>
      </w:pPr>
    </w:p>
    <w:p w14:paraId="09823EFA" w14:textId="044D0C37" w:rsidR="00BC55C7" w:rsidRPr="002E2783" w:rsidRDefault="00BC55C7" w:rsidP="004D25AB">
      <w:pPr>
        <w:pStyle w:val="BodyText2"/>
        <w:spacing w:before="0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132AFB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</w:t>
      </w:r>
      <w:r w:rsidRPr="00CC2871">
        <w:rPr>
          <w:rFonts w:ascii="Angsana New" w:hAnsi="Angsana New"/>
          <w:sz w:val="30"/>
          <w:szCs w:val="30"/>
          <w:cs/>
        </w:rPr>
        <w:t>จากการซื้อหน่วยงานในต่างประเทศ</w:t>
      </w:r>
      <w:r w:rsidRPr="00CC2871">
        <w:rPr>
          <w:rFonts w:ascii="Angsana New" w:hAnsi="Angsana New" w:hint="cs"/>
          <w:sz w:val="30"/>
          <w:szCs w:val="30"/>
          <w:cs/>
        </w:rPr>
        <w:t xml:space="preserve"> </w:t>
      </w:r>
      <w:r w:rsidRPr="00CC2871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Pr="00CC2871">
        <w:rPr>
          <w:rFonts w:ascii="Angsana New" w:hAnsi="Angsana New" w:hint="cs"/>
          <w:sz w:val="30"/>
          <w:szCs w:val="30"/>
          <w:cs/>
        </w:rPr>
        <w:t>รายงาน</w:t>
      </w:r>
      <w:r w:rsidR="004D25A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132AFB">
        <w:rPr>
          <w:rFonts w:ascii="Angsana New" w:hAnsi="Angsana New" w:hint="cs"/>
          <w:sz w:val="30"/>
          <w:szCs w:val="30"/>
          <w:cs/>
        </w:rPr>
        <w:t>หน่วยงาน</w:t>
      </w:r>
      <w:r w:rsidRPr="00132AFB">
        <w:rPr>
          <w:rFonts w:ascii="Angsana New" w:hAnsi="Angsana New"/>
          <w:sz w:val="30"/>
          <w:szCs w:val="30"/>
          <w:cs/>
        </w:rPr>
        <w:t>ในต่างประเทศ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</w:t>
      </w:r>
      <w:r w:rsidR="004D25AB" w:rsidRPr="004D25AB">
        <w:rPr>
          <w:rFonts w:ascii="Angsana New" w:hAnsi="Angsana New"/>
          <w:sz w:val="30"/>
          <w:szCs w:val="30"/>
          <w:cs/>
        </w:rPr>
        <w:t>แลกเปลี่ยน</w:t>
      </w:r>
      <w:r w:rsidRPr="00132AFB">
        <w:rPr>
          <w:rFonts w:ascii="Angsana New" w:hAnsi="Angsana New"/>
          <w:sz w:val="30"/>
          <w:szCs w:val="30"/>
          <w:cs/>
        </w:rPr>
        <w:t xml:space="preserve"> ณ วันที่เกิดรายการ</w:t>
      </w:r>
    </w:p>
    <w:p w14:paraId="64B6BCCF" w14:textId="0499822A" w:rsidR="00CA7036" w:rsidRDefault="00CA7036" w:rsidP="00CB1D0C">
      <w:pPr>
        <w:pStyle w:val="Bo-Blankline"/>
      </w:pPr>
    </w:p>
    <w:p w14:paraId="51762FAF" w14:textId="10E024D7" w:rsidR="00BC55C7" w:rsidRDefault="00BC55C7" w:rsidP="001D50ED">
      <w:pPr>
        <w:pStyle w:val="BodyText2"/>
        <w:spacing w:before="0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132AFB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4D25AB" w:rsidRPr="004D25AB">
        <w:rPr>
          <w:rFonts w:ascii="Angsana New" w:hAnsi="Angsana New"/>
          <w:sz w:val="30"/>
          <w:szCs w:val="30"/>
          <w:cs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3E102849" w14:textId="77777777" w:rsidR="00A97117" w:rsidRDefault="00A97117" w:rsidP="001F55B6">
      <w:pPr>
        <w:pStyle w:val="Bo-Blankline"/>
        <w:rPr>
          <w:cs/>
          <w:lang w:val="th-TH"/>
        </w:rPr>
      </w:pPr>
    </w:p>
    <w:p w14:paraId="0CE65EF3" w14:textId="40743B80" w:rsidR="00BC55C7" w:rsidRDefault="00BC55C7" w:rsidP="00BC55C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F0889">
        <w:rPr>
          <w:rFonts w:ascii="Angsana New" w:hAnsi="Angsana New"/>
          <w:sz w:val="30"/>
          <w:szCs w:val="30"/>
          <w:cs/>
        </w:rPr>
        <w:t>เมื่อหน่วยงานต่างปร</w:t>
      </w:r>
      <w:r w:rsidRPr="007F0889">
        <w:rPr>
          <w:rFonts w:ascii="Angsana New" w:hAnsi="Angsana New" w:hint="cs"/>
          <w:sz w:val="30"/>
          <w:szCs w:val="30"/>
          <w:cs/>
        </w:rPr>
        <w:t>ะ</w:t>
      </w:r>
      <w:r w:rsidRPr="007F0889">
        <w:rPr>
          <w:rFonts w:ascii="Angsana New" w:hAnsi="Angsana New"/>
          <w:sz w:val="30"/>
          <w:szCs w:val="30"/>
          <w:cs/>
        </w:rPr>
        <w:t>เทศถูกจำหน่ายส่วนได้เสียทั้งหมดหรือ</w:t>
      </w:r>
      <w:r w:rsidRPr="007F0889">
        <w:rPr>
          <w:rFonts w:ascii="Angsana New" w:hAnsi="Angsana New" w:hint="cs"/>
          <w:sz w:val="30"/>
          <w:szCs w:val="30"/>
          <w:cs/>
        </w:rPr>
        <w:t>เพียงบางส่วนที่ทำให้</w:t>
      </w:r>
      <w:r w:rsidRPr="007F0889">
        <w:rPr>
          <w:rFonts w:ascii="Angsana New" w:hAnsi="Angsana New"/>
          <w:sz w:val="30"/>
          <w:szCs w:val="30"/>
          <w:cs/>
        </w:rPr>
        <w:t>สูญเสียการควบคุม ความมีอิทธิพลอย่างมีสาระสำคัญ</w:t>
      </w:r>
      <w:r w:rsidRPr="007F0889">
        <w:rPr>
          <w:rFonts w:ascii="Angsana New" w:hAnsi="Angsana New"/>
          <w:sz w:val="30"/>
          <w:szCs w:val="30"/>
        </w:rPr>
        <w:t xml:space="preserve"> </w:t>
      </w:r>
      <w:r w:rsidRPr="007F0889">
        <w:rPr>
          <w:rFonts w:ascii="Angsana New" w:hAnsi="Angsana New"/>
          <w:sz w:val="30"/>
          <w:szCs w:val="30"/>
          <w:cs/>
        </w:rPr>
        <w:t xml:space="preserve">หรือการควบคุมร่วมกัน </w:t>
      </w:r>
      <w:r w:rsidRPr="007F0889">
        <w:rPr>
          <w:rFonts w:ascii="Angsana New" w:hAnsi="Angsana New" w:hint="cs"/>
          <w:sz w:val="30"/>
          <w:szCs w:val="30"/>
          <w:cs/>
        </w:rPr>
        <w:t>ผล</w:t>
      </w:r>
      <w:r w:rsidRPr="007F0889">
        <w:rPr>
          <w:rFonts w:ascii="Angsana New" w:hAnsi="Angsana New"/>
          <w:sz w:val="30"/>
          <w:szCs w:val="30"/>
          <w:cs/>
        </w:rPr>
        <w:t>สะสม</w:t>
      </w:r>
      <w:r w:rsidRPr="007F0889">
        <w:rPr>
          <w:rFonts w:ascii="Angsana New" w:hAnsi="Angsana New" w:hint="cs"/>
          <w:sz w:val="30"/>
          <w:szCs w:val="30"/>
          <w:cs/>
        </w:rPr>
        <w:t>ของ</w:t>
      </w:r>
      <w:r w:rsidRPr="007F0889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7F0889">
        <w:rPr>
          <w:rFonts w:ascii="Angsana New" w:hAnsi="Angsana New" w:hint="cs"/>
          <w:sz w:val="30"/>
          <w:szCs w:val="30"/>
          <w:cs/>
        </w:rPr>
        <w:t>ถูก</w:t>
      </w:r>
      <w:r w:rsidRPr="007F0889">
        <w:rPr>
          <w:rFonts w:ascii="Angsana New" w:hAnsi="Angsana New"/>
          <w:sz w:val="30"/>
          <w:szCs w:val="30"/>
          <w:cs/>
        </w:rPr>
        <w:t>จัดประเภทเป็นกำไรหรือขาดทุน</w:t>
      </w:r>
      <w:r w:rsidRPr="007F0889">
        <w:rPr>
          <w:rFonts w:ascii="Angsana New" w:hAnsi="Angsana New" w:hint="cs"/>
          <w:sz w:val="30"/>
          <w:szCs w:val="30"/>
          <w:cs/>
        </w:rPr>
        <w:t>โดย</w:t>
      </w:r>
      <w:r w:rsidRPr="007F0889">
        <w:rPr>
          <w:rFonts w:ascii="Angsana New" w:hAnsi="Angsana New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7F0889">
        <w:rPr>
          <w:rFonts w:ascii="Angsana New" w:hAnsi="Angsana New" w:hint="cs"/>
          <w:sz w:val="30"/>
          <w:szCs w:val="30"/>
          <w:cs/>
        </w:rPr>
        <w:t>เพียงบางส่วน</w:t>
      </w:r>
      <w:r w:rsidRPr="007F0889">
        <w:rPr>
          <w:rFonts w:ascii="Angsana New" w:hAnsi="Angsana New"/>
          <w:sz w:val="30"/>
          <w:szCs w:val="30"/>
          <w:cs/>
        </w:rPr>
        <w:t>แต่</w:t>
      </w:r>
      <w:r w:rsidRPr="007F0889">
        <w:rPr>
          <w:rFonts w:ascii="Angsana New" w:hAnsi="Angsana New" w:hint="cs"/>
          <w:sz w:val="30"/>
          <w:szCs w:val="30"/>
          <w:cs/>
        </w:rPr>
        <w:t>ยังคงมี</w:t>
      </w:r>
      <w:r w:rsidRPr="007F0889">
        <w:rPr>
          <w:rFonts w:ascii="Angsana New" w:hAnsi="Angsana New"/>
          <w:sz w:val="30"/>
          <w:szCs w:val="30"/>
          <w:cs/>
        </w:rPr>
        <w:t xml:space="preserve">การควบคุม </w:t>
      </w:r>
      <w:r w:rsidRPr="007F0889">
        <w:rPr>
          <w:rFonts w:ascii="Angsana New" w:hAnsi="Angsana New" w:hint="cs"/>
          <w:sz w:val="30"/>
          <w:szCs w:val="30"/>
          <w:cs/>
        </w:rPr>
        <w:t>ผลสะสม</w:t>
      </w:r>
      <w:r w:rsidRPr="007F0889">
        <w:rPr>
          <w:rFonts w:ascii="Angsana New" w:hAnsi="Angsana New"/>
          <w:sz w:val="30"/>
          <w:szCs w:val="30"/>
          <w:cs/>
        </w:rPr>
        <w:t>ต้อง</w:t>
      </w:r>
      <w:r w:rsidRPr="007F0889">
        <w:rPr>
          <w:rFonts w:ascii="Angsana New" w:hAnsi="Angsana New" w:hint="cs"/>
          <w:sz w:val="30"/>
          <w:szCs w:val="30"/>
          <w:cs/>
        </w:rPr>
        <w:t>ถูก</w:t>
      </w:r>
      <w:r w:rsidRPr="007F0889">
        <w:rPr>
          <w:rFonts w:ascii="Angsana New" w:hAnsi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7F0889">
        <w:rPr>
          <w:rFonts w:ascii="Angsana New" w:hAnsi="Angsana New"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58FDE5B6" w14:textId="77777777" w:rsidR="00731B13" w:rsidRPr="00B90249" w:rsidRDefault="00731B13" w:rsidP="00731B13">
      <w:pPr>
        <w:spacing w:line="240" w:lineRule="auto"/>
        <w:ind w:right="-2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81C703F" w14:textId="36F4661B" w:rsidR="00AE2682" w:rsidRDefault="00AE2682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EDC071F" w14:textId="77777777" w:rsidR="00AE2682" w:rsidRPr="00AE2682" w:rsidRDefault="00AE2682" w:rsidP="00AE2682">
      <w:pPr>
        <w:spacing w:line="240" w:lineRule="auto"/>
        <w:ind w:left="567" w:right="-2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C04929D" w14:textId="59D9141F" w:rsidR="00702606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bookmarkStart w:id="0" w:name="_Hlk93494826"/>
      <w:r w:rsidRPr="00820BF5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bookmarkEnd w:id="0"/>
    <w:p w14:paraId="66E8C885" w14:textId="667970DE" w:rsidR="008873F6" w:rsidRPr="008873F6" w:rsidRDefault="008873F6" w:rsidP="00702606">
      <w:pPr>
        <w:spacing w:line="240" w:lineRule="auto"/>
        <w:ind w:left="720" w:right="-25" w:hanging="180"/>
        <w:jc w:val="both"/>
        <w:rPr>
          <w:rFonts w:ascii="Angsana New" w:hAnsi="Angsana New"/>
          <w:i/>
          <w:iCs/>
          <w:sz w:val="20"/>
          <w:szCs w:val="20"/>
        </w:rPr>
      </w:pPr>
    </w:p>
    <w:p w14:paraId="0BB2AEA8" w14:textId="34DBB4A6" w:rsidR="00702606" w:rsidRPr="00820BF5" w:rsidRDefault="00702606" w:rsidP="00702606">
      <w:pPr>
        <w:pStyle w:val="BodyText"/>
        <w:spacing w:after="0" w:line="240" w:lineRule="auto"/>
        <w:ind w:left="990"/>
        <w:jc w:val="thaiDistribute"/>
        <w:rPr>
          <w:rFonts w:ascii="Angsana New" w:hAnsi="Angsana New"/>
          <w:color w:val="FF0000"/>
          <w:sz w:val="30"/>
          <w:szCs w:val="30"/>
        </w:rPr>
      </w:pPr>
      <w:r w:rsidRPr="0020711D">
        <w:rPr>
          <w:rFonts w:ascii="Angsana New" w:hAnsi="Angsana New" w:hint="cs"/>
          <w:color w:val="000000"/>
          <w:sz w:val="30"/>
          <w:szCs w:val="30"/>
          <w:cs/>
        </w:rPr>
        <w:t>ตราสารหนี้ที่</w:t>
      </w:r>
      <w:r w:rsidRPr="0020711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0711D">
        <w:rPr>
          <w:rFonts w:ascii="Angsana New" w:hAnsi="Angsana New" w:hint="cs"/>
          <w:color w:val="000000"/>
          <w:sz w:val="30"/>
          <w:szCs w:val="30"/>
          <w:cs/>
        </w:rPr>
        <w:t>เป็นผู้ออกรับรู้รายการเมื่อเริ่มแรกเมื่อมีการออกตราสารหนี้ สินทรัพย์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ทางการเงินและ</w:t>
      </w:r>
      <w:r w:rsidRPr="0020711D">
        <w:rPr>
          <w:rFonts w:ascii="Angsana New" w:hAnsi="Angsana New" w:hint="cs"/>
          <w:sz w:val="30"/>
          <w:szCs w:val="30"/>
          <w:cs/>
        </w:rPr>
        <w:t>หนี้สินทางการเงินอื่น ๆ (นอกเหนือจากลูกหนี้การค้า (ดู</w:t>
      </w:r>
      <w:r w:rsidRPr="004F1BB4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4F1BB4">
        <w:rPr>
          <w:rFonts w:ascii="Angsana New" w:hAnsi="Angsana New" w:hint="cs"/>
          <w:sz w:val="30"/>
          <w:szCs w:val="30"/>
        </w:rPr>
        <w:t xml:space="preserve"> </w:t>
      </w:r>
      <w:r w:rsidR="004F1BB4" w:rsidRPr="004F1BB4">
        <w:rPr>
          <w:rFonts w:ascii="Angsana New" w:hAnsi="Angsana New"/>
          <w:sz w:val="30"/>
          <w:szCs w:val="30"/>
        </w:rPr>
        <w:t>3</w:t>
      </w:r>
      <w:r w:rsidRPr="004F1BB4">
        <w:rPr>
          <w:rFonts w:ascii="Angsana New" w:hAnsi="Angsana New" w:hint="cs"/>
          <w:sz w:val="30"/>
          <w:szCs w:val="30"/>
          <w:cs/>
        </w:rPr>
        <w:t>(ฉ))</w:t>
      </w:r>
      <w:r w:rsidR="00922632">
        <w:rPr>
          <w:rFonts w:ascii="Angsana New" w:hAnsi="Angsana New"/>
          <w:sz w:val="30"/>
          <w:szCs w:val="30"/>
        </w:rPr>
        <w:t>)</w:t>
      </w:r>
      <w:r w:rsidRPr="004F1BB4">
        <w:rPr>
          <w:rFonts w:ascii="Angsana New" w:hAnsi="Angsana New" w:hint="cs"/>
          <w:sz w:val="30"/>
          <w:szCs w:val="30"/>
          <w:cs/>
        </w:rPr>
        <w:t xml:space="preserve"> รับรู้</w:t>
      </w:r>
      <w:r w:rsidRPr="0020711D">
        <w:rPr>
          <w:rFonts w:ascii="Angsana New" w:hAnsi="Angsana New" w:hint="cs"/>
          <w:sz w:val="30"/>
          <w:szCs w:val="30"/>
          <w:cs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0711D">
        <w:rPr>
          <w:rFonts w:ascii="Angsana New" w:hAnsi="Angsana New" w:hint="cs"/>
          <w:sz w:val="30"/>
          <w:szCs w:val="30"/>
        </w:rPr>
        <w:t xml:space="preserve"> </w:t>
      </w:r>
      <w:r w:rsidRPr="0020711D">
        <w:rPr>
          <w:rFonts w:ascii="Angsana New" w:hAnsi="Angsana New" w:hint="cs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20711D">
        <w:rPr>
          <w:rFonts w:ascii="Angsana New" w:hAnsi="Angsana New" w:hint="cs"/>
          <w:sz w:val="30"/>
          <w:szCs w:val="30"/>
        </w:rPr>
        <w:t xml:space="preserve"> </w:t>
      </w:r>
      <w:r w:rsidRPr="0020711D">
        <w:rPr>
          <w:rFonts w:ascii="Angsana New" w:hAnsi="Angsana New" w:hint="cs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</w:t>
      </w:r>
      <w:r w:rsidRPr="0020711D">
        <w:rPr>
          <w:rFonts w:ascii="Angsana New" w:hAnsi="Angsana New" w:hint="cs"/>
          <w:color w:val="000000"/>
          <w:sz w:val="30"/>
          <w:szCs w:val="30"/>
          <w:cs/>
        </w:rPr>
        <w:t>หรือขาดทุน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0D08B816" w14:textId="11507A3D" w:rsidR="00AE2682" w:rsidRDefault="00AE2682" w:rsidP="00B53493">
      <w:pPr>
        <w:spacing w:line="240" w:lineRule="auto"/>
        <w:ind w:left="990" w:right="-25"/>
        <w:jc w:val="both"/>
        <w:rPr>
          <w:rFonts w:ascii="Angsana New" w:hAnsi="Angsana New"/>
          <w:sz w:val="20"/>
          <w:szCs w:val="20"/>
        </w:rPr>
      </w:pPr>
    </w:p>
    <w:p w14:paraId="4AB814FB" w14:textId="77777777" w:rsidR="00834D05" w:rsidRDefault="00834D0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5A2E3C" w14:textId="0AE9E9B9" w:rsidR="00702606" w:rsidRPr="00682EB5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82EB5">
        <w:rPr>
          <w:rFonts w:asciiTheme="majorBidi" w:hAnsiTheme="majorBidi" w:cstheme="majorBidi" w:hint="cs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682EB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82EB5">
        <w:rPr>
          <w:rFonts w:asciiTheme="majorBidi" w:hAnsiTheme="majorBidi" w:cstheme="majorBidi" w:hint="cs"/>
          <w:sz w:val="30"/>
          <w:szCs w:val="30"/>
          <w:cs/>
        </w:rPr>
        <w:t>หรือมูลค่ายุติธรรมผ่านกำไรหรือขาดทุน</w:t>
      </w:r>
      <w:r w:rsidRPr="00682EB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82EB5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9AC7D9B" w14:textId="77777777" w:rsidR="00702606" w:rsidRPr="0020711D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095B5391" w14:textId="77777777" w:rsidR="00702606" w:rsidRPr="007D62F2" w:rsidRDefault="00702606" w:rsidP="00702606">
      <w:pPr>
        <w:pStyle w:val="BodyText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820BF5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820BF5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820BF5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ตัดรายการออกจากบัญชีรับรู้ในกำไรหรือ</w:t>
      </w:r>
      <w:r w:rsidRPr="007D62F2">
        <w:rPr>
          <w:rFonts w:ascii="Angsana New" w:hAnsi="Angsana New" w:hint="cs"/>
          <w:sz w:val="30"/>
          <w:szCs w:val="30"/>
          <w:cs/>
        </w:rPr>
        <w:t xml:space="preserve">ขาดทุน </w:t>
      </w:r>
    </w:p>
    <w:p w14:paraId="0FA19441" w14:textId="77777777" w:rsidR="00702606" w:rsidRPr="0020711D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44C14C64" w14:textId="77777777" w:rsidR="00702606" w:rsidRPr="00682EB5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82EB5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682EB5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469C7CCF" w14:textId="77777777" w:rsidR="00702606" w:rsidRPr="00682EB5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6CDAED" w14:textId="1309B28F" w:rsidR="00702606" w:rsidRPr="007D62F2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82EB5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D62F2">
        <w:rPr>
          <w:rFonts w:ascii="Angsana New" w:hAnsi="Angsana New" w:hint="cs"/>
          <w:sz w:val="30"/>
          <w:szCs w:val="30"/>
          <w:cs/>
        </w:rPr>
        <w:t>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7D62F2">
        <w:rPr>
          <w:rFonts w:ascii="Angsana New" w:hAnsi="Angsana New" w:hint="cs"/>
          <w:sz w:val="30"/>
          <w:szCs w:val="30"/>
        </w:rPr>
        <w:t xml:space="preserve"> </w:t>
      </w:r>
      <w:r w:rsidRPr="007D62F2">
        <w:rPr>
          <w:rFonts w:ascii="Angsana New" w:hAnsi="Angsana New" w:hint="cs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717AC1B" w14:textId="77777777" w:rsidR="00702606" w:rsidRPr="007D62F2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2328B4E" w14:textId="7613D576" w:rsidR="00702606" w:rsidRPr="00820BF5" w:rsidRDefault="00702606" w:rsidP="00702606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D62F2">
        <w:rPr>
          <w:rFonts w:ascii="Angsana New" w:hAnsi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7D62F2">
        <w:rPr>
          <w:rFonts w:ascii="Angsana New" w:hAnsi="Angsana New" w:hint="cs"/>
          <w:sz w:val="30"/>
          <w:szCs w:val="30"/>
        </w:rPr>
        <w:t xml:space="preserve"> </w:t>
      </w:r>
      <w:r w:rsidRPr="007D62F2">
        <w:rPr>
          <w:rFonts w:ascii="Angsana New" w:hAnsi="Angsana New" w:hint="cs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8172725" w14:textId="77777777" w:rsidR="00702606" w:rsidRPr="007D62F2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3B45A14A" w14:textId="77777777" w:rsidR="00702606" w:rsidRPr="00820BF5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820BF5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9496E78" w14:textId="77777777" w:rsidR="00702606" w:rsidRPr="007D62F2" w:rsidRDefault="00702606" w:rsidP="0070260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20"/>
          <w:szCs w:val="20"/>
          <w:shd w:val="clear" w:color="auto" w:fill="D9D9D9" w:themeFill="background1" w:themeFillShade="D9"/>
        </w:rPr>
      </w:pPr>
    </w:p>
    <w:p w14:paraId="576E23A4" w14:textId="093B6826" w:rsidR="00702606" w:rsidRDefault="00702606" w:rsidP="001243AC">
      <w:pPr>
        <w:spacing w:line="240" w:lineRule="auto"/>
        <w:ind w:left="99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7D62F2">
        <w:rPr>
          <w:rFonts w:ascii="Angsana New" w:hAnsi="Angsana New" w:hint="cs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11D37D2" w14:textId="77777777" w:rsidR="00702606" w:rsidRPr="00682EB5" w:rsidRDefault="00702606" w:rsidP="00702606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682EB5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682EB5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58F31AB3" w14:textId="77777777" w:rsidR="00702606" w:rsidRPr="00682EB5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015433B4" w14:textId="77777777" w:rsidR="00702606" w:rsidRPr="00820BF5" w:rsidRDefault="00702606" w:rsidP="00702606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20BF5">
        <w:rPr>
          <w:rFonts w:ascii="Angsana New" w:hAnsi="Angsana New" w:hint="cs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165023D6" w14:textId="77777777" w:rsidR="00702606" w:rsidRPr="00682EB5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1B7B7900" w14:textId="77777777" w:rsidR="00702606" w:rsidRPr="00682EB5" w:rsidRDefault="00702606" w:rsidP="00702606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BF5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82EB5">
        <w:rPr>
          <w:rFonts w:ascii="Angsana New" w:hAnsi="Angsana New" w:hint="cs"/>
          <w:color w:val="000000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682EB5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6ADDB313" w14:textId="77777777" w:rsidR="00702606" w:rsidRPr="00682EB5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41A98828" w14:textId="422A6D06" w:rsidR="00702606" w:rsidRPr="00A00184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00184">
        <w:rPr>
          <w:rFonts w:ascii="Angsana New" w:hAnsi="Angsana New" w:hint="cs"/>
          <w:i/>
          <w:iCs/>
          <w:sz w:val="30"/>
          <w:szCs w:val="30"/>
          <w:cs/>
        </w:rPr>
        <w:t xml:space="preserve">การตัดจำหน่าย </w:t>
      </w:r>
    </w:p>
    <w:p w14:paraId="1FD93BA7" w14:textId="48E63274" w:rsidR="00702606" w:rsidRPr="00820BF5" w:rsidRDefault="00702606" w:rsidP="00702606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00184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BD244B7" w14:textId="77777777" w:rsidR="00702606" w:rsidRPr="00820BF5" w:rsidRDefault="00702606" w:rsidP="00A00184">
      <w:pPr>
        <w:pStyle w:val="Bo-Blankline"/>
      </w:pPr>
    </w:p>
    <w:p w14:paraId="7CA31285" w14:textId="1188CFAC" w:rsidR="00702606" w:rsidRPr="00A00184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00184">
        <w:rPr>
          <w:rFonts w:ascii="Angsana New" w:hAnsi="Angsana New" w:hint="cs"/>
          <w:sz w:val="30"/>
          <w:szCs w:val="30"/>
          <w:cs/>
        </w:rPr>
        <w:t>ดอกเบี้ย</w:t>
      </w:r>
    </w:p>
    <w:p w14:paraId="170A63D7" w14:textId="6B72DFBF" w:rsidR="00702606" w:rsidRPr="002317DE" w:rsidRDefault="00702606" w:rsidP="00374E16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A00184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820BF5">
        <w:rPr>
          <w:rFonts w:ascii="Angsana New" w:hAnsi="Angsana New" w:hint="cs"/>
          <w:sz w:val="30"/>
          <w:szCs w:val="30"/>
          <w:cs/>
        </w:rPr>
        <w:t xml:space="preserve"> </w:t>
      </w:r>
      <w:r w:rsidRPr="00A00184">
        <w:rPr>
          <w:rFonts w:ascii="Angsana New" w:hAnsi="Angsana New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0DD57F3" w14:textId="4608F1F8" w:rsidR="00C17E07" w:rsidRDefault="00C17E07">
      <w:pPr>
        <w:spacing w:line="240" w:lineRule="auto"/>
        <w:rPr>
          <w:rFonts w:ascii="Angsana New" w:hAnsi="Angsana New"/>
          <w:sz w:val="20"/>
          <w:szCs w:val="20"/>
        </w:rPr>
      </w:pPr>
    </w:p>
    <w:p w14:paraId="1E52A0BE" w14:textId="0F6EC8DD" w:rsidR="000162F3" w:rsidRPr="0064714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2ED5989" w14:textId="77777777" w:rsidR="000162F3" w:rsidRPr="0013231F" w:rsidRDefault="000162F3" w:rsidP="00C8119D">
      <w:pPr>
        <w:pStyle w:val="Bo-Blankline"/>
        <w:rPr>
          <w:cs/>
        </w:rPr>
      </w:pPr>
    </w:p>
    <w:p w14:paraId="6B86AF2D" w14:textId="77777777" w:rsidR="00B1235A" w:rsidRPr="00324807" w:rsidRDefault="00B1235A" w:rsidP="00B1235A">
      <w:pPr>
        <w:pStyle w:val="Bo-C1Content"/>
        <w:rPr>
          <w:rFonts w:eastAsia="Calibri"/>
          <w:color w:val="000000"/>
          <w:lang w:eastAsia="en-GB"/>
        </w:rPr>
      </w:pPr>
      <w:r w:rsidRPr="00605BAD">
        <w:rPr>
          <w:rFonts w:eastAsia="Calibri"/>
          <w:color w:val="000000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Pr="00324807">
        <w:rPr>
          <w:rFonts w:eastAsia="Calibri"/>
          <w:color w:val="000000"/>
          <w:cs/>
          <w:lang w:eastAsia="en-GB"/>
        </w:rPr>
        <w:t>ซึ่งมี</w:t>
      </w:r>
      <w:r w:rsidRPr="00324807">
        <w:rPr>
          <w:rFonts w:eastAsia="Calibri" w:hint="cs"/>
          <w:color w:val="000000"/>
          <w:cs/>
          <w:lang w:eastAsia="en-GB"/>
        </w:rPr>
        <w:t>ระยะเวลา</w:t>
      </w:r>
      <w:r w:rsidRPr="00324807">
        <w:rPr>
          <w:rFonts w:eastAsia="Calibri"/>
          <w:color w:val="000000"/>
          <w:cs/>
          <w:lang w:eastAsia="en-GB"/>
        </w:rPr>
        <w:t>ครบกำหนดไม่เกินสามเดือนนับแต่วันที่ได้มาเป็นรายการเทียบเท่าเงินสด</w:t>
      </w:r>
      <w:r w:rsidRPr="00605BAD">
        <w:rPr>
          <w:rFonts w:eastAsia="Calibri"/>
          <w:color w:val="000000"/>
          <w:cs/>
          <w:lang w:eastAsia="en-GB"/>
        </w:rPr>
        <w:t xml:space="preserve"> </w:t>
      </w:r>
      <w:r w:rsidRPr="00324807">
        <w:rPr>
          <w:rFonts w:eastAsia="Calibri"/>
          <w:color w:val="000000"/>
          <w:cs/>
          <w:lang w:eastAsia="en-GB"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3AFC165A" w14:textId="12AF10AA" w:rsidR="00A00184" w:rsidRDefault="00A00184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73F23D61" w14:textId="57F4C53E" w:rsidR="000162F3" w:rsidRPr="0064714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</w:p>
    <w:p w14:paraId="2F29A568" w14:textId="77777777" w:rsidR="000162F3" w:rsidRPr="0013231F" w:rsidRDefault="000162F3" w:rsidP="001F55B6">
      <w:pPr>
        <w:pStyle w:val="Bo-Blankline"/>
      </w:pPr>
    </w:p>
    <w:p w14:paraId="003F09F5" w14:textId="77777777" w:rsidR="00B1235A" w:rsidRPr="00324807" w:rsidRDefault="00B1235A" w:rsidP="00B1235A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</w:pPr>
      <w:r w:rsidRPr="00324807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0D6D9F60" w14:textId="77777777" w:rsidR="00B1235A" w:rsidRPr="00324807" w:rsidRDefault="00B1235A" w:rsidP="00B1235A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60763BAC" w14:textId="2F5331CD" w:rsidR="00E413E8" w:rsidRDefault="00B1235A" w:rsidP="00B1235A">
      <w:pPr>
        <w:pStyle w:val="Bo-Blankline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7036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324807">
        <w:rPr>
          <w:rFonts w:asciiTheme="majorBidi" w:hAnsiTheme="majorBidi" w:cstheme="majorBidi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5AA5127" w14:textId="77777777" w:rsidR="00B1235A" w:rsidRPr="00E413E8" w:rsidRDefault="00B1235A" w:rsidP="00B1235A">
      <w:pPr>
        <w:pStyle w:val="Bo-Blankline"/>
        <w:rPr>
          <w:cs/>
        </w:rPr>
      </w:pPr>
    </w:p>
    <w:p w14:paraId="70EE8143" w14:textId="77777777" w:rsidR="000162F3" w:rsidRPr="0034019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08E1ED51" w14:textId="77777777" w:rsidR="000162F3" w:rsidRPr="006D1C09" w:rsidRDefault="000162F3" w:rsidP="00A97117">
      <w:pPr>
        <w:pStyle w:val="Bo-Blankline"/>
        <w:rPr>
          <w:lang w:val="en-US"/>
        </w:rPr>
      </w:pPr>
    </w:p>
    <w:p w14:paraId="5E59E735" w14:textId="77777777"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สินค้าคงเหลือ</w:t>
      </w:r>
      <w:r w:rsidR="00AB31E9">
        <w:rPr>
          <w:rFonts w:hint="cs"/>
          <w:cs/>
          <w:lang w:val="en-US"/>
        </w:rPr>
        <w:t>วัดมูลค่าด้วย</w:t>
      </w:r>
      <w:r w:rsidRPr="0034019B">
        <w:rPr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14:paraId="3A07D198" w14:textId="77777777" w:rsidR="000162F3" w:rsidRPr="006D1C09" w:rsidRDefault="000162F3" w:rsidP="00A97117">
      <w:pPr>
        <w:pStyle w:val="Bo-Blankline"/>
        <w:rPr>
          <w:lang w:val="en-US"/>
        </w:rPr>
      </w:pPr>
    </w:p>
    <w:p w14:paraId="590078ED" w14:textId="77777777" w:rsidR="00103A99" w:rsidRPr="0034019B" w:rsidRDefault="00103A99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ต้นทุนสินค้าคำนวณดังนี้</w:t>
      </w:r>
    </w:p>
    <w:p w14:paraId="022C0B98" w14:textId="77777777" w:rsidR="00103A99" w:rsidRPr="006D1C09" w:rsidRDefault="00103A99" w:rsidP="00A97117">
      <w:pPr>
        <w:pStyle w:val="Bo-Blankline"/>
      </w:pPr>
    </w:p>
    <w:p w14:paraId="6EC5847B" w14:textId="77777777" w:rsidR="00103A99" w:rsidRPr="0034019B" w:rsidRDefault="004C7140" w:rsidP="00BE05D9">
      <w:pPr>
        <w:numPr>
          <w:ilvl w:val="0"/>
          <w:numId w:val="7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สินค้าสำเร็จรูป</w:t>
      </w:r>
      <w:r w:rsidR="00FA35F9">
        <w:rPr>
          <w:rFonts w:ascii="Angsana New" w:hAnsi="Angsana New" w:hint="cs"/>
          <w:sz w:val="30"/>
          <w:szCs w:val="30"/>
          <w:cs/>
          <w:lang w:val="en-US"/>
        </w:rPr>
        <w:t>ประเภท</w:t>
      </w:r>
      <w:r w:rsidR="00103A99" w:rsidRPr="0034019B">
        <w:rPr>
          <w:rFonts w:ascii="Angsana New" w:hAnsi="Angsana New"/>
          <w:sz w:val="30"/>
          <w:szCs w:val="30"/>
          <w:cs/>
        </w:rPr>
        <w:t>น้ำมันเชื้อเพลิงและก๊าซธรรมชาติใช้วิธีเข้าก่อนออกก่อน</w:t>
      </w:r>
    </w:p>
    <w:p w14:paraId="2A7860B8" w14:textId="77777777" w:rsidR="00103A99" w:rsidRPr="006D1C09" w:rsidRDefault="00103A99" w:rsidP="00A97117">
      <w:pPr>
        <w:pStyle w:val="Bo-Blankline"/>
      </w:pPr>
    </w:p>
    <w:p w14:paraId="67232AF7" w14:textId="5B61AB22" w:rsidR="00103A99" w:rsidRPr="0034019B" w:rsidRDefault="006145CD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6145CD">
        <w:rPr>
          <w:rFonts w:ascii="Angsana New" w:hAnsi="Angsana New"/>
          <w:sz w:val="30"/>
          <w:szCs w:val="30"/>
          <w:lang w:val="en-US"/>
        </w:rPr>
        <w:t>2</w:t>
      </w:r>
      <w:r w:rsidR="00103A99" w:rsidRPr="0034019B">
        <w:rPr>
          <w:rFonts w:ascii="Angsana New" w:hAnsi="Angsana New"/>
          <w:sz w:val="30"/>
          <w:szCs w:val="30"/>
          <w:cs/>
        </w:rPr>
        <w:t>)</w:t>
      </w:r>
      <w:r w:rsidR="00103A99" w:rsidRPr="0034019B">
        <w:rPr>
          <w:rFonts w:ascii="Angsana New" w:hAnsi="Angsana New"/>
          <w:sz w:val="30"/>
          <w:szCs w:val="30"/>
          <w:cs/>
        </w:rPr>
        <w:tab/>
      </w:r>
      <w:r w:rsidR="004C7140">
        <w:rPr>
          <w:rFonts w:ascii="Angsana New" w:hAnsi="Angsana New" w:hint="cs"/>
          <w:sz w:val="30"/>
          <w:szCs w:val="30"/>
          <w:cs/>
        </w:rPr>
        <w:t>สินค้าคงเหลืออื่น</w:t>
      </w:r>
      <w:r w:rsidR="00133A34">
        <w:rPr>
          <w:rFonts w:ascii="Angsana New" w:hAnsi="Angsana New" w:hint="cs"/>
          <w:sz w:val="30"/>
          <w:szCs w:val="30"/>
          <w:cs/>
        </w:rPr>
        <w:t xml:space="preserve">นอกเหนือจากที่กล่าวไว้ในข้อ </w:t>
      </w:r>
      <w:r w:rsidR="00C17E07">
        <w:rPr>
          <w:rFonts w:ascii="Angsana New" w:hAnsi="Angsana New"/>
          <w:sz w:val="30"/>
          <w:szCs w:val="30"/>
          <w:lang w:val="en-US"/>
        </w:rPr>
        <w:t>1</w:t>
      </w:r>
      <w:r w:rsidR="00133A34">
        <w:rPr>
          <w:rFonts w:ascii="Angsana New" w:hAnsi="Angsana New"/>
          <w:sz w:val="30"/>
          <w:szCs w:val="30"/>
          <w:lang w:val="en-US"/>
        </w:rPr>
        <w:t>)</w:t>
      </w:r>
      <w:r w:rsidR="00133A3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03A99" w:rsidRPr="0034019B">
        <w:rPr>
          <w:rFonts w:ascii="Angsana New" w:hAnsi="Angsana New"/>
          <w:sz w:val="30"/>
          <w:szCs w:val="30"/>
          <w:cs/>
        </w:rPr>
        <w:t>ใช้วิธีถัวเฉลี่ย</w:t>
      </w:r>
      <w:r w:rsidR="00517BFC">
        <w:rPr>
          <w:rFonts w:ascii="Angsana New" w:hAnsi="Angsana New" w:hint="cs"/>
          <w:sz w:val="30"/>
          <w:szCs w:val="30"/>
          <w:cs/>
        </w:rPr>
        <w:t>ถ่วงน้ำหนัก</w:t>
      </w:r>
    </w:p>
    <w:p w14:paraId="4B342171" w14:textId="77777777" w:rsidR="001E7E4D" w:rsidRDefault="001E7E4D" w:rsidP="001E7E4D">
      <w:pPr>
        <w:pStyle w:val="Bo-Blankline"/>
        <w:rPr>
          <w:lang w:val="en-US"/>
        </w:rPr>
      </w:pPr>
    </w:p>
    <w:p w14:paraId="29F3D27B" w14:textId="77777777"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ต้นทุนสินค้าประกอบด้วยต้นทุนที่ซื้อ ต้นทุน</w:t>
      </w:r>
      <w:r w:rsidRPr="0034019B">
        <w:rPr>
          <w:rFonts w:hint="cs"/>
          <w:cs/>
          <w:lang w:val="en-US"/>
        </w:rPr>
        <w:t>แปลงสภาพ</w:t>
      </w:r>
      <w:r w:rsidRPr="0034019B">
        <w:rPr>
          <w:cs/>
          <w:lang w:val="en-US"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09DE77C7" w14:textId="77777777" w:rsidR="00A97117" w:rsidRDefault="00A97117" w:rsidP="00A97117">
      <w:pPr>
        <w:pStyle w:val="Bo-Blankline"/>
        <w:rPr>
          <w:lang w:val="en-US"/>
        </w:rPr>
      </w:pPr>
    </w:p>
    <w:p w14:paraId="36A5BE86" w14:textId="0FDB1C1A" w:rsidR="00F318E1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</w:t>
      </w:r>
      <w:r w:rsidRPr="0034019B">
        <w:rPr>
          <w:cs/>
        </w:rPr>
        <w:t>ด้วย</w:t>
      </w:r>
      <w:r w:rsidRPr="0034019B">
        <w:rPr>
          <w:cs/>
          <w:lang w:val="en-US"/>
        </w:rPr>
        <w:t>ค่าใช้จ่ายที่จำเป็น</w:t>
      </w:r>
      <w:r w:rsidRPr="0034019B">
        <w:rPr>
          <w:rFonts w:hint="cs"/>
          <w:cs/>
          <w:lang w:val="en-US"/>
        </w:rPr>
        <w:t>โดยประมาณ</w:t>
      </w:r>
      <w:r w:rsidRPr="0034019B">
        <w:rPr>
          <w:cs/>
          <w:lang w:val="en-US"/>
        </w:rPr>
        <w:t>ในการขาย</w:t>
      </w:r>
    </w:p>
    <w:p w14:paraId="63D1DACC" w14:textId="212DDFA9" w:rsidR="009D434A" w:rsidRDefault="009D434A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6CFF0054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0DBC838A" w14:textId="77777777" w:rsidR="00103A99" w:rsidRPr="006D1C09" w:rsidRDefault="00103A99" w:rsidP="00DE7B37">
      <w:pPr>
        <w:pStyle w:val="Bo-Blankline"/>
      </w:pPr>
    </w:p>
    <w:p w14:paraId="3160D3FB" w14:textId="77777777" w:rsidR="003E390B" w:rsidRPr="009D434A" w:rsidRDefault="003E390B" w:rsidP="003E39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10AE">
        <w:rPr>
          <w:rFonts w:asciiTheme="majorBidi" w:hAnsiTheme="majorBidi" w:cstheme="majorBidi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</w:t>
      </w:r>
      <w:r w:rsidRPr="009D434A">
        <w:rPr>
          <w:rFonts w:asciiTheme="majorBidi" w:hAnsiTheme="majorBidi" w:cstheme="majorBidi" w:hint="cs"/>
          <w:sz w:val="30"/>
          <w:szCs w:val="30"/>
          <w:cs/>
        </w:rPr>
        <w:t>และขาดทุนจากการด้อยค่า</w:t>
      </w:r>
      <w:r w:rsidRPr="00FE10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AB11421" w14:textId="77777777" w:rsidR="003E390B" w:rsidRPr="009D434A" w:rsidRDefault="003E390B" w:rsidP="009D434A">
      <w:pPr>
        <w:pStyle w:val="Bo-Blankline"/>
      </w:pPr>
    </w:p>
    <w:p w14:paraId="265E2EED" w14:textId="77777777" w:rsidR="003E390B" w:rsidRPr="00FE10AE" w:rsidRDefault="003E390B" w:rsidP="003E390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E10AE">
        <w:rPr>
          <w:rFonts w:asciiTheme="majorBidi" w:hAnsiTheme="majorBidi" w:cstheme="majorBidi" w:hint="cs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Pr="009D434A">
        <w:rPr>
          <w:rFonts w:asciiTheme="majorBidi" w:hAnsiTheme="majorBidi" w:cstheme="majorBidi" w:hint="cs"/>
          <w:sz w:val="30"/>
          <w:szCs w:val="30"/>
          <w:cs/>
        </w:rPr>
        <w:t>ต้นทุนของการก่อสร้างสินทรัพย์ที่กิจการก่อสร้างเอง รวมถึงต้นทุนการกู้ยืม</w:t>
      </w:r>
      <w:r w:rsidRPr="00FE10AE">
        <w:rPr>
          <w:rFonts w:asciiTheme="majorBidi" w:hAnsiTheme="majorBidi" w:cstheme="majorBidi" w:hint="cs"/>
          <w:sz w:val="30"/>
          <w:szCs w:val="30"/>
          <w:cs/>
        </w:rPr>
        <w:t xml:space="preserve"> และต้นทุนในการรื้อถอน การขนย้าย การบูรณะสถานที่ตั้งของสินทรัพย์</w:t>
      </w:r>
      <w:r w:rsidRPr="009D434A">
        <w:rPr>
          <w:rFonts w:asciiTheme="majorBidi" w:hAnsiTheme="majorBidi" w:cstheme="majorBidi"/>
          <w:sz w:val="30"/>
          <w:szCs w:val="30"/>
        </w:rPr>
        <w:t xml:space="preserve"> </w:t>
      </w:r>
      <w:r w:rsidRPr="00FE10AE">
        <w:rPr>
          <w:rFonts w:asciiTheme="majorBidi" w:hAnsiTheme="majorBidi" w:cstheme="majorBidi" w:hint="cs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063AF405" w14:textId="77777777" w:rsidR="003E390B" w:rsidRDefault="003E390B" w:rsidP="003E390B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1EB026F4" w14:textId="77777777" w:rsidR="003E390B" w:rsidRPr="00FE10AE" w:rsidRDefault="003E390B" w:rsidP="003E390B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10AE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6D32EE3" w14:textId="77777777" w:rsidR="003E390B" w:rsidRPr="00FE10AE" w:rsidRDefault="003E390B" w:rsidP="003E390B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EBAA8E9" w14:textId="77777777" w:rsidR="003E390B" w:rsidRPr="00533DFC" w:rsidRDefault="003E390B" w:rsidP="003E390B">
      <w:pPr>
        <w:pStyle w:val="Bo-H3Subhead"/>
        <w:rPr>
          <w:rFonts w:asciiTheme="majorBidi" w:hAnsiTheme="majorBidi" w:cstheme="majorBidi"/>
          <w:highlight w:val="yellow"/>
        </w:rPr>
      </w:pPr>
      <w:r w:rsidRPr="00FE10AE">
        <w:rPr>
          <w:rFonts w:asciiTheme="majorBidi" w:hAnsiTheme="majorBidi" w:cstheme="majorBidi"/>
          <w:cs/>
        </w:rPr>
        <w:t>ต้นทุนที่เกิดขึ้นในภายหลัง</w:t>
      </w:r>
    </w:p>
    <w:p w14:paraId="69EEC271" w14:textId="77777777" w:rsidR="003E390B" w:rsidRPr="00FE10AE" w:rsidRDefault="003E390B" w:rsidP="003E390B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7A6540D" w14:textId="49E385CE" w:rsidR="003E390B" w:rsidRPr="00FE10AE" w:rsidRDefault="003E390B" w:rsidP="003E390B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E10AE">
        <w:rPr>
          <w:rFonts w:asciiTheme="majorBidi" w:hAnsiTheme="majorBidi" w:cstheme="majorBidi" w:hint="cs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12F338E3" w14:textId="77777777" w:rsidR="003E390B" w:rsidRPr="00533DFC" w:rsidRDefault="003E390B" w:rsidP="003E390B">
      <w:pPr>
        <w:pStyle w:val="Bo-Blankline"/>
        <w:rPr>
          <w:highlight w:val="yellow"/>
        </w:rPr>
      </w:pPr>
    </w:p>
    <w:p w14:paraId="17DA1EDB" w14:textId="77777777" w:rsidR="003E390B" w:rsidRPr="00FE10AE" w:rsidRDefault="003E390B" w:rsidP="003E390B">
      <w:pPr>
        <w:pStyle w:val="Bo-H3Subhead"/>
        <w:rPr>
          <w:rFonts w:asciiTheme="majorBidi" w:hAnsiTheme="majorBidi" w:cstheme="majorBidi"/>
          <w:lang w:val="en-US"/>
        </w:rPr>
      </w:pPr>
      <w:r w:rsidRPr="00FE10AE">
        <w:rPr>
          <w:rFonts w:asciiTheme="majorBidi" w:hAnsiTheme="majorBidi" w:cstheme="majorBidi"/>
          <w:cs/>
          <w:lang w:val="en-US"/>
        </w:rPr>
        <w:t>ค่าเสื่อมราคา</w:t>
      </w:r>
    </w:p>
    <w:p w14:paraId="25DE687D" w14:textId="77777777" w:rsidR="003E390B" w:rsidRPr="00533DFC" w:rsidRDefault="003E390B" w:rsidP="003E390B">
      <w:pPr>
        <w:pStyle w:val="Bo-Blankline"/>
        <w:rPr>
          <w:highlight w:val="yellow"/>
        </w:rPr>
      </w:pPr>
    </w:p>
    <w:p w14:paraId="0A4E371C" w14:textId="77777777" w:rsidR="001E65AD" w:rsidRDefault="001E65AD" w:rsidP="001E65AD">
      <w:pPr>
        <w:pStyle w:val="Bo-Blankline"/>
        <w:jc w:val="thaiDistribute"/>
        <w:rPr>
          <w:rFonts w:asciiTheme="majorBidi" w:hAnsiTheme="majorBidi" w:cstheme="majorBidi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ค่า</w:t>
      </w:r>
      <w:r w:rsidRPr="001E65AD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8F6D970" w14:textId="4F318A29" w:rsidR="00103A99" w:rsidRPr="006D1C09" w:rsidRDefault="00103A99" w:rsidP="00182BB8">
      <w:pPr>
        <w:pStyle w:val="Bo-Blankline"/>
      </w:pPr>
    </w:p>
    <w:p w14:paraId="3C432254" w14:textId="77777777" w:rsidR="003E390B" w:rsidRPr="008F1D41" w:rsidRDefault="003E390B" w:rsidP="003E390B">
      <w:pPr>
        <w:pStyle w:val="Bo-C1Content"/>
        <w:rPr>
          <w:rFonts w:asciiTheme="majorBidi" w:hAnsiTheme="majorBidi" w:cstheme="majorBidi"/>
        </w:rPr>
      </w:pPr>
      <w:r w:rsidRPr="008F1D41">
        <w:rPr>
          <w:rFonts w:asciiTheme="majorBidi" w:hAnsiTheme="majorBidi" w:cstheme="majorBidi"/>
          <w:cs/>
        </w:rPr>
        <w:t>ประมาณการอายุการให้ประโยชน์</w:t>
      </w:r>
      <w:r w:rsidRPr="008F1D41">
        <w:rPr>
          <w:rFonts w:asciiTheme="majorBidi" w:hAnsiTheme="majorBidi" w:cstheme="majorBidi" w:hint="cs"/>
          <w:cs/>
        </w:rPr>
        <w:t>ของสินทรัพย์</w:t>
      </w:r>
      <w:r w:rsidRPr="008F1D41">
        <w:rPr>
          <w:rFonts w:asciiTheme="majorBidi" w:hAnsiTheme="majorBidi" w:cstheme="majorBidi"/>
          <w:cs/>
        </w:rPr>
        <w:t>แสดงได้ดังนี้</w:t>
      </w:r>
    </w:p>
    <w:p w14:paraId="0548286A" w14:textId="77777777" w:rsidR="003E390B" w:rsidRPr="006D1C09" w:rsidRDefault="003E390B" w:rsidP="005919CE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3510"/>
      </w:tblGrid>
      <w:tr w:rsidR="00103A99" w:rsidRPr="00C12557" w14:paraId="57D683B3" w14:textId="77777777" w:rsidTr="00EF22F9">
        <w:tc>
          <w:tcPr>
            <w:tcW w:w="5670" w:type="dxa"/>
            <w:shd w:val="clear" w:color="auto" w:fill="auto"/>
            <w:vAlign w:val="bottom"/>
          </w:tcPr>
          <w:p w14:paraId="532D2670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510" w:type="dxa"/>
            <w:shd w:val="clear" w:color="auto" w:fill="auto"/>
          </w:tcPr>
          <w:p w14:paraId="06286C7C" w14:textId="6901EB57" w:rsidR="00103A99" w:rsidRPr="00C12557" w:rsidRDefault="00C17E07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="001B51B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B51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03110FFE" w14:textId="77777777" w:rsidTr="003D65F8">
        <w:tc>
          <w:tcPr>
            <w:tcW w:w="5670" w:type="dxa"/>
            <w:vAlign w:val="bottom"/>
          </w:tcPr>
          <w:p w14:paraId="5B873BC6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3510" w:type="dxa"/>
          </w:tcPr>
          <w:p w14:paraId="6E0CFB49" w14:textId="3C3D8FEF" w:rsidR="00103A99" w:rsidRPr="00C12557" w:rsidRDefault="00C17E07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51731886" w14:textId="77777777" w:rsidTr="003D65F8">
        <w:tc>
          <w:tcPr>
            <w:tcW w:w="5670" w:type="dxa"/>
            <w:vAlign w:val="bottom"/>
          </w:tcPr>
          <w:p w14:paraId="409F291D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3510" w:type="dxa"/>
          </w:tcPr>
          <w:p w14:paraId="34F90CF6" w14:textId="21E1D7FF" w:rsidR="00103A99" w:rsidRPr="00C12557" w:rsidRDefault="00C17E07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0F474209" w14:textId="77777777" w:rsidTr="003D65F8">
        <w:tc>
          <w:tcPr>
            <w:tcW w:w="5670" w:type="dxa"/>
            <w:vAlign w:val="bottom"/>
          </w:tcPr>
          <w:p w14:paraId="4780C0BE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10" w:type="dxa"/>
          </w:tcPr>
          <w:p w14:paraId="316F20BA" w14:textId="0930F66C" w:rsidR="00103A99" w:rsidRPr="00C12557" w:rsidRDefault="006145CD" w:rsidP="001F672A">
            <w:pPr>
              <w:tabs>
                <w:tab w:val="right" w:pos="1892"/>
                <w:tab w:val="left" w:pos="196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964FE8" w:rsidRPr="00C12557" w14:paraId="78F54362" w14:textId="77777777" w:rsidTr="003D65F8">
        <w:tc>
          <w:tcPr>
            <w:tcW w:w="5670" w:type="dxa"/>
            <w:vAlign w:val="bottom"/>
          </w:tcPr>
          <w:p w14:paraId="3BBD0B2B" w14:textId="77777777" w:rsidR="00964FE8" w:rsidRPr="00C12557" w:rsidRDefault="00964FE8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B2FE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510" w:type="dxa"/>
          </w:tcPr>
          <w:p w14:paraId="5E62376D" w14:textId="6FC614D0" w:rsidR="00964FE8" w:rsidRPr="00964FE8" w:rsidRDefault="006145CD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64FE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64F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7427114A" w14:textId="77777777" w:rsidR="00DA7DEA" w:rsidRPr="00DA7DEA" w:rsidRDefault="00DA7DEA" w:rsidP="00E030E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0B5C341" w14:textId="77777777" w:rsidR="0050519D" w:rsidRPr="0050519D" w:rsidRDefault="0050519D" w:rsidP="00E030E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4A3640A1" w14:textId="50990065" w:rsidR="006757AD" w:rsidRDefault="006757A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5A2A73AE" w14:textId="086D0EA4" w:rsidR="00BB57B2" w:rsidRDefault="00BB57B2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5AD759C1" w14:textId="77777777" w:rsidR="00324FF5" w:rsidRPr="00C7330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D82E338" w14:textId="77777777" w:rsidR="002B3882" w:rsidRPr="00216152" w:rsidRDefault="002B3882" w:rsidP="002B388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16152">
        <w:rPr>
          <w:rFonts w:asciiTheme="majorBidi" w:hAnsiTheme="majorBidi" w:cstheme="majorBidi" w:hint="cs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153C54B" w14:textId="77777777" w:rsidR="002B3882" w:rsidRDefault="002B3882" w:rsidP="002B3882">
      <w:pPr>
        <w:pStyle w:val="Ang15"/>
        <w:rPr>
          <w:sz w:val="20"/>
          <w:szCs w:val="20"/>
          <w:highlight w:val="yellow"/>
        </w:rPr>
      </w:pPr>
    </w:p>
    <w:p w14:paraId="75C4A1F0" w14:textId="77777777" w:rsidR="002B3882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3098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13857046" w14:textId="77777777" w:rsidR="002B3882" w:rsidRPr="00CE3098" w:rsidRDefault="002B3882" w:rsidP="002B3882">
      <w:pPr>
        <w:pStyle w:val="Ang15"/>
        <w:rPr>
          <w:sz w:val="20"/>
          <w:szCs w:val="20"/>
          <w:highlight w:val="yellow"/>
        </w:rPr>
      </w:pPr>
    </w:p>
    <w:p w14:paraId="0130D91E" w14:textId="77777777" w:rsidR="002B3882" w:rsidRPr="00CE3098" w:rsidRDefault="002B3882" w:rsidP="002B388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3098">
        <w:rPr>
          <w:rFonts w:asciiTheme="majorBidi" w:hAnsiTheme="majorBidi" w:cstheme="majorBidi" w:hint="cs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CE309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E3098">
        <w:rPr>
          <w:rFonts w:asciiTheme="majorBidi" w:hAnsiTheme="majorBidi" w:cstheme="majorBidi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A060367" w14:textId="77777777" w:rsidR="002B3882" w:rsidRPr="00FF7947" w:rsidRDefault="002B3882" w:rsidP="002B3882">
      <w:pPr>
        <w:pStyle w:val="Ang15"/>
        <w:rPr>
          <w:sz w:val="20"/>
          <w:szCs w:val="20"/>
          <w:highlight w:val="yellow"/>
          <w:cs/>
        </w:rPr>
      </w:pPr>
    </w:p>
    <w:p w14:paraId="283A2E70" w14:textId="22B1D13F" w:rsidR="00324FF5" w:rsidRDefault="002B3882" w:rsidP="002B388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B51A6E" w14:textId="2B7B2D17" w:rsidR="002B3882" w:rsidRDefault="002B3882" w:rsidP="002B388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0A4D2F2" w14:textId="77777777" w:rsidR="002B3882" w:rsidRPr="00D03713" w:rsidRDefault="002B3882" w:rsidP="002B38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3713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D0371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03713">
        <w:rPr>
          <w:rFonts w:asciiTheme="majorBidi" w:hAnsiTheme="majorBidi" w:cstheme="majorBidi" w:hint="cs"/>
          <w:sz w:val="30"/>
          <w:szCs w:val="30"/>
          <w:cs/>
        </w:rPr>
        <w:t>ค่า</w:t>
      </w:r>
      <w:r w:rsidRPr="00CE3098">
        <w:rPr>
          <w:rFonts w:asciiTheme="majorBidi" w:hAnsiTheme="majorBidi" w:cstheme="majorBidi" w:hint="cs"/>
          <w:sz w:val="30"/>
          <w:szCs w:val="30"/>
          <w:cs/>
        </w:rPr>
        <w:t xml:space="preserve">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  <w:r w:rsidRPr="00D03713">
        <w:rPr>
          <w:rFonts w:asciiTheme="majorBidi" w:hAnsiTheme="majorBidi" w:cstheme="majorBidi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D03713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4E3D4270" w14:textId="77777777" w:rsidR="002B3882" w:rsidRPr="00D03713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1F2AA931" w14:textId="77777777" w:rsidR="002B3882" w:rsidRPr="00D03713" w:rsidRDefault="002B3882" w:rsidP="002B3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D03713">
        <w:rPr>
          <w:rFonts w:asciiTheme="majorBidi" w:hAnsiTheme="majorBidi" w:cstheme="majorBidi" w:hint="cs"/>
          <w:sz w:val="30"/>
          <w:szCs w:val="30"/>
          <w:cs/>
          <w:lang w:val="en-GB" w:eastAsia="en-US"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03713">
        <w:rPr>
          <w:rFonts w:asciiTheme="majorBidi" w:hAnsiTheme="majorBidi" w:cstheme="majorBidi" w:hint="cs"/>
          <w:sz w:val="30"/>
          <w:szCs w:val="30"/>
          <w:lang w:val="en-GB" w:eastAsia="en-US"/>
        </w:rPr>
        <w:t xml:space="preserve"> </w:t>
      </w:r>
    </w:p>
    <w:p w14:paraId="42A98E53" w14:textId="77777777" w:rsidR="002B3882" w:rsidRPr="00D03713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DC5D19A" w14:textId="66B4DB9A" w:rsidR="002B3882" w:rsidRPr="00CE3098" w:rsidRDefault="002B3882" w:rsidP="002B38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D434A">
        <w:rPr>
          <w:rFonts w:asciiTheme="majorBidi" w:hAnsiTheme="majorBidi" w:cstheme="majorBidi" w:hint="cs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2D08B59" w14:textId="77777777" w:rsidR="00837DD4" w:rsidRDefault="00837DD4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0C428673" w14:textId="37DF7677" w:rsidR="002B3882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CE3098">
        <w:rPr>
          <w:rFonts w:ascii="Angsana New" w:hAnsi="Angsana New" w:hint="cs"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6F2CA45E" w14:textId="77777777" w:rsidR="002B3882" w:rsidRPr="00D03713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EAAAC00" w14:textId="77777777" w:rsidR="002B3882" w:rsidRPr="00F42278" w:rsidRDefault="002B3882" w:rsidP="002B388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E3098">
        <w:rPr>
          <w:rFonts w:ascii="Angsana New" w:hAnsi="Angsana New" w:hint="cs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F42278">
        <w:rPr>
          <w:rFonts w:ascii="Angsana New" w:hAnsi="Angsana New" w:hint="cs"/>
          <w:sz w:val="30"/>
          <w:szCs w:val="30"/>
          <w:cs/>
        </w:rPr>
        <w:t xml:space="preserve"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14954D9A" w14:textId="77777777" w:rsidR="002B3882" w:rsidRPr="00F42278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3ECEB901" w14:textId="29FD0E86" w:rsidR="002B3882" w:rsidRPr="00CE3098" w:rsidRDefault="002B3882" w:rsidP="002B38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ณ วันเริ่มต้นของ</w:t>
      </w:r>
      <w:r w:rsidRPr="00F42278">
        <w:rPr>
          <w:rFonts w:ascii="Angsana New" w:hAnsi="Angsana New" w:hint="cs"/>
          <w:sz w:val="30"/>
          <w:szCs w:val="30"/>
          <w:cs/>
        </w:rPr>
        <w:t>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1B9C2DB6" w14:textId="77777777" w:rsidR="002B3882" w:rsidRPr="00F42278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1926A7F" w14:textId="28DDE911" w:rsidR="002B3882" w:rsidRPr="00F42278" w:rsidRDefault="002B3882" w:rsidP="002B3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42278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F42278">
        <w:rPr>
          <w:rFonts w:asciiTheme="majorBidi" w:hAnsiTheme="majorBidi" w:cstheme="majorBidi" w:hint="cs"/>
          <w:b/>
          <w:sz w:val="30"/>
          <w:szCs w:val="30"/>
          <w:cs/>
        </w:rPr>
        <w:t>รายได้อื่น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CE3098">
        <w:rPr>
          <w:rFonts w:ascii="Angsana New" w:hAnsi="Angsana New" w:hint="cs"/>
          <w:sz w:val="30"/>
          <w:szCs w:val="30"/>
          <w:cs/>
        </w:rPr>
        <w:t xml:space="preserve"> </w:t>
      </w:r>
      <w:r w:rsidRPr="009D434A">
        <w:rPr>
          <w:rFonts w:asciiTheme="majorBidi" w:hAnsiTheme="majorBidi" w:cstheme="majorBidi" w:hint="cs"/>
          <w:b/>
          <w:sz w:val="30"/>
          <w:szCs w:val="30"/>
          <w:cs/>
        </w:rPr>
        <w:t>ค่าเช่าที่อาจเกิดขึ้นรับรู้เป็นรายได้อื่น</w:t>
      </w:r>
      <w:r w:rsidRPr="00F42278">
        <w:rPr>
          <w:rFonts w:asciiTheme="majorBidi" w:hAnsiTheme="majorBidi" w:cstheme="majorBidi" w:hint="cs"/>
          <w:b/>
          <w:sz w:val="30"/>
          <w:szCs w:val="30"/>
          <w:cs/>
        </w:rPr>
        <w:t>ในรอบระยะเวลาบัญชีที่ได้รับ</w:t>
      </w:r>
    </w:p>
    <w:p w14:paraId="2A46F88F" w14:textId="77777777" w:rsidR="00324FF5" w:rsidRPr="00E175A2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0BBBEFD" w14:textId="12B73532" w:rsidR="004F63CE" w:rsidRDefault="004F63CE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19807D51" w14:textId="71543ED5" w:rsidR="004F63CE" w:rsidRPr="004F63CE" w:rsidRDefault="004F63CE" w:rsidP="004F63C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1543793" w14:textId="362D3F29" w:rsidR="004F63CE" w:rsidRPr="004F63CE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63CE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4F63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63CE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36E4BCD9" w14:textId="77777777" w:rsidR="004F63CE" w:rsidRPr="004F63CE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9DAD40" w14:textId="77777777" w:rsidR="00352BAB" w:rsidRPr="006E2C6B" w:rsidRDefault="00352BAB" w:rsidP="00352BA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6E2C6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080C4D34" w14:textId="5A588570" w:rsidR="009D434A" w:rsidRDefault="009D434A">
      <w:pPr>
        <w:spacing w:line="240" w:lineRule="auto"/>
        <w:rPr>
          <w:rFonts w:ascii="Angsana New" w:hAnsi="Angsana New"/>
          <w:sz w:val="20"/>
          <w:szCs w:val="20"/>
        </w:rPr>
      </w:pPr>
    </w:p>
    <w:p w14:paraId="5AFA70B2" w14:textId="10D1E89C" w:rsidR="00352BAB" w:rsidRPr="006E2C6B" w:rsidRDefault="00352BAB" w:rsidP="00352BA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2C6B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4C24E54" w14:textId="1104128D" w:rsidR="00723E5E" w:rsidRDefault="00723E5E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3D43DB69" w14:textId="0F843FE3" w:rsidR="00352BAB" w:rsidRPr="006E2C6B" w:rsidRDefault="00352BAB" w:rsidP="00352BA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E2C6B">
        <w:rPr>
          <w:rFonts w:asciiTheme="majorBidi" w:hAnsiTheme="majorBidi" w:cstheme="majorBidi" w:hint="cs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คำนวณมูลค่าที่คาดว่าจะได้รับคืน</w:t>
      </w:r>
      <w:r w:rsidR="00421966">
        <w:rPr>
          <w:rFonts w:asciiTheme="majorBidi" w:hAnsiTheme="majorBidi" w:cstheme="majorBidi"/>
          <w:sz w:val="30"/>
          <w:szCs w:val="30"/>
        </w:rPr>
        <w:t xml:space="preserve"> 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6E2C6B">
        <w:rPr>
          <w:rFonts w:asciiTheme="majorBidi" w:hAnsiTheme="majorBidi" w:cstheme="majorBidi" w:hint="cs"/>
          <w:sz w:val="30"/>
          <w:szCs w:val="30"/>
          <w:cs/>
        </w:rPr>
        <w:t>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F743E7A" w14:textId="270D31FD" w:rsidR="00DC7374" w:rsidRDefault="00DC737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DE1D7A8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0C1B3A74" w14:textId="77777777" w:rsidR="00FE5242" w:rsidRPr="00976720" w:rsidRDefault="00FE5242" w:rsidP="00976720">
      <w:pPr>
        <w:pStyle w:val="Bo-Blankline"/>
        <w:rPr>
          <w:rFonts w:asciiTheme="majorBidi" w:hAnsiTheme="majorBidi" w:cstheme="majorBidi"/>
        </w:rPr>
      </w:pPr>
    </w:p>
    <w:p w14:paraId="0B9E2645" w14:textId="77777777" w:rsidR="00E135D3" w:rsidRPr="00976720" w:rsidRDefault="00E135D3" w:rsidP="00976720">
      <w:pPr>
        <w:pStyle w:val="Bo-Blankline"/>
        <w:rPr>
          <w:i/>
          <w:iCs/>
          <w:sz w:val="30"/>
          <w:szCs w:val="30"/>
        </w:rPr>
      </w:pPr>
      <w:r w:rsidRPr="00976720">
        <w:rPr>
          <w:rFonts w:asciiTheme="majorBidi" w:hAnsiTheme="majorBidi" w:cstheme="majorBidi"/>
          <w:i/>
          <w:iCs/>
          <w:sz w:val="30"/>
          <w:szCs w:val="30"/>
          <w:cs/>
        </w:rPr>
        <w:t>โ</w:t>
      </w:r>
      <w:r w:rsidRPr="00976720">
        <w:rPr>
          <w:i/>
          <w:iCs/>
          <w:sz w:val="30"/>
          <w:szCs w:val="30"/>
          <w:cs/>
        </w:rPr>
        <w:t>ครงการสมทบเงิน</w:t>
      </w:r>
    </w:p>
    <w:p w14:paraId="4D2EEC66" w14:textId="77777777" w:rsidR="00E135D3" w:rsidRPr="006D1C09" w:rsidRDefault="00E135D3" w:rsidP="00E135D3">
      <w:pPr>
        <w:pStyle w:val="Bo-Blankline"/>
      </w:pPr>
    </w:p>
    <w:p w14:paraId="6DEBE79A" w14:textId="768B7FEA" w:rsidR="00AD5334" w:rsidRDefault="00352BAB" w:rsidP="00976720">
      <w:pPr>
        <w:pStyle w:val="Bo-C1Content"/>
        <w:ind w:hanging="7"/>
      </w:pPr>
      <w:r w:rsidRPr="00352BAB">
        <w:rPr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6883287D" w14:textId="77777777" w:rsidR="00352BAB" w:rsidRPr="00DC7374" w:rsidRDefault="00352BAB" w:rsidP="00976720">
      <w:pPr>
        <w:pStyle w:val="Bo-C1Content"/>
        <w:ind w:hanging="7"/>
        <w:rPr>
          <w:sz w:val="20"/>
          <w:szCs w:val="20"/>
        </w:rPr>
      </w:pPr>
    </w:p>
    <w:p w14:paraId="59D4140C" w14:textId="24B0AF96" w:rsidR="00E135D3" w:rsidRPr="006E28CC" w:rsidRDefault="00E135D3" w:rsidP="00976720">
      <w:pPr>
        <w:pStyle w:val="Bo-C1Content"/>
        <w:ind w:hanging="7"/>
        <w:rPr>
          <w:i/>
          <w:iCs/>
        </w:rPr>
      </w:pPr>
      <w:r w:rsidRPr="006E28CC">
        <w:rPr>
          <w:i/>
          <w:iCs/>
          <w:cs/>
        </w:rPr>
        <w:t>โครงการผลประโยชน์ที่กำหนดไว้</w:t>
      </w:r>
    </w:p>
    <w:p w14:paraId="3811F60A" w14:textId="77777777" w:rsidR="00E135D3" w:rsidRPr="0016289C" w:rsidRDefault="00E135D3" w:rsidP="00E135D3">
      <w:pPr>
        <w:pStyle w:val="Bo-Blankline"/>
      </w:pPr>
    </w:p>
    <w:p w14:paraId="5B53F3A2" w14:textId="035C41EE" w:rsidR="00DC7374" w:rsidRDefault="00352BAB" w:rsidP="00352BAB">
      <w:pPr>
        <w:spacing w:line="240" w:lineRule="auto"/>
        <w:ind w:left="540"/>
        <w:rPr>
          <w:rFonts w:ascii="Angsana New" w:hAnsi="Angsana New"/>
          <w:sz w:val="20"/>
          <w:szCs w:val="20"/>
          <w:lang w:eastAsia="x-none"/>
        </w:rPr>
      </w:pPr>
      <w:r w:rsidRPr="00352BAB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>
        <w:rPr>
          <w:rFonts w:ascii="Angsana New" w:hAnsi="Angsana New"/>
          <w:sz w:val="30"/>
          <w:szCs w:val="30"/>
        </w:rPr>
        <w:t xml:space="preserve"> </w:t>
      </w:r>
      <w:r w:rsidRPr="00352BAB">
        <w:rPr>
          <w:rFonts w:ascii="Angsana New" w:hAnsi="Angsana New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50831F44" w14:textId="055A097A" w:rsidR="00826757" w:rsidRDefault="00826757" w:rsidP="00352BAB">
      <w:pPr>
        <w:pStyle w:val="Bo-Blankline"/>
        <w:rPr>
          <w:cs/>
        </w:rPr>
      </w:pPr>
    </w:p>
    <w:p w14:paraId="3EB68570" w14:textId="4E8B2F0E" w:rsidR="00E135D3" w:rsidRDefault="00E135D3" w:rsidP="007918F2">
      <w:pPr>
        <w:pStyle w:val="Bo-C1Content"/>
      </w:pPr>
      <w:r w:rsidRPr="00C741B3">
        <w:rPr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</w:t>
      </w:r>
      <w:r w:rsidR="00902D69">
        <w:rPr>
          <w:cs/>
        </w:rPr>
        <w:t xml:space="preserve">ไรขาดทุนเบ็ดเสร็จอื่นทันที </w:t>
      </w:r>
      <w:r w:rsidR="00B63CAD">
        <w:rPr>
          <w:rFonts w:hint="cs"/>
          <w:cs/>
        </w:rPr>
        <w:t>กลุ่ม</w:t>
      </w:r>
      <w:r w:rsidRPr="00C741B3">
        <w:rPr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E31CEC">
        <w:br/>
      </w:r>
      <w:r w:rsidRPr="00C741B3">
        <w:rPr>
          <w:cs/>
        </w:rPr>
        <w:t>ต้นปี โดยคำนึงถึงการเปลี่ยนแปลงใด</w:t>
      </w:r>
      <w:r>
        <w:rPr>
          <w:rFonts w:hint="cs"/>
          <w:cs/>
        </w:rPr>
        <w:t xml:space="preserve"> </w:t>
      </w:r>
      <w:r w:rsidRPr="00C741B3">
        <w:rPr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>
        <w:rPr>
          <w:rFonts w:hint="cs"/>
          <w:cs/>
        </w:rPr>
        <w:t xml:space="preserve"> </w:t>
      </w:r>
      <w:r w:rsidRPr="00C741B3">
        <w:rPr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7B29EFA1" w14:textId="77777777" w:rsidR="00D30D6B" w:rsidRDefault="00D30D6B" w:rsidP="00152EC4">
      <w:pPr>
        <w:pStyle w:val="Bo-Blankline"/>
      </w:pPr>
    </w:p>
    <w:p w14:paraId="1E48B672" w14:textId="6C22F070" w:rsidR="004E1723" w:rsidRDefault="00E84B2E" w:rsidP="00E84B2E">
      <w:pPr>
        <w:pStyle w:val="Bo-Blankline"/>
        <w:jc w:val="thaiDistribute"/>
        <w:rPr>
          <w:sz w:val="30"/>
          <w:szCs w:val="30"/>
          <w:lang w:eastAsia="en-US"/>
        </w:rPr>
      </w:pPr>
      <w:r w:rsidRPr="00E84B2E">
        <w:rPr>
          <w:sz w:val="30"/>
          <w:szCs w:val="30"/>
          <w:cs/>
          <w:lang w:eastAsia="en-US"/>
        </w:rPr>
        <w:t>เมื่อมีการเปลี่ยนแปลงผลประโยชน์ของโครงการหรือการลดขนาดโครงการ</w:t>
      </w:r>
      <w:r>
        <w:rPr>
          <w:sz w:val="30"/>
          <w:szCs w:val="30"/>
          <w:lang w:eastAsia="en-US"/>
        </w:rPr>
        <w:t xml:space="preserve"> </w:t>
      </w:r>
      <w:r w:rsidRPr="00E84B2E">
        <w:rPr>
          <w:sz w:val="30"/>
          <w:szCs w:val="30"/>
          <w:cs/>
          <w:lang w:eastAsia="en-US"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9285B17" w14:textId="77777777" w:rsidR="00E84B2E" w:rsidRPr="00953596" w:rsidRDefault="00E84B2E" w:rsidP="00953596">
      <w:pPr>
        <w:pStyle w:val="Bo-Blankline"/>
      </w:pPr>
    </w:p>
    <w:p w14:paraId="50A455FF" w14:textId="012883B6" w:rsidR="00103A99" w:rsidRDefault="00E135D3" w:rsidP="00E135D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741B3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</w:t>
      </w:r>
      <w:r w:rsidR="00E0150B">
        <w:rPr>
          <w:rFonts w:ascii="Angsana New" w:hAnsi="Angsana New"/>
          <w:sz w:val="30"/>
          <w:szCs w:val="30"/>
          <w:cs/>
        </w:rPr>
        <w:t>คาดว่าจะจ่ายชำระ หาก</w:t>
      </w:r>
      <w:r w:rsidR="00B63CAD" w:rsidRPr="00B63CAD">
        <w:rPr>
          <w:rFonts w:hint="cs"/>
          <w:sz w:val="30"/>
          <w:szCs w:val="30"/>
          <w:cs/>
        </w:rPr>
        <w:t>กลุ่ม</w:t>
      </w:r>
      <w:r w:rsidRPr="00B63CAD">
        <w:rPr>
          <w:rFonts w:ascii="Angsana New" w:hAnsi="Angsana New"/>
          <w:sz w:val="30"/>
          <w:szCs w:val="30"/>
          <w:cs/>
        </w:rPr>
        <w:t>บริษัท</w:t>
      </w:r>
      <w:r w:rsidRPr="00C741B3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DB943AA" w14:textId="77777777" w:rsidR="00837DD4" w:rsidRDefault="00837DD4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1439671" w14:textId="1EE9784F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38EF29AB" w14:textId="77777777"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4A1E5CF0" w14:textId="77777777" w:rsidR="00103A99" w:rsidRPr="0034019B" w:rsidRDefault="0013231F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13231F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1A56EC">
        <w:rPr>
          <w:rFonts w:ascii="Angsana New" w:hAnsi="Angsana New" w:hint="cs"/>
          <w:sz w:val="30"/>
          <w:szCs w:val="30"/>
          <w:cs/>
        </w:rPr>
        <w:t>กลุ่ม</w:t>
      </w:r>
      <w:r w:rsidRPr="0013231F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Pr="0013231F">
        <w:rPr>
          <w:rFonts w:ascii="Angsana New" w:hAnsi="Angsana New" w:hint="cs"/>
          <w:sz w:val="30"/>
          <w:szCs w:val="30"/>
          <w:cs/>
        </w:rPr>
        <w:t>ตาม</w:t>
      </w:r>
      <w:r w:rsidRPr="0013231F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13231F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13231F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13231F">
        <w:rPr>
          <w:rFonts w:ascii="Angsana New" w:hAnsi="Angsana New" w:hint="cs"/>
          <w:sz w:val="30"/>
          <w:szCs w:val="30"/>
          <w:cs/>
        </w:rPr>
        <w:t>ผูกพัน</w:t>
      </w:r>
      <w:r w:rsidR="001A56EC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13231F">
        <w:rPr>
          <w:rFonts w:ascii="Angsana New" w:hAnsi="Angsana New"/>
          <w:sz w:val="30"/>
          <w:szCs w:val="30"/>
          <w:cs/>
        </w:rPr>
        <w:t>ประมาณการ</w:t>
      </w:r>
      <w:r w:rsidRPr="0013231F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13231F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13231F">
        <w:rPr>
          <w:rFonts w:ascii="Angsana New" w:hAnsi="Angsana New" w:hint="cs"/>
          <w:sz w:val="30"/>
          <w:szCs w:val="30"/>
          <w:cs/>
        </w:rPr>
        <w:t>ถึง</w:t>
      </w:r>
      <w:r w:rsidR="001A56EC">
        <w:rPr>
          <w:rFonts w:ascii="Angsana New" w:hAnsi="Angsana New"/>
          <w:sz w:val="30"/>
          <w:szCs w:val="30"/>
          <w:cs/>
        </w:rPr>
        <w:t xml:space="preserve">ภาษีเงินได้ </w:t>
      </w:r>
      <w:r w:rsidRPr="0013231F">
        <w:rPr>
          <w:rFonts w:ascii="Angsana New" w:hAnsi="Angsana New"/>
          <w:sz w:val="30"/>
          <w:szCs w:val="30"/>
          <w:cs/>
        </w:rPr>
        <w:t>เพื่อให้สะท้อน</w:t>
      </w:r>
      <w:r w:rsidRPr="0013231F">
        <w:rPr>
          <w:rFonts w:ascii="Angsana New" w:hAnsi="Angsana New" w:hint="cs"/>
          <w:sz w:val="30"/>
          <w:szCs w:val="30"/>
          <w:cs/>
        </w:rPr>
        <w:t>จำนวน</w:t>
      </w:r>
      <w:r w:rsidRPr="0013231F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="001A56EC">
        <w:rPr>
          <w:rFonts w:ascii="Angsana New" w:hAnsi="Angsana New" w:hint="cs"/>
          <w:sz w:val="30"/>
          <w:szCs w:val="30"/>
          <w:cs/>
        </w:rPr>
        <w:t xml:space="preserve"> </w:t>
      </w:r>
      <w:r w:rsidRPr="0013231F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9E03889" w14:textId="185ADEEE" w:rsidR="009D434A" w:rsidRDefault="009D434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F4C6F82" w14:textId="1A3AF372" w:rsidR="00691375" w:rsidRDefault="00691375" w:rsidP="00691375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91375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29A0EC4" w14:textId="77777777" w:rsidR="001F5AF8" w:rsidRPr="001F5AF8" w:rsidRDefault="001F5AF8" w:rsidP="001F5AF8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25ED279" w14:textId="77777777" w:rsidR="00691375" w:rsidRPr="00691375" w:rsidRDefault="00691375" w:rsidP="00691375">
      <w:pPr>
        <w:pStyle w:val="Bo-C1Content"/>
      </w:pPr>
      <w:r w:rsidRPr="00691375" w:rsidDel="001A6CC8">
        <w:rPr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ABD5CB9" w14:textId="77777777" w:rsidR="00691375" w:rsidRPr="00691375" w:rsidRDefault="00691375" w:rsidP="00691375">
      <w:pPr>
        <w:pStyle w:val="Bo-C1Content"/>
        <w:rPr>
          <w:sz w:val="20"/>
          <w:szCs w:val="20"/>
        </w:rPr>
      </w:pPr>
    </w:p>
    <w:p w14:paraId="7D9B0D34" w14:textId="77777777" w:rsidR="00691375" w:rsidRPr="00691375" w:rsidDel="001A6CC8" w:rsidRDefault="00691375" w:rsidP="00691375">
      <w:pPr>
        <w:pStyle w:val="Bo-C1Content"/>
      </w:pPr>
      <w:r w:rsidRPr="00691375" w:rsidDel="001A6CC8">
        <w:rPr>
          <w:cs/>
        </w:rPr>
        <w:t>การวัดมูลค่ายุติธรรมของสินทรัพย์หรือหนี้สินกลุ่มบริษัท 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91375" w:rsidDel="001A6CC8">
        <w:t xml:space="preserve"> </w:t>
      </w:r>
      <w:r w:rsidRPr="00691375" w:rsidDel="001A6CC8">
        <w:rPr>
          <w:cs/>
        </w:rPr>
        <w:t xml:space="preserve">ดังนี้ </w:t>
      </w:r>
    </w:p>
    <w:p w14:paraId="40568897" w14:textId="77777777" w:rsidR="00691375" w:rsidRPr="00691375" w:rsidDel="001A6CC8" w:rsidRDefault="00691375" w:rsidP="00430741">
      <w:pPr>
        <w:pStyle w:val="Bo-C1Content"/>
        <w:numPr>
          <w:ilvl w:val="0"/>
          <w:numId w:val="27"/>
        </w:numPr>
        <w:ind w:left="720" w:hanging="180"/>
      </w:pPr>
      <w:r w:rsidRPr="00691375" w:rsidDel="001A6CC8">
        <w:rPr>
          <w:cs/>
        </w:rPr>
        <w:t xml:space="preserve">ข้อมูลระดับ </w:t>
      </w:r>
      <w:r w:rsidRPr="00691375" w:rsidDel="001A6CC8">
        <w:t xml:space="preserve">1  </w:t>
      </w:r>
      <w:r w:rsidRPr="00691375" w:rsidDel="001A6CC8">
        <w:rPr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2C2D6B5" w14:textId="77777777" w:rsidR="00691375" w:rsidRPr="00691375" w:rsidDel="001A6CC8" w:rsidRDefault="00691375" w:rsidP="00430741">
      <w:pPr>
        <w:pStyle w:val="Bo-C1Content"/>
        <w:numPr>
          <w:ilvl w:val="0"/>
          <w:numId w:val="27"/>
        </w:numPr>
        <w:ind w:left="720" w:hanging="180"/>
      </w:pPr>
      <w:r w:rsidRPr="00691375" w:rsidDel="001A6CC8">
        <w:rPr>
          <w:cs/>
        </w:rPr>
        <w:t>ข้อมูลระดับ</w:t>
      </w:r>
      <w:r w:rsidRPr="00691375" w:rsidDel="001A6CC8">
        <w:t xml:space="preserve"> 2  </w:t>
      </w:r>
      <w:r w:rsidRPr="00691375" w:rsidDel="001A6CC8">
        <w:rPr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91375" w:rsidDel="001A6CC8">
        <w:t>1</w:t>
      </w:r>
    </w:p>
    <w:p w14:paraId="17B3AD08" w14:textId="77777777" w:rsidR="00691375" w:rsidRPr="00691375" w:rsidDel="001A6CC8" w:rsidRDefault="00691375" w:rsidP="00430741">
      <w:pPr>
        <w:pStyle w:val="Bo-C1Content"/>
        <w:numPr>
          <w:ilvl w:val="0"/>
          <w:numId w:val="27"/>
        </w:numPr>
        <w:ind w:left="720" w:hanging="180"/>
      </w:pPr>
      <w:r w:rsidRPr="00691375" w:rsidDel="001A6CC8">
        <w:rPr>
          <w:cs/>
        </w:rPr>
        <w:t>ข้อมูลระดับ</w:t>
      </w:r>
      <w:r w:rsidRPr="00691375" w:rsidDel="001A6CC8">
        <w:t xml:space="preserve"> 3  </w:t>
      </w:r>
      <w:r w:rsidRPr="00691375" w:rsidDel="001A6CC8">
        <w:rPr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301C620" w14:textId="77777777" w:rsidR="00691375" w:rsidRPr="00691375" w:rsidDel="001A6CC8" w:rsidRDefault="00691375" w:rsidP="00691375">
      <w:pPr>
        <w:pStyle w:val="Bo-C1Content"/>
        <w:rPr>
          <w:sz w:val="20"/>
          <w:szCs w:val="20"/>
        </w:rPr>
      </w:pPr>
    </w:p>
    <w:p w14:paraId="561A98A2" w14:textId="77777777" w:rsidR="00691375" w:rsidRPr="00691375" w:rsidDel="001A6CC8" w:rsidRDefault="00691375" w:rsidP="00691375">
      <w:pPr>
        <w:pStyle w:val="Bo-C1Content"/>
      </w:pPr>
      <w:r w:rsidRPr="00691375" w:rsidDel="001A6CC8">
        <w:rPr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691375" w:rsidDel="001A6CC8">
        <w:t xml:space="preserve"> </w:t>
      </w:r>
    </w:p>
    <w:p w14:paraId="555E64FA" w14:textId="77777777" w:rsidR="00691375" w:rsidRPr="00691375" w:rsidDel="001A6CC8" w:rsidRDefault="00691375" w:rsidP="00691375">
      <w:pPr>
        <w:pStyle w:val="Bo-C1Content"/>
        <w:rPr>
          <w:sz w:val="20"/>
          <w:szCs w:val="20"/>
        </w:rPr>
      </w:pPr>
    </w:p>
    <w:p w14:paraId="2154BAC4" w14:textId="77777777" w:rsidR="00691375" w:rsidRPr="00691375" w:rsidDel="001A6CC8" w:rsidRDefault="00691375" w:rsidP="00691375">
      <w:pPr>
        <w:pStyle w:val="Bo-C1Content"/>
      </w:pPr>
      <w:r w:rsidRPr="00691375" w:rsidDel="001A6CC8">
        <w:rPr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4A8DB2EA" w14:textId="77777777" w:rsidR="00691375" w:rsidRPr="00691375" w:rsidDel="001A6CC8" w:rsidRDefault="00691375" w:rsidP="00691375">
      <w:pPr>
        <w:pStyle w:val="Bo-C1Content"/>
        <w:rPr>
          <w:sz w:val="20"/>
          <w:szCs w:val="20"/>
          <w:cs/>
        </w:rPr>
      </w:pPr>
    </w:p>
    <w:p w14:paraId="3915A050" w14:textId="77777777" w:rsidR="00691375" w:rsidRPr="00691375" w:rsidRDefault="00691375" w:rsidP="00691375">
      <w:pPr>
        <w:pStyle w:val="Bo-C1Content"/>
      </w:pPr>
      <w:r w:rsidRPr="00691375" w:rsidDel="001A6CC8">
        <w:rPr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150C92F5" w14:textId="4751AB9B" w:rsidR="00723E5E" w:rsidRDefault="00723E5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70EAF82A" w14:textId="63BC2D5A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</w:t>
      </w:r>
      <w:r w:rsidR="00A17316" w:rsidRPr="00A17316">
        <w:rPr>
          <w:rFonts w:ascii="Angsana New" w:hAnsi="Angsana New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013F4C3D" w14:textId="77777777"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18DF9DFF" w14:textId="1257149F" w:rsidR="00E95551" w:rsidRDefault="00E95551" w:rsidP="00E84B2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4B2E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1BED2BB" w14:textId="77777777" w:rsidR="0075317B" w:rsidRPr="007F3F41" w:rsidRDefault="0075317B" w:rsidP="00E84B2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55BCF44F" w14:textId="43BDC4A6" w:rsidR="00E95551" w:rsidRPr="00E95551" w:rsidRDefault="00E95551" w:rsidP="00E84B2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551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</w:t>
      </w:r>
      <w:r w:rsidRPr="00A001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95551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A00184">
        <w:rPr>
          <w:rFonts w:asciiTheme="majorBidi" w:hAnsiTheme="majorBidi" w:cstheme="majorBidi"/>
          <w:sz w:val="30"/>
          <w:szCs w:val="30"/>
          <w:cs/>
        </w:rPr>
        <w:t>หรือภาษีขายอื่น</w:t>
      </w:r>
      <w:r w:rsidR="003438B6" w:rsidRPr="00A00184">
        <w:rPr>
          <w:rFonts w:asciiTheme="majorBidi" w:hAnsiTheme="majorBidi" w:cstheme="majorBidi"/>
          <w:sz w:val="30"/>
          <w:szCs w:val="30"/>
        </w:rPr>
        <w:t xml:space="preserve"> </w:t>
      </w:r>
      <w:r w:rsidR="003438B6" w:rsidRPr="00A00184">
        <w:rPr>
          <w:rFonts w:asciiTheme="majorBidi" w:hAnsiTheme="majorBidi" w:cstheme="majorBidi" w:hint="cs"/>
          <w:sz w:val="30"/>
          <w:szCs w:val="30"/>
          <w:cs/>
        </w:rPr>
        <w:t>ๆ</w:t>
      </w:r>
      <w:r w:rsidR="0075317B" w:rsidRPr="00A00184">
        <w:rPr>
          <w:rFonts w:asciiTheme="majorBidi" w:hAnsiTheme="majorBidi" w:cstheme="majorBidi"/>
          <w:sz w:val="30"/>
          <w:szCs w:val="30"/>
        </w:rPr>
        <w:t xml:space="preserve"> </w:t>
      </w:r>
      <w:r w:rsidRPr="00E95551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5AB50321" w14:textId="77777777" w:rsidR="00E871AC" w:rsidRPr="00E871AC" w:rsidRDefault="00E871AC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3DB37A" w14:textId="6D45E17A" w:rsidR="00C06FE1" w:rsidRPr="00F40ED9" w:rsidRDefault="00C06FE1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0ED9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</w:t>
      </w:r>
      <w:r w:rsidRPr="00F40E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CE7F304" w14:textId="77777777" w:rsidR="00E871AC" w:rsidRPr="00E871AC" w:rsidRDefault="00E871AC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1B2BEE" w14:textId="5551D744" w:rsidR="00C06FE1" w:rsidRPr="00E95551" w:rsidRDefault="00E95551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95551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E95551">
        <w:rPr>
          <w:rFonts w:asciiTheme="majorBidi" w:hAnsiTheme="majorBidi" w:cstheme="majorBidi"/>
          <w:sz w:val="30"/>
          <w:szCs w:val="30"/>
        </w:rPr>
        <w:t xml:space="preserve"> </w:t>
      </w:r>
      <w:r w:rsidRPr="003438B6">
        <w:rPr>
          <w:rFonts w:asciiTheme="majorBidi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57DD9442" w14:textId="77777777" w:rsidR="009772DF" w:rsidRPr="009772DF" w:rsidRDefault="009772DF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94F7105" w14:textId="77777777" w:rsidR="001770B4" w:rsidRPr="001770B4" w:rsidRDefault="001770B4" w:rsidP="00E84B2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770B4">
        <w:rPr>
          <w:rFonts w:ascii="Angsana New" w:hAnsi="Angsana New"/>
          <w:iCs/>
          <w:sz w:val="30"/>
          <w:szCs w:val="30"/>
          <w:cs/>
        </w:rPr>
        <w:t>รายได้ค่าขายไฟฟ้า</w:t>
      </w:r>
    </w:p>
    <w:p w14:paraId="37AFA8E7" w14:textId="77777777" w:rsidR="001770B4" w:rsidRDefault="001770B4" w:rsidP="00E84B2E">
      <w:pPr>
        <w:pStyle w:val="Bo-Blankline"/>
      </w:pPr>
    </w:p>
    <w:p w14:paraId="68EF88D2" w14:textId="00C9228F" w:rsidR="001770B4" w:rsidRDefault="001770B4" w:rsidP="00E84B2E">
      <w:pPr>
        <w:pStyle w:val="Bo-Blankline"/>
        <w:jc w:val="thaiDistribute"/>
        <w:rPr>
          <w:sz w:val="30"/>
          <w:szCs w:val="30"/>
          <w:lang w:eastAsia="en-US"/>
        </w:rPr>
      </w:pPr>
      <w:r w:rsidRPr="001770B4">
        <w:rPr>
          <w:sz w:val="30"/>
          <w:szCs w:val="30"/>
          <w:cs/>
          <w:lang w:eastAsia="en-US"/>
        </w:rPr>
        <w:t>รายได้จากการขายกระแสไฟฟ้าจะรับรู้ในงบกำไรขาดทุ</w:t>
      </w:r>
      <w:r w:rsidR="001F6AC7">
        <w:rPr>
          <w:sz w:val="30"/>
          <w:szCs w:val="30"/>
          <w:cs/>
          <w:lang w:eastAsia="en-US"/>
        </w:rPr>
        <w:t>นตามจำนวนหน่วยวัดที่ส่งมอบตาม</w:t>
      </w:r>
      <w:r w:rsidRPr="00CC38F3">
        <w:rPr>
          <w:sz w:val="30"/>
          <w:szCs w:val="30"/>
          <w:cs/>
          <w:lang w:eastAsia="en-US"/>
        </w:rPr>
        <w:t>อัตราที่กำหนดให้ รายได้จากการขายกระแสไฟฟ้า</w:t>
      </w:r>
      <w:r w:rsidR="001F6AC7">
        <w:rPr>
          <w:rFonts w:hint="cs"/>
          <w:sz w:val="30"/>
          <w:szCs w:val="30"/>
          <w:cs/>
          <w:lang w:eastAsia="en-US"/>
        </w:rPr>
        <w:t>ให้กับการไฟฟ้าฝ่ายผลิตแห่งประเทศไทย (</w:t>
      </w:r>
      <w:r w:rsidR="001F6AC7">
        <w:rPr>
          <w:sz w:val="30"/>
          <w:szCs w:val="30"/>
          <w:lang w:eastAsia="en-US"/>
        </w:rPr>
        <w:t>“</w:t>
      </w:r>
      <w:r w:rsidR="001F6AC7">
        <w:rPr>
          <w:rFonts w:hint="cs"/>
          <w:sz w:val="30"/>
          <w:szCs w:val="30"/>
          <w:cs/>
          <w:lang w:eastAsia="en-US"/>
        </w:rPr>
        <w:t>กฟผ</w:t>
      </w:r>
      <w:r w:rsidR="001F6AC7">
        <w:rPr>
          <w:sz w:val="30"/>
          <w:szCs w:val="30"/>
          <w:lang w:val="en-US" w:eastAsia="en-US"/>
        </w:rPr>
        <w:t>”</w:t>
      </w:r>
      <w:r w:rsidR="001F6AC7">
        <w:rPr>
          <w:rFonts w:hint="cs"/>
          <w:sz w:val="30"/>
          <w:szCs w:val="30"/>
          <w:cs/>
          <w:lang w:val="en-US" w:eastAsia="en-US"/>
        </w:rPr>
        <w:t xml:space="preserve">) </w:t>
      </w:r>
      <w:r w:rsidRPr="00CC38F3">
        <w:rPr>
          <w:sz w:val="30"/>
          <w:szCs w:val="30"/>
          <w:cs/>
          <w:lang w:eastAsia="en-US"/>
        </w:rPr>
        <w:t>จะได้รับส่วนเพิ่ม (</w:t>
      </w:r>
      <w:r w:rsidRPr="00CC38F3">
        <w:rPr>
          <w:sz w:val="30"/>
          <w:szCs w:val="30"/>
          <w:lang w:eastAsia="en-US"/>
        </w:rPr>
        <w:t xml:space="preserve">“ADDER”) </w:t>
      </w:r>
      <w:r w:rsidRPr="00CC38F3">
        <w:rPr>
          <w:sz w:val="30"/>
          <w:szCs w:val="30"/>
          <w:cs/>
          <w:lang w:eastAsia="en-US"/>
        </w:rPr>
        <w:t xml:space="preserve">นับจากวันเริ่มต้นขายไฟฟ้าเชิงพาณิชย์ เป็นระยะเวลา </w:t>
      </w:r>
      <w:r w:rsidR="003C2BDB">
        <w:rPr>
          <w:sz w:val="30"/>
          <w:szCs w:val="30"/>
          <w:lang w:val="en-US" w:eastAsia="en-US"/>
        </w:rPr>
        <w:t>7</w:t>
      </w:r>
      <w:r w:rsidR="00AB0BF9">
        <w:rPr>
          <w:sz w:val="30"/>
          <w:szCs w:val="30"/>
          <w:cs/>
          <w:lang w:eastAsia="en-US"/>
        </w:rPr>
        <w:t xml:space="preserve"> ปี หลังจากนั้น</w:t>
      </w:r>
      <w:r w:rsidRPr="00CC38F3">
        <w:rPr>
          <w:sz w:val="30"/>
          <w:szCs w:val="30"/>
          <w:cs/>
          <w:lang w:eastAsia="en-US"/>
        </w:rPr>
        <w:t>รายได้จากการขายกระแสไฟฟ้าจะได้รับในอัตราปกติ</w:t>
      </w:r>
    </w:p>
    <w:p w14:paraId="4860D780" w14:textId="71270309" w:rsidR="00826757" w:rsidRDefault="00826757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48F42FE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6709FC63" w14:textId="77777777" w:rsidR="00103A99" w:rsidRPr="006D1C09" w:rsidRDefault="00103A99" w:rsidP="006E28CC">
      <w:pPr>
        <w:pStyle w:val="Bo-Blankline"/>
      </w:pPr>
    </w:p>
    <w:p w14:paraId="7D0256EF" w14:textId="775EC157" w:rsidR="007D5DB5" w:rsidRPr="0022722E" w:rsidRDefault="007D5DB5" w:rsidP="007D5DB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 </w:t>
      </w:r>
    </w:p>
    <w:p w14:paraId="5DCDF9AC" w14:textId="77777777" w:rsidR="007D5DB5" w:rsidRPr="00117060" w:rsidRDefault="007D5DB5" w:rsidP="007D5DB5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1F01639" w14:textId="121719E4" w:rsidR="007D5DB5" w:rsidRPr="0022722E" w:rsidRDefault="007D5DB5" w:rsidP="007D5DB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E1723">
        <w:rPr>
          <w:rFonts w:asciiTheme="majorBidi" w:hAnsiTheme="majorBidi" w:cstheme="majorBidi"/>
          <w:sz w:val="30"/>
          <w:szCs w:val="30"/>
        </w:rPr>
        <w:t xml:space="preserve"> </w:t>
      </w: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ๆ </w:t>
      </w:r>
    </w:p>
    <w:p w14:paraId="32916146" w14:textId="77777777" w:rsidR="007D5DB5" w:rsidRPr="00117060" w:rsidRDefault="007D5DB5" w:rsidP="007D5DB5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E4D88BC" w14:textId="77777777" w:rsidR="007D5DB5" w:rsidRPr="0022722E" w:rsidRDefault="007D5DB5" w:rsidP="007D5DB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</w:t>
      </w:r>
      <w:r w:rsidRPr="0022722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795434E2" w14:textId="77777777" w:rsidR="007D5DB5" w:rsidRPr="0022722E" w:rsidRDefault="007D5DB5" w:rsidP="007D5DB5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22722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2E7DC9B9" w14:textId="77777777" w:rsidR="007D5DB5" w:rsidRPr="0022722E" w:rsidRDefault="007D5DB5" w:rsidP="007D5DB5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2AB08F5B" w14:textId="77777777" w:rsidR="007D5DB5" w:rsidRPr="0022722E" w:rsidRDefault="007D5DB5" w:rsidP="007D5DB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0EFD8C01" w14:textId="77777777" w:rsidR="002F5BFE" w:rsidRPr="002F5BFE" w:rsidRDefault="002F5BFE" w:rsidP="00D463E6">
      <w:pPr>
        <w:spacing w:line="240" w:lineRule="auto"/>
        <w:ind w:left="540"/>
        <w:jc w:val="thaiDistribute"/>
        <w:rPr>
          <w:rFonts w:ascii="Angsana New" w:eastAsia="Calibri" w:hAnsi="Angsana New"/>
          <w:sz w:val="18"/>
          <w:szCs w:val="18"/>
          <w:cs/>
        </w:rPr>
      </w:pPr>
    </w:p>
    <w:p w14:paraId="4839B51F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68E6390E" w14:textId="77777777" w:rsidR="00103A99" w:rsidRPr="0013231F" w:rsidRDefault="00103A99" w:rsidP="00715850">
      <w:pPr>
        <w:pStyle w:val="Bo-Blankline"/>
      </w:pPr>
    </w:p>
    <w:p w14:paraId="6327C346" w14:textId="4FC5FB72" w:rsidR="007B1DF6" w:rsidRPr="007D5DB5" w:rsidRDefault="007D5DB5" w:rsidP="00435278">
      <w:pPr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D5DB5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077B3192" w14:textId="77777777" w:rsidR="007F2613" w:rsidRDefault="007F2613" w:rsidP="007F2613">
      <w:pPr>
        <w:pStyle w:val="Bo-Blankline"/>
      </w:pPr>
    </w:p>
    <w:p w14:paraId="794A053C" w14:textId="77777777" w:rsidR="006B31AF" w:rsidRPr="001646EC" w:rsidRDefault="006B31AF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646EC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27B7D3DF" w14:textId="77777777" w:rsidR="006B31AF" w:rsidRPr="007E307B" w:rsidRDefault="006B31AF" w:rsidP="00E06492">
      <w:pPr>
        <w:pStyle w:val="Bo-Blankline"/>
      </w:pPr>
    </w:p>
    <w:p w14:paraId="5247DC44" w14:textId="5DB6DE39" w:rsidR="004A70BB" w:rsidRDefault="006B31AF" w:rsidP="00C552A4">
      <w:pPr>
        <w:spacing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46EC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</w:t>
      </w:r>
      <w:r w:rsidR="009772DF">
        <w:rPr>
          <w:rFonts w:asciiTheme="majorBidi" w:hAnsiTheme="majorBidi" w:cstheme="majorBidi"/>
          <w:b/>
          <w:sz w:val="30"/>
          <w:szCs w:val="30"/>
          <w:cs/>
        </w:rPr>
        <w:br/>
      </w:r>
      <w:r w:rsidRPr="001646EC">
        <w:rPr>
          <w:rFonts w:asciiTheme="majorBidi" w:hAnsiTheme="majorBidi" w:cstheme="majorBidi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41D5BB42" w14:textId="77777777" w:rsidR="002F5BFE" w:rsidRPr="002F5BFE" w:rsidRDefault="002F5BFE" w:rsidP="006B31AF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29DCA3C8" w14:textId="77777777" w:rsidR="00403CA1" w:rsidRPr="0034019B" w:rsidRDefault="00403CA1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205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083FCB0" w14:textId="77777777" w:rsidR="002205BA" w:rsidRDefault="002205BA" w:rsidP="002205BA">
      <w:pPr>
        <w:pStyle w:val="Bo-Blankline"/>
        <w:rPr>
          <w:lang w:val="en-US"/>
        </w:rPr>
      </w:pPr>
    </w:p>
    <w:p w14:paraId="2962EF64" w14:textId="4FE291AF" w:rsidR="00B92361" w:rsidRPr="00A00184" w:rsidRDefault="00B92361" w:rsidP="00B9236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2361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ผลการดำเนินงานของส่วนงานที่รายงานต่อ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B92361">
        <w:rPr>
          <w:rFonts w:asciiTheme="majorBidi" w:hAnsiTheme="majorBidi" w:cstheme="majorBidi" w:hint="cs"/>
          <w:sz w:val="30"/>
          <w:szCs w:val="30"/>
          <w:cs/>
        </w:rPr>
        <w:t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ทรัพย์สินองค์กร</w:t>
      </w:r>
    </w:p>
    <w:p w14:paraId="6C26958E" w14:textId="77777777" w:rsidR="00B92361" w:rsidRDefault="00B92361" w:rsidP="00B9236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303B0949" w14:textId="53868EF1" w:rsidR="00826757" w:rsidRPr="00B92361" w:rsidRDefault="00826757" w:rsidP="00B9236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92361">
        <w:rPr>
          <w:rFonts w:ascii="Angsana New" w:hAnsi="Angsana New"/>
          <w:sz w:val="30"/>
          <w:szCs w:val="30"/>
        </w:rPr>
        <w:br w:type="page"/>
      </w:r>
    </w:p>
    <w:p w14:paraId="25E24C49" w14:textId="77777777" w:rsidR="007B2482" w:rsidRPr="0034019B" w:rsidRDefault="0000702A" w:rsidP="00435278">
      <w:pPr>
        <w:pStyle w:val="Caption"/>
        <w:rPr>
          <w:cs/>
        </w:rPr>
      </w:pPr>
      <w:r w:rsidRPr="0034019B">
        <w:rPr>
          <w:rFonts w:hint="cs"/>
          <w:cs/>
        </w:rPr>
        <w:lastRenderedPageBreak/>
        <w:t>บุคคลหรือ</w:t>
      </w:r>
      <w:r w:rsidR="007B2482" w:rsidRPr="0034019B">
        <w:rPr>
          <w:cs/>
        </w:rPr>
        <w:t>กิจการที่เกี่ยวข้องกัน</w:t>
      </w:r>
    </w:p>
    <w:p w14:paraId="75955293" w14:textId="77777777" w:rsidR="00CF2B36" w:rsidRPr="006D1C09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C8DCB3B" w14:textId="280C7B2D" w:rsidR="005950A8" w:rsidRDefault="009405DF" w:rsidP="00361AEB">
      <w:pPr>
        <w:pStyle w:val="Bo-C1Content"/>
        <w:tabs>
          <w:tab w:val="left" w:pos="547"/>
        </w:tabs>
      </w:pPr>
      <w:r w:rsidRPr="00623946">
        <w:rPr>
          <w:rFonts w:asciiTheme="majorBidi" w:hAnsiTheme="majorBidi" w:cstheme="majorBidi"/>
          <w:b/>
          <w:cs/>
        </w:rPr>
        <w:t>ความสัมพันธ์ที่มีกับบริษัทย่อย ได้เปิดเผยในหมายเหตุ</w:t>
      </w:r>
      <w:r w:rsidRPr="00FC5B0D">
        <w:rPr>
          <w:rFonts w:asciiTheme="majorBidi" w:hAnsiTheme="majorBidi" w:cstheme="majorBidi"/>
          <w:b/>
          <w:cs/>
        </w:rPr>
        <w:t xml:space="preserve">ข้อ </w:t>
      </w:r>
      <w:r w:rsidR="00FC5B0D" w:rsidRPr="00FC5B0D">
        <w:rPr>
          <w:rFonts w:asciiTheme="majorBidi" w:hAnsiTheme="majorBidi" w:cstheme="majorBidi"/>
          <w:bCs/>
          <w:lang w:val="en-US"/>
        </w:rPr>
        <w:t>9</w:t>
      </w:r>
      <w:r w:rsidRPr="00FC5B0D">
        <w:rPr>
          <w:rFonts w:asciiTheme="majorBidi" w:hAnsiTheme="majorBidi" w:cstheme="majorBidi"/>
          <w:bCs/>
          <w:lang w:val="en-US"/>
        </w:rPr>
        <w:t xml:space="preserve"> </w:t>
      </w:r>
      <w:r w:rsidR="0009348D">
        <w:rPr>
          <w:rFonts w:asciiTheme="majorBidi" w:hAnsiTheme="majorBidi" w:cstheme="majorBidi" w:hint="cs"/>
          <w:b/>
          <w:cs/>
          <w:lang w:val="en-US"/>
        </w:rPr>
        <w:t>สำหรับ</w:t>
      </w:r>
      <w:r w:rsidR="00361AEB" w:rsidRPr="00361AEB">
        <w:rPr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66BAA41F" w14:textId="77777777" w:rsidR="00361AEB" w:rsidRPr="00361AEB" w:rsidRDefault="00361AEB" w:rsidP="00361AEB">
      <w:pPr>
        <w:pStyle w:val="Bo-C1Content"/>
        <w:tabs>
          <w:tab w:val="left" w:pos="547"/>
        </w:tabs>
        <w:rPr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34"/>
        <w:gridCol w:w="4050"/>
      </w:tblGrid>
      <w:tr w:rsidR="00597348" w:rsidRPr="00F902C1" w14:paraId="330B0070" w14:textId="77777777" w:rsidTr="003D65F8">
        <w:trPr>
          <w:trHeight w:val="20"/>
          <w:tblHeader/>
        </w:trPr>
        <w:tc>
          <w:tcPr>
            <w:tcW w:w="4086" w:type="dxa"/>
            <w:shd w:val="clear" w:color="auto" w:fill="auto"/>
          </w:tcPr>
          <w:p w14:paraId="213725AF" w14:textId="77777777" w:rsidR="00597348" w:rsidRPr="003C652D" w:rsidRDefault="00597348" w:rsidP="00C1774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14:paraId="5BAD7E0B" w14:textId="77777777" w:rsidR="00597348" w:rsidRPr="003C652D" w:rsidRDefault="00597348" w:rsidP="00C1774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29C9532D" w14:textId="77777777"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14:paraId="2B889D65" w14:textId="77777777" w:rsidR="00597348" w:rsidRPr="003C652D" w:rsidRDefault="00597348" w:rsidP="00C17744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97348" w:rsidRPr="00F902C1" w14:paraId="2DD455A4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81C8CDF" w14:textId="77777777"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0A552C18" w14:textId="77777777"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0894979" w14:textId="77777777" w:rsidR="00597348" w:rsidRPr="002244ED" w:rsidRDefault="00597348" w:rsidP="00004D3F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</w:t>
            </w:r>
            <w:r w:rsidR="00B84EA0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7348" w:rsidRPr="00F902C1" w14:paraId="5F78E2DB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5E62E46" w14:textId="77777777"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A8A1387" w14:textId="77777777"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E1BE6FB" w14:textId="5B2EC221" w:rsidR="00597348" w:rsidRPr="002244ED" w:rsidRDefault="00597348" w:rsidP="00004D3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B002A5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BE38BA" w:rsidRPr="00B002A5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70.24</w:t>
            </w:r>
            <w:r w:rsidRPr="00B002A5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BE2541" w:rsidRPr="00B002A5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ในบริษั</w:t>
            </w:r>
            <w:r w:rsidR="00BE2541" w:rsidRPr="00B002A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</w:t>
            </w:r>
            <w:r w:rsidRPr="00B002A5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55DE7E42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C6FE65F" w14:textId="390B25F9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6BE5D7E6" w14:textId="0A122D27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6B988977" w14:textId="17A663C1" w:rsidR="000E2F95" w:rsidRPr="002244ED" w:rsidRDefault="000E2F95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7FA309C7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539E96B2" w14:textId="6F0F5413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6081A03" w14:textId="7661113B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FDA956A" w14:textId="78912C1A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53D31F10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2CBB0451" w14:textId="1D5F9366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14:paraId="1DA155FE" w14:textId="67AFB0CD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16CBE73" w14:textId="62CCE274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43711FAA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55B881F" w14:textId="66C1032E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34" w:type="dxa"/>
            <w:shd w:val="clear" w:color="auto" w:fill="auto"/>
          </w:tcPr>
          <w:p w14:paraId="0381E8E7" w14:textId="4BEAB560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9D09F04" w14:textId="6AC77F34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61BBBD7D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5D893F9" w14:textId="67F7E288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40B1A1C8" w14:textId="2B811FB8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99845D4" w14:textId="156AA687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18D56ADA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A615EC4" w14:textId="3FEC550B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14:paraId="047D76CC" w14:textId="29C66401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C4331AC" w14:textId="3DBC5CAF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06B33149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E70FF17" w14:textId="7097E6B2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34" w:type="dxa"/>
            <w:shd w:val="clear" w:color="auto" w:fill="auto"/>
          </w:tcPr>
          <w:p w14:paraId="5FF703A6" w14:textId="0184B029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253DF88" w14:textId="31EB6FAA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7A977C1" w14:textId="132E08D3" w:rsidR="00E84B2E" w:rsidRDefault="00E84B2E" w:rsidP="009A4B8E">
      <w:pPr>
        <w:pStyle w:val="Bo-C1Content"/>
        <w:rPr>
          <w:sz w:val="20"/>
          <w:szCs w:val="20"/>
        </w:rPr>
      </w:pPr>
    </w:p>
    <w:p w14:paraId="68155088" w14:textId="77777777" w:rsidR="00E84B2E" w:rsidRDefault="00E84B2E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3"/>
      </w:tblGrid>
      <w:tr w:rsidR="008E1ED8" w:rsidRPr="00EB7266" w14:paraId="43D2A20A" w14:textId="77777777" w:rsidTr="001D17F9">
        <w:trPr>
          <w:tblHeader/>
        </w:trPr>
        <w:tc>
          <w:tcPr>
            <w:tcW w:w="3690" w:type="dxa"/>
            <w:shd w:val="clear" w:color="auto" w:fill="auto"/>
          </w:tcPr>
          <w:p w14:paraId="541D20CC" w14:textId="0B0A49CC" w:rsidR="008E1ED8" w:rsidRPr="00EB7266" w:rsidRDefault="005878C3" w:rsidP="005878C3">
            <w:pPr>
              <w:spacing w:line="240" w:lineRule="atLeast"/>
              <w:ind w:left="250" w:right="65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7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7C801EAD" w14:textId="77777777" w:rsidR="008E1ED8" w:rsidRPr="00EB7266" w:rsidRDefault="008E1ED8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25DA9E" w14:textId="77777777" w:rsidR="008E1ED8" w:rsidRPr="00EB7266" w:rsidRDefault="008E1ED8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7940BE54" w14:textId="77777777" w:rsidR="008E1ED8" w:rsidRPr="00EB7266" w:rsidRDefault="008E1ED8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7777" w:rsidRPr="00744476" w14:paraId="0C3BD83A" w14:textId="77777777" w:rsidTr="001D17F9">
        <w:trPr>
          <w:tblHeader/>
        </w:trPr>
        <w:tc>
          <w:tcPr>
            <w:tcW w:w="3690" w:type="dxa"/>
            <w:shd w:val="clear" w:color="auto" w:fill="auto"/>
          </w:tcPr>
          <w:p w14:paraId="029F277D" w14:textId="5777A4F6" w:rsidR="003A7777" w:rsidRPr="00744476" w:rsidRDefault="003A7777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D17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2EBA8F53" w14:textId="7464D8A5" w:rsidR="003A7777" w:rsidRPr="00744476" w:rsidRDefault="001D17F9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878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6191D60" w14:textId="77777777" w:rsidR="003A7777" w:rsidRPr="00744476" w:rsidRDefault="003A777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88BB86" w14:textId="11531865" w:rsidR="003A7777" w:rsidRPr="00744476" w:rsidRDefault="006145C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D17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5878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48EE0BE" w14:textId="77777777" w:rsidR="003A7777" w:rsidRPr="00BE704B" w:rsidRDefault="003A777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50A36D" w14:textId="70E6F96B" w:rsidR="003A7777" w:rsidRPr="00744476" w:rsidRDefault="006145C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878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89A7498" w14:textId="77777777" w:rsidR="003A7777" w:rsidRPr="00BE704B" w:rsidRDefault="003A777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877EFEA" w14:textId="36AD4A3D" w:rsidR="003A7777" w:rsidRPr="00744476" w:rsidRDefault="006145C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878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318E1" w:rsidRPr="00744476" w14:paraId="6E72C049" w14:textId="77777777" w:rsidTr="001D17F9">
        <w:trPr>
          <w:tblHeader/>
        </w:trPr>
        <w:tc>
          <w:tcPr>
            <w:tcW w:w="3690" w:type="dxa"/>
            <w:shd w:val="clear" w:color="auto" w:fill="auto"/>
          </w:tcPr>
          <w:p w14:paraId="6EE2D1FB" w14:textId="77777777" w:rsidR="00F318E1" w:rsidRPr="00744476" w:rsidRDefault="00F318E1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0E9E6AC5" w14:textId="77777777" w:rsidR="00F318E1" w:rsidRPr="00744476" w:rsidRDefault="00F318E1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CEE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7777" w:rsidRPr="0033434F" w14:paraId="4E051A53" w14:textId="77777777" w:rsidTr="001D17F9">
        <w:tc>
          <w:tcPr>
            <w:tcW w:w="3690" w:type="dxa"/>
            <w:shd w:val="clear" w:color="auto" w:fill="auto"/>
          </w:tcPr>
          <w:p w14:paraId="43479D9E" w14:textId="77777777" w:rsidR="003A7777" w:rsidRPr="000E7CEE" w:rsidRDefault="003A777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2D767BDC" w14:textId="77777777" w:rsidR="003A7777" w:rsidRPr="0033434F" w:rsidRDefault="003A7777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7A6902" w14:textId="77777777" w:rsidR="003A7777" w:rsidRPr="0033434F" w:rsidRDefault="003A7777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1B5382" w14:textId="77777777" w:rsidR="003A7777" w:rsidRPr="0033434F" w:rsidRDefault="003A7777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5F7DA4" w14:textId="77777777" w:rsidR="003A7777" w:rsidRPr="00BE704B" w:rsidRDefault="003A777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63C722" w14:textId="77777777" w:rsidR="003A7777" w:rsidRPr="0033434F" w:rsidRDefault="003A7777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DB32ED" w14:textId="77777777" w:rsidR="003A7777" w:rsidRPr="00BE704B" w:rsidRDefault="003A777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73D8431" w14:textId="77777777" w:rsidR="003A7777" w:rsidRPr="0033434F" w:rsidRDefault="003A7777" w:rsidP="00E421F3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4B2E" w:rsidRPr="0033434F" w14:paraId="0B6179F8" w14:textId="77777777" w:rsidTr="001D17F9">
        <w:tc>
          <w:tcPr>
            <w:tcW w:w="3690" w:type="dxa"/>
            <w:shd w:val="clear" w:color="auto" w:fill="auto"/>
          </w:tcPr>
          <w:p w14:paraId="34CFC9C7" w14:textId="77777777" w:rsidR="00E84B2E" w:rsidRPr="000E7CEE" w:rsidRDefault="00E84B2E" w:rsidP="00E84B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  <w:r w:rsidRPr="000E7CEE">
              <w:rPr>
                <w:rFonts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170" w:type="dxa"/>
            <w:shd w:val="clear" w:color="auto" w:fill="auto"/>
          </w:tcPr>
          <w:p w14:paraId="227CB927" w14:textId="6DE22116" w:rsidR="00E84B2E" w:rsidRPr="0033434F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1,806,724</w:t>
            </w:r>
          </w:p>
        </w:tc>
        <w:tc>
          <w:tcPr>
            <w:tcW w:w="270" w:type="dxa"/>
          </w:tcPr>
          <w:p w14:paraId="25D7C930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24DFCDE" w14:textId="3C8F7212" w:rsidR="00E84B2E" w:rsidRPr="0033434F" w:rsidRDefault="00E84B2E" w:rsidP="00E84B2E">
            <w:pPr>
              <w:tabs>
                <w:tab w:val="decimal" w:pos="957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2,046,236</w:t>
            </w:r>
          </w:p>
        </w:tc>
        <w:tc>
          <w:tcPr>
            <w:tcW w:w="270" w:type="dxa"/>
          </w:tcPr>
          <w:p w14:paraId="64EAC6F5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DF9DF1" w14:textId="4189EB4C" w:rsidR="00E84B2E" w:rsidRPr="0033434F" w:rsidRDefault="00E84B2E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1,806,724</w:t>
            </w:r>
          </w:p>
        </w:tc>
        <w:tc>
          <w:tcPr>
            <w:tcW w:w="270" w:type="dxa"/>
            <w:shd w:val="clear" w:color="auto" w:fill="auto"/>
          </w:tcPr>
          <w:p w14:paraId="26BAE079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A424517" w14:textId="17ECA7D1" w:rsidR="00E84B2E" w:rsidRPr="0033434F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2,046,236</w:t>
            </w:r>
          </w:p>
        </w:tc>
      </w:tr>
      <w:tr w:rsidR="00E84B2E" w:rsidRPr="0033434F" w14:paraId="64EFDD0D" w14:textId="77777777" w:rsidTr="001D17F9">
        <w:tc>
          <w:tcPr>
            <w:tcW w:w="3690" w:type="dxa"/>
            <w:shd w:val="clear" w:color="auto" w:fill="auto"/>
          </w:tcPr>
          <w:p w14:paraId="3590E72D" w14:textId="77777777" w:rsidR="00E84B2E" w:rsidRPr="000E7CEE" w:rsidRDefault="00E84B2E" w:rsidP="00E84B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70" w:type="dxa"/>
            <w:shd w:val="clear" w:color="auto" w:fill="auto"/>
          </w:tcPr>
          <w:p w14:paraId="13017926" w14:textId="09133DE6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2,741,743</w:t>
            </w:r>
          </w:p>
        </w:tc>
        <w:tc>
          <w:tcPr>
            <w:tcW w:w="270" w:type="dxa"/>
          </w:tcPr>
          <w:p w14:paraId="3A916B71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D39036" w14:textId="3E8AAD79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2,556,264</w:t>
            </w:r>
          </w:p>
        </w:tc>
        <w:tc>
          <w:tcPr>
            <w:tcW w:w="270" w:type="dxa"/>
          </w:tcPr>
          <w:p w14:paraId="0A50505F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27FD97" w14:textId="6314921B" w:rsidR="00E84B2E" w:rsidRDefault="00E84B2E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2,741,743</w:t>
            </w:r>
          </w:p>
        </w:tc>
        <w:tc>
          <w:tcPr>
            <w:tcW w:w="270" w:type="dxa"/>
            <w:shd w:val="clear" w:color="auto" w:fill="auto"/>
          </w:tcPr>
          <w:p w14:paraId="073862B9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9301705" w14:textId="20140180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2,556,264</w:t>
            </w:r>
          </w:p>
        </w:tc>
      </w:tr>
      <w:tr w:rsidR="00E84B2E" w:rsidRPr="0033434F" w14:paraId="3979B7B0" w14:textId="77777777" w:rsidTr="001D17F9">
        <w:tc>
          <w:tcPr>
            <w:tcW w:w="3690" w:type="dxa"/>
            <w:shd w:val="clear" w:color="auto" w:fill="auto"/>
          </w:tcPr>
          <w:p w14:paraId="27DB96CF" w14:textId="77777777" w:rsidR="00E84B2E" w:rsidRPr="000E7CEE" w:rsidRDefault="00E84B2E" w:rsidP="00E84B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2E3558B2" w14:textId="4CE04A9A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4,450</w:t>
            </w:r>
          </w:p>
        </w:tc>
        <w:tc>
          <w:tcPr>
            <w:tcW w:w="270" w:type="dxa"/>
          </w:tcPr>
          <w:p w14:paraId="4F9861CE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3ECFE12" w14:textId="19E4BAAF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3,821</w:t>
            </w:r>
          </w:p>
        </w:tc>
        <w:tc>
          <w:tcPr>
            <w:tcW w:w="270" w:type="dxa"/>
          </w:tcPr>
          <w:p w14:paraId="55DBB109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237E75" w14:textId="27360B4C" w:rsidR="00E84B2E" w:rsidRDefault="00E84B2E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4,450</w:t>
            </w:r>
          </w:p>
        </w:tc>
        <w:tc>
          <w:tcPr>
            <w:tcW w:w="270" w:type="dxa"/>
            <w:shd w:val="clear" w:color="auto" w:fill="auto"/>
          </w:tcPr>
          <w:p w14:paraId="34B746B1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61FB543" w14:textId="267BB656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3,821</w:t>
            </w:r>
          </w:p>
        </w:tc>
      </w:tr>
      <w:tr w:rsidR="00E84B2E" w:rsidRPr="0033434F" w14:paraId="7F29B16F" w14:textId="77777777" w:rsidTr="001D17F9">
        <w:tc>
          <w:tcPr>
            <w:tcW w:w="3690" w:type="dxa"/>
            <w:shd w:val="clear" w:color="auto" w:fill="auto"/>
          </w:tcPr>
          <w:p w14:paraId="0D88A798" w14:textId="77777777" w:rsidR="00E84B2E" w:rsidRPr="000E7CEE" w:rsidRDefault="00E84B2E" w:rsidP="00E84B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CD78A1">
              <w:rPr>
                <w:rFonts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70" w:type="dxa"/>
            <w:shd w:val="clear" w:color="auto" w:fill="auto"/>
          </w:tcPr>
          <w:p w14:paraId="4E921EBA" w14:textId="4AC8B746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270" w:type="dxa"/>
          </w:tcPr>
          <w:p w14:paraId="56B19B5D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A217CC" w14:textId="74851A51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270" w:type="dxa"/>
          </w:tcPr>
          <w:p w14:paraId="4377E538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A175C6" w14:textId="5F5C3541" w:rsidR="00E84B2E" w:rsidRDefault="00E84B2E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270" w:type="dxa"/>
            <w:shd w:val="clear" w:color="auto" w:fill="auto"/>
          </w:tcPr>
          <w:p w14:paraId="7230245D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BEFF228" w14:textId="0A2FA783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</w:tr>
      <w:tr w:rsidR="00E84B2E" w:rsidRPr="0033434F" w14:paraId="2E031DE3" w14:textId="77777777" w:rsidTr="001D17F9">
        <w:tc>
          <w:tcPr>
            <w:tcW w:w="3690" w:type="dxa"/>
            <w:shd w:val="clear" w:color="auto" w:fill="auto"/>
          </w:tcPr>
          <w:p w14:paraId="7D88E568" w14:textId="77777777" w:rsidR="00E84B2E" w:rsidRPr="00CD78A1" w:rsidRDefault="00E84B2E" w:rsidP="00E84B2E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170" w:type="dxa"/>
            <w:shd w:val="clear" w:color="auto" w:fill="auto"/>
          </w:tcPr>
          <w:p w14:paraId="07D5D12D" w14:textId="33510284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270" w:type="dxa"/>
          </w:tcPr>
          <w:p w14:paraId="30C671B5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804F5BC" w14:textId="53F5A134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270" w:type="dxa"/>
          </w:tcPr>
          <w:p w14:paraId="015403FE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29E0D2" w14:textId="6F73E5DD" w:rsidR="00E84B2E" w:rsidRDefault="00E84B2E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270" w:type="dxa"/>
            <w:shd w:val="clear" w:color="auto" w:fill="auto"/>
          </w:tcPr>
          <w:p w14:paraId="54A29EF2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DB89A44" w14:textId="087AA55A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</w:tr>
      <w:tr w:rsidR="00E84B2E" w:rsidRPr="0033434F" w14:paraId="4C0D3590" w14:textId="77777777" w:rsidTr="001B6683">
        <w:tc>
          <w:tcPr>
            <w:tcW w:w="3690" w:type="dxa"/>
            <w:shd w:val="clear" w:color="auto" w:fill="auto"/>
          </w:tcPr>
          <w:p w14:paraId="55E12E7D" w14:textId="77777777" w:rsidR="00E84B2E" w:rsidRPr="000E7CEE" w:rsidRDefault="00E84B2E" w:rsidP="00E84B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3AC165D9" w14:textId="17DB9A3E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1,922</w:t>
            </w:r>
          </w:p>
        </w:tc>
        <w:tc>
          <w:tcPr>
            <w:tcW w:w="270" w:type="dxa"/>
          </w:tcPr>
          <w:p w14:paraId="286D1A03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8BB94E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2,005</w:t>
            </w:r>
          </w:p>
        </w:tc>
        <w:tc>
          <w:tcPr>
            <w:tcW w:w="270" w:type="dxa"/>
          </w:tcPr>
          <w:p w14:paraId="1750EBD6" w14:textId="77777777" w:rsidR="00E84B2E" w:rsidRPr="00E04FA0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16742605" w14:textId="04BC6D81" w:rsidR="00E84B2E" w:rsidRDefault="00E84B2E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1,922</w:t>
            </w:r>
          </w:p>
        </w:tc>
        <w:tc>
          <w:tcPr>
            <w:tcW w:w="270" w:type="dxa"/>
            <w:shd w:val="clear" w:color="auto" w:fill="auto"/>
          </w:tcPr>
          <w:p w14:paraId="00E346EA" w14:textId="77777777" w:rsidR="00E84B2E" w:rsidRPr="00E04FA0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  <w:shd w:val="clear" w:color="auto" w:fill="auto"/>
          </w:tcPr>
          <w:p w14:paraId="2A244238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2,005</w:t>
            </w:r>
          </w:p>
        </w:tc>
      </w:tr>
      <w:tr w:rsidR="00E84B2E" w:rsidRPr="0033434F" w14:paraId="44DB9640" w14:textId="77777777" w:rsidTr="001D17F9">
        <w:tc>
          <w:tcPr>
            <w:tcW w:w="3690" w:type="dxa"/>
            <w:shd w:val="clear" w:color="auto" w:fill="auto"/>
          </w:tcPr>
          <w:p w14:paraId="489E589E" w14:textId="77777777" w:rsidR="00E84B2E" w:rsidRPr="000E7CEE" w:rsidRDefault="00E84B2E" w:rsidP="00E84B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เงินปันผล</w:t>
            </w:r>
            <w:r w:rsidRPr="000E7CEE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170" w:type="dxa"/>
            <w:shd w:val="clear" w:color="auto" w:fill="auto"/>
          </w:tcPr>
          <w:p w14:paraId="7DBA865A" w14:textId="78ADD83A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1,593,000</w:t>
            </w:r>
          </w:p>
        </w:tc>
        <w:tc>
          <w:tcPr>
            <w:tcW w:w="270" w:type="dxa"/>
          </w:tcPr>
          <w:p w14:paraId="77C12C8B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8D6C875" w14:textId="636883BC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1,888,000</w:t>
            </w:r>
          </w:p>
        </w:tc>
        <w:tc>
          <w:tcPr>
            <w:tcW w:w="270" w:type="dxa"/>
          </w:tcPr>
          <w:p w14:paraId="72D502FF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E0F050" w14:textId="4BC18E62" w:rsidR="00E84B2E" w:rsidRDefault="00E84B2E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1,593,000</w:t>
            </w:r>
          </w:p>
        </w:tc>
        <w:tc>
          <w:tcPr>
            <w:tcW w:w="270" w:type="dxa"/>
            <w:shd w:val="clear" w:color="auto" w:fill="auto"/>
          </w:tcPr>
          <w:p w14:paraId="00701AB0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7BC7B85" w14:textId="2715582C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1,888,000</w:t>
            </w:r>
          </w:p>
        </w:tc>
      </w:tr>
      <w:tr w:rsidR="00E84B2E" w:rsidRPr="0033434F" w14:paraId="791ACFAB" w14:textId="77777777" w:rsidTr="001D17F9">
        <w:tc>
          <w:tcPr>
            <w:tcW w:w="3690" w:type="dxa"/>
            <w:shd w:val="clear" w:color="auto" w:fill="auto"/>
          </w:tcPr>
          <w:p w14:paraId="68AC9423" w14:textId="40C3E6AC" w:rsidR="00E84B2E" w:rsidRPr="000E7CEE" w:rsidRDefault="00E84B2E" w:rsidP="00E84B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3FBBDFDA" w14:textId="6C0CCA8D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15,518</w:t>
            </w:r>
          </w:p>
        </w:tc>
        <w:tc>
          <w:tcPr>
            <w:tcW w:w="270" w:type="dxa"/>
          </w:tcPr>
          <w:p w14:paraId="25877F92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A35C18E" w14:textId="5E9BEF12" w:rsidR="00E84B2E" w:rsidRDefault="00E84B2E" w:rsidP="000E33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17,967</w:t>
            </w:r>
          </w:p>
        </w:tc>
        <w:tc>
          <w:tcPr>
            <w:tcW w:w="270" w:type="dxa"/>
          </w:tcPr>
          <w:p w14:paraId="5B4F434B" w14:textId="77777777" w:rsidR="00E84B2E" w:rsidRPr="000E3348" w:rsidRDefault="00E84B2E" w:rsidP="000E334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0AD584DE" w14:textId="5B802FFD" w:rsidR="00E84B2E" w:rsidRDefault="00E84B2E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15,518</w:t>
            </w:r>
          </w:p>
        </w:tc>
        <w:tc>
          <w:tcPr>
            <w:tcW w:w="270" w:type="dxa"/>
            <w:shd w:val="clear" w:color="auto" w:fill="auto"/>
          </w:tcPr>
          <w:p w14:paraId="3C56EC59" w14:textId="77777777" w:rsidR="00E84B2E" w:rsidRPr="000E3348" w:rsidRDefault="00E84B2E" w:rsidP="000E334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  <w:shd w:val="clear" w:color="auto" w:fill="auto"/>
          </w:tcPr>
          <w:p w14:paraId="6DB5F8E8" w14:textId="79AA4055" w:rsidR="00E84B2E" w:rsidRDefault="00E84B2E" w:rsidP="000E33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17,967</w:t>
            </w:r>
          </w:p>
        </w:tc>
      </w:tr>
      <w:tr w:rsidR="00E84B2E" w:rsidRPr="0033434F" w14:paraId="1746F98E" w14:textId="77777777" w:rsidTr="005154A2">
        <w:tc>
          <w:tcPr>
            <w:tcW w:w="3690" w:type="dxa"/>
            <w:shd w:val="clear" w:color="auto" w:fill="auto"/>
          </w:tcPr>
          <w:p w14:paraId="0782E371" w14:textId="77777777" w:rsidR="00E84B2E" w:rsidRPr="00BB0A0E" w:rsidRDefault="00E84B2E" w:rsidP="00E84B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B0A0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35C08E4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CDFE6D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5A66F25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02A63A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AFB300" w14:textId="77777777" w:rsidR="00E84B2E" w:rsidRDefault="00E84B2E" w:rsidP="00E84B2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72B5C2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FB39424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4B2E" w:rsidRPr="0033434F" w14:paraId="237F65A8" w14:textId="77777777" w:rsidTr="005154A2">
        <w:tc>
          <w:tcPr>
            <w:tcW w:w="3690" w:type="dxa"/>
            <w:shd w:val="clear" w:color="auto" w:fill="auto"/>
          </w:tcPr>
          <w:p w14:paraId="25FDACA5" w14:textId="63770352" w:rsidR="00E84B2E" w:rsidRDefault="00E84B2E" w:rsidP="00E84B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0FD4F8DB" w14:textId="1D27C499" w:rsidR="00E84B2E" w:rsidRDefault="000E3348" w:rsidP="000E3348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5BA4E6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ED2065C" w14:textId="38686183" w:rsidR="00E84B2E" w:rsidRDefault="00E84B2E" w:rsidP="00E84B2E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4AEC8A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611A02" w14:textId="36C6DC87" w:rsidR="00E84B2E" w:rsidRDefault="000E3348" w:rsidP="000E3348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1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FC18D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A211DC2" w14:textId="7AAFADDE" w:rsidR="00E84B2E" w:rsidRPr="006145CD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</w:tr>
      <w:tr w:rsidR="00E84B2E" w:rsidRPr="0033434F" w14:paraId="2886F613" w14:textId="77777777" w:rsidTr="005154A2">
        <w:tc>
          <w:tcPr>
            <w:tcW w:w="3690" w:type="dxa"/>
            <w:shd w:val="clear" w:color="auto" w:fill="auto"/>
          </w:tcPr>
          <w:p w14:paraId="6012D89C" w14:textId="77777777" w:rsidR="00E84B2E" w:rsidRPr="000E7CEE" w:rsidRDefault="00E84B2E" w:rsidP="00E84B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E0CB894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11F2C9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09BEDE0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017096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48E589" w14:textId="77777777" w:rsidR="00E84B2E" w:rsidRDefault="00E84B2E" w:rsidP="00E84B2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9A97B3" w14:textId="77777777" w:rsidR="00E84B2E" w:rsidRPr="00BE704B" w:rsidRDefault="00E84B2E" w:rsidP="00E84B2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FBAB38D" w14:textId="77777777" w:rsidR="00E84B2E" w:rsidRDefault="00E84B2E" w:rsidP="00E84B2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56BD" w:rsidRPr="0033434F" w14:paraId="7134E1CA" w14:textId="77777777" w:rsidTr="005154A2">
        <w:tc>
          <w:tcPr>
            <w:tcW w:w="3690" w:type="dxa"/>
            <w:shd w:val="clear" w:color="auto" w:fill="auto"/>
          </w:tcPr>
          <w:p w14:paraId="5C9B062D" w14:textId="77777777" w:rsidR="009456BD" w:rsidRPr="000E7CEE" w:rsidRDefault="009456BD" w:rsidP="009456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4248CCEE" w14:textId="651EF9EC" w:rsidR="009456BD" w:rsidRDefault="009456BD" w:rsidP="009456B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1,169</w:t>
            </w:r>
          </w:p>
        </w:tc>
        <w:tc>
          <w:tcPr>
            <w:tcW w:w="270" w:type="dxa"/>
          </w:tcPr>
          <w:p w14:paraId="7DEAA577" w14:textId="77777777" w:rsidR="009456BD" w:rsidRDefault="009456BD" w:rsidP="009456B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DDAD2B9" w14:textId="00024E0B" w:rsidR="009456BD" w:rsidRDefault="009456BD" w:rsidP="009456B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1,006</w:t>
            </w:r>
          </w:p>
        </w:tc>
        <w:tc>
          <w:tcPr>
            <w:tcW w:w="270" w:type="dxa"/>
          </w:tcPr>
          <w:p w14:paraId="3ED2CCDD" w14:textId="77777777" w:rsidR="009456BD" w:rsidRPr="00BE704B" w:rsidRDefault="009456BD" w:rsidP="009456BD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0A02F7" w14:textId="154DBC5D" w:rsidR="009456BD" w:rsidRDefault="009456BD" w:rsidP="00A05D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1,169</w:t>
            </w:r>
          </w:p>
        </w:tc>
        <w:tc>
          <w:tcPr>
            <w:tcW w:w="270" w:type="dxa"/>
            <w:shd w:val="clear" w:color="auto" w:fill="auto"/>
          </w:tcPr>
          <w:p w14:paraId="73209EE9" w14:textId="77777777" w:rsidR="009456BD" w:rsidRPr="00BE704B" w:rsidRDefault="009456BD" w:rsidP="009456BD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57D4109" w14:textId="6F0490AC" w:rsidR="009456BD" w:rsidRDefault="009456BD" w:rsidP="009456B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1,006</w:t>
            </w:r>
          </w:p>
        </w:tc>
      </w:tr>
      <w:tr w:rsidR="009456BD" w:rsidRPr="0033434F" w14:paraId="376C6C64" w14:textId="77777777" w:rsidTr="005154A2">
        <w:tc>
          <w:tcPr>
            <w:tcW w:w="3690" w:type="dxa"/>
            <w:shd w:val="clear" w:color="auto" w:fill="auto"/>
          </w:tcPr>
          <w:p w14:paraId="14C6F553" w14:textId="77777777" w:rsidR="009456BD" w:rsidRPr="000E7CEE" w:rsidRDefault="009456BD" w:rsidP="009456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2FBE3D35" w14:textId="14DCC58E" w:rsidR="009456BD" w:rsidRDefault="009456BD" w:rsidP="009456B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27,728</w:t>
            </w:r>
          </w:p>
        </w:tc>
        <w:tc>
          <w:tcPr>
            <w:tcW w:w="270" w:type="dxa"/>
          </w:tcPr>
          <w:p w14:paraId="303EDBBE" w14:textId="77777777" w:rsidR="009456BD" w:rsidRDefault="009456BD" w:rsidP="009456B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80D86B" w14:textId="77C56891" w:rsidR="009456BD" w:rsidRDefault="009456BD" w:rsidP="009456B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5,426</w:t>
            </w:r>
          </w:p>
        </w:tc>
        <w:tc>
          <w:tcPr>
            <w:tcW w:w="270" w:type="dxa"/>
          </w:tcPr>
          <w:p w14:paraId="47FB7D40" w14:textId="77777777" w:rsidR="009456BD" w:rsidRPr="00BE704B" w:rsidRDefault="009456BD" w:rsidP="009456BD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00EE2C" w14:textId="4882FDC1" w:rsidR="009456BD" w:rsidRDefault="009456BD" w:rsidP="00A05D9E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27,728</w:t>
            </w:r>
          </w:p>
        </w:tc>
        <w:tc>
          <w:tcPr>
            <w:tcW w:w="270" w:type="dxa"/>
            <w:shd w:val="clear" w:color="auto" w:fill="auto"/>
          </w:tcPr>
          <w:p w14:paraId="3CBDD35E" w14:textId="77777777" w:rsidR="009456BD" w:rsidRPr="00BE704B" w:rsidRDefault="009456BD" w:rsidP="009456BD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9629EA1" w14:textId="2FE86DE5" w:rsidR="009456BD" w:rsidRDefault="009456BD" w:rsidP="009456B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5,426</w:t>
            </w:r>
          </w:p>
        </w:tc>
      </w:tr>
      <w:tr w:rsidR="007128D9" w:rsidRPr="0033434F" w14:paraId="65C926F9" w14:textId="77777777" w:rsidTr="005154A2">
        <w:tc>
          <w:tcPr>
            <w:tcW w:w="3690" w:type="dxa"/>
            <w:shd w:val="clear" w:color="auto" w:fill="auto"/>
          </w:tcPr>
          <w:p w14:paraId="4A16DC71" w14:textId="7454DF14" w:rsidR="007128D9" w:rsidRPr="000E7CEE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ซื้อเงินลงทุน </w:t>
            </w:r>
          </w:p>
        </w:tc>
        <w:tc>
          <w:tcPr>
            <w:tcW w:w="1170" w:type="dxa"/>
            <w:shd w:val="clear" w:color="auto" w:fill="auto"/>
          </w:tcPr>
          <w:p w14:paraId="6A13C84B" w14:textId="7493859D" w:rsidR="007128D9" w:rsidRDefault="007128D9" w:rsidP="007128D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3F7DF02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7330993" w14:textId="7DF54611" w:rsidR="007128D9" w:rsidRPr="006145CD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2,959</w:t>
            </w:r>
          </w:p>
        </w:tc>
        <w:tc>
          <w:tcPr>
            <w:tcW w:w="270" w:type="dxa"/>
          </w:tcPr>
          <w:p w14:paraId="6C030891" w14:textId="77777777" w:rsidR="007128D9" w:rsidRPr="00E04FA0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4B6C9D68" w14:textId="58000F92" w:rsidR="007128D9" w:rsidRDefault="007128D9" w:rsidP="007128D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DF8D01" w14:textId="77777777" w:rsidR="007128D9" w:rsidRPr="00E04FA0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  <w:shd w:val="clear" w:color="auto" w:fill="auto"/>
          </w:tcPr>
          <w:p w14:paraId="3B311A42" w14:textId="00FA0194" w:rsidR="007128D9" w:rsidRPr="006145CD" w:rsidRDefault="007128D9" w:rsidP="007128D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2,959</w:t>
            </w:r>
          </w:p>
        </w:tc>
      </w:tr>
      <w:tr w:rsidR="007128D9" w:rsidRPr="0033434F" w14:paraId="04D7B0BC" w14:textId="77777777" w:rsidTr="005154A2">
        <w:tc>
          <w:tcPr>
            <w:tcW w:w="3690" w:type="dxa"/>
            <w:shd w:val="clear" w:color="auto" w:fill="auto"/>
          </w:tcPr>
          <w:p w14:paraId="5419AF2D" w14:textId="3F6A3BBB" w:rsidR="007128D9" w:rsidRPr="000E7CEE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ขายหุ้นกู้</w:t>
            </w:r>
          </w:p>
        </w:tc>
        <w:tc>
          <w:tcPr>
            <w:tcW w:w="1170" w:type="dxa"/>
            <w:shd w:val="clear" w:color="auto" w:fill="auto"/>
          </w:tcPr>
          <w:p w14:paraId="78622125" w14:textId="6C4F7236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210,400</w:t>
            </w:r>
          </w:p>
        </w:tc>
        <w:tc>
          <w:tcPr>
            <w:tcW w:w="270" w:type="dxa"/>
          </w:tcPr>
          <w:p w14:paraId="679E7370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4BF7836" w14:textId="5FBB39AF" w:rsidR="007128D9" w:rsidRDefault="007128D9" w:rsidP="007F3F41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73985F" w14:textId="77777777" w:rsidR="007128D9" w:rsidRPr="00BE704B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A92570" w14:textId="4E5C2A18" w:rsidR="007128D9" w:rsidRDefault="007128D9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210,400</w:t>
            </w:r>
          </w:p>
        </w:tc>
        <w:tc>
          <w:tcPr>
            <w:tcW w:w="270" w:type="dxa"/>
            <w:shd w:val="clear" w:color="auto" w:fill="auto"/>
          </w:tcPr>
          <w:p w14:paraId="0D0E2AFC" w14:textId="77777777" w:rsidR="007128D9" w:rsidRPr="00BE704B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393B6C6" w14:textId="759FAA8B" w:rsidR="007128D9" w:rsidRDefault="007128D9" w:rsidP="007128D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128D9" w:rsidRPr="0033434F" w14:paraId="3B12D63C" w14:textId="77777777" w:rsidTr="005154A2">
        <w:tc>
          <w:tcPr>
            <w:tcW w:w="3690" w:type="dxa"/>
            <w:shd w:val="clear" w:color="auto" w:fill="auto"/>
          </w:tcPr>
          <w:p w14:paraId="5587135D" w14:textId="77777777" w:rsidR="007128D9" w:rsidRPr="000E7CEE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39FECB39" w14:textId="0AD7DD38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7EC72DE2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A3831AF" w14:textId="73980684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270" w:type="dxa"/>
          </w:tcPr>
          <w:p w14:paraId="18D6E6B6" w14:textId="77777777" w:rsidR="007128D9" w:rsidRPr="00BE704B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5D8952" w14:textId="59D67396" w:rsidR="007128D9" w:rsidRDefault="007128D9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2A69C0EB" w14:textId="77777777" w:rsidR="007128D9" w:rsidRPr="00BE704B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61ABEB4" w14:textId="0CF63DDF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</w:tr>
      <w:tr w:rsidR="007128D9" w:rsidRPr="0033434F" w14:paraId="7642A9B7" w14:textId="77777777" w:rsidTr="005154A2">
        <w:tc>
          <w:tcPr>
            <w:tcW w:w="3690" w:type="dxa"/>
            <w:shd w:val="clear" w:color="auto" w:fill="auto"/>
          </w:tcPr>
          <w:p w14:paraId="5CB18347" w14:textId="77777777" w:rsidR="007128D9" w:rsidRPr="000E7CEE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</w:t>
            </w:r>
            <w:r w:rsidRPr="000E7CEE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170" w:type="dxa"/>
            <w:shd w:val="clear" w:color="auto" w:fill="auto"/>
          </w:tcPr>
          <w:p w14:paraId="21061F93" w14:textId="0D3762FC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270" w:type="dxa"/>
          </w:tcPr>
          <w:p w14:paraId="02F609A5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3DCBE1B" w14:textId="48D5B7FA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270" w:type="dxa"/>
          </w:tcPr>
          <w:p w14:paraId="3675F05F" w14:textId="77777777" w:rsidR="007128D9" w:rsidRPr="00BE704B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933FD4" w14:textId="22D6C855" w:rsidR="007128D9" w:rsidRDefault="007128D9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270" w:type="dxa"/>
            <w:shd w:val="clear" w:color="auto" w:fill="auto"/>
          </w:tcPr>
          <w:p w14:paraId="5D04A79E" w14:textId="77777777" w:rsidR="007128D9" w:rsidRPr="00BE704B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69F3F0E" w14:textId="4D492860" w:rsidR="007128D9" w:rsidRDefault="007128D9" w:rsidP="007128D9">
            <w:pPr>
              <w:tabs>
                <w:tab w:val="decimal" w:pos="94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</w:tr>
      <w:tr w:rsidR="007128D9" w:rsidRPr="0033434F" w14:paraId="5A38010F" w14:textId="77777777" w:rsidTr="005154A2">
        <w:tc>
          <w:tcPr>
            <w:tcW w:w="3690" w:type="dxa"/>
            <w:shd w:val="clear" w:color="auto" w:fill="auto"/>
          </w:tcPr>
          <w:p w14:paraId="7675C312" w14:textId="77777777" w:rsidR="007128D9" w:rsidRPr="000E7CEE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70" w:type="dxa"/>
            <w:shd w:val="clear" w:color="auto" w:fill="auto"/>
          </w:tcPr>
          <w:p w14:paraId="1EC97178" w14:textId="104451C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91,815</w:t>
            </w:r>
          </w:p>
        </w:tc>
        <w:tc>
          <w:tcPr>
            <w:tcW w:w="270" w:type="dxa"/>
          </w:tcPr>
          <w:p w14:paraId="3112B9AC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669D45A" w14:textId="736618E3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82,967</w:t>
            </w:r>
          </w:p>
        </w:tc>
        <w:tc>
          <w:tcPr>
            <w:tcW w:w="270" w:type="dxa"/>
          </w:tcPr>
          <w:p w14:paraId="15044482" w14:textId="77777777" w:rsidR="007128D9" w:rsidRPr="00BE704B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C4F176" w14:textId="6CCF90E5" w:rsidR="007128D9" w:rsidRDefault="007128D9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91,815</w:t>
            </w:r>
          </w:p>
        </w:tc>
        <w:tc>
          <w:tcPr>
            <w:tcW w:w="270" w:type="dxa"/>
            <w:shd w:val="clear" w:color="auto" w:fill="auto"/>
          </w:tcPr>
          <w:p w14:paraId="21702B96" w14:textId="77777777" w:rsidR="007128D9" w:rsidRPr="00BE704B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744ECA9" w14:textId="0AEFCF7F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82,967</w:t>
            </w:r>
          </w:p>
        </w:tc>
      </w:tr>
      <w:tr w:rsidR="007128D9" w:rsidRPr="0033434F" w14:paraId="4E23AD86" w14:textId="77777777" w:rsidTr="005154A2">
        <w:tc>
          <w:tcPr>
            <w:tcW w:w="3690" w:type="dxa"/>
            <w:shd w:val="clear" w:color="auto" w:fill="auto"/>
          </w:tcPr>
          <w:p w14:paraId="318D8B58" w14:textId="77777777" w:rsidR="007128D9" w:rsidRPr="000E7CEE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1E278237" w14:textId="4CC78C8E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6CBB4A40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81C6405" w14:textId="5494CD41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24360DE0" w14:textId="77777777" w:rsidR="007128D9" w:rsidRPr="00BE704B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BF2018" w14:textId="71F6A25D" w:rsidR="007128D9" w:rsidRDefault="007128D9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673F0AC3" w14:textId="77777777" w:rsidR="007128D9" w:rsidRPr="00BE704B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88CD711" w14:textId="3FAF0184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</w:tr>
      <w:tr w:rsidR="007128D9" w:rsidRPr="0033434F" w14:paraId="6F005E85" w14:textId="77777777" w:rsidTr="005154A2">
        <w:tc>
          <w:tcPr>
            <w:tcW w:w="3690" w:type="dxa"/>
            <w:shd w:val="clear" w:color="auto" w:fill="auto"/>
          </w:tcPr>
          <w:p w14:paraId="2A189040" w14:textId="40DEAA3E" w:rsidR="007128D9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0B62B242" w14:textId="45241C38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1,955</w:t>
            </w:r>
          </w:p>
        </w:tc>
        <w:tc>
          <w:tcPr>
            <w:tcW w:w="270" w:type="dxa"/>
          </w:tcPr>
          <w:p w14:paraId="645D3AA2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9F3C94" w14:textId="28FB1786" w:rsidR="007128D9" w:rsidRDefault="007128D9" w:rsidP="007F3F41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E3F0E6" w14:textId="77777777" w:rsidR="007128D9" w:rsidRPr="00FB69B2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9DA06A" w14:textId="06647BEF" w:rsidR="007128D9" w:rsidRDefault="007128D9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1,955</w:t>
            </w:r>
          </w:p>
        </w:tc>
        <w:tc>
          <w:tcPr>
            <w:tcW w:w="270" w:type="dxa"/>
            <w:shd w:val="clear" w:color="auto" w:fill="auto"/>
          </w:tcPr>
          <w:p w14:paraId="031FDBD4" w14:textId="77777777" w:rsidR="007128D9" w:rsidRPr="00FB69B2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  <w:shd w:val="clear" w:color="auto" w:fill="auto"/>
          </w:tcPr>
          <w:p w14:paraId="7840F4E8" w14:textId="57F339BE" w:rsidR="007128D9" w:rsidRDefault="007128D9" w:rsidP="007128D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128D9" w:rsidRPr="0033434F" w14:paraId="78CCF7AD" w14:textId="77777777" w:rsidTr="005154A2">
        <w:tc>
          <w:tcPr>
            <w:tcW w:w="3690" w:type="dxa"/>
            <w:shd w:val="clear" w:color="auto" w:fill="auto"/>
          </w:tcPr>
          <w:p w14:paraId="41814BE4" w14:textId="4983D45D" w:rsidR="007128D9" w:rsidRPr="000E7CEE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18493EA6" w14:textId="1B33F5C4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16,175</w:t>
            </w:r>
          </w:p>
        </w:tc>
        <w:tc>
          <w:tcPr>
            <w:tcW w:w="270" w:type="dxa"/>
          </w:tcPr>
          <w:p w14:paraId="4CF53175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5773675" w14:textId="0649888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7,008</w:t>
            </w:r>
          </w:p>
        </w:tc>
        <w:tc>
          <w:tcPr>
            <w:tcW w:w="270" w:type="dxa"/>
          </w:tcPr>
          <w:p w14:paraId="7971285A" w14:textId="77777777" w:rsidR="007128D9" w:rsidRPr="00FB69B2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0525FCA9" w14:textId="45BB2919" w:rsidR="007128D9" w:rsidRDefault="007128D9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16,175</w:t>
            </w:r>
          </w:p>
        </w:tc>
        <w:tc>
          <w:tcPr>
            <w:tcW w:w="270" w:type="dxa"/>
            <w:shd w:val="clear" w:color="auto" w:fill="auto"/>
          </w:tcPr>
          <w:p w14:paraId="1D5A8B88" w14:textId="77777777" w:rsidR="007128D9" w:rsidRPr="00FB69B2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  <w:shd w:val="clear" w:color="auto" w:fill="auto"/>
          </w:tcPr>
          <w:p w14:paraId="35A7935C" w14:textId="413E8159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7,008</w:t>
            </w:r>
          </w:p>
        </w:tc>
      </w:tr>
      <w:tr w:rsidR="007128D9" w:rsidRPr="0033434F" w14:paraId="4BC202FC" w14:textId="77777777" w:rsidTr="005154A2">
        <w:tc>
          <w:tcPr>
            <w:tcW w:w="3690" w:type="dxa"/>
            <w:shd w:val="clear" w:color="auto" w:fill="auto"/>
          </w:tcPr>
          <w:p w14:paraId="20E2989C" w14:textId="4319F09F" w:rsidR="007128D9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30056147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71BB01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B2009E0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27C186" w14:textId="77777777" w:rsidR="007128D9" w:rsidRPr="00FB69B2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6B3801ED" w14:textId="77777777" w:rsidR="007128D9" w:rsidRDefault="007128D9" w:rsidP="007128D9">
            <w:pPr>
              <w:tabs>
                <w:tab w:val="decimal" w:pos="883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AECF8A" w14:textId="77777777" w:rsidR="007128D9" w:rsidRPr="00FB69B2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  <w:shd w:val="clear" w:color="auto" w:fill="auto"/>
          </w:tcPr>
          <w:p w14:paraId="735CD771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28D9" w:rsidRPr="0033434F" w14:paraId="3DDDD777" w14:textId="77777777" w:rsidTr="005154A2">
        <w:tc>
          <w:tcPr>
            <w:tcW w:w="3690" w:type="dxa"/>
            <w:shd w:val="clear" w:color="auto" w:fill="auto"/>
          </w:tcPr>
          <w:p w14:paraId="0D19C035" w14:textId="5530ECBC" w:rsidR="007128D9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2FEF6BB3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037F95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4422A88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666E1C" w14:textId="77777777" w:rsidR="007128D9" w:rsidRPr="00FB69B2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799B05AE" w14:textId="77777777" w:rsidR="007128D9" w:rsidRDefault="007128D9" w:rsidP="007128D9">
            <w:pPr>
              <w:tabs>
                <w:tab w:val="decimal" w:pos="883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35D86D" w14:textId="77777777" w:rsidR="007128D9" w:rsidRPr="00FB69B2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  <w:shd w:val="clear" w:color="auto" w:fill="auto"/>
          </w:tcPr>
          <w:p w14:paraId="6BBC9CF2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28D9" w:rsidRPr="0033434F" w14:paraId="6A0DBA6A" w14:textId="77777777" w:rsidTr="005154A2">
        <w:tc>
          <w:tcPr>
            <w:tcW w:w="3690" w:type="dxa"/>
            <w:shd w:val="clear" w:color="auto" w:fill="auto"/>
          </w:tcPr>
          <w:p w14:paraId="1C010CAE" w14:textId="50F6D47E" w:rsidR="007128D9" w:rsidRDefault="007128D9" w:rsidP="00C27A1F">
            <w:pPr>
              <w:pStyle w:val="Bo-Blankline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3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6F5036C4" w14:textId="29ED1908" w:rsidR="007128D9" w:rsidRDefault="0080415C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7128D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37DD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</w:tcPr>
          <w:p w14:paraId="7351E8F2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86293E9" w14:textId="64B9223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45,217</w:t>
            </w:r>
          </w:p>
        </w:tc>
        <w:tc>
          <w:tcPr>
            <w:tcW w:w="270" w:type="dxa"/>
          </w:tcPr>
          <w:p w14:paraId="68D11F31" w14:textId="77777777" w:rsidR="007128D9" w:rsidRPr="00FB69B2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A69AEE" w14:textId="7EA4A39C" w:rsidR="007128D9" w:rsidRDefault="00D21BF3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</w:t>
            </w:r>
            <w:r w:rsidR="00837DD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4792672A" w14:textId="77777777" w:rsidR="007128D9" w:rsidRPr="00FB69B2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  <w:shd w:val="clear" w:color="auto" w:fill="auto"/>
          </w:tcPr>
          <w:p w14:paraId="568C93C4" w14:textId="7FB4DE1A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45,217</w:t>
            </w:r>
          </w:p>
        </w:tc>
      </w:tr>
      <w:tr w:rsidR="007128D9" w:rsidRPr="0033434F" w14:paraId="2798AB45" w14:textId="77777777" w:rsidTr="009424F5">
        <w:tc>
          <w:tcPr>
            <w:tcW w:w="3690" w:type="dxa"/>
            <w:shd w:val="clear" w:color="auto" w:fill="auto"/>
          </w:tcPr>
          <w:p w14:paraId="37BE2964" w14:textId="29076B7D" w:rsidR="007128D9" w:rsidRDefault="007128D9" w:rsidP="00C27A1F">
            <w:pPr>
              <w:pStyle w:val="Bo-Blankline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3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46C283" w14:textId="2B5EF6B3" w:rsidR="007128D9" w:rsidRDefault="007128D9" w:rsidP="007128D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A0E59E" w14:textId="77777777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95C9EB" w14:textId="384D2D94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0E702F51" w14:textId="77777777" w:rsidR="007128D9" w:rsidRPr="00FB69B2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D3DC1E" w14:textId="4A50759C" w:rsidR="007128D9" w:rsidRDefault="007128D9" w:rsidP="007128D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B02C62" w14:textId="77777777" w:rsidR="007128D9" w:rsidRPr="00FB69B2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3A3A25D" w14:textId="5F8E63E1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</w:tr>
      <w:tr w:rsidR="007128D9" w:rsidRPr="0033434F" w14:paraId="0776C94A" w14:textId="77777777" w:rsidTr="009424F5">
        <w:tc>
          <w:tcPr>
            <w:tcW w:w="3690" w:type="dxa"/>
            <w:shd w:val="clear" w:color="auto" w:fill="auto"/>
          </w:tcPr>
          <w:p w14:paraId="4E40B24B" w14:textId="1D6EB8E5" w:rsidR="007128D9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47406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  <w:r w:rsidRPr="00474066">
              <w:rPr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4BE17" w14:textId="222DD39F" w:rsidR="007128D9" w:rsidRPr="007128D9" w:rsidRDefault="0080415C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41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</w:t>
            </w:r>
            <w:r w:rsidR="00837D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8041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</w:tcPr>
          <w:p w14:paraId="07FD3FD7" w14:textId="77777777" w:rsidR="007128D9" w:rsidRP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6D986" w14:textId="697FC596" w:rsidR="007128D9" w:rsidRPr="007128D9" w:rsidRDefault="007128D9" w:rsidP="007128D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28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45,269</w:t>
            </w:r>
          </w:p>
        </w:tc>
        <w:tc>
          <w:tcPr>
            <w:tcW w:w="270" w:type="dxa"/>
          </w:tcPr>
          <w:p w14:paraId="6553A8EB" w14:textId="77777777" w:rsidR="007128D9" w:rsidRPr="007128D9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424E6" w14:textId="73D639D9" w:rsidR="007128D9" w:rsidRPr="00E4509A" w:rsidRDefault="00D21BF3" w:rsidP="0075317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41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</w:t>
            </w:r>
            <w:r w:rsidR="00837D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8041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49886A1D" w14:textId="77777777" w:rsidR="007128D9" w:rsidRPr="00FB69B2" w:rsidRDefault="007128D9" w:rsidP="007128D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BBD38" w14:textId="670C0C38" w:rsidR="007128D9" w:rsidRDefault="007128D9" w:rsidP="007128D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45,269</w:t>
            </w:r>
          </w:p>
        </w:tc>
      </w:tr>
    </w:tbl>
    <w:p w14:paraId="184A361F" w14:textId="77777777" w:rsidR="0009348D" w:rsidRDefault="0009348D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38E5F94" w14:textId="536D0449" w:rsidR="00F32380" w:rsidRDefault="00B31A86" w:rsidP="005919CE">
      <w:pPr>
        <w:pStyle w:val="Bo-Blankline"/>
        <w:rPr>
          <w:sz w:val="30"/>
          <w:szCs w:val="30"/>
          <w:lang w:eastAsia="en-US"/>
        </w:rPr>
      </w:pPr>
      <w:r w:rsidRPr="00B31A86">
        <w:rPr>
          <w:sz w:val="30"/>
          <w:szCs w:val="30"/>
          <w:cs/>
          <w:lang w:eastAsia="en-US"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6145CD" w:rsidRPr="006145CD">
        <w:rPr>
          <w:sz w:val="30"/>
          <w:szCs w:val="30"/>
          <w:lang w:val="en-US" w:eastAsia="en-US"/>
        </w:rPr>
        <w:t>31</w:t>
      </w:r>
      <w:r w:rsidRPr="00B31A86">
        <w:rPr>
          <w:sz w:val="30"/>
          <w:szCs w:val="30"/>
          <w:cs/>
          <w:lang w:eastAsia="en-US"/>
        </w:rPr>
        <w:t xml:space="preserve"> ธันวาคม มีดังนี้</w:t>
      </w:r>
    </w:p>
    <w:p w14:paraId="2E83472B" w14:textId="77777777" w:rsidR="00B31A86" w:rsidRPr="00B31A86" w:rsidRDefault="00B31A86" w:rsidP="005919CE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341FC7" w:rsidRPr="00EB7266" w14:paraId="167710EC" w14:textId="77777777" w:rsidTr="00910DAA">
        <w:trPr>
          <w:tblHeader/>
        </w:trPr>
        <w:tc>
          <w:tcPr>
            <w:tcW w:w="4050" w:type="dxa"/>
            <w:shd w:val="clear" w:color="auto" w:fill="auto"/>
          </w:tcPr>
          <w:p w14:paraId="37F5AE32" w14:textId="21C088F0" w:rsidR="00341FC7" w:rsidRPr="00EB7266" w:rsidRDefault="00341FC7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72890B3" w14:textId="77777777" w:rsidR="00341FC7" w:rsidRPr="00EB7266" w:rsidRDefault="00341FC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440962" w14:textId="77777777" w:rsidR="00341FC7" w:rsidRPr="00EB7266" w:rsidRDefault="00341FC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F28ACB9" w14:textId="77777777" w:rsidR="00341FC7" w:rsidRPr="00EB7266" w:rsidRDefault="00341FC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F8F" w:rsidRPr="00744476" w14:paraId="685445BA" w14:textId="77777777" w:rsidTr="00910DAA">
        <w:trPr>
          <w:tblHeader/>
        </w:trPr>
        <w:tc>
          <w:tcPr>
            <w:tcW w:w="4050" w:type="dxa"/>
            <w:shd w:val="clear" w:color="auto" w:fill="auto"/>
          </w:tcPr>
          <w:p w14:paraId="70D0EDCC" w14:textId="77777777" w:rsidR="007D2F8F" w:rsidRPr="00744476" w:rsidRDefault="007D2F8F" w:rsidP="007D2F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3F9091" w14:textId="136CC642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25E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399BC0E" w14:textId="77777777" w:rsidR="007D2F8F" w:rsidRPr="00744476" w:rsidRDefault="007D2F8F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D03377" w14:textId="15BA0029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25E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D530F8E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88A4B0" w14:textId="1EBFBE2B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25E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322AF35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A851BB" w14:textId="40381A07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25E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375503" w:rsidRPr="00744476" w14:paraId="14F9F869" w14:textId="77777777" w:rsidTr="00910DAA">
        <w:trPr>
          <w:tblHeader/>
        </w:trPr>
        <w:tc>
          <w:tcPr>
            <w:tcW w:w="4050" w:type="dxa"/>
            <w:shd w:val="clear" w:color="auto" w:fill="auto"/>
          </w:tcPr>
          <w:p w14:paraId="0403E5C3" w14:textId="77777777" w:rsidR="00375503" w:rsidRDefault="00375503" w:rsidP="00DA0FFA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2492209D" w14:textId="77777777" w:rsidR="00375503" w:rsidRPr="00744476" w:rsidRDefault="00375503" w:rsidP="00DA0F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6196E" w:rsidRPr="0033434F" w14:paraId="04A55CF2" w14:textId="77777777" w:rsidTr="00910DAA">
        <w:tc>
          <w:tcPr>
            <w:tcW w:w="4050" w:type="dxa"/>
            <w:shd w:val="clear" w:color="auto" w:fill="auto"/>
          </w:tcPr>
          <w:p w14:paraId="06C35856" w14:textId="72522CA9" w:rsidR="00E6196E" w:rsidRPr="00C12557" w:rsidRDefault="00E6196E" w:rsidP="00632D9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0F2087D4" w14:textId="77777777" w:rsidR="00E6196E" w:rsidRDefault="00E6196E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078669" w14:textId="77777777" w:rsidR="00E6196E" w:rsidRDefault="00E6196E" w:rsidP="00632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BC6567" w14:textId="77777777" w:rsidR="00E6196E" w:rsidRPr="006145CD" w:rsidRDefault="00E6196E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8AF29E" w14:textId="77777777" w:rsidR="00E6196E" w:rsidRPr="00BE704B" w:rsidRDefault="00E6196E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A54D7" w14:textId="77777777" w:rsidR="00E6196E" w:rsidRDefault="00E6196E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E593D8" w14:textId="77777777" w:rsidR="00E6196E" w:rsidRPr="00BE704B" w:rsidRDefault="00E6196E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65BA35" w14:textId="77777777" w:rsidR="00E6196E" w:rsidRPr="006145CD" w:rsidRDefault="00E6196E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28D9" w:rsidRPr="0033434F" w14:paraId="1D9CD089" w14:textId="77777777" w:rsidTr="00910DAA">
        <w:tc>
          <w:tcPr>
            <w:tcW w:w="4050" w:type="dxa"/>
            <w:shd w:val="clear" w:color="auto" w:fill="auto"/>
          </w:tcPr>
          <w:p w14:paraId="54BB91A9" w14:textId="77777777" w:rsidR="007128D9" w:rsidRPr="00C12557" w:rsidRDefault="007128D9" w:rsidP="007128D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ACFDF1B" w14:textId="226175DC" w:rsidR="007128D9" w:rsidRPr="0033434F" w:rsidRDefault="007128D9" w:rsidP="007128D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994,489</w:t>
            </w:r>
          </w:p>
        </w:tc>
        <w:tc>
          <w:tcPr>
            <w:tcW w:w="270" w:type="dxa"/>
          </w:tcPr>
          <w:p w14:paraId="53AED910" w14:textId="77777777" w:rsidR="007128D9" w:rsidRDefault="007128D9" w:rsidP="007128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CA14E0" w14:textId="18A60043" w:rsidR="007128D9" w:rsidRPr="0033434F" w:rsidRDefault="007128D9" w:rsidP="007531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900,199</w:t>
            </w:r>
          </w:p>
        </w:tc>
        <w:tc>
          <w:tcPr>
            <w:tcW w:w="270" w:type="dxa"/>
          </w:tcPr>
          <w:p w14:paraId="648FBBF3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A4CBD" w14:textId="5476A8E0" w:rsidR="007128D9" w:rsidRPr="0033434F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994,489</w:t>
            </w:r>
          </w:p>
        </w:tc>
        <w:tc>
          <w:tcPr>
            <w:tcW w:w="270" w:type="dxa"/>
            <w:shd w:val="clear" w:color="auto" w:fill="auto"/>
          </w:tcPr>
          <w:p w14:paraId="66CEEB57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274C09" w14:textId="1BF13F4D" w:rsidR="007128D9" w:rsidRPr="0033434F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900,199</w:t>
            </w:r>
          </w:p>
        </w:tc>
      </w:tr>
      <w:tr w:rsidR="007128D9" w:rsidRPr="0033434F" w14:paraId="62789295" w14:textId="77777777" w:rsidTr="00910DAA">
        <w:tc>
          <w:tcPr>
            <w:tcW w:w="4050" w:type="dxa"/>
            <w:shd w:val="clear" w:color="auto" w:fill="auto"/>
          </w:tcPr>
          <w:p w14:paraId="23F8D463" w14:textId="77777777" w:rsidR="007128D9" w:rsidRPr="00C12557" w:rsidRDefault="007128D9" w:rsidP="007128D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BF8B1C9" w14:textId="77777777" w:rsidR="007128D9" w:rsidRDefault="007128D9" w:rsidP="007128D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C91B00" w14:textId="77777777" w:rsidR="007128D9" w:rsidRDefault="007128D9" w:rsidP="007128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1DA491" w14:textId="77777777" w:rsidR="007128D9" w:rsidRDefault="007128D9" w:rsidP="000E3348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3F3926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8044FE" w14:textId="77777777" w:rsidR="007128D9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E3841D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501D14" w14:textId="77777777" w:rsidR="007128D9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28D9" w:rsidRPr="0033434F" w14:paraId="137783D9" w14:textId="77777777" w:rsidTr="00910DAA">
        <w:tc>
          <w:tcPr>
            <w:tcW w:w="4050" w:type="dxa"/>
            <w:shd w:val="clear" w:color="auto" w:fill="auto"/>
          </w:tcPr>
          <w:p w14:paraId="469C43F5" w14:textId="77777777" w:rsidR="007128D9" w:rsidRPr="00C12557" w:rsidRDefault="007128D9" w:rsidP="007128D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3E7E212" w14:textId="0FF33CF6" w:rsidR="007128D9" w:rsidRDefault="007128D9" w:rsidP="007128D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1D8C51A" w14:textId="77777777" w:rsidR="007128D9" w:rsidRDefault="007128D9" w:rsidP="007128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0E33F7" w14:textId="3D31514F" w:rsidR="007128D9" w:rsidRDefault="007128D9" w:rsidP="007531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FEC4313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D62086" w14:textId="6739820C" w:rsidR="007128D9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2AA6875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7617AF" w14:textId="1BA50DE5" w:rsidR="007128D9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128D9" w:rsidRPr="0033434F" w14:paraId="263CD167" w14:textId="77777777" w:rsidTr="00910DAA">
        <w:tc>
          <w:tcPr>
            <w:tcW w:w="4050" w:type="dxa"/>
            <w:shd w:val="clear" w:color="auto" w:fill="auto"/>
          </w:tcPr>
          <w:p w14:paraId="6B09C544" w14:textId="77777777" w:rsidR="007128D9" w:rsidRPr="00C12557" w:rsidRDefault="007128D9" w:rsidP="007128D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70E1ACB3" w14:textId="346D20CC" w:rsidR="007128D9" w:rsidRDefault="007128D9" w:rsidP="007128D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</w:tcPr>
          <w:p w14:paraId="1CAB378E" w14:textId="77777777" w:rsidR="007128D9" w:rsidRDefault="007128D9" w:rsidP="007128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7F050B" w14:textId="02995378" w:rsidR="007128D9" w:rsidRDefault="007128D9" w:rsidP="000E3348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</w:tcPr>
          <w:p w14:paraId="76F17B9E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2049B8" w14:textId="243EFD0C" w:rsidR="007128D9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56B8F248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339737" w14:textId="3C7B2752" w:rsidR="007128D9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7128D9" w:rsidRPr="0033434F" w14:paraId="630A9F3F" w14:textId="77777777" w:rsidTr="00910DAA">
        <w:tc>
          <w:tcPr>
            <w:tcW w:w="4050" w:type="dxa"/>
            <w:shd w:val="clear" w:color="auto" w:fill="auto"/>
          </w:tcPr>
          <w:p w14:paraId="063A2DA5" w14:textId="77777777" w:rsidR="007128D9" w:rsidRPr="00C12557" w:rsidRDefault="007128D9" w:rsidP="007128D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00F5C286" w14:textId="6E3F9D01" w:rsidR="007128D9" w:rsidRDefault="007128D9" w:rsidP="007128D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259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F344F44" w14:textId="77777777" w:rsidR="007128D9" w:rsidRDefault="007128D9" w:rsidP="007128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D1D393" w14:textId="2E5C50C1" w:rsidR="007128D9" w:rsidRDefault="007128D9" w:rsidP="000E3348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40AE74C3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C225D1" w14:textId="0575F1B2" w:rsidR="007128D9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259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631BFFB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9EE02B" w14:textId="314E38A4" w:rsidR="007128D9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7128D9" w:rsidRPr="0033434F" w14:paraId="10272EB6" w14:textId="77777777" w:rsidTr="00910DAA">
        <w:tc>
          <w:tcPr>
            <w:tcW w:w="4050" w:type="dxa"/>
            <w:shd w:val="clear" w:color="auto" w:fill="auto"/>
          </w:tcPr>
          <w:p w14:paraId="298C149F" w14:textId="77777777" w:rsidR="007128D9" w:rsidRPr="00C12557" w:rsidRDefault="007128D9" w:rsidP="007128D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7DFFDE57" w14:textId="08AB6A91" w:rsidR="007128D9" w:rsidRDefault="00D259B4" w:rsidP="007128D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C01B3DA" w14:textId="77777777" w:rsidR="007128D9" w:rsidRDefault="007128D9" w:rsidP="007128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5DA2F6" w14:textId="6AA53D9F" w:rsidR="007128D9" w:rsidRDefault="007128D9" w:rsidP="000E3348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B419F5E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8BB77C" w14:textId="7D6C2122" w:rsidR="007128D9" w:rsidRDefault="00D259B4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E0ADDD3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ECAFF6" w14:textId="44352514" w:rsidR="007128D9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7128D9" w:rsidRPr="0033434F" w14:paraId="7FDEC22D" w14:textId="77777777" w:rsidTr="00910DAA">
        <w:tc>
          <w:tcPr>
            <w:tcW w:w="4050" w:type="dxa"/>
            <w:shd w:val="clear" w:color="auto" w:fill="auto"/>
          </w:tcPr>
          <w:p w14:paraId="121FC011" w14:textId="77777777" w:rsidR="007128D9" w:rsidRPr="00341FC7" w:rsidRDefault="007128D9" w:rsidP="007128D9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717F7C8" w14:textId="0C3D75F6" w:rsidR="007128D9" w:rsidRDefault="007128D9" w:rsidP="007128D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1D89A8EC" w14:textId="77777777" w:rsidR="007128D9" w:rsidRDefault="007128D9" w:rsidP="007128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22237A" w14:textId="39D6B7C8" w:rsidR="007128D9" w:rsidRDefault="007128D9" w:rsidP="000E3348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9B7CC92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2FE14B" w14:textId="4E5D12A9" w:rsidR="007128D9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6E2D56F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22DF57" w14:textId="1F335E63" w:rsidR="007128D9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128D9" w:rsidRPr="0033434F" w14:paraId="708BD3E6" w14:textId="77777777" w:rsidTr="004F10AE">
        <w:tc>
          <w:tcPr>
            <w:tcW w:w="4050" w:type="dxa"/>
            <w:shd w:val="clear" w:color="auto" w:fill="auto"/>
          </w:tcPr>
          <w:p w14:paraId="1FCC33AF" w14:textId="77777777" w:rsidR="007128D9" w:rsidRPr="00341FC7" w:rsidRDefault="007128D9" w:rsidP="007128D9">
            <w:pPr>
              <w:spacing w:line="240" w:lineRule="atLeast"/>
              <w:ind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1FC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E77373" w14:textId="2CE31CEF" w:rsidR="007128D9" w:rsidRDefault="007128D9" w:rsidP="007128D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544E96F" w14:textId="77777777" w:rsidR="007128D9" w:rsidRDefault="007128D9" w:rsidP="007128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BBF51B" w14:textId="48B97EC7" w:rsidR="007128D9" w:rsidRDefault="007128D9" w:rsidP="007531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8B6E5FA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A16125" w14:textId="63A1C265" w:rsidR="007128D9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9187A32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149B04" w14:textId="1BC72A57" w:rsidR="007128D9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128D9" w:rsidRPr="0033434F" w14:paraId="18061BF2" w14:textId="77777777" w:rsidTr="004F10AE">
        <w:tc>
          <w:tcPr>
            <w:tcW w:w="4050" w:type="dxa"/>
            <w:shd w:val="clear" w:color="auto" w:fill="auto"/>
            <w:vAlign w:val="bottom"/>
          </w:tcPr>
          <w:p w14:paraId="3F4D0A87" w14:textId="72F19BE7" w:rsidR="007128D9" w:rsidRPr="00AD37E5" w:rsidRDefault="007128D9" w:rsidP="007128D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99AD25" w14:textId="114EFBEA" w:rsidR="007128D9" w:rsidRPr="00911ADB" w:rsidRDefault="007128D9" w:rsidP="007128D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</w:tcPr>
          <w:p w14:paraId="67941E95" w14:textId="77777777" w:rsidR="007128D9" w:rsidRPr="00911ADB" w:rsidRDefault="007128D9" w:rsidP="007128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663889" w14:textId="5FBB31E1" w:rsidR="007128D9" w:rsidRPr="00911ADB" w:rsidRDefault="007128D9" w:rsidP="000E334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</w:tcPr>
          <w:p w14:paraId="4493A3A8" w14:textId="77777777" w:rsidR="007128D9" w:rsidRPr="00911AD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FA2D3C" w14:textId="4FAB9733" w:rsidR="007128D9" w:rsidRPr="00911ADB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shd w:val="clear" w:color="auto" w:fill="auto"/>
          </w:tcPr>
          <w:p w14:paraId="0EA64266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4DF03D" w14:textId="786031B0" w:rsidR="007128D9" w:rsidRPr="00911ADB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</w:tr>
      <w:tr w:rsidR="007128D9" w:rsidRPr="0033434F" w14:paraId="621AF748" w14:textId="77777777" w:rsidTr="0077433A">
        <w:tc>
          <w:tcPr>
            <w:tcW w:w="4050" w:type="dxa"/>
            <w:shd w:val="clear" w:color="auto" w:fill="auto"/>
          </w:tcPr>
          <w:p w14:paraId="68DFDC53" w14:textId="0D752C8A" w:rsidR="007128D9" w:rsidRPr="00B74A40" w:rsidRDefault="007128D9" w:rsidP="007128D9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E207C6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1450D0" w14:textId="1E22F3C9" w:rsidR="007128D9" w:rsidRPr="002E3912" w:rsidRDefault="007128D9" w:rsidP="007128D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39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6D34A5" w14:textId="77777777" w:rsidR="007128D9" w:rsidRPr="002E3912" w:rsidRDefault="007128D9" w:rsidP="007128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898C29" w14:textId="5457BBCB" w:rsidR="007128D9" w:rsidRPr="002E3912" w:rsidRDefault="007128D9" w:rsidP="0017228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39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D2E23A" w14:textId="77777777" w:rsidR="007128D9" w:rsidRPr="002E3912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3DA31C" w14:textId="04D458B2" w:rsidR="007128D9" w:rsidRPr="002E3912" w:rsidRDefault="007128D9" w:rsidP="007128D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39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A7536B" w14:textId="77777777" w:rsidR="007128D9" w:rsidRPr="002E3912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381F70" w14:textId="68CEFEC0" w:rsidR="007128D9" w:rsidRPr="002E3912" w:rsidRDefault="007128D9" w:rsidP="007128D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3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128D9" w:rsidRPr="0033434F" w14:paraId="3A2F3DB0" w14:textId="77777777" w:rsidTr="0077433A">
        <w:tc>
          <w:tcPr>
            <w:tcW w:w="4050" w:type="dxa"/>
            <w:shd w:val="clear" w:color="auto" w:fill="auto"/>
          </w:tcPr>
          <w:p w14:paraId="75B7E384" w14:textId="68545DF5" w:rsidR="007128D9" w:rsidRPr="007A4505" w:rsidRDefault="007128D9" w:rsidP="007128D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7A4505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03D5C" w14:textId="62301E45" w:rsidR="007128D9" w:rsidRPr="007128D9" w:rsidRDefault="007128D9" w:rsidP="007128D9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28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</w:tcPr>
          <w:p w14:paraId="605EB661" w14:textId="77777777" w:rsidR="007128D9" w:rsidRPr="00911ADB" w:rsidRDefault="007128D9" w:rsidP="007128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79DC7" w14:textId="6B5495C7" w:rsidR="007128D9" w:rsidRPr="002E3912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</w:tcPr>
          <w:p w14:paraId="69BC9C67" w14:textId="77777777" w:rsidR="007128D9" w:rsidRPr="00911AD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915B4" w14:textId="615B5DFC" w:rsidR="007128D9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28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shd w:val="clear" w:color="auto" w:fill="auto"/>
          </w:tcPr>
          <w:p w14:paraId="54525EA6" w14:textId="77777777" w:rsidR="007128D9" w:rsidRPr="00BE704B" w:rsidRDefault="007128D9" w:rsidP="007128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5F259" w14:textId="4A9901F5" w:rsidR="007128D9" w:rsidRDefault="007128D9" w:rsidP="007128D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</w:tr>
    </w:tbl>
    <w:p w14:paraId="49DCBE75" w14:textId="254058B8" w:rsidR="00AE43EE" w:rsidRDefault="00AE43EE">
      <w:pPr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p w14:paraId="30984836" w14:textId="159D42C1" w:rsidR="00723E5E" w:rsidRDefault="00723E5E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894"/>
        <w:gridCol w:w="236"/>
        <w:gridCol w:w="998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B46A24" w:rsidRPr="007E2029" w14:paraId="6CBCE096" w14:textId="77777777" w:rsidTr="004A2DAD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7BE2CB98" w14:textId="77777777" w:rsidR="00B46A24" w:rsidRPr="007E2029" w:rsidRDefault="00B46A24" w:rsidP="001B668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65F4D429" w14:textId="69F0AABC" w:rsidR="00B46A24" w:rsidRPr="00850F35" w:rsidRDefault="00B46A24" w:rsidP="001B668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50F3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7C06ED" w14:textId="77777777" w:rsidR="00B46A24" w:rsidRPr="00850F35" w:rsidRDefault="00B46A24" w:rsidP="001B668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  <w:vAlign w:val="bottom"/>
          </w:tcPr>
          <w:p w14:paraId="400DCEA2" w14:textId="04835748" w:rsidR="00B46A24" w:rsidRPr="00850F35" w:rsidRDefault="00B46A24" w:rsidP="001B668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50F3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B6683" w:rsidRPr="007E2029" w14:paraId="5E888138" w14:textId="77777777" w:rsidTr="004A2DAD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2D3809ED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9E193A6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3DEA3D3E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C499D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9E100EC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57ED455C" w14:textId="6FA6F4DB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ABC47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965D22D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723CCEC7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D59E9B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B3272F5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70E1E3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A96CD34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4B3AF5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216E3F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108F24EE" w14:textId="2F1101D1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B6683" w:rsidRPr="007E2029" w14:paraId="4F89B2B3" w14:textId="77777777" w:rsidTr="004A2DAD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35D23B7A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5D409401" w14:textId="77777777" w:rsidR="001B6683" w:rsidRPr="006B3760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7ADEA8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1BC82E9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F7011C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9F24831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C86267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8740B1F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DB67EC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A2EA366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3F51A8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2C4617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564</w:t>
            </w:r>
          </w:p>
        </w:tc>
      </w:tr>
      <w:tr w:rsidR="001B6683" w:rsidRPr="007E2029" w14:paraId="0AEA548C" w14:textId="77777777" w:rsidTr="004A2DAD">
        <w:trPr>
          <w:tblHeader/>
        </w:trPr>
        <w:tc>
          <w:tcPr>
            <w:tcW w:w="2160" w:type="dxa"/>
            <w:shd w:val="clear" w:color="auto" w:fill="auto"/>
          </w:tcPr>
          <w:p w14:paraId="70996EC4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28" w:type="dxa"/>
            <w:gridSpan w:val="3"/>
            <w:shd w:val="clear" w:color="auto" w:fill="auto"/>
          </w:tcPr>
          <w:p w14:paraId="493B4B11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2BB9A61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721E2E7D" w14:textId="77777777" w:rsidR="001B6683" w:rsidRPr="007E2029" w:rsidRDefault="001B6683" w:rsidP="001B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B6683" w:rsidRPr="007E2029" w14:paraId="71714E15" w14:textId="77777777" w:rsidTr="004A2DAD">
        <w:trPr>
          <w:tblHeader/>
        </w:trPr>
        <w:tc>
          <w:tcPr>
            <w:tcW w:w="2160" w:type="dxa"/>
            <w:shd w:val="clear" w:color="auto" w:fill="auto"/>
          </w:tcPr>
          <w:p w14:paraId="5ABA2EE3" w14:textId="77777777" w:rsidR="001B6683" w:rsidRPr="00E866B5" w:rsidRDefault="001B6683" w:rsidP="001B6683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เงินให้กู้ยืมระยะสั้นแก่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33A5A4DD" w14:textId="77777777" w:rsidR="001B6683" w:rsidRPr="007E2029" w:rsidRDefault="001B6683" w:rsidP="001B668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4B2896D" w14:textId="77777777" w:rsidR="001B6683" w:rsidRPr="007E2029" w:rsidRDefault="001B6683" w:rsidP="001B668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004EFDF5" w14:textId="77777777" w:rsidR="001B6683" w:rsidRPr="007E2029" w:rsidRDefault="001B6683" w:rsidP="001B668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AE43EE" w:rsidRPr="007E2029" w14:paraId="115927C6" w14:textId="77777777" w:rsidTr="004A2DAD">
        <w:tc>
          <w:tcPr>
            <w:tcW w:w="2160" w:type="dxa"/>
            <w:shd w:val="clear" w:color="auto" w:fill="auto"/>
          </w:tcPr>
          <w:p w14:paraId="22CD70AC" w14:textId="77777777" w:rsidR="00AE43EE" w:rsidRPr="00E05E52" w:rsidRDefault="00AE43EE" w:rsidP="00AE43EE">
            <w:pPr>
              <w:spacing w:line="240" w:lineRule="auto"/>
              <w:rPr>
                <w:rFonts w:asciiTheme="majorBidi" w:hAnsiTheme="majorBidi" w:cstheme="minorBidi"/>
                <w:b/>
                <w:bCs/>
                <w:sz w:val="27"/>
                <w:szCs w:val="27"/>
                <w:cs/>
              </w:rPr>
            </w:pPr>
            <w:r w:rsidRPr="00E05E5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894" w:type="dxa"/>
            <w:shd w:val="clear" w:color="auto" w:fill="auto"/>
          </w:tcPr>
          <w:p w14:paraId="3E682DB5" w14:textId="77777777" w:rsidR="00AE43EE" w:rsidRPr="00216E52" w:rsidRDefault="00AE43EE" w:rsidP="00AE43E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AE4D93" w14:textId="77777777" w:rsidR="00AE43EE" w:rsidRPr="007E2029" w:rsidRDefault="00AE43EE" w:rsidP="00AE43E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62E2CB8E" w14:textId="3DB812A3" w:rsidR="00AE43EE" w:rsidRPr="003425E4" w:rsidRDefault="00AE43EE" w:rsidP="00AE43E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1.65,</w:t>
            </w:r>
            <w:r w:rsidR="00B46A2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1.50</w:t>
            </w:r>
          </w:p>
        </w:tc>
        <w:tc>
          <w:tcPr>
            <w:tcW w:w="236" w:type="dxa"/>
            <w:shd w:val="clear" w:color="auto" w:fill="auto"/>
          </w:tcPr>
          <w:p w14:paraId="31A7E78B" w14:textId="77777777" w:rsidR="00AE43EE" w:rsidRPr="007E2029" w:rsidRDefault="00AE43EE" w:rsidP="00AE43E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14:paraId="116A9AFD" w14:textId="76B4BD0F" w:rsidR="00AE43EE" w:rsidRPr="00E8411C" w:rsidRDefault="00AE43EE" w:rsidP="00AE43E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C88712" w14:textId="77777777" w:rsidR="00AE43EE" w:rsidRPr="007E2029" w:rsidRDefault="00AE43EE" w:rsidP="00AE43E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44F288FE" w14:textId="6DA5700C" w:rsidR="00AE43EE" w:rsidRPr="00216E52" w:rsidRDefault="00AE43EE" w:rsidP="00AE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277E4EBE" w14:textId="77777777" w:rsidR="00AE43EE" w:rsidRPr="007E2029" w:rsidRDefault="00AE43EE" w:rsidP="00AE43E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339F9A07" w14:textId="7EC86781" w:rsidR="00AE43EE" w:rsidRPr="007E2029" w:rsidRDefault="00AE43EE" w:rsidP="00AE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(1,400,000)</w:t>
            </w:r>
          </w:p>
        </w:tc>
        <w:tc>
          <w:tcPr>
            <w:tcW w:w="270" w:type="dxa"/>
            <w:shd w:val="clear" w:color="auto" w:fill="auto"/>
          </w:tcPr>
          <w:p w14:paraId="0CE4D191" w14:textId="77777777" w:rsidR="00AE43EE" w:rsidRPr="007E2029" w:rsidRDefault="00AE43EE" w:rsidP="00AE43E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148650B" w14:textId="77777777" w:rsidR="00AE43EE" w:rsidRPr="007E2029" w:rsidRDefault="00AE43EE" w:rsidP="00AE43E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E43EE" w:rsidRPr="007E2029" w14:paraId="1E880385" w14:textId="77777777" w:rsidTr="004A2DAD">
        <w:tc>
          <w:tcPr>
            <w:tcW w:w="2160" w:type="dxa"/>
            <w:shd w:val="clear" w:color="auto" w:fill="auto"/>
          </w:tcPr>
          <w:p w14:paraId="24578311" w14:textId="77777777" w:rsidR="00AE43EE" w:rsidRPr="007E2029" w:rsidRDefault="00AE43EE" w:rsidP="00AE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093A89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894" w:type="dxa"/>
            <w:shd w:val="clear" w:color="auto" w:fill="auto"/>
          </w:tcPr>
          <w:p w14:paraId="4C4BD620" w14:textId="77777777" w:rsidR="00AE43EE" w:rsidRPr="007E2029" w:rsidRDefault="00AE43EE" w:rsidP="00AE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4627740" w14:textId="77777777" w:rsidR="00AE43EE" w:rsidRPr="007E2029" w:rsidRDefault="00AE43EE" w:rsidP="00AE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20857BC3" w14:textId="77777777" w:rsidR="00AE43EE" w:rsidRPr="007E2029" w:rsidRDefault="00AE43EE" w:rsidP="00AE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BE9B371" w14:textId="77777777" w:rsidR="00AE43EE" w:rsidRPr="007E2029" w:rsidRDefault="00AE43EE" w:rsidP="00AE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14:paraId="0F95DA75" w14:textId="0252C273" w:rsidR="00AE43EE" w:rsidRPr="007E2029" w:rsidRDefault="00AE43EE" w:rsidP="00AE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shd w:val="clear" w:color="auto" w:fill="auto"/>
          </w:tcPr>
          <w:p w14:paraId="02EA7D45" w14:textId="77777777" w:rsidR="00AE43EE" w:rsidRPr="007E2029" w:rsidRDefault="00AE43EE" w:rsidP="00AE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78D46D78" w14:textId="77777777" w:rsidR="00AE43EE" w:rsidRPr="00216E52" w:rsidRDefault="00AE43EE" w:rsidP="00AE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7897A6" w14:textId="77777777" w:rsidR="00AE43EE" w:rsidRPr="007E2029" w:rsidRDefault="00AE43EE" w:rsidP="00AE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155E79DF" w14:textId="77777777" w:rsidR="00AE43EE" w:rsidRPr="007E2029" w:rsidRDefault="00AE43EE" w:rsidP="00AE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4762D30" w14:textId="77777777" w:rsidR="00AE43EE" w:rsidRPr="007E2029" w:rsidRDefault="00AE43EE" w:rsidP="00AE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4B067BA" w14:textId="77777777" w:rsidR="00AE43EE" w:rsidRPr="007E2029" w:rsidRDefault="00AE43EE" w:rsidP="00AE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83528" w:rsidRPr="007E2029" w14:paraId="6A4286D7" w14:textId="77777777" w:rsidTr="004A2DAD">
        <w:tc>
          <w:tcPr>
            <w:tcW w:w="2160" w:type="dxa"/>
            <w:shd w:val="clear" w:color="auto" w:fill="auto"/>
          </w:tcPr>
          <w:p w14:paraId="37F4F1AB" w14:textId="533B4886" w:rsidR="00983528" w:rsidRPr="00B35961" w:rsidRDefault="00983528" w:rsidP="00983528">
            <w:pPr>
              <w:tabs>
                <w:tab w:val="clear" w:pos="227"/>
              </w:tabs>
              <w:spacing w:line="240" w:lineRule="auto"/>
              <w:ind w:left="253" w:hanging="253"/>
              <w:rPr>
                <w:rFonts w:asciiTheme="majorBidi" w:hAnsiTheme="majorBidi"/>
                <w:sz w:val="27"/>
                <w:szCs w:val="27"/>
                <w:cs/>
              </w:rPr>
            </w:pPr>
            <w:r w:rsidRPr="00B35961">
              <w:rPr>
                <w:rFonts w:asciiTheme="majorBidi" w:hAnsiTheme="majorBidi" w:cs="Angsana New"/>
                <w:sz w:val="27"/>
                <w:szCs w:val="27"/>
                <w:cs/>
              </w:rPr>
              <w:t>บริษัท โรงกลั่นน้ำมัน</w:t>
            </w:r>
            <w:r>
              <w:rPr>
                <w:rFonts w:asciiTheme="majorBidi" w:hAnsiTheme="majorBidi" w:cs="Angsana New"/>
                <w:sz w:val="27"/>
                <w:szCs w:val="27"/>
              </w:rPr>
              <w:br/>
            </w:r>
            <w:r w:rsidRPr="00B35961">
              <w:rPr>
                <w:rFonts w:asciiTheme="majorBidi" w:hAnsiTheme="majorBidi" w:cs="Angsana New"/>
                <w:sz w:val="27"/>
                <w:szCs w:val="27"/>
                <w:cs/>
              </w:rPr>
              <w:t>ทีพีไอ (</w:t>
            </w:r>
            <w:r w:rsidRPr="00B35961">
              <w:rPr>
                <w:rFonts w:asciiTheme="majorBidi" w:hAnsiTheme="majorBidi"/>
                <w:sz w:val="27"/>
                <w:szCs w:val="27"/>
              </w:rPr>
              <w:t xml:space="preserve">1997) </w:t>
            </w:r>
            <w:r w:rsidRPr="00B35961">
              <w:rPr>
                <w:rFonts w:asciiTheme="majorBidi" w:hAnsiTheme="majorBidi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894" w:type="dxa"/>
            <w:shd w:val="clear" w:color="auto" w:fill="auto"/>
          </w:tcPr>
          <w:p w14:paraId="44B07566" w14:textId="77777777" w:rsidR="00983528" w:rsidRDefault="00983528" w:rsidP="0098352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4AE7EE62" w14:textId="660ABAE3" w:rsidR="00983528" w:rsidRPr="008D63F9" w:rsidRDefault="00983528" w:rsidP="0098352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B10775" w14:textId="77777777" w:rsidR="00983528" w:rsidRPr="007E2029" w:rsidRDefault="00983528" w:rsidP="0098352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222C70AF" w14:textId="77777777" w:rsidR="00983528" w:rsidRDefault="00983528" w:rsidP="0098352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2877F5E3" w14:textId="4094A937" w:rsidR="00983528" w:rsidRPr="003F43FA" w:rsidRDefault="00983528" w:rsidP="0098352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3.805</w:t>
            </w:r>
          </w:p>
        </w:tc>
        <w:tc>
          <w:tcPr>
            <w:tcW w:w="236" w:type="dxa"/>
            <w:shd w:val="clear" w:color="auto" w:fill="auto"/>
          </w:tcPr>
          <w:p w14:paraId="1D20CBE6" w14:textId="77777777" w:rsidR="00983528" w:rsidRPr="007E2029" w:rsidRDefault="00983528" w:rsidP="0098352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14:paraId="75089577" w14:textId="77777777" w:rsidR="00983528" w:rsidRDefault="00983528" w:rsidP="0098352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E3B0682" w14:textId="1DEBAAEA" w:rsidR="00983528" w:rsidRPr="007E2029" w:rsidRDefault="00983528" w:rsidP="0098352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E79B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9755570" w14:textId="77777777" w:rsidR="00983528" w:rsidRPr="007E2029" w:rsidRDefault="00983528" w:rsidP="0098352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6E566A83" w14:textId="77777777" w:rsidR="00983528" w:rsidRDefault="00983528" w:rsidP="0098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755B639B" w14:textId="655AFADA" w:rsidR="00983528" w:rsidRPr="00216E52" w:rsidRDefault="00983528" w:rsidP="0098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420</w:t>
            </w:r>
            <w:r w:rsidRPr="008E79B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Pr="008E79B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E091ACF" w14:textId="77777777" w:rsidR="00983528" w:rsidRPr="007E2029" w:rsidRDefault="00983528" w:rsidP="0098352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521B13A9" w14:textId="77777777" w:rsidR="00983528" w:rsidRDefault="00983528" w:rsidP="0098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4E564772" w14:textId="04412452" w:rsidR="00983528" w:rsidRPr="007E2029" w:rsidRDefault="00983528" w:rsidP="0098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(420</w:t>
            </w:r>
            <w:r w:rsidRPr="008E79B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8D63F9">
              <w:rPr>
                <w:rFonts w:asciiTheme="majorBidi" w:hAnsiTheme="majorBidi" w:cstheme="majorBidi"/>
                <w:sz w:val="27"/>
                <w:szCs w:val="27"/>
              </w:rPr>
              <w:t>160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FFCEDB" w14:textId="77777777" w:rsidR="00983528" w:rsidRPr="007E2029" w:rsidRDefault="00983528" w:rsidP="0098352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75D8BC4" w14:textId="77777777" w:rsidR="00983528" w:rsidRDefault="00983528" w:rsidP="0098352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6AF9DB9" w14:textId="73CE2B3C" w:rsidR="00983528" w:rsidRPr="00983528" w:rsidRDefault="00983528" w:rsidP="0098352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8D63F9" w:rsidRPr="007E2029" w14:paraId="10860B17" w14:textId="77777777" w:rsidTr="004A2DAD">
        <w:tc>
          <w:tcPr>
            <w:tcW w:w="2160" w:type="dxa"/>
            <w:shd w:val="clear" w:color="auto" w:fill="auto"/>
          </w:tcPr>
          <w:p w14:paraId="6A289461" w14:textId="3DDDD575" w:rsidR="008D63F9" w:rsidRPr="007E2029" w:rsidRDefault="008D63F9" w:rsidP="008D63F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ไนเตรทไทย จำกัด</w:t>
            </w:r>
          </w:p>
        </w:tc>
        <w:tc>
          <w:tcPr>
            <w:tcW w:w="894" w:type="dxa"/>
            <w:shd w:val="clear" w:color="auto" w:fill="auto"/>
          </w:tcPr>
          <w:p w14:paraId="31D14E32" w14:textId="4D9B7461" w:rsidR="008D63F9" w:rsidRPr="0075317B" w:rsidRDefault="008D63F9" w:rsidP="008D63F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75317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B18F6F" w14:textId="77777777" w:rsidR="008D63F9" w:rsidRPr="00216E52" w:rsidRDefault="008D63F9" w:rsidP="008D63F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47D862CD" w14:textId="1DF7AAFF" w:rsidR="008D63F9" w:rsidRPr="00B46A24" w:rsidRDefault="008D63F9" w:rsidP="008D63F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B46A24">
              <w:rPr>
                <w:rFonts w:asciiTheme="majorBidi" w:hAnsiTheme="majorBidi" w:cstheme="majorBidi"/>
                <w:sz w:val="27"/>
                <w:szCs w:val="27"/>
              </w:rPr>
              <w:t>1.65</w:t>
            </w:r>
          </w:p>
        </w:tc>
        <w:tc>
          <w:tcPr>
            <w:tcW w:w="236" w:type="dxa"/>
            <w:shd w:val="clear" w:color="auto" w:fill="auto"/>
          </w:tcPr>
          <w:p w14:paraId="53532544" w14:textId="77777777" w:rsidR="008D63F9" w:rsidRPr="00985696" w:rsidRDefault="008D63F9" w:rsidP="008D63F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37C996E4" w14:textId="1AC7A350" w:rsidR="008D63F9" w:rsidRPr="008E79B1" w:rsidRDefault="008D63F9" w:rsidP="008D63F9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E79B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BAE85F7" w14:textId="77777777" w:rsidR="008D63F9" w:rsidRPr="008E79B1" w:rsidRDefault="008D63F9" w:rsidP="008D63F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0156261B" w14:textId="7FC0A738" w:rsidR="008D63F9" w:rsidRPr="008E79B1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E79B1">
              <w:rPr>
                <w:rFonts w:ascii="Angsana New" w:hAnsi="Angsana New"/>
                <w:sz w:val="27"/>
                <w:szCs w:val="27"/>
                <w:lang w:val="en-US"/>
              </w:rPr>
              <w:t>318,800</w:t>
            </w:r>
          </w:p>
        </w:tc>
        <w:tc>
          <w:tcPr>
            <w:tcW w:w="270" w:type="dxa"/>
            <w:shd w:val="clear" w:color="auto" w:fill="auto"/>
          </w:tcPr>
          <w:p w14:paraId="61009753" w14:textId="77777777" w:rsidR="008D63F9" w:rsidRPr="008E79B1" w:rsidRDefault="008D63F9" w:rsidP="008D63F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6EBA29DC" w14:textId="63787A54" w:rsidR="008D63F9" w:rsidRPr="008E79B1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8E79B1">
              <w:rPr>
                <w:rFonts w:asciiTheme="majorBidi" w:hAnsiTheme="majorBidi" w:cstheme="majorBidi"/>
                <w:sz w:val="27"/>
                <w:szCs w:val="27"/>
              </w:rPr>
              <w:t>(88,</w:t>
            </w:r>
            <w:r w:rsidRPr="008E79B1">
              <w:rPr>
                <w:rFonts w:ascii="Angsana New" w:hAnsi="Angsana New"/>
                <w:sz w:val="27"/>
                <w:szCs w:val="27"/>
                <w:lang w:val="en-US"/>
              </w:rPr>
              <w:t>800</w:t>
            </w:r>
            <w:r w:rsidRPr="008E79B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E4D900" w14:textId="77777777" w:rsidR="008D63F9" w:rsidRPr="008E79B1" w:rsidRDefault="008D63F9" w:rsidP="008D63F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465CD69" w14:textId="638951DE" w:rsidR="008D63F9" w:rsidRPr="008E79B1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8E79B1">
              <w:rPr>
                <w:rFonts w:asciiTheme="majorBidi" w:hAnsiTheme="majorBidi" w:cstheme="majorBidi"/>
                <w:sz w:val="27"/>
                <w:szCs w:val="27"/>
              </w:rPr>
              <w:t>230,</w:t>
            </w:r>
            <w:r w:rsidRPr="008E79B1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</w:tr>
      <w:tr w:rsidR="008D63F9" w:rsidRPr="007E2029" w14:paraId="4B1D572A" w14:textId="77777777" w:rsidTr="004A2DAD">
        <w:tc>
          <w:tcPr>
            <w:tcW w:w="2160" w:type="dxa"/>
            <w:shd w:val="clear" w:color="auto" w:fill="auto"/>
          </w:tcPr>
          <w:p w14:paraId="2E00DD12" w14:textId="77777777" w:rsidR="008D63F9" w:rsidRPr="007E2029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722DC664" w14:textId="77777777" w:rsidR="008D63F9" w:rsidRPr="00216E52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120D5C6" w14:textId="77777777" w:rsidR="008D63F9" w:rsidRPr="00216E52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43B5F90D" w14:textId="77777777" w:rsidR="008D63F9" w:rsidRPr="00216E52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72045AF" w14:textId="77777777" w:rsidR="008D63F9" w:rsidRPr="00985696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6C1E1BDE" w14:textId="77777777" w:rsidR="008D63F9" w:rsidRPr="00985696" w:rsidRDefault="008D63F9" w:rsidP="008D63F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A2016EC" w14:textId="77777777" w:rsidR="008D63F9" w:rsidRPr="00985696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1C1C3E91" w14:textId="5825A70E" w:rsidR="008D63F9" w:rsidRPr="00985696" w:rsidRDefault="00B61C6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2</w:t>
            </w:r>
            <w:r w:rsidR="008D63F9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138</w:t>
            </w:r>
            <w:r w:rsidR="008D63F9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960</w:t>
            </w:r>
          </w:p>
        </w:tc>
        <w:tc>
          <w:tcPr>
            <w:tcW w:w="270" w:type="dxa"/>
            <w:shd w:val="clear" w:color="auto" w:fill="auto"/>
          </w:tcPr>
          <w:p w14:paraId="02990A8F" w14:textId="77777777" w:rsidR="008D63F9" w:rsidRPr="00985696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4436C72C" w14:textId="4F6FBED7" w:rsidR="008D63F9" w:rsidRPr="00985696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</w:t>
            </w:r>
            <w:r w:rsidR="00B61C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</w:t>
            </w:r>
            <w:r w:rsidR="00B61C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0)</w:t>
            </w:r>
          </w:p>
        </w:tc>
        <w:tc>
          <w:tcPr>
            <w:tcW w:w="270" w:type="dxa"/>
            <w:shd w:val="clear" w:color="auto" w:fill="auto"/>
          </w:tcPr>
          <w:p w14:paraId="0483B7CF" w14:textId="77777777" w:rsidR="008D63F9" w:rsidRPr="00985696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C2F3BFE" w14:textId="50160872" w:rsidR="008D63F9" w:rsidRPr="00985696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3E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230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E43E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</w:tr>
      <w:tr w:rsidR="008D63F9" w:rsidRPr="007E2029" w14:paraId="0A218757" w14:textId="77777777" w:rsidTr="004A2DAD">
        <w:tc>
          <w:tcPr>
            <w:tcW w:w="2160" w:type="dxa"/>
            <w:shd w:val="clear" w:color="auto" w:fill="auto"/>
          </w:tcPr>
          <w:p w14:paraId="3FA5C292" w14:textId="77777777" w:rsidR="008D63F9" w:rsidRPr="007E2029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894" w:type="dxa"/>
            <w:shd w:val="clear" w:color="auto" w:fill="auto"/>
          </w:tcPr>
          <w:p w14:paraId="55262C7C" w14:textId="77777777" w:rsidR="008D63F9" w:rsidRPr="003C7148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4857BE5" w14:textId="77777777" w:rsidR="008D63F9" w:rsidRPr="003C7148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7FEEDAC7" w14:textId="77777777" w:rsidR="008D63F9" w:rsidRPr="003C7148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94BF54A" w14:textId="77777777" w:rsidR="008D63F9" w:rsidRPr="003C7148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20DC810" w14:textId="77777777" w:rsidR="008D63F9" w:rsidRPr="00B73E3B" w:rsidRDefault="008D63F9" w:rsidP="008D63F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5C0DFC9" w14:textId="77777777" w:rsidR="008D63F9" w:rsidRPr="00B73E3B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7355F0EB" w14:textId="690E28C5" w:rsidR="008D63F9" w:rsidRPr="004E4F9E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3,</w:t>
            </w:r>
            <w:r w:rsidRPr="00B46A24">
              <w:rPr>
                <w:rFonts w:ascii="Angsana New" w:hAnsi="Angsana New"/>
                <w:sz w:val="27"/>
                <w:szCs w:val="27"/>
                <w:lang w:val="en-US"/>
              </w:rPr>
              <w:t>87</w:t>
            </w:r>
            <w:r w:rsidR="008052B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3084B7A" w14:textId="77777777" w:rsidR="008D63F9" w:rsidRPr="00B73E3B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30445493" w14:textId="28F79A50" w:rsidR="008D63F9" w:rsidRPr="00B73E3B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(3,25</w:t>
            </w:r>
            <w:r w:rsidR="008052B5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6D494B" w14:textId="77777777" w:rsidR="008D63F9" w:rsidRPr="00B73E3B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A19D70" w14:textId="6D3FA715" w:rsidR="008D63F9" w:rsidRPr="00B73E3B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624</w:t>
            </w:r>
          </w:p>
        </w:tc>
      </w:tr>
      <w:tr w:rsidR="008D63F9" w:rsidRPr="007E2029" w14:paraId="51AD8C03" w14:textId="77777777" w:rsidTr="004A2DAD">
        <w:tc>
          <w:tcPr>
            <w:tcW w:w="2160" w:type="dxa"/>
            <w:shd w:val="clear" w:color="auto" w:fill="auto"/>
          </w:tcPr>
          <w:p w14:paraId="4351CA2E" w14:textId="77777777" w:rsidR="008D63F9" w:rsidRPr="00FC4250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4" w:type="dxa"/>
            <w:shd w:val="clear" w:color="auto" w:fill="auto"/>
          </w:tcPr>
          <w:p w14:paraId="33C61BAE" w14:textId="77777777" w:rsidR="008D63F9" w:rsidRPr="003C7148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220BB4D" w14:textId="77777777" w:rsidR="008D63F9" w:rsidRPr="003C7148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4CBE51B0" w14:textId="77777777" w:rsidR="008D63F9" w:rsidRPr="003C7148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C50A92D" w14:textId="77777777" w:rsidR="008D63F9" w:rsidRPr="003C7148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7D76EDD3" w14:textId="77777777" w:rsidR="008D63F9" w:rsidRPr="00985696" w:rsidRDefault="008D63F9" w:rsidP="008D63F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68EA69F" w14:textId="77777777" w:rsidR="008D63F9" w:rsidRPr="00985696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399AFC0D" w14:textId="10FA5080" w:rsidR="008D63F9" w:rsidRPr="00985696" w:rsidRDefault="00B61C6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2</w:t>
            </w:r>
            <w:r w:rsidR="008D63F9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142</w:t>
            </w:r>
            <w:r w:rsidR="008D63F9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83</w:t>
            </w:r>
            <w:r w:rsidR="008052B5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9C453D8" w14:textId="77777777" w:rsidR="008D63F9" w:rsidRPr="00985696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4BD14622" w14:textId="7F55601F" w:rsidR="008D63F9" w:rsidRPr="0050217E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(1,</w:t>
            </w:r>
            <w:r w:rsidR="00B61C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912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B61C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</w:t>
            </w:r>
            <w:r w:rsidR="008052B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7C56D3" w14:textId="77777777" w:rsidR="008D63F9" w:rsidRPr="00985696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1BB9A3" w14:textId="4674BDFC" w:rsidR="008D63F9" w:rsidRPr="00B46A24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46A2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230,624</w:t>
            </w:r>
          </w:p>
        </w:tc>
      </w:tr>
      <w:tr w:rsidR="008D63F9" w:rsidRPr="007E2029" w14:paraId="20A60C3A" w14:textId="77777777" w:rsidTr="004A2DAD">
        <w:tc>
          <w:tcPr>
            <w:tcW w:w="3054" w:type="dxa"/>
            <w:gridSpan w:val="2"/>
            <w:shd w:val="clear" w:color="auto" w:fill="auto"/>
          </w:tcPr>
          <w:p w14:paraId="09E13B37" w14:textId="77777777" w:rsidR="008D63F9" w:rsidRPr="007E2029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</w:t>
            </w:r>
            <w:r w:rsidRPr="00B73E3B">
              <w:rPr>
                <w:rFonts w:asciiTheme="majorBidi" w:hAnsiTheme="majorBidi" w:cs="Angsana New"/>
                <w:sz w:val="27"/>
                <w:szCs w:val="27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="Angsana New"/>
                <w:sz w:val="27"/>
                <w:szCs w:val="27"/>
              </w:rPr>
              <w:br/>
            </w:r>
            <w:r w:rsidRPr="00760907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Pr="00760907">
              <w:rPr>
                <w:rFonts w:asciiTheme="majorBidi" w:hAnsiTheme="majorBidi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A96494" w14:textId="77777777" w:rsidR="008D63F9" w:rsidRPr="007E2029" w:rsidRDefault="008D63F9" w:rsidP="008D63F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845311" w14:textId="77777777" w:rsidR="008D63F9" w:rsidRPr="007E2029" w:rsidRDefault="008D63F9" w:rsidP="008D6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7369B8" w14:textId="77777777" w:rsidR="008D63F9" w:rsidRPr="007E2029" w:rsidRDefault="008D63F9" w:rsidP="008D63F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BC109" w14:textId="77777777" w:rsidR="008D63F9" w:rsidRPr="00B73E3B" w:rsidRDefault="008D63F9" w:rsidP="008D63F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196697" w14:textId="77777777" w:rsidR="008D63F9" w:rsidRPr="00B73E3B" w:rsidRDefault="008D63F9" w:rsidP="008D6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F816D1F" w14:textId="18D2E88F" w:rsidR="008D63F9" w:rsidRPr="002E3912" w:rsidRDefault="008D63F9" w:rsidP="008D63F9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391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4415EE" w14:textId="77777777" w:rsidR="008D63F9" w:rsidRPr="002E3912" w:rsidRDefault="008D63F9" w:rsidP="008D63F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560A12DE" w14:textId="6E306620" w:rsidR="008D63F9" w:rsidRPr="002E3912" w:rsidRDefault="008D63F9" w:rsidP="008D63F9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391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2AC75" w14:textId="77777777" w:rsidR="008D63F9" w:rsidRPr="00B73E3B" w:rsidRDefault="008D63F9" w:rsidP="008D6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EEE3A" w14:textId="77777777" w:rsidR="008D63F9" w:rsidRPr="00D03DD5" w:rsidRDefault="008D63F9" w:rsidP="008D63F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D63F9" w:rsidRPr="007E2029" w14:paraId="1AA6E9FC" w14:textId="77777777" w:rsidTr="004A2DAD">
        <w:tc>
          <w:tcPr>
            <w:tcW w:w="2160" w:type="dxa"/>
            <w:shd w:val="clear" w:color="auto" w:fill="auto"/>
          </w:tcPr>
          <w:p w14:paraId="1D2FC8CA" w14:textId="77777777" w:rsidR="008D63F9" w:rsidRPr="007E2029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894" w:type="dxa"/>
            <w:shd w:val="clear" w:color="auto" w:fill="auto"/>
          </w:tcPr>
          <w:p w14:paraId="4D36BE4E" w14:textId="77777777" w:rsidR="008D63F9" w:rsidRPr="007E2029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82F96C5" w14:textId="77777777" w:rsidR="008D63F9" w:rsidRPr="007E2029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64B7D4A3" w14:textId="77777777" w:rsidR="008D63F9" w:rsidRPr="007E2029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B655F95" w14:textId="77777777" w:rsidR="008D63F9" w:rsidRPr="007E2029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0C652" w14:textId="77777777" w:rsidR="008D63F9" w:rsidRPr="00B73E3B" w:rsidRDefault="008D63F9" w:rsidP="008D63F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D9526E8" w14:textId="77777777" w:rsidR="008D63F9" w:rsidRPr="00B73E3B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6E027A81" w14:textId="77777777" w:rsidR="008D63F9" w:rsidRPr="00B73E3B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0229A1A" w14:textId="77777777" w:rsidR="008D63F9" w:rsidRPr="00B73E3B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7A7EBF5E" w14:textId="77777777" w:rsidR="008D63F9" w:rsidRPr="00B73E3B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B8076F3" w14:textId="77777777" w:rsidR="008D63F9" w:rsidRPr="00B73E3B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04795" w14:textId="45FA44E2" w:rsidR="008D63F9" w:rsidRPr="00B73E3B" w:rsidRDefault="008D63F9" w:rsidP="008D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230,624</w:t>
            </w:r>
          </w:p>
        </w:tc>
      </w:tr>
    </w:tbl>
    <w:p w14:paraId="14693712" w14:textId="42364236" w:rsidR="00B46A24" w:rsidRDefault="00B46A24" w:rsidP="00553ECE">
      <w:pPr>
        <w:pStyle w:val="Bo-C1Content"/>
        <w:ind w:right="-25"/>
        <w:jc w:val="both"/>
        <w:rPr>
          <w:spacing w:val="-4"/>
          <w:sz w:val="20"/>
          <w:szCs w:val="20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00F8B" w:rsidRPr="00EB7266" w14:paraId="074F6C8F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0C08DD6F" w14:textId="42332628" w:rsidR="00000F8B" w:rsidRPr="00E9732A" w:rsidRDefault="00000F8B" w:rsidP="00000F8B">
            <w:pPr>
              <w:spacing w:line="240" w:lineRule="atLeast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B239296" w14:textId="77777777" w:rsidR="00000F8B" w:rsidRPr="00EB726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EBB653A" w14:textId="77777777" w:rsidR="00000F8B" w:rsidRPr="00EB7266" w:rsidRDefault="00000F8B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662728A7" w14:textId="77777777" w:rsidR="00000F8B" w:rsidRPr="00EB726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F8F" w:rsidRPr="00744476" w14:paraId="621E5B35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0D044DEB" w14:textId="77777777" w:rsidR="007D2F8F" w:rsidRPr="00744476" w:rsidRDefault="007D2F8F" w:rsidP="007D2F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2DEB09" w14:textId="088914AC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1107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19EC116" w14:textId="77777777" w:rsidR="007D2F8F" w:rsidRPr="00744476" w:rsidRDefault="007D2F8F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625CE7" w14:textId="0036072D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1107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2930A1F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F81903" w14:textId="180C79AF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1107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1E44215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CC81019" w14:textId="21CDCCDD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1107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000F8B" w:rsidRPr="00744476" w14:paraId="31B4531B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419DEF13" w14:textId="77777777" w:rsidR="00000F8B" w:rsidRPr="00744476" w:rsidRDefault="00000F8B" w:rsidP="00E9732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  <w:shd w:val="clear" w:color="auto" w:fill="auto"/>
          </w:tcPr>
          <w:p w14:paraId="62E9782D" w14:textId="77777777" w:rsidR="00000F8B" w:rsidRPr="0074447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6196E" w:rsidRPr="003362A8" w14:paraId="31D52DA5" w14:textId="77777777" w:rsidTr="00634E6A">
        <w:tc>
          <w:tcPr>
            <w:tcW w:w="4050" w:type="dxa"/>
            <w:shd w:val="clear" w:color="auto" w:fill="auto"/>
          </w:tcPr>
          <w:p w14:paraId="057C5F1C" w14:textId="3F4B9CC8" w:rsidR="00E6196E" w:rsidRPr="00A27D1E" w:rsidRDefault="00E6196E" w:rsidP="00C11079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F5972C4" w14:textId="77777777" w:rsidR="00E6196E" w:rsidRPr="0033434F" w:rsidRDefault="00E6196E" w:rsidP="00C11079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948884" w14:textId="77777777" w:rsidR="00E6196E" w:rsidRDefault="00E6196E" w:rsidP="00C110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461C73" w14:textId="77777777" w:rsidR="00E6196E" w:rsidRDefault="00E6196E" w:rsidP="00C11079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BE4237" w14:textId="77777777" w:rsidR="00E6196E" w:rsidRPr="00BE704B" w:rsidRDefault="00E6196E" w:rsidP="00C110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FF1B0A" w14:textId="77777777" w:rsidR="00E6196E" w:rsidRPr="0033434F" w:rsidRDefault="00E6196E" w:rsidP="00C110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BD070E" w14:textId="77777777" w:rsidR="00E6196E" w:rsidRPr="00BE704B" w:rsidRDefault="00E6196E" w:rsidP="00C110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EC4754F" w14:textId="77777777" w:rsidR="00E6196E" w:rsidRDefault="00E6196E" w:rsidP="00C110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1079" w:rsidRPr="003362A8" w14:paraId="16F551F6" w14:textId="77777777" w:rsidTr="00634E6A">
        <w:tc>
          <w:tcPr>
            <w:tcW w:w="4050" w:type="dxa"/>
            <w:shd w:val="clear" w:color="auto" w:fill="auto"/>
          </w:tcPr>
          <w:p w14:paraId="6DE4F6D7" w14:textId="77777777" w:rsidR="00C11079" w:rsidRPr="00A27D1E" w:rsidRDefault="00C11079" w:rsidP="00C11079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3DE939D" w14:textId="2FC8691F" w:rsidR="00C11079" w:rsidRPr="0033434F" w:rsidRDefault="008E79B1" w:rsidP="00C11079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4,230</w:t>
            </w:r>
          </w:p>
        </w:tc>
        <w:tc>
          <w:tcPr>
            <w:tcW w:w="270" w:type="dxa"/>
            <w:shd w:val="clear" w:color="auto" w:fill="auto"/>
          </w:tcPr>
          <w:p w14:paraId="0CD1AB1B" w14:textId="77777777" w:rsidR="00C11079" w:rsidRDefault="00C11079" w:rsidP="00C110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9DDFB5" w14:textId="417536D6" w:rsidR="00C11079" w:rsidRPr="0033434F" w:rsidRDefault="00C11079" w:rsidP="00C11079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3,508</w:t>
            </w:r>
          </w:p>
        </w:tc>
        <w:tc>
          <w:tcPr>
            <w:tcW w:w="270" w:type="dxa"/>
            <w:shd w:val="clear" w:color="auto" w:fill="auto"/>
          </w:tcPr>
          <w:p w14:paraId="5D9C05BC" w14:textId="77777777" w:rsidR="00C11079" w:rsidRPr="00BE704B" w:rsidRDefault="00C11079" w:rsidP="00C110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94D51D" w14:textId="20AF2842" w:rsidR="00C11079" w:rsidRPr="0033434F" w:rsidRDefault="008E79B1" w:rsidP="00C110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4,230</w:t>
            </w:r>
          </w:p>
        </w:tc>
        <w:tc>
          <w:tcPr>
            <w:tcW w:w="270" w:type="dxa"/>
            <w:shd w:val="clear" w:color="auto" w:fill="auto"/>
          </w:tcPr>
          <w:p w14:paraId="79C08EE0" w14:textId="77777777" w:rsidR="00C11079" w:rsidRPr="00BE704B" w:rsidRDefault="00C11079" w:rsidP="00C110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B36234E" w14:textId="594F841B" w:rsidR="00C11079" w:rsidRPr="0033434F" w:rsidRDefault="00C11079" w:rsidP="00C110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3,508</w:t>
            </w:r>
          </w:p>
        </w:tc>
      </w:tr>
      <w:tr w:rsidR="00C11079" w:rsidRPr="003362A8" w14:paraId="3621045F" w14:textId="77777777" w:rsidTr="00634E6A">
        <w:tc>
          <w:tcPr>
            <w:tcW w:w="4050" w:type="dxa"/>
            <w:shd w:val="clear" w:color="auto" w:fill="auto"/>
          </w:tcPr>
          <w:p w14:paraId="0F8419F3" w14:textId="77777777" w:rsidR="00C11079" w:rsidRPr="00A27D1E" w:rsidRDefault="00C11079" w:rsidP="00C11079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9E44303" w14:textId="77777777" w:rsidR="00C11079" w:rsidRDefault="00C11079" w:rsidP="00C11079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EBABB9" w14:textId="77777777" w:rsidR="00C11079" w:rsidRDefault="00C11079" w:rsidP="00C110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27A5B0" w14:textId="77777777" w:rsidR="00C11079" w:rsidRDefault="00C11079" w:rsidP="00C11079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0BFD60" w14:textId="77777777" w:rsidR="00C11079" w:rsidRPr="00BE704B" w:rsidRDefault="00C11079" w:rsidP="00C110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03F456" w14:textId="77777777" w:rsidR="00C11079" w:rsidRDefault="00C11079" w:rsidP="00C110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C172C2" w14:textId="77777777" w:rsidR="00C11079" w:rsidRPr="00BE704B" w:rsidRDefault="00C11079" w:rsidP="00C110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D5C39C4" w14:textId="77777777" w:rsidR="00C11079" w:rsidRDefault="00C11079" w:rsidP="00C110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E79B1" w:rsidRPr="003362A8" w14:paraId="1D23DD77" w14:textId="77777777" w:rsidTr="00634E6A">
        <w:tc>
          <w:tcPr>
            <w:tcW w:w="4050" w:type="dxa"/>
            <w:shd w:val="clear" w:color="auto" w:fill="auto"/>
          </w:tcPr>
          <w:p w14:paraId="2BB18721" w14:textId="77777777" w:rsidR="008E79B1" w:rsidRPr="00A27D1E" w:rsidRDefault="008E79B1" w:rsidP="008E79B1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5499D5ED" w14:textId="7A8DFFC5" w:rsidR="008E79B1" w:rsidRDefault="008E79B1" w:rsidP="008E79B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2CB0D63E" w14:textId="77777777" w:rsidR="008E79B1" w:rsidRDefault="008E79B1" w:rsidP="008E79B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17C6A4" w14:textId="4026E82B" w:rsidR="008E79B1" w:rsidRDefault="008E79B1" w:rsidP="008E79B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62C4B50" w14:textId="77777777" w:rsidR="008E79B1" w:rsidRPr="00BE704B" w:rsidRDefault="008E79B1" w:rsidP="008E79B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51E558" w14:textId="22CAC8C6" w:rsidR="008E79B1" w:rsidRDefault="008E79B1" w:rsidP="008E79B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1CD86465" w14:textId="77777777" w:rsidR="008E79B1" w:rsidRPr="00BE704B" w:rsidRDefault="008E79B1" w:rsidP="008E79B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490413F" w14:textId="7175D032" w:rsidR="008E79B1" w:rsidRDefault="008E79B1" w:rsidP="008E79B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E79B1" w:rsidRPr="003362A8" w14:paraId="61D48FCD" w14:textId="77777777" w:rsidTr="00634E6A">
        <w:tc>
          <w:tcPr>
            <w:tcW w:w="4050" w:type="dxa"/>
            <w:shd w:val="clear" w:color="auto" w:fill="auto"/>
          </w:tcPr>
          <w:p w14:paraId="658EAC2C" w14:textId="77777777" w:rsidR="008E79B1" w:rsidRPr="00000F8B" w:rsidRDefault="008E79B1" w:rsidP="008E79B1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000F8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D700AF9" w14:textId="349A2CD1" w:rsidR="008E79B1" w:rsidRDefault="008E79B1" w:rsidP="008E79B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3E61B704" w14:textId="77777777" w:rsidR="008E79B1" w:rsidRDefault="008E79B1" w:rsidP="008E79B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B6F602" w14:textId="792DC19F" w:rsidR="008E79B1" w:rsidRDefault="008E79B1" w:rsidP="008E79B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</w:p>
        </w:tc>
        <w:tc>
          <w:tcPr>
            <w:tcW w:w="270" w:type="dxa"/>
            <w:shd w:val="clear" w:color="auto" w:fill="auto"/>
          </w:tcPr>
          <w:p w14:paraId="1708979A" w14:textId="77777777" w:rsidR="008E79B1" w:rsidRPr="00BE704B" w:rsidRDefault="008E79B1" w:rsidP="008E79B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AC9F80" w14:textId="04F5FB8C" w:rsidR="008E79B1" w:rsidRDefault="008E79B1" w:rsidP="008E79B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5C6FBFF3" w14:textId="77777777" w:rsidR="008E79B1" w:rsidRPr="00BE704B" w:rsidRDefault="008E79B1" w:rsidP="008E79B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623ADEF" w14:textId="7F3E1283" w:rsidR="008E79B1" w:rsidRDefault="008E79B1" w:rsidP="008E79B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</w:p>
        </w:tc>
      </w:tr>
      <w:tr w:rsidR="008E79B1" w:rsidRPr="003362A8" w14:paraId="023B5D98" w14:textId="77777777" w:rsidTr="00634E6A">
        <w:tc>
          <w:tcPr>
            <w:tcW w:w="4050" w:type="dxa"/>
            <w:shd w:val="clear" w:color="auto" w:fill="auto"/>
          </w:tcPr>
          <w:p w14:paraId="329D8D7B" w14:textId="77777777" w:rsidR="008E79B1" w:rsidRPr="00000F8B" w:rsidRDefault="008E79B1" w:rsidP="008E79B1">
            <w:pPr>
              <w:spacing w:line="380" w:lineRule="exact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14971A3" w14:textId="19B61855" w:rsidR="008E79B1" w:rsidRDefault="008E79B1" w:rsidP="008E79B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49,029</w:t>
            </w:r>
          </w:p>
        </w:tc>
        <w:tc>
          <w:tcPr>
            <w:tcW w:w="270" w:type="dxa"/>
            <w:shd w:val="clear" w:color="auto" w:fill="auto"/>
          </w:tcPr>
          <w:p w14:paraId="59995EC4" w14:textId="77777777" w:rsidR="008E79B1" w:rsidRDefault="008E79B1" w:rsidP="008E79B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D57C43" w14:textId="5A0BE860" w:rsidR="008E79B1" w:rsidRDefault="008E79B1" w:rsidP="008E79B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35,634</w:t>
            </w:r>
          </w:p>
        </w:tc>
        <w:tc>
          <w:tcPr>
            <w:tcW w:w="270" w:type="dxa"/>
            <w:shd w:val="clear" w:color="auto" w:fill="auto"/>
          </w:tcPr>
          <w:p w14:paraId="780D083A" w14:textId="77777777" w:rsidR="008E79B1" w:rsidRPr="00BE704B" w:rsidRDefault="008E79B1" w:rsidP="008E79B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019CDF" w14:textId="11C12F67" w:rsidR="008E79B1" w:rsidRDefault="008E79B1" w:rsidP="008E79B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49,029</w:t>
            </w:r>
          </w:p>
        </w:tc>
        <w:tc>
          <w:tcPr>
            <w:tcW w:w="270" w:type="dxa"/>
            <w:shd w:val="clear" w:color="auto" w:fill="auto"/>
          </w:tcPr>
          <w:p w14:paraId="03EBDDF9" w14:textId="77777777" w:rsidR="008E79B1" w:rsidRPr="00BE704B" w:rsidRDefault="008E79B1" w:rsidP="008E79B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AAF4D76" w14:textId="787BAAB2" w:rsidR="008E79B1" w:rsidRDefault="008E79B1" w:rsidP="008E79B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35,634</w:t>
            </w:r>
          </w:p>
        </w:tc>
      </w:tr>
      <w:tr w:rsidR="008E79B1" w:rsidRPr="003362A8" w14:paraId="5B0EE487" w14:textId="77777777" w:rsidTr="00634E6A">
        <w:tc>
          <w:tcPr>
            <w:tcW w:w="4050" w:type="dxa"/>
            <w:shd w:val="clear" w:color="auto" w:fill="auto"/>
          </w:tcPr>
          <w:p w14:paraId="3A824CC3" w14:textId="77777777" w:rsidR="008E79B1" w:rsidRPr="00A27D1E" w:rsidRDefault="008E79B1" w:rsidP="008E79B1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C7A5B1" w14:textId="676748C5" w:rsidR="008E79B1" w:rsidRDefault="008E79B1" w:rsidP="008E79B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2,268</w:t>
            </w:r>
          </w:p>
        </w:tc>
        <w:tc>
          <w:tcPr>
            <w:tcW w:w="270" w:type="dxa"/>
            <w:shd w:val="clear" w:color="auto" w:fill="auto"/>
          </w:tcPr>
          <w:p w14:paraId="0D2C4169" w14:textId="77777777" w:rsidR="008E79B1" w:rsidRDefault="008E79B1" w:rsidP="008E79B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D5FEE8" w14:textId="173C93A2" w:rsidR="008E79B1" w:rsidRDefault="008E79B1" w:rsidP="008E79B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2DA0F91A" w14:textId="77777777" w:rsidR="008E79B1" w:rsidRPr="00BE704B" w:rsidRDefault="008E79B1" w:rsidP="008E79B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8126CD" w14:textId="4706A60A" w:rsidR="008E79B1" w:rsidRDefault="008E79B1" w:rsidP="008E79B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2,268</w:t>
            </w:r>
          </w:p>
        </w:tc>
        <w:tc>
          <w:tcPr>
            <w:tcW w:w="270" w:type="dxa"/>
            <w:shd w:val="clear" w:color="auto" w:fill="auto"/>
          </w:tcPr>
          <w:p w14:paraId="5CBA3D78" w14:textId="77777777" w:rsidR="008E79B1" w:rsidRPr="00BE704B" w:rsidRDefault="008E79B1" w:rsidP="008E79B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FD50ADE" w14:textId="19499A7F" w:rsidR="008E79B1" w:rsidRDefault="008E79B1" w:rsidP="008E79B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</w:tr>
      <w:tr w:rsidR="008E79B1" w:rsidRPr="003362A8" w14:paraId="071CFD4B" w14:textId="77777777" w:rsidTr="00634E6A">
        <w:tc>
          <w:tcPr>
            <w:tcW w:w="4050" w:type="dxa"/>
            <w:shd w:val="clear" w:color="auto" w:fill="auto"/>
          </w:tcPr>
          <w:p w14:paraId="6561EEE0" w14:textId="23F26B2B" w:rsidR="008E79B1" w:rsidRPr="00A27D1E" w:rsidRDefault="008E79B1" w:rsidP="008E79B1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15ED6D" w14:textId="2098C070" w:rsidR="008E79B1" w:rsidRPr="00911ADB" w:rsidRDefault="008E79B1" w:rsidP="008E79B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56,281</w:t>
            </w:r>
          </w:p>
        </w:tc>
        <w:tc>
          <w:tcPr>
            <w:tcW w:w="270" w:type="dxa"/>
            <w:shd w:val="clear" w:color="auto" w:fill="auto"/>
          </w:tcPr>
          <w:p w14:paraId="59425792" w14:textId="77777777" w:rsidR="008E79B1" w:rsidRPr="00911ADB" w:rsidRDefault="008E79B1" w:rsidP="008E79B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26684F" w14:textId="1C63BB08" w:rsidR="008E79B1" w:rsidRPr="00911ADB" w:rsidRDefault="008E79B1" w:rsidP="008E79B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40,139</w:t>
            </w:r>
          </w:p>
        </w:tc>
        <w:tc>
          <w:tcPr>
            <w:tcW w:w="270" w:type="dxa"/>
            <w:shd w:val="clear" w:color="auto" w:fill="auto"/>
          </w:tcPr>
          <w:p w14:paraId="197C8A99" w14:textId="77777777" w:rsidR="008E79B1" w:rsidRPr="00911ADB" w:rsidRDefault="008E79B1" w:rsidP="008E79B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DDD8A3" w14:textId="31F57856" w:rsidR="008E79B1" w:rsidRPr="00911ADB" w:rsidRDefault="008E79B1" w:rsidP="008E79B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56,281</w:t>
            </w:r>
          </w:p>
        </w:tc>
        <w:tc>
          <w:tcPr>
            <w:tcW w:w="270" w:type="dxa"/>
            <w:shd w:val="clear" w:color="auto" w:fill="auto"/>
          </w:tcPr>
          <w:p w14:paraId="2ECCC2E0" w14:textId="77777777" w:rsidR="008E79B1" w:rsidRPr="00BE704B" w:rsidRDefault="008E79B1" w:rsidP="008E79B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05CE72B" w14:textId="455335E7" w:rsidR="008E79B1" w:rsidRPr="00911ADB" w:rsidRDefault="008E79B1" w:rsidP="008E79B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40,139</w:t>
            </w:r>
          </w:p>
        </w:tc>
      </w:tr>
      <w:tr w:rsidR="008E79B1" w:rsidRPr="003362A8" w14:paraId="7D2DEE23" w14:textId="77777777" w:rsidTr="00634E6A">
        <w:tc>
          <w:tcPr>
            <w:tcW w:w="4050" w:type="dxa"/>
            <w:shd w:val="clear" w:color="auto" w:fill="auto"/>
          </w:tcPr>
          <w:p w14:paraId="2AC3F9DC" w14:textId="332E2EE3" w:rsidR="008E79B1" w:rsidRPr="00C07B23" w:rsidRDefault="008E79B1" w:rsidP="008E79B1">
            <w:pPr>
              <w:spacing w:line="380" w:lineRule="exact"/>
              <w:ind w:left="160" w:right="2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C07B23">
              <w:rPr>
                <w:rFonts w:asciiTheme="majorBidi" w:hAnsiTheme="majorBidi" w:cstheme="majorBidi"/>
                <w:i/>
                <w:iCs/>
                <w:spacing w:val="6"/>
                <w:sz w:val="30"/>
                <w:szCs w:val="30"/>
                <w:cs/>
              </w:rPr>
              <w:t>หัก</w:t>
            </w:r>
            <w:r w:rsidRPr="00C07B23">
              <w:rPr>
                <w:rFonts w:asciiTheme="majorBidi" w:hAnsiTheme="majorBidi" w:cstheme="majorBidi" w:hint="cs"/>
                <w:spacing w:val="6"/>
                <w:sz w:val="30"/>
                <w:szCs w:val="30"/>
                <w:cs/>
              </w:rPr>
              <w:t xml:space="preserve"> </w:t>
            </w:r>
            <w:r w:rsidRPr="00C07B2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553C7F" w14:textId="40076118" w:rsidR="008E79B1" w:rsidRPr="008E79B1" w:rsidRDefault="008E79B1" w:rsidP="008E79B1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79B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FEAA3B" w14:textId="77777777" w:rsidR="008E79B1" w:rsidRPr="00911ADB" w:rsidRDefault="008E79B1" w:rsidP="008E79B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D567F5" w14:textId="6F7AE457" w:rsidR="008E79B1" w:rsidRDefault="008E79B1" w:rsidP="008E79B1">
            <w:pPr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0209A1" w14:textId="77777777" w:rsidR="008E79B1" w:rsidRPr="00911ADB" w:rsidRDefault="008E79B1" w:rsidP="008E79B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38476B" w14:textId="31164FFD" w:rsidR="008E79B1" w:rsidRPr="008E79B1" w:rsidRDefault="008E79B1" w:rsidP="008E79B1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79B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8BD38" w14:textId="77777777" w:rsidR="008E79B1" w:rsidRPr="00BE704B" w:rsidRDefault="008E79B1" w:rsidP="008E79B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81FF604" w14:textId="6DE9A342" w:rsidR="008E79B1" w:rsidRDefault="008E79B1" w:rsidP="008E79B1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E79B1" w:rsidRPr="003362A8" w14:paraId="7CF02099" w14:textId="77777777" w:rsidTr="00634E6A">
        <w:tc>
          <w:tcPr>
            <w:tcW w:w="4050" w:type="dxa"/>
            <w:shd w:val="clear" w:color="auto" w:fill="auto"/>
          </w:tcPr>
          <w:p w14:paraId="6C0C6F9A" w14:textId="50BD2E5C" w:rsidR="008E79B1" w:rsidRPr="00A27D1E" w:rsidRDefault="008E79B1" w:rsidP="008E79B1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4505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26520" w14:textId="123202C1" w:rsidR="008E79B1" w:rsidRPr="00911ADB" w:rsidRDefault="008E79B1" w:rsidP="008E79B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56,281</w:t>
            </w:r>
          </w:p>
        </w:tc>
        <w:tc>
          <w:tcPr>
            <w:tcW w:w="270" w:type="dxa"/>
            <w:shd w:val="clear" w:color="auto" w:fill="auto"/>
          </w:tcPr>
          <w:p w14:paraId="268E51F8" w14:textId="77777777" w:rsidR="008E79B1" w:rsidRPr="00911ADB" w:rsidRDefault="008E79B1" w:rsidP="008E79B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B6CAA" w14:textId="2D18F359" w:rsidR="008E79B1" w:rsidRDefault="008E79B1" w:rsidP="008E79B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40,139</w:t>
            </w:r>
          </w:p>
        </w:tc>
        <w:tc>
          <w:tcPr>
            <w:tcW w:w="270" w:type="dxa"/>
            <w:shd w:val="clear" w:color="auto" w:fill="auto"/>
          </w:tcPr>
          <w:p w14:paraId="2EB479DE" w14:textId="77777777" w:rsidR="008E79B1" w:rsidRPr="00911ADB" w:rsidRDefault="008E79B1" w:rsidP="008E79B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417C2" w14:textId="7A1EFF38" w:rsidR="008E79B1" w:rsidRPr="00911ADB" w:rsidRDefault="008E79B1" w:rsidP="008E79B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56,281</w:t>
            </w:r>
          </w:p>
        </w:tc>
        <w:tc>
          <w:tcPr>
            <w:tcW w:w="270" w:type="dxa"/>
            <w:shd w:val="clear" w:color="auto" w:fill="auto"/>
          </w:tcPr>
          <w:p w14:paraId="04004CB7" w14:textId="77777777" w:rsidR="008E79B1" w:rsidRPr="00BE704B" w:rsidRDefault="008E79B1" w:rsidP="008E79B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BB6CA" w14:textId="3E6C2C63" w:rsidR="008E79B1" w:rsidRDefault="008E79B1" w:rsidP="008E79B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40,139</w:t>
            </w:r>
          </w:p>
        </w:tc>
      </w:tr>
    </w:tbl>
    <w:p w14:paraId="531B25FB" w14:textId="77777777" w:rsidR="00FC5B0D" w:rsidRDefault="00FC5B0D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116"/>
        <w:gridCol w:w="54"/>
        <w:gridCol w:w="216"/>
        <w:gridCol w:w="54"/>
        <w:gridCol w:w="990"/>
      </w:tblGrid>
      <w:tr w:rsidR="00933993" w:rsidRPr="00EB7266" w14:paraId="322413B3" w14:textId="77777777" w:rsidTr="00933993">
        <w:trPr>
          <w:tblHeader/>
        </w:trPr>
        <w:tc>
          <w:tcPr>
            <w:tcW w:w="4050" w:type="dxa"/>
            <w:shd w:val="clear" w:color="auto" w:fill="auto"/>
          </w:tcPr>
          <w:p w14:paraId="3FA86519" w14:textId="77777777" w:rsidR="00933993" w:rsidRPr="00075282" w:rsidRDefault="00933993" w:rsidP="0093399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A3B4C52" w14:textId="2C5627CD" w:rsidR="00933993" w:rsidRPr="00EB7266" w:rsidRDefault="00933993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EBB045" w14:textId="77777777" w:rsidR="00933993" w:rsidRPr="00EB7266" w:rsidRDefault="00933993" w:rsidP="009339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5"/>
            <w:shd w:val="clear" w:color="auto" w:fill="auto"/>
          </w:tcPr>
          <w:p w14:paraId="5FD60FAC" w14:textId="0041BE24" w:rsidR="00933993" w:rsidRPr="00EB7266" w:rsidRDefault="00933993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F07" w:rsidRPr="00EB7266" w14:paraId="7D791F13" w14:textId="77777777" w:rsidTr="00046F07">
        <w:trPr>
          <w:tblHeader/>
        </w:trPr>
        <w:tc>
          <w:tcPr>
            <w:tcW w:w="4050" w:type="dxa"/>
            <w:shd w:val="clear" w:color="auto" w:fill="auto"/>
          </w:tcPr>
          <w:p w14:paraId="08066AE5" w14:textId="77777777" w:rsidR="00046F07" w:rsidRPr="00075282" w:rsidRDefault="00046F07" w:rsidP="0093399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799D493" w14:textId="77777777" w:rsidR="00046F07" w:rsidRPr="00EB7266" w:rsidRDefault="00046F07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37CF439" w14:textId="77777777" w:rsidR="00046F07" w:rsidRPr="00EB7266" w:rsidRDefault="00046F07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3F8A69" w14:textId="11546B98" w:rsidR="00046F07" w:rsidRPr="00EB7266" w:rsidRDefault="00046F07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5ADD954" w14:textId="77777777" w:rsidR="00046F07" w:rsidRPr="00EB7266" w:rsidRDefault="00046F07" w:rsidP="009339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3D91AE4" w14:textId="02282867" w:rsidR="00046F07" w:rsidRPr="00EB7266" w:rsidRDefault="00046F07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E9905E" w14:textId="77777777" w:rsidR="00046F07" w:rsidRPr="00EB7266" w:rsidRDefault="00046F07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736AB" w14:textId="6851486D" w:rsidR="00046F07" w:rsidRPr="00EB7266" w:rsidRDefault="00046F07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933993" w:rsidRPr="00EB7266" w14:paraId="58759BBC" w14:textId="77777777" w:rsidTr="00933993">
        <w:trPr>
          <w:tblHeader/>
        </w:trPr>
        <w:tc>
          <w:tcPr>
            <w:tcW w:w="4050" w:type="dxa"/>
            <w:shd w:val="clear" w:color="auto" w:fill="auto"/>
          </w:tcPr>
          <w:p w14:paraId="60C5994D" w14:textId="53569F0B" w:rsidR="00933993" w:rsidRPr="00075282" w:rsidRDefault="00933993" w:rsidP="0093399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9"/>
          </w:tcPr>
          <w:p w14:paraId="297A6B5D" w14:textId="7399E177" w:rsidR="00933993" w:rsidRPr="00EB7266" w:rsidRDefault="00933993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33993" w:rsidRPr="00EB7266" w14:paraId="228AD75A" w14:textId="77777777" w:rsidTr="00933993">
        <w:trPr>
          <w:tblHeader/>
        </w:trPr>
        <w:tc>
          <w:tcPr>
            <w:tcW w:w="4050" w:type="dxa"/>
            <w:shd w:val="clear" w:color="auto" w:fill="auto"/>
          </w:tcPr>
          <w:p w14:paraId="62E9C6DC" w14:textId="77777777" w:rsidR="00933993" w:rsidRPr="00C27A1F" w:rsidRDefault="00933993" w:rsidP="00C27A1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7A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3D7ED93D" w14:textId="6E84EA9B" w:rsidR="00933993" w:rsidRPr="00EB7266" w:rsidRDefault="00933993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60C18A" w14:textId="77777777" w:rsidR="00933993" w:rsidRPr="00EB7266" w:rsidRDefault="00933993" w:rsidP="009339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5"/>
            <w:shd w:val="clear" w:color="auto" w:fill="auto"/>
          </w:tcPr>
          <w:p w14:paraId="08EDB6CF" w14:textId="44E3B433" w:rsidR="00933993" w:rsidRPr="00EB7266" w:rsidRDefault="00933993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3993" w:rsidRPr="00744476" w14:paraId="7E490F6C" w14:textId="77777777" w:rsidTr="00933993">
        <w:trPr>
          <w:tblHeader/>
        </w:trPr>
        <w:tc>
          <w:tcPr>
            <w:tcW w:w="4050" w:type="dxa"/>
            <w:shd w:val="clear" w:color="auto" w:fill="auto"/>
          </w:tcPr>
          <w:p w14:paraId="43745B5B" w14:textId="49FACCA5" w:rsidR="00933993" w:rsidRPr="00896B3E" w:rsidRDefault="00933993" w:rsidP="00C27A1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lang w:val="en-US"/>
              </w:rPr>
            </w:pPr>
            <w:r w:rsidRPr="00C27A1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</w:t>
            </w:r>
            <w:r w:rsidRPr="00C27A1F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  <w:r w:rsidRPr="00C27A1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Pr="00C27A1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31 </w:t>
            </w:r>
            <w:r w:rsidRPr="00C27A1F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61E18CB8" w14:textId="75C459E6" w:rsidR="00933993" w:rsidRPr="006145CD" w:rsidRDefault="00933993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4E066CE" w14:textId="77777777" w:rsidR="00933993" w:rsidRPr="00744476" w:rsidRDefault="00933993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D4BF42" w14:textId="35E38DD1" w:rsidR="00933993" w:rsidRPr="006145CD" w:rsidRDefault="00933993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FBA1953" w14:textId="77777777" w:rsidR="00933993" w:rsidRPr="00BE704B" w:rsidRDefault="00933993" w:rsidP="009339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16A5089" w14:textId="53AD2EA7" w:rsidR="00933993" w:rsidRPr="006145CD" w:rsidRDefault="00933993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6A040E8" w14:textId="77777777" w:rsidR="00933993" w:rsidRPr="00BE704B" w:rsidRDefault="00933993" w:rsidP="009339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3CE6D368" w14:textId="7C293397" w:rsidR="00933993" w:rsidRPr="006145CD" w:rsidRDefault="00933993" w:rsidP="009339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33993" w14:paraId="04C4A570" w14:textId="77777777" w:rsidTr="00933993">
        <w:tc>
          <w:tcPr>
            <w:tcW w:w="4050" w:type="dxa"/>
            <w:shd w:val="clear" w:color="auto" w:fill="auto"/>
            <w:vAlign w:val="bottom"/>
          </w:tcPr>
          <w:p w14:paraId="0DB5CFDE" w14:textId="77777777" w:rsidR="00933993" w:rsidRPr="0091250A" w:rsidRDefault="00933993" w:rsidP="00933993">
            <w:pPr>
              <w:spacing w:line="240" w:lineRule="atLeast"/>
              <w:ind w:left="16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5282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12F43398" w14:textId="77777777" w:rsidR="00933993" w:rsidRPr="00911ADB" w:rsidRDefault="00933993" w:rsidP="0093399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6C0DAF" w14:textId="77777777" w:rsidR="00933993" w:rsidRPr="00911ADB" w:rsidRDefault="00933993" w:rsidP="009339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55C6A4" w14:textId="77777777" w:rsidR="00933993" w:rsidRDefault="00933993" w:rsidP="0093399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B27A22" w14:textId="77777777" w:rsidR="00933993" w:rsidRPr="00911ADB" w:rsidRDefault="00933993" w:rsidP="009339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8047498" w14:textId="77777777" w:rsidR="00933993" w:rsidRPr="00D32B8C" w:rsidRDefault="00933993" w:rsidP="0093399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F9CA01" w14:textId="77777777" w:rsidR="00933993" w:rsidRPr="00BE704B" w:rsidRDefault="00933993" w:rsidP="009339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12C75997" w14:textId="77777777" w:rsidR="00933993" w:rsidRPr="00D32B8C" w:rsidRDefault="00933993" w:rsidP="0093399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3993" w14:paraId="3811C9D4" w14:textId="77777777" w:rsidTr="00933993">
        <w:tc>
          <w:tcPr>
            <w:tcW w:w="4050" w:type="dxa"/>
            <w:shd w:val="clear" w:color="auto" w:fill="auto"/>
          </w:tcPr>
          <w:p w14:paraId="070B7A48" w14:textId="77777777" w:rsidR="00933993" w:rsidRPr="00075282" w:rsidRDefault="00933993" w:rsidP="00933993">
            <w:pPr>
              <w:spacing w:line="240" w:lineRule="atLeast"/>
              <w:ind w:left="160" w:right="-11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E5EBF4C" w14:textId="77777777" w:rsidR="00933993" w:rsidRDefault="00933993" w:rsidP="0093399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DDA7B7" w14:textId="77777777" w:rsidR="00933993" w:rsidRPr="00911ADB" w:rsidRDefault="00933993" w:rsidP="00933993">
            <w:pPr>
              <w:tabs>
                <w:tab w:val="decimal" w:pos="520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7800E8" w14:textId="77777777" w:rsidR="00933993" w:rsidRPr="00370A25" w:rsidRDefault="00933993" w:rsidP="00933993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C78DA3" w14:textId="77777777" w:rsidR="00933993" w:rsidRPr="00370A25" w:rsidRDefault="00933993" w:rsidP="00933993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1917963" w14:textId="77777777" w:rsidR="00933993" w:rsidRDefault="00933993" w:rsidP="0093399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EA9644" w14:textId="77777777" w:rsidR="00933993" w:rsidRPr="00370A25" w:rsidRDefault="00933993" w:rsidP="00933993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16939D9A" w14:textId="77777777" w:rsidR="00933993" w:rsidRPr="00370A25" w:rsidRDefault="00933993" w:rsidP="0093399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3993" w14:paraId="20A6EF94" w14:textId="77777777" w:rsidTr="00933993">
        <w:tc>
          <w:tcPr>
            <w:tcW w:w="4050" w:type="dxa"/>
            <w:shd w:val="clear" w:color="auto" w:fill="auto"/>
          </w:tcPr>
          <w:p w14:paraId="1D789C4A" w14:textId="77777777" w:rsidR="00933993" w:rsidRPr="00075282" w:rsidRDefault="00933993" w:rsidP="00933993">
            <w:pPr>
              <w:spacing w:line="240" w:lineRule="atLeast"/>
              <w:ind w:left="160" w:right="-11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5282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710874B" w14:textId="77777777" w:rsidR="00933993" w:rsidRPr="00370A25" w:rsidRDefault="00933993" w:rsidP="0093399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231BDF" w14:textId="77777777" w:rsidR="00933993" w:rsidRPr="00911ADB" w:rsidRDefault="00933993" w:rsidP="00933993">
            <w:pPr>
              <w:tabs>
                <w:tab w:val="decimal" w:pos="520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F0E266" w14:textId="77777777" w:rsidR="00933993" w:rsidRPr="00370A25" w:rsidRDefault="00933993" w:rsidP="00933993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2A393A" w14:textId="77777777" w:rsidR="00933993" w:rsidRPr="00370A25" w:rsidRDefault="00933993" w:rsidP="00933993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7E21534" w14:textId="77777777" w:rsidR="00933993" w:rsidRPr="00370A25" w:rsidRDefault="00933993" w:rsidP="0093399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542909" w14:textId="77777777" w:rsidR="00933993" w:rsidRPr="00370A25" w:rsidRDefault="00933993" w:rsidP="00933993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62B6FA23" w14:textId="77777777" w:rsidR="00933993" w:rsidRPr="00370A25" w:rsidRDefault="00933993" w:rsidP="0093399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7E2DE136" w14:textId="77777777" w:rsidR="00553ECE" w:rsidRDefault="00553ECE" w:rsidP="001F7C37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7C0745" w:rsidRPr="00EB7266" w14:paraId="6AD66E67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6541FC80" w14:textId="27A5A6BE" w:rsidR="007C0745" w:rsidRPr="00EB7266" w:rsidRDefault="007C0745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F80A20D" w14:textId="77777777" w:rsidR="007C0745" w:rsidRPr="00EB7266" w:rsidRDefault="007C07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D5A79C" w14:textId="77777777" w:rsidR="007C0745" w:rsidRPr="00EB7266" w:rsidRDefault="007C07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38BF22D" w14:textId="77777777" w:rsidR="007C0745" w:rsidRPr="00EB7266" w:rsidRDefault="007C07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F8F" w:rsidRPr="00744476" w14:paraId="4E796843" w14:textId="77777777" w:rsidTr="007C0745">
        <w:trPr>
          <w:tblHeader/>
        </w:trPr>
        <w:tc>
          <w:tcPr>
            <w:tcW w:w="4050" w:type="dxa"/>
            <w:shd w:val="clear" w:color="auto" w:fill="auto"/>
          </w:tcPr>
          <w:p w14:paraId="3F565F40" w14:textId="77777777" w:rsidR="007D2F8F" w:rsidRPr="00744476" w:rsidRDefault="007D2F8F" w:rsidP="007D2F8F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910193" w14:textId="0240DB93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1107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8F650C0" w14:textId="77777777" w:rsidR="007D2F8F" w:rsidRPr="00744476" w:rsidRDefault="007D2F8F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84A268" w14:textId="27232F86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1107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7571C4A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E518AD" w14:textId="197F5D69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1107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6F07DDD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95909" w14:textId="20941FB8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1107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C0745" w:rsidRPr="00744476" w14:paraId="56459DF8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22A1C2CF" w14:textId="77777777" w:rsidR="007C0745" w:rsidRPr="00744476" w:rsidRDefault="007C0745" w:rsidP="003C3BBC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2BB4B54" w14:textId="77777777" w:rsidR="007C0745" w:rsidRPr="00744476" w:rsidRDefault="007C07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11079" w:rsidRPr="00A27D1E" w14:paraId="7B76B8D7" w14:textId="77777777" w:rsidTr="00685C38">
        <w:tc>
          <w:tcPr>
            <w:tcW w:w="4050" w:type="dxa"/>
            <w:shd w:val="clear" w:color="auto" w:fill="auto"/>
          </w:tcPr>
          <w:p w14:paraId="3554F2E7" w14:textId="0B49C20A" w:rsidR="00C11079" w:rsidRPr="00A27D1E" w:rsidRDefault="00C11079" w:rsidP="00C1107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16F76369" w14:textId="77777777" w:rsidR="00C11079" w:rsidRPr="0033434F" w:rsidRDefault="00C11079" w:rsidP="00C1107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AD5E4E" w14:textId="77777777" w:rsidR="00C11079" w:rsidRDefault="00C11079" w:rsidP="00C110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07A1CA" w14:textId="77777777" w:rsidR="00C11079" w:rsidRDefault="00C11079" w:rsidP="00C1107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D698DB" w14:textId="77777777" w:rsidR="00C11079" w:rsidRPr="00BE704B" w:rsidRDefault="00C11079" w:rsidP="00C110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B2AE33" w14:textId="77777777" w:rsidR="00C11079" w:rsidRPr="0033434F" w:rsidRDefault="00C11079" w:rsidP="00C1107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D1AD8D" w14:textId="77777777" w:rsidR="00C11079" w:rsidRPr="00BE704B" w:rsidRDefault="00C11079" w:rsidP="00C110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FBC30D" w14:textId="77777777" w:rsidR="00C11079" w:rsidRDefault="00C11079" w:rsidP="00C1107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6641" w:rsidRPr="00A27D1E" w14:paraId="7F3AADD0" w14:textId="77777777" w:rsidTr="00685C38">
        <w:tc>
          <w:tcPr>
            <w:tcW w:w="4050" w:type="dxa"/>
            <w:shd w:val="clear" w:color="auto" w:fill="auto"/>
          </w:tcPr>
          <w:p w14:paraId="47CA25BC" w14:textId="77777777" w:rsidR="003A6641" w:rsidRPr="00A27D1E" w:rsidRDefault="003A6641" w:rsidP="003A664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11673B1" w14:textId="0A388D86" w:rsidR="003A6641" w:rsidRPr="0033434F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151,820</w:t>
            </w:r>
          </w:p>
        </w:tc>
        <w:tc>
          <w:tcPr>
            <w:tcW w:w="270" w:type="dxa"/>
          </w:tcPr>
          <w:p w14:paraId="45611156" w14:textId="77777777" w:rsidR="003A6641" w:rsidRDefault="003A6641" w:rsidP="003A664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E2E762" w14:textId="4A2BCC7B" w:rsidR="003A6641" w:rsidRPr="0033434F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166,918</w:t>
            </w:r>
          </w:p>
        </w:tc>
        <w:tc>
          <w:tcPr>
            <w:tcW w:w="270" w:type="dxa"/>
          </w:tcPr>
          <w:p w14:paraId="16D37DF6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93F44C" w14:textId="27EC0611" w:rsidR="003A6641" w:rsidRPr="0033434F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151,820</w:t>
            </w:r>
          </w:p>
        </w:tc>
        <w:tc>
          <w:tcPr>
            <w:tcW w:w="270" w:type="dxa"/>
            <w:shd w:val="clear" w:color="auto" w:fill="auto"/>
          </w:tcPr>
          <w:p w14:paraId="290FEEB6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45938F" w14:textId="0FAB191B" w:rsidR="003A6641" w:rsidRPr="0033434F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166,918</w:t>
            </w:r>
          </w:p>
        </w:tc>
      </w:tr>
      <w:tr w:rsidR="003A6641" w:rsidRPr="00A27D1E" w14:paraId="32A1E80D" w14:textId="77777777" w:rsidTr="00685C38">
        <w:tc>
          <w:tcPr>
            <w:tcW w:w="4050" w:type="dxa"/>
            <w:shd w:val="clear" w:color="auto" w:fill="auto"/>
          </w:tcPr>
          <w:p w14:paraId="092AEEBD" w14:textId="77777777" w:rsidR="003A6641" w:rsidRPr="00A27D1E" w:rsidRDefault="003A6641" w:rsidP="003A664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F158AF9" w14:textId="77777777" w:rsidR="003A6641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8142C9" w14:textId="77777777" w:rsidR="003A6641" w:rsidRDefault="003A6641" w:rsidP="003A664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EBC1B4" w14:textId="77777777" w:rsidR="003A6641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73086F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174F55" w14:textId="77777777" w:rsidR="003A6641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4B54E2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04363E" w14:textId="77777777" w:rsidR="003A6641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6641" w:rsidRPr="00A27D1E" w14:paraId="6CD902D0" w14:textId="77777777" w:rsidTr="00685C38">
        <w:tc>
          <w:tcPr>
            <w:tcW w:w="4050" w:type="dxa"/>
            <w:shd w:val="clear" w:color="auto" w:fill="auto"/>
          </w:tcPr>
          <w:p w14:paraId="08501A8F" w14:textId="77777777" w:rsidR="003A6641" w:rsidRPr="00A27D1E" w:rsidRDefault="003A6641" w:rsidP="003A664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4179FA4" w14:textId="1F685B26" w:rsidR="003A6641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</w:tcPr>
          <w:p w14:paraId="19541931" w14:textId="77777777" w:rsidR="003A6641" w:rsidRDefault="003A6641" w:rsidP="003A664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5732A2" w14:textId="5DE2D4BC" w:rsidR="003A6641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70" w:type="dxa"/>
          </w:tcPr>
          <w:p w14:paraId="0E3E55C9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6DA6D6" w14:textId="24B185EE" w:rsidR="003A6641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  <w:shd w:val="clear" w:color="auto" w:fill="auto"/>
          </w:tcPr>
          <w:p w14:paraId="71A616A9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C05712" w14:textId="31B1CD6F" w:rsidR="003A6641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</w:tr>
      <w:tr w:rsidR="003A6641" w:rsidRPr="00A27D1E" w14:paraId="519A78B3" w14:textId="77777777" w:rsidTr="00685C38">
        <w:tc>
          <w:tcPr>
            <w:tcW w:w="4050" w:type="dxa"/>
            <w:shd w:val="clear" w:color="auto" w:fill="auto"/>
          </w:tcPr>
          <w:p w14:paraId="5C4DC505" w14:textId="77777777" w:rsidR="003A6641" w:rsidRPr="00C12557" w:rsidRDefault="003A6641" w:rsidP="003A66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2E8C3A8B" w14:textId="6E85630B" w:rsidR="003A6641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270" w:type="dxa"/>
          </w:tcPr>
          <w:p w14:paraId="54AEA549" w14:textId="77777777" w:rsidR="003A6641" w:rsidRDefault="003A6641" w:rsidP="003A6641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07C39A" w14:textId="68E9F8DA" w:rsidR="003A6641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1,174</w:t>
            </w:r>
          </w:p>
        </w:tc>
        <w:tc>
          <w:tcPr>
            <w:tcW w:w="270" w:type="dxa"/>
          </w:tcPr>
          <w:p w14:paraId="03E7BBDF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1F1414" w14:textId="496BC770" w:rsidR="003A6641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270" w:type="dxa"/>
            <w:shd w:val="clear" w:color="auto" w:fill="auto"/>
          </w:tcPr>
          <w:p w14:paraId="7F523AB3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A2D38D" w14:textId="1129DDAD" w:rsidR="003A6641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1,174</w:t>
            </w:r>
          </w:p>
        </w:tc>
      </w:tr>
      <w:tr w:rsidR="003A6641" w:rsidRPr="00A27D1E" w14:paraId="218537B6" w14:textId="77777777" w:rsidTr="00685C38">
        <w:tc>
          <w:tcPr>
            <w:tcW w:w="4050" w:type="dxa"/>
            <w:shd w:val="clear" w:color="auto" w:fill="auto"/>
          </w:tcPr>
          <w:p w14:paraId="2E1558E0" w14:textId="77777777" w:rsidR="003A6641" w:rsidRPr="00C12557" w:rsidRDefault="003A6641" w:rsidP="003A66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03FF47CB" w14:textId="3AA5B639" w:rsidR="003A6641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7371F5FC" w14:textId="77777777" w:rsidR="003A6641" w:rsidRDefault="003A6641" w:rsidP="003A6641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F6AA12" w14:textId="62321C25" w:rsidR="003A6641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12E7798A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667E" w14:textId="46CEF492" w:rsidR="003A6641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701ED4ED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DB6A2D" w14:textId="779B75D3" w:rsidR="003A6641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3A6641" w:rsidRPr="00A27D1E" w14:paraId="38015180" w14:textId="77777777" w:rsidTr="00685C38">
        <w:tc>
          <w:tcPr>
            <w:tcW w:w="4050" w:type="dxa"/>
            <w:shd w:val="clear" w:color="auto" w:fill="auto"/>
          </w:tcPr>
          <w:p w14:paraId="0EB70229" w14:textId="77777777" w:rsidR="003A6641" w:rsidRPr="00A27D1E" w:rsidRDefault="003A6641" w:rsidP="003A6641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A857C" w14:textId="4D19895F" w:rsidR="003A6641" w:rsidRPr="00911ADB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152,864</w:t>
            </w:r>
          </w:p>
        </w:tc>
        <w:tc>
          <w:tcPr>
            <w:tcW w:w="270" w:type="dxa"/>
          </w:tcPr>
          <w:p w14:paraId="633FAE6D" w14:textId="77777777" w:rsidR="003A6641" w:rsidRPr="00911ADB" w:rsidRDefault="003A6641" w:rsidP="003A664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37746" w14:textId="2915B9D4" w:rsidR="003A6641" w:rsidRPr="00911ADB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169,026</w:t>
            </w:r>
          </w:p>
        </w:tc>
        <w:tc>
          <w:tcPr>
            <w:tcW w:w="270" w:type="dxa"/>
          </w:tcPr>
          <w:p w14:paraId="0ED36C95" w14:textId="77777777" w:rsidR="003A6641" w:rsidRPr="00911AD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953CA" w14:textId="0C895990" w:rsidR="003A6641" w:rsidRPr="00911ADB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152,864</w:t>
            </w:r>
          </w:p>
        </w:tc>
        <w:tc>
          <w:tcPr>
            <w:tcW w:w="270" w:type="dxa"/>
            <w:shd w:val="clear" w:color="auto" w:fill="auto"/>
          </w:tcPr>
          <w:p w14:paraId="7B10470B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268F5" w14:textId="101C4AC7" w:rsidR="003A6641" w:rsidRPr="00911ADB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169,026</w:t>
            </w:r>
          </w:p>
        </w:tc>
      </w:tr>
    </w:tbl>
    <w:p w14:paraId="25A074D1" w14:textId="3739E014" w:rsidR="00E6196E" w:rsidRDefault="00E6196E" w:rsidP="00553ECE">
      <w:pPr>
        <w:pStyle w:val="Bo-Blankline"/>
        <w:rPr>
          <w:cs/>
        </w:rPr>
      </w:pPr>
    </w:p>
    <w:p w14:paraId="4256405F" w14:textId="77777777" w:rsidR="00E6196E" w:rsidRDefault="00E6196E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663581" w:rsidRPr="00EB7266" w14:paraId="666AA633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17AE3D2F" w14:textId="7242FB67" w:rsidR="00663581" w:rsidRPr="00A7698F" w:rsidRDefault="00663581" w:rsidP="00E9732A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26E03F3" w14:textId="77777777" w:rsidR="00663581" w:rsidRPr="00EB7266" w:rsidRDefault="00663581" w:rsidP="00E973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19A4CE2" w14:textId="77777777" w:rsidR="00663581" w:rsidRPr="00EB7266" w:rsidRDefault="00663581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843825" w14:textId="77777777" w:rsidR="00663581" w:rsidRPr="00EB7266" w:rsidRDefault="00663581" w:rsidP="00E973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F8F" w:rsidRPr="00744476" w14:paraId="44107972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2476ECAA" w14:textId="77777777" w:rsidR="007D2F8F" w:rsidRPr="00744476" w:rsidRDefault="007D2F8F" w:rsidP="007D2F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61EC16" w14:textId="77466463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25D2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4AAAF8E" w14:textId="77777777" w:rsidR="007D2F8F" w:rsidRPr="00744476" w:rsidRDefault="007D2F8F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1DB0D4" w14:textId="4E9C95EC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25D2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5159CFA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3410D2" w14:textId="214CF661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25D2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D75EE47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42F728" w14:textId="0241F629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25D2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663581" w14:paraId="13CAEE4D" w14:textId="77777777" w:rsidTr="00634E6A">
        <w:tc>
          <w:tcPr>
            <w:tcW w:w="4050" w:type="dxa"/>
            <w:shd w:val="clear" w:color="auto" w:fill="auto"/>
          </w:tcPr>
          <w:p w14:paraId="470FE1EE" w14:textId="77777777" w:rsidR="00663581" w:rsidRPr="000E7CEE" w:rsidRDefault="00663581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75B474B" w14:textId="77777777" w:rsidR="00663581" w:rsidRDefault="00663581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25D26" w:rsidRPr="00A27D1E" w14:paraId="49CA9C09" w14:textId="77777777" w:rsidTr="00634E6A">
        <w:tc>
          <w:tcPr>
            <w:tcW w:w="4050" w:type="dxa"/>
            <w:shd w:val="clear" w:color="auto" w:fill="auto"/>
          </w:tcPr>
          <w:p w14:paraId="32E84B23" w14:textId="0EB3A152" w:rsidR="00125D26" w:rsidRPr="00C12557" w:rsidRDefault="00125D26" w:rsidP="00125D2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4973E88" w14:textId="77777777" w:rsidR="00125D26" w:rsidRPr="0033434F" w:rsidRDefault="00125D26" w:rsidP="00125D26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469F75" w14:textId="77777777" w:rsidR="00125D26" w:rsidRDefault="00125D26" w:rsidP="00125D2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5FF9E2" w14:textId="77777777" w:rsidR="00125D26" w:rsidRDefault="00125D26" w:rsidP="00125D26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023DA5" w14:textId="77777777" w:rsidR="00125D26" w:rsidRPr="00BE704B" w:rsidRDefault="00125D26" w:rsidP="00125D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03EE89" w14:textId="77777777" w:rsidR="00125D26" w:rsidRPr="0033434F" w:rsidRDefault="00125D26" w:rsidP="00125D26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2C088" w14:textId="77777777" w:rsidR="00125D26" w:rsidRPr="00BE704B" w:rsidRDefault="00125D26" w:rsidP="00125D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00F52E" w14:textId="77777777" w:rsidR="00125D26" w:rsidRDefault="00125D26" w:rsidP="00125D26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5D26" w:rsidRPr="00A27D1E" w14:paraId="1AD7686D" w14:textId="77777777" w:rsidTr="00634E6A">
        <w:tc>
          <w:tcPr>
            <w:tcW w:w="4050" w:type="dxa"/>
            <w:shd w:val="clear" w:color="auto" w:fill="auto"/>
          </w:tcPr>
          <w:p w14:paraId="6B24C295" w14:textId="77777777" w:rsidR="00125D26" w:rsidRPr="00C12557" w:rsidRDefault="00125D26" w:rsidP="00125D2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7C49BA52" w14:textId="0CD4C276" w:rsidR="00125D26" w:rsidRPr="0033434F" w:rsidRDefault="003A6641" w:rsidP="00125D26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45,84</w:t>
            </w:r>
            <w:r w:rsidR="00F307C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37DE715" w14:textId="77777777" w:rsidR="00125D26" w:rsidRDefault="00125D26" w:rsidP="00125D2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16DDE2" w14:textId="60EA3171" w:rsidR="00125D26" w:rsidRPr="0033434F" w:rsidRDefault="00125D26" w:rsidP="00125D26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shd w:val="clear" w:color="auto" w:fill="auto"/>
          </w:tcPr>
          <w:p w14:paraId="084AE4FF" w14:textId="77777777" w:rsidR="00125D26" w:rsidRPr="00BE704B" w:rsidRDefault="00125D26" w:rsidP="00125D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3FBF77" w14:textId="58428BC2" w:rsidR="00125D26" w:rsidRPr="0033434F" w:rsidRDefault="003A6641" w:rsidP="003A664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45,810</w:t>
            </w:r>
          </w:p>
        </w:tc>
        <w:tc>
          <w:tcPr>
            <w:tcW w:w="270" w:type="dxa"/>
            <w:shd w:val="clear" w:color="auto" w:fill="auto"/>
          </w:tcPr>
          <w:p w14:paraId="74A0FB88" w14:textId="77777777" w:rsidR="00125D26" w:rsidRPr="00BE704B" w:rsidRDefault="00125D26" w:rsidP="00125D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DE8D16" w14:textId="2DDC6706" w:rsidR="00125D26" w:rsidRPr="0033434F" w:rsidRDefault="00125D26" w:rsidP="00125D26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63,970</w:t>
            </w:r>
          </w:p>
        </w:tc>
      </w:tr>
      <w:tr w:rsidR="00125D26" w:rsidRPr="00A27D1E" w14:paraId="37635788" w14:textId="77777777" w:rsidTr="00634E6A">
        <w:tc>
          <w:tcPr>
            <w:tcW w:w="4050" w:type="dxa"/>
            <w:shd w:val="clear" w:color="auto" w:fill="auto"/>
          </w:tcPr>
          <w:p w14:paraId="54CDD27F" w14:textId="77777777" w:rsidR="00125D26" w:rsidRPr="00522E6A" w:rsidRDefault="00125D26" w:rsidP="00125D2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711351D" w14:textId="77777777" w:rsidR="00125D26" w:rsidRDefault="00125D26" w:rsidP="00125D26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2F97B6" w14:textId="77777777" w:rsidR="00125D26" w:rsidRDefault="00125D26" w:rsidP="00125D2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DC1CD3" w14:textId="77777777" w:rsidR="00125D26" w:rsidRDefault="00125D26" w:rsidP="00125D26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4AA039" w14:textId="77777777" w:rsidR="00125D26" w:rsidRPr="00BE704B" w:rsidRDefault="00125D26" w:rsidP="00125D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F16ED1" w14:textId="77777777" w:rsidR="00125D26" w:rsidRDefault="00125D26" w:rsidP="003A664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35260A" w14:textId="77777777" w:rsidR="00125D26" w:rsidRPr="00BE704B" w:rsidRDefault="00125D26" w:rsidP="00125D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010680" w14:textId="77777777" w:rsidR="00125D26" w:rsidRDefault="00125D26" w:rsidP="00125D26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7676" w:rsidRPr="00A27D1E" w14:paraId="33044CB9" w14:textId="77777777" w:rsidTr="00634E6A">
        <w:tc>
          <w:tcPr>
            <w:tcW w:w="4050" w:type="dxa"/>
            <w:shd w:val="clear" w:color="auto" w:fill="auto"/>
          </w:tcPr>
          <w:p w14:paraId="3BE5E349" w14:textId="747DA005" w:rsidR="00197676" w:rsidRPr="00C12557" w:rsidRDefault="00197676" w:rsidP="0019767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7D4D4481" w14:textId="06C717F6" w:rsidR="00197676" w:rsidRDefault="00197676" w:rsidP="00197676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1849F2AA" w14:textId="77777777" w:rsidR="00197676" w:rsidRDefault="00197676" w:rsidP="00197676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EF2984" w14:textId="29C954D4" w:rsidR="00197676" w:rsidRDefault="00197676" w:rsidP="00197676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5D188AE9" w14:textId="77777777" w:rsidR="00197676" w:rsidRPr="00BE704B" w:rsidRDefault="00197676" w:rsidP="001976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96044F" w14:textId="147025DF" w:rsidR="00197676" w:rsidRDefault="00197676" w:rsidP="00197676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4330013F" w14:textId="77777777" w:rsidR="00197676" w:rsidRPr="00BE704B" w:rsidRDefault="00197676" w:rsidP="001976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ACB0B8" w14:textId="172EFBA1" w:rsidR="00197676" w:rsidRDefault="00197676" w:rsidP="00197676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3A6641" w:rsidRPr="00A27D1E" w14:paraId="4C0EA7AB" w14:textId="77777777" w:rsidTr="00634E6A">
        <w:tc>
          <w:tcPr>
            <w:tcW w:w="4050" w:type="dxa"/>
            <w:shd w:val="clear" w:color="auto" w:fill="auto"/>
          </w:tcPr>
          <w:p w14:paraId="7921E022" w14:textId="77777777" w:rsidR="003A6641" w:rsidRPr="00C12557" w:rsidRDefault="003A6641" w:rsidP="003A66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23A06F7D" w14:textId="40FF6ABB" w:rsidR="003A6641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270" w:type="dxa"/>
            <w:shd w:val="clear" w:color="auto" w:fill="auto"/>
          </w:tcPr>
          <w:p w14:paraId="5CE1E10E" w14:textId="77777777" w:rsidR="003A6641" w:rsidRDefault="003A6641" w:rsidP="003A6641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83BD56" w14:textId="70EB98E6" w:rsidR="003A6641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1,357</w:t>
            </w:r>
          </w:p>
        </w:tc>
        <w:tc>
          <w:tcPr>
            <w:tcW w:w="270" w:type="dxa"/>
            <w:shd w:val="clear" w:color="auto" w:fill="auto"/>
          </w:tcPr>
          <w:p w14:paraId="3903719F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2AB162" w14:textId="1402B1A5" w:rsidR="003A6641" w:rsidRDefault="003A6641" w:rsidP="003A664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270" w:type="dxa"/>
            <w:shd w:val="clear" w:color="auto" w:fill="auto"/>
          </w:tcPr>
          <w:p w14:paraId="04E3E787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35E13D" w14:textId="0ABE6659" w:rsidR="003A6641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1,357</w:t>
            </w:r>
          </w:p>
        </w:tc>
      </w:tr>
      <w:tr w:rsidR="003A6641" w:rsidRPr="00A27D1E" w14:paraId="4552D6DA" w14:textId="77777777" w:rsidTr="00634E6A">
        <w:tc>
          <w:tcPr>
            <w:tcW w:w="4050" w:type="dxa"/>
            <w:shd w:val="clear" w:color="auto" w:fill="auto"/>
          </w:tcPr>
          <w:p w14:paraId="10722A20" w14:textId="77777777" w:rsidR="003A6641" w:rsidRPr="00C12557" w:rsidRDefault="003A6641" w:rsidP="003A66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06C6D064" w14:textId="30705DAB" w:rsidR="003A6641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143539BD" w14:textId="77777777" w:rsidR="003A6641" w:rsidRDefault="003A6641" w:rsidP="003A664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F4BDFB" w14:textId="03291F9C" w:rsidR="003A6641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0293A79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B50A34" w14:textId="4B8A400E" w:rsidR="003A6641" w:rsidRDefault="003A6641" w:rsidP="003A664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245522FE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C234B" w14:textId="138099BA" w:rsidR="003A6641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A6641" w:rsidRPr="00A27D1E" w14:paraId="2F36C790" w14:textId="77777777" w:rsidTr="00634E6A">
        <w:tc>
          <w:tcPr>
            <w:tcW w:w="4050" w:type="dxa"/>
            <w:shd w:val="clear" w:color="auto" w:fill="auto"/>
          </w:tcPr>
          <w:p w14:paraId="16094489" w14:textId="77777777" w:rsidR="003A6641" w:rsidRDefault="003A6641" w:rsidP="003A66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shd w:val="clear" w:color="auto" w:fill="auto"/>
          </w:tcPr>
          <w:p w14:paraId="7C96FF5A" w14:textId="61C63B77" w:rsidR="003A6641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7CF19C1" w14:textId="77777777" w:rsidR="003A6641" w:rsidRDefault="003A6641" w:rsidP="003A664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1BD6E7" w14:textId="4A54FE59" w:rsidR="003A6641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14:paraId="1A105B4C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8B445C" w14:textId="11C83447" w:rsidR="003A6641" w:rsidRDefault="003A6641" w:rsidP="003A664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9CA376A" w14:textId="77777777" w:rsidR="003A6641" w:rsidRPr="00BE704B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BCCDFA" w14:textId="66AAC49B" w:rsidR="003A6641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</w:tr>
      <w:tr w:rsidR="003A6641" w:rsidRPr="00A27D1E" w14:paraId="04C684A2" w14:textId="77777777" w:rsidTr="00634E6A">
        <w:tc>
          <w:tcPr>
            <w:tcW w:w="4050" w:type="dxa"/>
            <w:shd w:val="clear" w:color="auto" w:fill="auto"/>
          </w:tcPr>
          <w:p w14:paraId="62888F86" w14:textId="09AE55FF" w:rsidR="003A6641" w:rsidRPr="00C12557" w:rsidRDefault="003A6641" w:rsidP="003A66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F6F0CE" w14:textId="124F6622" w:rsidR="003A6641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  <w:shd w:val="clear" w:color="auto" w:fill="auto"/>
          </w:tcPr>
          <w:p w14:paraId="3B80E29B" w14:textId="77777777" w:rsidR="003A6641" w:rsidRDefault="003A6641" w:rsidP="003A664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8230FE" w14:textId="77BB67D7" w:rsidR="003A6641" w:rsidRPr="006145CD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4F9E7490" w14:textId="77777777" w:rsidR="003A6641" w:rsidRPr="00125D26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EA8E8F" w14:textId="488A3D71" w:rsidR="003A6641" w:rsidRDefault="003A6641" w:rsidP="003A664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  <w:shd w:val="clear" w:color="auto" w:fill="auto"/>
          </w:tcPr>
          <w:p w14:paraId="1D6BBA0D" w14:textId="77777777" w:rsidR="003A6641" w:rsidRPr="00125D26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CD3DBE" w14:textId="4190D611" w:rsidR="003A6641" w:rsidRPr="006145CD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</w:tr>
      <w:tr w:rsidR="003A6641" w:rsidRPr="00A27D1E" w14:paraId="6193C6E2" w14:textId="77777777" w:rsidTr="00634E6A">
        <w:tc>
          <w:tcPr>
            <w:tcW w:w="4050" w:type="dxa"/>
            <w:shd w:val="clear" w:color="auto" w:fill="auto"/>
            <w:vAlign w:val="bottom"/>
          </w:tcPr>
          <w:p w14:paraId="6392ADB0" w14:textId="77777777" w:rsidR="003A6641" w:rsidRPr="00AD37E5" w:rsidRDefault="003A6641" w:rsidP="003A664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E12A1" w14:textId="586F917A" w:rsidR="003A6641" w:rsidRPr="00BD09F7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</w:t>
            </w:r>
            <w:r w:rsidR="001976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F307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5BD6E39" w14:textId="77777777" w:rsidR="003A6641" w:rsidRPr="00BD09F7" w:rsidRDefault="003A6641" w:rsidP="003A664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A6256" w14:textId="6480FC6A" w:rsidR="003A6641" w:rsidRPr="00BD09F7" w:rsidRDefault="003A6641" w:rsidP="003A664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66,227</w:t>
            </w:r>
          </w:p>
        </w:tc>
        <w:tc>
          <w:tcPr>
            <w:tcW w:w="270" w:type="dxa"/>
            <w:shd w:val="clear" w:color="auto" w:fill="auto"/>
          </w:tcPr>
          <w:p w14:paraId="5DDB7114" w14:textId="77777777" w:rsidR="003A6641" w:rsidRPr="00BD09F7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E056D" w14:textId="284C27CC" w:rsidR="003A6641" w:rsidRPr="00BD09F7" w:rsidRDefault="003A6641" w:rsidP="003A664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</w:t>
            </w:r>
            <w:r w:rsidR="00F307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5172F56C" w14:textId="77777777" w:rsidR="003A6641" w:rsidRPr="00BD09F7" w:rsidRDefault="003A6641" w:rsidP="003A66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E0D5F" w14:textId="4954B816" w:rsidR="003A6641" w:rsidRPr="00BD09F7" w:rsidRDefault="003A6641" w:rsidP="003A66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66,197</w:t>
            </w:r>
          </w:p>
        </w:tc>
      </w:tr>
    </w:tbl>
    <w:p w14:paraId="7D41AFFA" w14:textId="09AA3DE6" w:rsidR="00125D26" w:rsidRDefault="00125D26" w:rsidP="005814AA">
      <w:pPr>
        <w:pStyle w:val="Bo-Blankline"/>
        <w:ind w:left="0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5814AA" w:rsidRPr="000E72B7" w14:paraId="19A2A4E7" w14:textId="77777777" w:rsidTr="00B55427">
        <w:tc>
          <w:tcPr>
            <w:tcW w:w="4050" w:type="dxa"/>
          </w:tcPr>
          <w:p w14:paraId="00DEE11C" w14:textId="0A6797DB" w:rsidR="005814AA" w:rsidRPr="000E72B7" w:rsidRDefault="005814AA" w:rsidP="001C68A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16EAB1E" w14:textId="77777777" w:rsidR="005814AA" w:rsidRPr="000E72B7" w:rsidRDefault="005814AA" w:rsidP="001C68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A75D5E" w14:textId="77777777" w:rsidR="005814AA" w:rsidRPr="000E72B7" w:rsidRDefault="005814AA" w:rsidP="001C68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8B5985A" w14:textId="77777777" w:rsidR="005814AA" w:rsidRPr="000E72B7" w:rsidRDefault="005814AA" w:rsidP="001C68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689" w:rsidRPr="000E72B7" w14:paraId="3DE4AB99" w14:textId="77777777" w:rsidTr="00B55427">
        <w:tc>
          <w:tcPr>
            <w:tcW w:w="4050" w:type="dxa"/>
          </w:tcPr>
          <w:p w14:paraId="21652E20" w14:textId="132B8B85" w:rsidR="00CE2689" w:rsidRPr="000E72B7" w:rsidRDefault="00CE2689" w:rsidP="00533557">
            <w:pPr>
              <w:spacing w:line="240" w:lineRule="auto"/>
              <w:ind w:lef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A74CDA" w14:textId="0C7B9653" w:rsidR="00CE2689" w:rsidRPr="000E72B7" w:rsidRDefault="006145CD" w:rsidP="00CE2689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25D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A3C2F1F" w14:textId="77777777" w:rsidR="00CE2689" w:rsidRPr="000E72B7" w:rsidRDefault="00CE2689" w:rsidP="00CE268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88FA2" w14:textId="2333EFAE" w:rsidR="00CE2689" w:rsidRPr="000E72B7" w:rsidRDefault="006145CD" w:rsidP="00CE268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25D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1DAE562" w14:textId="77777777" w:rsidR="00CE2689" w:rsidRPr="000E72B7" w:rsidRDefault="00CE2689" w:rsidP="00CE268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ECEE6" w14:textId="0847AAAE" w:rsidR="00CE2689" w:rsidRPr="000E72B7" w:rsidRDefault="006145CD" w:rsidP="00CE2689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25D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874266B" w14:textId="77777777" w:rsidR="00CE2689" w:rsidRPr="000E72B7" w:rsidRDefault="00CE2689" w:rsidP="00CE268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2C10C" w14:textId="772B67D5" w:rsidR="00CE2689" w:rsidRPr="000E72B7" w:rsidRDefault="006145CD" w:rsidP="00CE268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25D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CE2689" w:rsidRPr="000E72B7" w14:paraId="7C4733B9" w14:textId="77777777" w:rsidTr="00B55427">
        <w:tc>
          <w:tcPr>
            <w:tcW w:w="4050" w:type="dxa"/>
          </w:tcPr>
          <w:p w14:paraId="0897D5F1" w14:textId="77777777" w:rsidR="00CE2689" w:rsidRPr="000E72B7" w:rsidRDefault="00CE2689" w:rsidP="00CE268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3F72B5C" w14:textId="77777777" w:rsidR="00CE2689" w:rsidRPr="000E72B7" w:rsidRDefault="00CE2689" w:rsidP="00CE268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25D26" w:rsidRPr="000E72B7" w14:paraId="52CE32D9" w14:textId="77777777" w:rsidTr="00B55427">
        <w:tc>
          <w:tcPr>
            <w:tcW w:w="4050" w:type="dxa"/>
          </w:tcPr>
          <w:p w14:paraId="614A519A" w14:textId="43396EB8" w:rsidR="00125D26" w:rsidRPr="000E72B7" w:rsidRDefault="00125D26" w:rsidP="004A01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7B2967AB" w14:textId="77777777" w:rsidR="00125D26" w:rsidRDefault="00125D26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7B0C72" w14:textId="77777777" w:rsidR="00125D26" w:rsidRPr="000E72B7" w:rsidRDefault="00125D26" w:rsidP="004A017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995F09" w14:textId="77777777" w:rsidR="00125D26" w:rsidRPr="000E72B7" w:rsidRDefault="00125D26" w:rsidP="004A017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DFAC39" w14:textId="77777777" w:rsidR="00125D26" w:rsidRPr="000E72B7" w:rsidRDefault="00125D26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DEB2EA" w14:textId="77777777" w:rsidR="00125D26" w:rsidRDefault="00125D26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829B4B" w14:textId="77777777" w:rsidR="00125D26" w:rsidRPr="000E72B7" w:rsidRDefault="00125D26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C4F61" w14:textId="77777777" w:rsidR="00125D26" w:rsidRPr="000E72B7" w:rsidRDefault="00125D26" w:rsidP="004A017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25D26" w:rsidRPr="000E72B7" w14:paraId="7DE8C1A8" w14:textId="77777777" w:rsidTr="00B55427">
        <w:tc>
          <w:tcPr>
            <w:tcW w:w="4050" w:type="dxa"/>
          </w:tcPr>
          <w:p w14:paraId="032A174F" w14:textId="2F8735E9" w:rsidR="00125D26" w:rsidRPr="000E72B7" w:rsidRDefault="00125D26" w:rsidP="00125D26">
            <w:pPr>
              <w:spacing w:line="240" w:lineRule="auto"/>
              <w:ind w:left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0CCD931" w14:textId="77777777" w:rsidR="00125D26" w:rsidRDefault="00125D26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B4D5B7" w14:textId="77777777" w:rsidR="00125D26" w:rsidRPr="000E72B7" w:rsidRDefault="00125D26" w:rsidP="004A017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779EB3" w14:textId="77777777" w:rsidR="00125D26" w:rsidRPr="000E72B7" w:rsidRDefault="00125D26" w:rsidP="004A017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0FFBDD" w14:textId="77777777" w:rsidR="00125D26" w:rsidRPr="000E72B7" w:rsidRDefault="00125D26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3E2806" w14:textId="77777777" w:rsidR="00125D26" w:rsidRDefault="00125D26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9246BF" w14:textId="77777777" w:rsidR="00125D26" w:rsidRPr="000E72B7" w:rsidRDefault="00125D26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0DBB0" w14:textId="77777777" w:rsidR="00125D26" w:rsidRPr="000E72B7" w:rsidRDefault="00125D26" w:rsidP="004A017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7684" w:rsidRPr="000E72B7" w14:paraId="6417ED0D" w14:textId="77777777" w:rsidTr="00B55427">
        <w:tc>
          <w:tcPr>
            <w:tcW w:w="4050" w:type="dxa"/>
          </w:tcPr>
          <w:p w14:paraId="52982F1A" w14:textId="77777777" w:rsidR="00A77684" w:rsidRPr="000E72B7" w:rsidRDefault="00A77684" w:rsidP="00A776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353CBB1" w14:textId="111BF37F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4,319</w:t>
            </w:r>
          </w:p>
        </w:tc>
        <w:tc>
          <w:tcPr>
            <w:tcW w:w="270" w:type="dxa"/>
            <w:shd w:val="clear" w:color="auto" w:fill="auto"/>
          </w:tcPr>
          <w:p w14:paraId="30BA1793" w14:textId="77777777" w:rsidR="00A77684" w:rsidRPr="000E72B7" w:rsidRDefault="00A77684" w:rsidP="00A7768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2726CF" w14:textId="24D3176A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3,639</w:t>
            </w:r>
          </w:p>
        </w:tc>
        <w:tc>
          <w:tcPr>
            <w:tcW w:w="270" w:type="dxa"/>
            <w:shd w:val="clear" w:color="auto" w:fill="auto"/>
          </w:tcPr>
          <w:p w14:paraId="6F08CD2E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B452D3" w14:textId="093A5B14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4,319</w:t>
            </w:r>
          </w:p>
        </w:tc>
        <w:tc>
          <w:tcPr>
            <w:tcW w:w="270" w:type="dxa"/>
          </w:tcPr>
          <w:p w14:paraId="03DA3EE6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BB3A7" w14:textId="13583FA3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3,639</w:t>
            </w:r>
          </w:p>
        </w:tc>
      </w:tr>
      <w:tr w:rsidR="00A77684" w:rsidRPr="000E72B7" w14:paraId="22DEAA56" w14:textId="77777777" w:rsidTr="00B55427">
        <w:tc>
          <w:tcPr>
            <w:tcW w:w="4050" w:type="dxa"/>
          </w:tcPr>
          <w:p w14:paraId="04EDEE55" w14:textId="77777777" w:rsidR="00A77684" w:rsidRPr="000E72B7" w:rsidRDefault="00A77684" w:rsidP="00A776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6DCE7DB" w14:textId="77777777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B78025" w14:textId="77777777" w:rsidR="00A77684" w:rsidRPr="000E72B7" w:rsidRDefault="00A77684" w:rsidP="00A7768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BBDF23" w14:textId="77777777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6C176E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CBCF5F" w14:textId="77777777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DF4561" w14:textId="77777777" w:rsidR="00A77684" w:rsidRPr="000056FC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57A38" w14:textId="77777777" w:rsidR="00A77684" w:rsidRPr="000056FC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7684" w:rsidRPr="000E72B7" w14:paraId="0951658C" w14:textId="77777777" w:rsidTr="009A0CF0">
        <w:tc>
          <w:tcPr>
            <w:tcW w:w="4050" w:type="dxa"/>
          </w:tcPr>
          <w:p w14:paraId="53395F9C" w14:textId="77777777" w:rsidR="00A77684" w:rsidRPr="000E72B7" w:rsidRDefault="00A77684" w:rsidP="00A77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5D09E" w14:textId="5BFE0D7F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2,220</w:t>
            </w:r>
          </w:p>
        </w:tc>
        <w:tc>
          <w:tcPr>
            <w:tcW w:w="270" w:type="dxa"/>
            <w:shd w:val="clear" w:color="auto" w:fill="auto"/>
          </w:tcPr>
          <w:p w14:paraId="6EF11B48" w14:textId="77777777" w:rsidR="00A77684" w:rsidRPr="000E72B7" w:rsidRDefault="00A77684" w:rsidP="00A77684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B089D9" w14:textId="1DF4D604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1,485</w:t>
            </w:r>
          </w:p>
        </w:tc>
        <w:tc>
          <w:tcPr>
            <w:tcW w:w="270" w:type="dxa"/>
            <w:shd w:val="clear" w:color="auto" w:fill="auto"/>
          </w:tcPr>
          <w:p w14:paraId="39A52ADD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42BF" w14:textId="1EC4C62A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2,220</w:t>
            </w:r>
          </w:p>
        </w:tc>
        <w:tc>
          <w:tcPr>
            <w:tcW w:w="270" w:type="dxa"/>
          </w:tcPr>
          <w:p w14:paraId="578F406C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A7616D" w14:textId="51617849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1,485</w:t>
            </w:r>
          </w:p>
        </w:tc>
      </w:tr>
      <w:tr w:rsidR="00A77684" w:rsidRPr="000E72B7" w14:paraId="1D154BB4" w14:textId="77777777" w:rsidTr="009A0CF0">
        <w:tc>
          <w:tcPr>
            <w:tcW w:w="4050" w:type="dxa"/>
          </w:tcPr>
          <w:p w14:paraId="12B16243" w14:textId="77777777" w:rsidR="00A77684" w:rsidRPr="000E72B7" w:rsidRDefault="00A77684" w:rsidP="00A77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1352DF" w14:textId="5D838715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</w:t>
            </w:r>
            <w:r w:rsidR="00F307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25F0723" w14:textId="77777777" w:rsidR="00A77684" w:rsidRPr="000E72B7" w:rsidRDefault="00A77684" w:rsidP="00A77684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A18030" w14:textId="5CF3D6B0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68BF8D4C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C90FA" w14:textId="1278AF95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</w:t>
            </w:r>
            <w:r w:rsidR="00F307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C727DAA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4BE175" w14:textId="5C420775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</w:tr>
      <w:tr w:rsidR="00A77684" w:rsidRPr="000E72B7" w14:paraId="637B81C1" w14:textId="77777777" w:rsidTr="009A0CF0">
        <w:tc>
          <w:tcPr>
            <w:tcW w:w="4050" w:type="dxa"/>
          </w:tcPr>
          <w:p w14:paraId="5505F827" w14:textId="77777777" w:rsidR="00A77684" w:rsidRPr="000E72B7" w:rsidRDefault="00A77684" w:rsidP="00A77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0DE01C" w14:textId="0D978882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70" w:type="dxa"/>
            <w:shd w:val="clear" w:color="auto" w:fill="auto"/>
          </w:tcPr>
          <w:p w14:paraId="6C5B7A3F" w14:textId="77777777" w:rsidR="00A77684" w:rsidRPr="000E72B7" w:rsidRDefault="00A77684" w:rsidP="00A7768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6DA831" w14:textId="769BF017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270" w:type="dxa"/>
            <w:shd w:val="clear" w:color="auto" w:fill="auto"/>
          </w:tcPr>
          <w:p w14:paraId="65DA2974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5362E" w14:textId="6E56589A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70" w:type="dxa"/>
          </w:tcPr>
          <w:p w14:paraId="14AC8A42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40D015" w14:textId="61168A9A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</w:tr>
      <w:tr w:rsidR="00A77684" w:rsidRPr="000E72B7" w14:paraId="553B2AFF" w14:textId="77777777" w:rsidTr="009A0CF0">
        <w:tc>
          <w:tcPr>
            <w:tcW w:w="4050" w:type="dxa"/>
          </w:tcPr>
          <w:p w14:paraId="142DB7EF" w14:textId="77777777" w:rsidR="00A77684" w:rsidRPr="000E72B7" w:rsidRDefault="00A77684" w:rsidP="00A77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F6181A" w14:textId="10BF4E7E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70" w:type="dxa"/>
            <w:shd w:val="clear" w:color="auto" w:fill="auto"/>
          </w:tcPr>
          <w:p w14:paraId="540773D6" w14:textId="77777777" w:rsidR="00A77684" w:rsidRPr="000E72B7" w:rsidRDefault="00A77684" w:rsidP="00A7768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F3C324" w14:textId="2F8D91CE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270" w:type="dxa"/>
            <w:shd w:val="clear" w:color="auto" w:fill="auto"/>
          </w:tcPr>
          <w:p w14:paraId="6E921338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82EB2" w14:textId="0191F047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70" w:type="dxa"/>
          </w:tcPr>
          <w:p w14:paraId="70245D78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22B9B5" w14:textId="24D73735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</w:tr>
      <w:tr w:rsidR="00A77684" w:rsidRPr="000E72B7" w14:paraId="1FDAC00E" w14:textId="77777777" w:rsidTr="009A0CF0">
        <w:tc>
          <w:tcPr>
            <w:tcW w:w="4050" w:type="dxa"/>
          </w:tcPr>
          <w:p w14:paraId="59ED5519" w14:textId="77777777" w:rsidR="00A77684" w:rsidRPr="000E72B7" w:rsidRDefault="00A77684" w:rsidP="00A77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E67F78" w14:textId="0A13F8D1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3,518</w:t>
            </w:r>
          </w:p>
        </w:tc>
        <w:tc>
          <w:tcPr>
            <w:tcW w:w="270" w:type="dxa"/>
            <w:shd w:val="clear" w:color="auto" w:fill="auto"/>
          </w:tcPr>
          <w:p w14:paraId="25B4DAD7" w14:textId="77777777" w:rsidR="00A77684" w:rsidRPr="000E72B7" w:rsidRDefault="00A77684" w:rsidP="00A7768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C1F15" w14:textId="00FC8A7B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3,384</w:t>
            </w:r>
          </w:p>
        </w:tc>
        <w:tc>
          <w:tcPr>
            <w:tcW w:w="270" w:type="dxa"/>
            <w:shd w:val="clear" w:color="auto" w:fill="auto"/>
          </w:tcPr>
          <w:p w14:paraId="6B8137B7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349D3" w14:textId="56BB8FA9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3,518</w:t>
            </w:r>
          </w:p>
        </w:tc>
        <w:tc>
          <w:tcPr>
            <w:tcW w:w="270" w:type="dxa"/>
          </w:tcPr>
          <w:p w14:paraId="4B73F9E5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46A2A7" w14:textId="5BC95847" w:rsidR="00A77684" w:rsidRPr="000E72B7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3,384</w:t>
            </w:r>
          </w:p>
        </w:tc>
      </w:tr>
      <w:tr w:rsidR="00A77684" w:rsidRPr="000E72B7" w14:paraId="4F47B155" w14:textId="77777777" w:rsidTr="00B55427">
        <w:tc>
          <w:tcPr>
            <w:tcW w:w="4050" w:type="dxa"/>
            <w:vAlign w:val="bottom"/>
          </w:tcPr>
          <w:p w14:paraId="26069555" w14:textId="77777777" w:rsidR="00A77684" w:rsidRPr="000E72B7" w:rsidRDefault="00A77684" w:rsidP="00A7768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B92DA" w14:textId="32BDCE2D" w:rsidR="00A77684" w:rsidRPr="000056FC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15,1</w:t>
            </w:r>
            <w:r w:rsidR="00F307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1C5D9F25" w14:textId="77777777" w:rsidR="00A77684" w:rsidRPr="000E72B7" w:rsidRDefault="00A77684" w:rsidP="00A7768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F2223" w14:textId="417097E3" w:rsidR="00A77684" w:rsidRPr="00125D26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25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11,142</w:t>
            </w:r>
          </w:p>
        </w:tc>
        <w:tc>
          <w:tcPr>
            <w:tcW w:w="270" w:type="dxa"/>
            <w:shd w:val="clear" w:color="auto" w:fill="auto"/>
          </w:tcPr>
          <w:p w14:paraId="2FBD6E6F" w14:textId="77777777" w:rsidR="00A77684" w:rsidRPr="00125D26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26A60" w14:textId="5E3761BE" w:rsidR="00A77684" w:rsidRPr="00125D26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15,1</w:t>
            </w:r>
            <w:r w:rsidR="00F307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14:paraId="3BF79461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42D39" w14:textId="4E9A15E7" w:rsidR="00A77684" w:rsidRPr="00125D26" w:rsidRDefault="00A77684" w:rsidP="00A7768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25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11,142</w:t>
            </w:r>
          </w:p>
        </w:tc>
      </w:tr>
    </w:tbl>
    <w:p w14:paraId="204DB33E" w14:textId="35847C8A" w:rsidR="00E6196E" w:rsidRDefault="00E6196E" w:rsidP="003E32B5">
      <w:pPr>
        <w:pStyle w:val="Bo-Blankline"/>
        <w:rPr>
          <w:cs/>
        </w:rPr>
      </w:pPr>
    </w:p>
    <w:p w14:paraId="36AA7939" w14:textId="77777777" w:rsidR="00E6196E" w:rsidRDefault="00E6196E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260"/>
      </w:tblGrid>
      <w:tr w:rsidR="007C4951" w:rsidRPr="000E72B7" w14:paraId="55E41F82" w14:textId="77777777" w:rsidTr="001C68AB">
        <w:tc>
          <w:tcPr>
            <w:tcW w:w="3510" w:type="dxa"/>
          </w:tcPr>
          <w:p w14:paraId="2B6ECF9B" w14:textId="6FA42430" w:rsidR="007C4951" w:rsidRPr="000E72B7" w:rsidRDefault="007C4951" w:rsidP="001C68A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51F3B62" w14:textId="77777777" w:rsidR="007C4951" w:rsidRPr="000E72B7" w:rsidRDefault="007C4951" w:rsidP="001C68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3602C8" w14:textId="77777777" w:rsidR="007C4951" w:rsidRPr="000E72B7" w:rsidRDefault="007C4951" w:rsidP="001C68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51586DF" w14:textId="77777777" w:rsidR="007C4951" w:rsidRPr="000E72B7" w:rsidRDefault="007C4951" w:rsidP="001C68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951" w:rsidRPr="000E72B7" w14:paraId="24070170" w14:textId="77777777" w:rsidTr="001C68AB">
        <w:tc>
          <w:tcPr>
            <w:tcW w:w="3510" w:type="dxa"/>
          </w:tcPr>
          <w:p w14:paraId="53C44247" w14:textId="77777777" w:rsidR="007C4951" w:rsidRPr="000E72B7" w:rsidRDefault="007C4951" w:rsidP="001C68A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2F7529" w14:textId="67DB753A" w:rsidR="007C4951" w:rsidRPr="000E72B7" w:rsidRDefault="006145CD" w:rsidP="001C68AB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25D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6AE77CA" w14:textId="77777777" w:rsidR="007C4951" w:rsidRPr="000E72B7" w:rsidRDefault="007C4951" w:rsidP="001C68AB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66EAC" w14:textId="0222E4D1" w:rsidR="007C4951" w:rsidRPr="000E72B7" w:rsidRDefault="006145CD" w:rsidP="001C68AB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25D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940CB14" w14:textId="77777777" w:rsidR="007C4951" w:rsidRPr="000E72B7" w:rsidRDefault="007C4951" w:rsidP="001C68AB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BB64DB" w14:textId="10460270" w:rsidR="007C4951" w:rsidRPr="000E72B7" w:rsidRDefault="006145CD" w:rsidP="001C68AB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25D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118EDF0" w14:textId="77777777" w:rsidR="007C4951" w:rsidRPr="000E72B7" w:rsidRDefault="007C4951" w:rsidP="001C68AB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CFBDC" w14:textId="4B2109BB" w:rsidR="007C4951" w:rsidRPr="000E72B7" w:rsidRDefault="006145CD" w:rsidP="001C68AB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25D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7C4951" w:rsidRPr="000E72B7" w14:paraId="6550693B" w14:textId="77777777" w:rsidTr="001C68AB">
        <w:tc>
          <w:tcPr>
            <w:tcW w:w="3510" w:type="dxa"/>
          </w:tcPr>
          <w:p w14:paraId="3BCEE959" w14:textId="77777777" w:rsidR="007C4951" w:rsidRPr="000E72B7" w:rsidRDefault="007C4951" w:rsidP="001C68A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0BDAD600" w14:textId="77777777" w:rsidR="007C4951" w:rsidRPr="000E72B7" w:rsidRDefault="007C4951" w:rsidP="001C68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25D26" w:rsidRPr="000E72B7" w14:paraId="5601B09C" w14:textId="77777777" w:rsidTr="001C68AB">
        <w:tc>
          <w:tcPr>
            <w:tcW w:w="3510" w:type="dxa"/>
          </w:tcPr>
          <w:p w14:paraId="2BFC551F" w14:textId="070D3E4D" w:rsidR="00125D26" w:rsidRPr="000E72B7" w:rsidRDefault="00125D26" w:rsidP="00125D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A5A516B" w14:textId="77777777" w:rsidR="00125D26" w:rsidRPr="000E72B7" w:rsidRDefault="00125D26" w:rsidP="00125D26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F23077" w14:textId="77777777" w:rsidR="00125D26" w:rsidRPr="000E72B7" w:rsidRDefault="00125D26" w:rsidP="00125D2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3A20B7" w14:textId="77777777" w:rsidR="00125D26" w:rsidRDefault="00125D26" w:rsidP="00125D26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06045F" w14:textId="77777777" w:rsidR="00125D26" w:rsidRPr="000E72B7" w:rsidRDefault="00125D26" w:rsidP="00125D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E2559A" w14:textId="77777777" w:rsidR="00125D26" w:rsidRPr="000E72B7" w:rsidRDefault="00125D26" w:rsidP="00125D26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FACB69" w14:textId="77777777" w:rsidR="00125D26" w:rsidRPr="000E72B7" w:rsidRDefault="00125D26" w:rsidP="00125D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A6C84" w14:textId="77777777" w:rsidR="00125D26" w:rsidRDefault="00125D26" w:rsidP="00125D26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7684" w:rsidRPr="000E72B7" w14:paraId="3E7FAE22" w14:textId="77777777" w:rsidTr="001C68AB">
        <w:tc>
          <w:tcPr>
            <w:tcW w:w="3510" w:type="dxa"/>
          </w:tcPr>
          <w:p w14:paraId="58E1F538" w14:textId="77777777" w:rsidR="00A77684" w:rsidRPr="000E72B7" w:rsidRDefault="00A77684" w:rsidP="00A776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6F8937B0" w14:textId="5EF1F59E" w:rsidR="00A77684" w:rsidRPr="000E72B7" w:rsidRDefault="00A77684" w:rsidP="00A77684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449,776</w:t>
            </w:r>
          </w:p>
        </w:tc>
        <w:tc>
          <w:tcPr>
            <w:tcW w:w="270" w:type="dxa"/>
            <w:shd w:val="clear" w:color="auto" w:fill="auto"/>
          </w:tcPr>
          <w:p w14:paraId="7E2A4CAD" w14:textId="77777777" w:rsidR="00A77684" w:rsidRPr="000E72B7" w:rsidRDefault="00A77684" w:rsidP="00A7768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7CC7EDC" w14:textId="6C03CF35" w:rsidR="00A77684" w:rsidRPr="000E72B7" w:rsidRDefault="00A77684" w:rsidP="00A77684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464,238</w:t>
            </w:r>
          </w:p>
        </w:tc>
        <w:tc>
          <w:tcPr>
            <w:tcW w:w="270" w:type="dxa"/>
            <w:shd w:val="clear" w:color="auto" w:fill="auto"/>
          </w:tcPr>
          <w:p w14:paraId="3B2B9B0F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E85FD3" w14:textId="24F3C355" w:rsidR="00A77684" w:rsidRPr="000E72B7" w:rsidRDefault="00A77684" w:rsidP="00A77684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449,776</w:t>
            </w:r>
          </w:p>
        </w:tc>
        <w:tc>
          <w:tcPr>
            <w:tcW w:w="270" w:type="dxa"/>
          </w:tcPr>
          <w:p w14:paraId="77B0DF2A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6E5354" w14:textId="76811646" w:rsidR="00A77684" w:rsidRPr="000E72B7" w:rsidRDefault="00A77684" w:rsidP="00A77684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464,238</w:t>
            </w:r>
          </w:p>
        </w:tc>
      </w:tr>
      <w:tr w:rsidR="00A77684" w:rsidRPr="000E72B7" w14:paraId="580DB50A" w14:textId="77777777" w:rsidTr="001C68AB">
        <w:tc>
          <w:tcPr>
            <w:tcW w:w="3510" w:type="dxa"/>
          </w:tcPr>
          <w:p w14:paraId="4348286A" w14:textId="77777777" w:rsidR="00A77684" w:rsidRPr="000E72B7" w:rsidRDefault="00A77684" w:rsidP="00A776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2435116" w14:textId="77777777" w:rsidR="00A77684" w:rsidRPr="000E72B7" w:rsidRDefault="00A77684" w:rsidP="00A77684">
            <w:pPr>
              <w:tabs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8A8605" w14:textId="77777777" w:rsidR="00A77684" w:rsidRPr="000E72B7" w:rsidRDefault="00A77684" w:rsidP="00A7768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443D2A" w14:textId="77777777" w:rsidR="00A77684" w:rsidRPr="000E72B7" w:rsidRDefault="00A77684" w:rsidP="00A77684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EB5BCF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2DEF3D" w14:textId="77777777" w:rsidR="00A77684" w:rsidRPr="000E72B7" w:rsidRDefault="00A77684" w:rsidP="00A77684">
            <w:pPr>
              <w:tabs>
                <w:tab w:val="decimal" w:pos="9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3FC53C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7E72FA" w14:textId="77777777" w:rsidR="00A77684" w:rsidRPr="000E72B7" w:rsidRDefault="00A77684" w:rsidP="00A77684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7684" w:rsidRPr="000E72B7" w14:paraId="7744E989" w14:textId="77777777" w:rsidTr="009A0CF0">
        <w:tc>
          <w:tcPr>
            <w:tcW w:w="3510" w:type="dxa"/>
          </w:tcPr>
          <w:p w14:paraId="20E720C5" w14:textId="77777777" w:rsidR="00A77684" w:rsidRPr="000E72B7" w:rsidRDefault="00A77684" w:rsidP="00A77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E0DAC4" w14:textId="23F2A801" w:rsidR="00A77684" w:rsidRPr="000E72B7" w:rsidRDefault="00A77684" w:rsidP="00A77684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151,442</w:t>
            </w:r>
          </w:p>
        </w:tc>
        <w:tc>
          <w:tcPr>
            <w:tcW w:w="270" w:type="dxa"/>
            <w:shd w:val="clear" w:color="auto" w:fill="auto"/>
          </w:tcPr>
          <w:p w14:paraId="163569B2" w14:textId="77777777" w:rsidR="00A77684" w:rsidRPr="000E72B7" w:rsidRDefault="00A77684" w:rsidP="00A77684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249900" w14:textId="1A930DCF" w:rsidR="00A77684" w:rsidRPr="000E72B7" w:rsidRDefault="00A77684" w:rsidP="00A77684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153,679</w:t>
            </w:r>
          </w:p>
        </w:tc>
        <w:tc>
          <w:tcPr>
            <w:tcW w:w="270" w:type="dxa"/>
            <w:shd w:val="clear" w:color="auto" w:fill="auto"/>
          </w:tcPr>
          <w:p w14:paraId="090E457B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C472B" w14:textId="369953A5" w:rsidR="00A77684" w:rsidRPr="000E72B7" w:rsidRDefault="00A77684" w:rsidP="00A77684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151,442</w:t>
            </w:r>
          </w:p>
        </w:tc>
        <w:tc>
          <w:tcPr>
            <w:tcW w:w="270" w:type="dxa"/>
          </w:tcPr>
          <w:p w14:paraId="3792FB0A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B56DE0" w14:textId="330A39A2" w:rsidR="00A77684" w:rsidRPr="000E72B7" w:rsidRDefault="00A77684" w:rsidP="00A77684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153,679</w:t>
            </w:r>
          </w:p>
        </w:tc>
      </w:tr>
      <w:tr w:rsidR="00A77684" w:rsidRPr="000E72B7" w14:paraId="34660C22" w14:textId="77777777" w:rsidTr="009A0CF0">
        <w:tc>
          <w:tcPr>
            <w:tcW w:w="3510" w:type="dxa"/>
          </w:tcPr>
          <w:p w14:paraId="29C031B2" w14:textId="77777777" w:rsidR="00A77684" w:rsidRPr="000E72B7" w:rsidRDefault="00A77684" w:rsidP="00A77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3F3621" w14:textId="484D0C53" w:rsidR="00A77684" w:rsidRPr="000E72B7" w:rsidRDefault="00A77684" w:rsidP="00A77684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4,511</w:t>
            </w:r>
          </w:p>
        </w:tc>
        <w:tc>
          <w:tcPr>
            <w:tcW w:w="270" w:type="dxa"/>
            <w:shd w:val="clear" w:color="auto" w:fill="auto"/>
          </w:tcPr>
          <w:p w14:paraId="0D0C803C" w14:textId="77777777" w:rsidR="00A77684" w:rsidRPr="000E72B7" w:rsidRDefault="00A77684" w:rsidP="00A77684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A03505" w14:textId="1A97524E" w:rsidR="00A77684" w:rsidRPr="000E72B7" w:rsidRDefault="00A77684" w:rsidP="00A77684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241ED5A3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6995E" w14:textId="332AAA86" w:rsidR="00A77684" w:rsidRPr="000E72B7" w:rsidRDefault="00A77684" w:rsidP="00A77684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4,511</w:t>
            </w:r>
          </w:p>
        </w:tc>
        <w:tc>
          <w:tcPr>
            <w:tcW w:w="270" w:type="dxa"/>
          </w:tcPr>
          <w:p w14:paraId="08668C1C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19C34B" w14:textId="1E04758E" w:rsidR="00A77684" w:rsidRPr="000E72B7" w:rsidRDefault="00A77684" w:rsidP="00A77684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A77684" w:rsidRPr="000E72B7" w14:paraId="25FDF00F" w14:textId="77777777" w:rsidTr="009A0CF0">
        <w:tc>
          <w:tcPr>
            <w:tcW w:w="3510" w:type="dxa"/>
          </w:tcPr>
          <w:p w14:paraId="49EC3FCE" w14:textId="77777777" w:rsidR="00A77684" w:rsidRPr="000E72B7" w:rsidRDefault="00A77684" w:rsidP="00A77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58984F" w14:textId="6909D7F3" w:rsidR="00A77684" w:rsidRPr="000E72B7" w:rsidRDefault="00A77684" w:rsidP="00A77684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70" w:type="dxa"/>
            <w:shd w:val="clear" w:color="auto" w:fill="auto"/>
          </w:tcPr>
          <w:p w14:paraId="6CD7B356" w14:textId="77777777" w:rsidR="00A77684" w:rsidRPr="000E72B7" w:rsidRDefault="00A77684" w:rsidP="00A7768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07E3A1" w14:textId="584FB384" w:rsidR="00A77684" w:rsidRPr="000E72B7" w:rsidRDefault="00A77684" w:rsidP="00A77684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  <w:tc>
          <w:tcPr>
            <w:tcW w:w="270" w:type="dxa"/>
            <w:shd w:val="clear" w:color="auto" w:fill="auto"/>
          </w:tcPr>
          <w:p w14:paraId="0BB454DC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82655" w14:textId="06DC9865" w:rsidR="00A77684" w:rsidRPr="000E72B7" w:rsidRDefault="00A77684" w:rsidP="00A77684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70" w:type="dxa"/>
          </w:tcPr>
          <w:p w14:paraId="3F535D60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320530" w14:textId="2CBA733F" w:rsidR="00A77684" w:rsidRPr="000E72B7" w:rsidRDefault="00A77684" w:rsidP="00A77684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</w:tr>
      <w:tr w:rsidR="00A77684" w:rsidRPr="000E72B7" w14:paraId="077E1EDB" w14:textId="77777777" w:rsidTr="009A0CF0">
        <w:tc>
          <w:tcPr>
            <w:tcW w:w="3510" w:type="dxa"/>
          </w:tcPr>
          <w:p w14:paraId="19EF3F66" w14:textId="77777777" w:rsidR="00A77684" w:rsidRPr="000E72B7" w:rsidRDefault="00A77684" w:rsidP="00A77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5FFEA1" w14:textId="38D1470C" w:rsidR="00A77684" w:rsidRPr="000E72B7" w:rsidRDefault="00A77684" w:rsidP="00A77684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70" w:type="dxa"/>
            <w:shd w:val="clear" w:color="auto" w:fill="auto"/>
          </w:tcPr>
          <w:p w14:paraId="1FB82069" w14:textId="77777777" w:rsidR="00A77684" w:rsidRPr="000E72B7" w:rsidRDefault="00A77684" w:rsidP="00A7768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C01F47" w14:textId="0CDC34ED" w:rsidR="00A77684" w:rsidRPr="000E72B7" w:rsidRDefault="00A77684" w:rsidP="00A77684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  <w:tc>
          <w:tcPr>
            <w:tcW w:w="270" w:type="dxa"/>
            <w:shd w:val="clear" w:color="auto" w:fill="auto"/>
          </w:tcPr>
          <w:p w14:paraId="667CDD67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6A6F0" w14:textId="57CF19A1" w:rsidR="00A77684" w:rsidRPr="000E72B7" w:rsidRDefault="00A77684" w:rsidP="00A77684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70" w:type="dxa"/>
          </w:tcPr>
          <w:p w14:paraId="347F1BF5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604685" w14:textId="5313038B" w:rsidR="00A77684" w:rsidRPr="000E72B7" w:rsidRDefault="00A77684" w:rsidP="00A77684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</w:tr>
      <w:tr w:rsidR="00A77684" w:rsidRPr="000E72B7" w14:paraId="6D28D201" w14:textId="77777777" w:rsidTr="009A0CF0">
        <w:tc>
          <w:tcPr>
            <w:tcW w:w="3510" w:type="dxa"/>
          </w:tcPr>
          <w:p w14:paraId="0C72766D" w14:textId="77777777" w:rsidR="00A77684" w:rsidRPr="000E72B7" w:rsidRDefault="00A77684" w:rsidP="00A77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35F649" w14:textId="7C411DED" w:rsidR="00A77684" w:rsidRPr="000E72B7" w:rsidRDefault="00A77684" w:rsidP="00A77684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9,418</w:t>
            </w:r>
          </w:p>
        </w:tc>
        <w:tc>
          <w:tcPr>
            <w:tcW w:w="270" w:type="dxa"/>
            <w:shd w:val="clear" w:color="auto" w:fill="auto"/>
          </w:tcPr>
          <w:p w14:paraId="17361B53" w14:textId="77777777" w:rsidR="00A77684" w:rsidRPr="000E72B7" w:rsidRDefault="00A77684" w:rsidP="00A7768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C2F999" w14:textId="19679B9B" w:rsidR="00A77684" w:rsidRPr="000E72B7" w:rsidRDefault="00A77684" w:rsidP="00A77684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12,936</w:t>
            </w:r>
          </w:p>
        </w:tc>
        <w:tc>
          <w:tcPr>
            <w:tcW w:w="270" w:type="dxa"/>
            <w:shd w:val="clear" w:color="auto" w:fill="auto"/>
          </w:tcPr>
          <w:p w14:paraId="7FEE3021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9621D" w14:textId="3F172582" w:rsidR="00A77684" w:rsidRPr="000E72B7" w:rsidRDefault="00A77684" w:rsidP="00A77684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9,418</w:t>
            </w:r>
          </w:p>
        </w:tc>
        <w:tc>
          <w:tcPr>
            <w:tcW w:w="270" w:type="dxa"/>
          </w:tcPr>
          <w:p w14:paraId="35F5E3C1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2F2846" w14:textId="78900BEB" w:rsidR="00A77684" w:rsidRPr="000E72B7" w:rsidRDefault="00A77684" w:rsidP="00A77684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12,936</w:t>
            </w:r>
          </w:p>
        </w:tc>
      </w:tr>
      <w:tr w:rsidR="00A77684" w:rsidRPr="000E72B7" w14:paraId="28729E38" w14:textId="77777777" w:rsidTr="001C68AB">
        <w:tc>
          <w:tcPr>
            <w:tcW w:w="3510" w:type="dxa"/>
            <w:vAlign w:val="bottom"/>
          </w:tcPr>
          <w:p w14:paraId="520D62A1" w14:textId="77777777" w:rsidR="00A77684" w:rsidRPr="000E72B7" w:rsidRDefault="00A77684" w:rsidP="00A7768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D947A" w14:textId="19514DC7" w:rsidR="00A77684" w:rsidRPr="00097199" w:rsidRDefault="00A77684" w:rsidP="00A77684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621,425</w:t>
            </w:r>
          </w:p>
        </w:tc>
        <w:tc>
          <w:tcPr>
            <w:tcW w:w="270" w:type="dxa"/>
            <w:shd w:val="clear" w:color="auto" w:fill="auto"/>
          </w:tcPr>
          <w:p w14:paraId="6085EBED" w14:textId="77777777" w:rsidR="00A77684" w:rsidRPr="000E72B7" w:rsidRDefault="00A77684" w:rsidP="00A7768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8DA9D" w14:textId="62642EB9" w:rsidR="00A77684" w:rsidRPr="00125D26" w:rsidRDefault="00A77684" w:rsidP="00A77684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25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639,639</w:t>
            </w:r>
          </w:p>
        </w:tc>
        <w:tc>
          <w:tcPr>
            <w:tcW w:w="270" w:type="dxa"/>
            <w:shd w:val="clear" w:color="auto" w:fill="auto"/>
          </w:tcPr>
          <w:p w14:paraId="2AA761A6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9E203" w14:textId="7606B4E7" w:rsidR="00A77684" w:rsidRPr="00097199" w:rsidRDefault="00A77684" w:rsidP="00A77684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621,425</w:t>
            </w:r>
          </w:p>
        </w:tc>
        <w:tc>
          <w:tcPr>
            <w:tcW w:w="270" w:type="dxa"/>
          </w:tcPr>
          <w:p w14:paraId="7D407C94" w14:textId="77777777" w:rsidR="00A77684" w:rsidRPr="000E72B7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F844C2" w14:textId="56903F2F" w:rsidR="00A77684" w:rsidRPr="00125D26" w:rsidRDefault="00A77684" w:rsidP="00A77684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25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639,639</w:t>
            </w:r>
          </w:p>
        </w:tc>
      </w:tr>
    </w:tbl>
    <w:p w14:paraId="5C090EE4" w14:textId="285CD0DE" w:rsidR="00125D26" w:rsidRDefault="00125D26" w:rsidP="00125D26">
      <w:pPr>
        <w:pStyle w:val="Bo-Blankline"/>
      </w:pPr>
    </w:p>
    <w:p w14:paraId="628D3172" w14:textId="77777777" w:rsidR="001229FB" w:rsidRPr="00B210DE" w:rsidRDefault="001229FB" w:rsidP="00D04C13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0D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DAEBC7A" w14:textId="77777777" w:rsidR="001229FB" w:rsidRPr="00D12203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11E2B672" w14:textId="2EF1B76F" w:rsidR="00125D26" w:rsidRPr="00125D26" w:rsidRDefault="00125D26" w:rsidP="00125D26">
      <w:pPr>
        <w:numPr>
          <w:ilvl w:val="0"/>
          <w:numId w:val="8"/>
        </w:numPr>
        <w:spacing w:line="240" w:lineRule="auto"/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125D26">
        <w:rPr>
          <w:rFonts w:ascii="Angsana New" w:hAnsi="Angsana New"/>
          <w:spacing w:val="-4"/>
          <w:sz w:val="30"/>
          <w:szCs w:val="30"/>
          <w:cs/>
        </w:rPr>
        <w:t>บริษัททำสัญญา</w:t>
      </w:r>
      <w:r w:rsidRPr="00125D26">
        <w:rPr>
          <w:rFonts w:ascii="Angsana New" w:hAnsi="Angsana New" w:hint="cs"/>
          <w:spacing w:val="-4"/>
          <w:sz w:val="30"/>
          <w:szCs w:val="30"/>
          <w:cs/>
        </w:rPr>
        <w:t>บริการ</w:t>
      </w:r>
      <w:r w:rsidRPr="00125D26">
        <w:rPr>
          <w:rFonts w:ascii="Angsana New" w:hAnsi="Angsana New"/>
          <w:spacing w:val="-4"/>
          <w:sz w:val="30"/>
          <w:szCs w:val="30"/>
          <w:cs/>
        </w:rPr>
        <w:t>ที่เกี่ยวข้อง</w:t>
      </w:r>
      <w:r w:rsidRPr="00125D26">
        <w:rPr>
          <w:rFonts w:ascii="Angsana New" w:hAnsi="Angsana New" w:hint="cs"/>
          <w:spacing w:val="-4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Pr="00125D2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25D26">
        <w:rPr>
          <w:rFonts w:ascii="Angsana New" w:hAnsi="Angsana New" w:hint="cs"/>
          <w:spacing w:val="-4"/>
          <w:sz w:val="30"/>
          <w:szCs w:val="30"/>
          <w:cs/>
        </w:rPr>
        <w:t xml:space="preserve">กำหนดระยะเวลา </w:t>
      </w:r>
      <w:r w:rsidRPr="00125D26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Pr="00125D2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ปี </w:t>
      </w:r>
      <w:r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6A97937D" w14:textId="77777777" w:rsidR="00125D26" w:rsidRPr="00125D26" w:rsidRDefault="00125D26" w:rsidP="00125D26">
      <w:pPr>
        <w:pStyle w:val="Bo-Blankline"/>
      </w:pP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510"/>
        <w:gridCol w:w="1080"/>
        <w:gridCol w:w="270"/>
        <w:gridCol w:w="1080"/>
        <w:gridCol w:w="270"/>
        <w:gridCol w:w="1080"/>
        <w:gridCol w:w="270"/>
        <w:gridCol w:w="1080"/>
      </w:tblGrid>
      <w:tr w:rsidR="00BE0AD2" w:rsidRPr="00EB7266" w14:paraId="55E13ACC" w14:textId="77777777" w:rsidTr="00125D26">
        <w:trPr>
          <w:tblHeader/>
        </w:trPr>
        <w:tc>
          <w:tcPr>
            <w:tcW w:w="3510" w:type="dxa"/>
            <w:shd w:val="clear" w:color="auto" w:fill="auto"/>
          </w:tcPr>
          <w:p w14:paraId="69549694" w14:textId="77777777" w:rsidR="00BE0AD2" w:rsidRPr="00070CC6" w:rsidRDefault="00BE0AD2" w:rsidP="0028067D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D21A17A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3CACDF" w14:textId="77777777" w:rsidR="00BE0AD2" w:rsidRPr="00070CC6" w:rsidRDefault="00BE0AD2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8C0C20D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F8F" w:rsidRPr="00744476" w14:paraId="6566E259" w14:textId="77777777" w:rsidTr="00125D26">
        <w:trPr>
          <w:tblHeader/>
        </w:trPr>
        <w:tc>
          <w:tcPr>
            <w:tcW w:w="3510" w:type="dxa"/>
            <w:shd w:val="clear" w:color="auto" w:fill="auto"/>
          </w:tcPr>
          <w:p w14:paraId="3C99884A" w14:textId="77777777" w:rsidR="007D2F8F" w:rsidRPr="00070CC6" w:rsidRDefault="007D2F8F" w:rsidP="007D2F8F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E531A" w14:textId="20B35255" w:rsidR="007D2F8F" w:rsidRPr="00070CC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F5B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596EC94" w14:textId="77777777" w:rsidR="007D2F8F" w:rsidRPr="00070CC6" w:rsidRDefault="007D2F8F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FEC553" w14:textId="7805A9F6" w:rsidR="007D2F8F" w:rsidRPr="00070CC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F5B1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DE50001" w14:textId="77777777" w:rsidR="007D2F8F" w:rsidRPr="00070CC6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3E1410" w14:textId="6264A24E" w:rsidR="007D2F8F" w:rsidRPr="00070CC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F5B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9945A4B" w14:textId="77777777" w:rsidR="007D2F8F" w:rsidRPr="00070CC6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58B6BB" w14:textId="076C4698" w:rsidR="007D2F8F" w:rsidRPr="00070CC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F5B1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E0AD2" w:rsidRPr="00744476" w14:paraId="028A3642" w14:textId="77777777" w:rsidTr="00125D26">
        <w:trPr>
          <w:tblHeader/>
        </w:trPr>
        <w:tc>
          <w:tcPr>
            <w:tcW w:w="3510" w:type="dxa"/>
            <w:shd w:val="clear" w:color="auto" w:fill="auto"/>
          </w:tcPr>
          <w:p w14:paraId="370655F0" w14:textId="77777777" w:rsidR="00BE0AD2" w:rsidRPr="00070CC6" w:rsidRDefault="00BE0AD2" w:rsidP="0028067D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91B975B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E0AD2" w:rsidRPr="0033434F" w14:paraId="04F8629A" w14:textId="77777777" w:rsidTr="00125D26">
        <w:tc>
          <w:tcPr>
            <w:tcW w:w="3510" w:type="dxa"/>
            <w:shd w:val="clear" w:color="auto" w:fill="auto"/>
          </w:tcPr>
          <w:p w14:paraId="0B503E4C" w14:textId="77777777" w:rsidR="00BE0AD2" w:rsidRPr="00070CC6" w:rsidRDefault="00BE0AD2" w:rsidP="00125D26">
            <w:pPr>
              <w:spacing w:line="240" w:lineRule="atLeast"/>
              <w:ind w:left="270" w:right="-126" w:hanging="2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2072A58E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460F0B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BBFB1D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9D6F16" w14:textId="77777777" w:rsidR="00BE0AD2" w:rsidRPr="00070CC6" w:rsidRDefault="00BE0AD2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BB79E2" w14:textId="77777777" w:rsidR="00BE0AD2" w:rsidRPr="00070CC6" w:rsidRDefault="00BE0AD2" w:rsidP="0028067D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3F933E" w14:textId="77777777" w:rsidR="00BE0AD2" w:rsidRPr="00070CC6" w:rsidRDefault="00BE0AD2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007795" w14:textId="77777777" w:rsidR="00BE0AD2" w:rsidRPr="00070CC6" w:rsidRDefault="00BE0AD2" w:rsidP="0028067D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0AD2" w:rsidRPr="0033434F" w14:paraId="2669F15D" w14:textId="77777777" w:rsidTr="00125D26">
        <w:tc>
          <w:tcPr>
            <w:tcW w:w="3510" w:type="dxa"/>
            <w:shd w:val="clear" w:color="auto" w:fill="auto"/>
          </w:tcPr>
          <w:p w14:paraId="47EB6EC2" w14:textId="77777777" w:rsidR="00BE0AD2" w:rsidRPr="00070CC6" w:rsidRDefault="00BE0AD2" w:rsidP="0028067D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2E04E6E3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1A6736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F646CD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070B8D" w14:textId="77777777" w:rsidR="00BE0AD2" w:rsidRPr="00070CC6" w:rsidRDefault="00BE0AD2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52FB56" w14:textId="77777777" w:rsidR="00BE0AD2" w:rsidRPr="00070CC6" w:rsidRDefault="00BE0AD2" w:rsidP="008C04F6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80E749" w14:textId="77777777" w:rsidR="00BE0AD2" w:rsidRPr="00070CC6" w:rsidRDefault="00BE0AD2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35BB95" w14:textId="77777777" w:rsidR="00BE0AD2" w:rsidRPr="00070CC6" w:rsidRDefault="00BE0AD2" w:rsidP="0028067D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2AA0" w:rsidRPr="0033434F" w14:paraId="144D4E6B" w14:textId="77777777" w:rsidTr="00125D26">
        <w:tc>
          <w:tcPr>
            <w:tcW w:w="3510" w:type="dxa"/>
            <w:shd w:val="clear" w:color="auto" w:fill="auto"/>
          </w:tcPr>
          <w:p w14:paraId="495D3308" w14:textId="77777777" w:rsidR="00E82AA0" w:rsidRPr="00070CC6" w:rsidRDefault="00E82AA0" w:rsidP="00E82AA0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77BA73B" w14:textId="57FEA8D8" w:rsidR="00E82AA0" w:rsidRPr="00070CC6" w:rsidRDefault="00D82AD4" w:rsidP="00E82AA0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82A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7DCB366E" w14:textId="77777777" w:rsidR="00E82AA0" w:rsidRPr="00070CC6" w:rsidRDefault="00E82AA0" w:rsidP="00E82AA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F41C68" w14:textId="479E5572" w:rsidR="00E82AA0" w:rsidRPr="00070CC6" w:rsidRDefault="00E82AA0" w:rsidP="00E82AA0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6AF2CB1F" w14:textId="77777777" w:rsidR="00E82AA0" w:rsidRPr="00070CC6" w:rsidRDefault="00E82AA0" w:rsidP="00E82AA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676283" w14:textId="2D14A3E2" w:rsidR="00E82AA0" w:rsidRPr="00070CC6" w:rsidRDefault="00AD2D3F" w:rsidP="00E82AA0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D3F">
              <w:rPr>
                <w:rFonts w:ascii="Angsana New" w:hAnsi="Angsana New"/>
                <w:sz w:val="30"/>
                <w:szCs w:val="30"/>
                <w:lang w:val="en-US"/>
              </w:rPr>
              <w:t>5,119</w:t>
            </w:r>
          </w:p>
        </w:tc>
        <w:tc>
          <w:tcPr>
            <w:tcW w:w="270" w:type="dxa"/>
            <w:shd w:val="clear" w:color="auto" w:fill="auto"/>
          </w:tcPr>
          <w:p w14:paraId="3C3B3E57" w14:textId="77777777" w:rsidR="00E82AA0" w:rsidRPr="00070CC6" w:rsidRDefault="00E82AA0" w:rsidP="00E82AA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D36818" w14:textId="66A19348" w:rsidR="00E82AA0" w:rsidRPr="00070CC6" w:rsidRDefault="00E82AA0" w:rsidP="00E82AA0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</w:tr>
      <w:tr w:rsidR="00E82AA0" w:rsidRPr="0033434F" w14:paraId="1CB51912" w14:textId="77777777" w:rsidTr="00125D26">
        <w:tc>
          <w:tcPr>
            <w:tcW w:w="3510" w:type="dxa"/>
            <w:shd w:val="clear" w:color="auto" w:fill="auto"/>
          </w:tcPr>
          <w:p w14:paraId="74C60F59" w14:textId="77777777" w:rsidR="00E82AA0" w:rsidRPr="00070CC6" w:rsidRDefault="00E82AA0" w:rsidP="00E82AA0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6D47B72D" w14:textId="13F0D26F" w:rsidR="00E82AA0" w:rsidRPr="00070CC6" w:rsidRDefault="00D82AD4" w:rsidP="00E82AA0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82A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734B1E46" w14:textId="77777777" w:rsidR="00E82AA0" w:rsidRPr="00070CC6" w:rsidRDefault="00E82AA0" w:rsidP="00E82AA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D5570C" w14:textId="6F31F9EC" w:rsidR="00E82AA0" w:rsidRPr="00070CC6" w:rsidRDefault="00E82AA0" w:rsidP="00E82AA0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4A792553" w14:textId="77777777" w:rsidR="00E82AA0" w:rsidRPr="00070CC6" w:rsidRDefault="00E82AA0" w:rsidP="00E82AA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99C34F" w14:textId="622A2087" w:rsidR="00E82AA0" w:rsidRPr="00070CC6" w:rsidRDefault="00AD2D3F" w:rsidP="00E82AA0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D3F">
              <w:rPr>
                <w:rFonts w:ascii="Angsana New" w:hAnsi="Angsana New"/>
                <w:sz w:val="30"/>
                <w:szCs w:val="30"/>
                <w:lang w:val="en-US"/>
              </w:rPr>
              <w:t>6,195</w:t>
            </w:r>
          </w:p>
        </w:tc>
        <w:tc>
          <w:tcPr>
            <w:tcW w:w="270" w:type="dxa"/>
            <w:shd w:val="clear" w:color="auto" w:fill="auto"/>
          </w:tcPr>
          <w:p w14:paraId="39E68597" w14:textId="77777777" w:rsidR="00E82AA0" w:rsidRPr="00070CC6" w:rsidRDefault="00E82AA0" w:rsidP="00E82AA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9FCE2A" w14:textId="043B7DD3" w:rsidR="00E82AA0" w:rsidRPr="00070CC6" w:rsidRDefault="00E82AA0" w:rsidP="00E82AA0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A77684" w:rsidRPr="0033434F" w14:paraId="66CD3A2D" w14:textId="77777777" w:rsidTr="00125D26">
        <w:tc>
          <w:tcPr>
            <w:tcW w:w="3510" w:type="dxa"/>
            <w:shd w:val="clear" w:color="auto" w:fill="auto"/>
          </w:tcPr>
          <w:p w14:paraId="269665C0" w14:textId="77777777" w:rsidR="00A77684" w:rsidRPr="00070CC6" w:rsidRDefault="00A77684" w:rsidP="00A77684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A4F3D" w14:textId="26176E7F" w:rsidR="00A77684" w:rsidRPr="00070CC6" w:rsidRDefault="00A77684" w:rsidP="00A7768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11,314</w:t>
            </w:r>
          </w:p>
        </w:tc>
        <w:tc>
          <w:tcPr>
            <w:tcW w:w="270" w:type="dxa"/>
            <w:shd w:val="clear" w:color="auto" w:fill="auto"/>
          </w:tcPr>
          <w:p w14:paraId="564EC4DB" w14:textId="77777777" w:rsidR="00A77684" w:rsidRPr="00070CC6" w:rsidRDefault="00A77684" w:rsidP="00A7768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2DC67" w14:textId="244E8B2D" w:rsidR="00A77684" w:rsidRPr="00070CC6" w:rsidRDefault="00A77684" w:rsidP="00A7768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  <w:shd w:val="clear" w:color="auto" w:fill="auto"/>
          </w:tcPr>
          <w:p w14:paraId="682E22E6" w14:textId="77777777" w:rsidR="00A77684" w:rsidRPr="00070CC6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DB655" w14:textId="79754467" w:rsidR="00A77684" w:rsidRPr="00070CC6" w:rsidRDefault="00A77684" w:rsidP="00A7768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11,314</w:t>
            </w:r>
          </w:p>
        </w:tc>
        <w:tc>
          <w:tcPr>
            <w:tcW w:w="270" w:type="dxa"/>
            <w:shd w:val="clear" w:color="auto" w:fill="auto"/>
          </w:tcPr>
          <w:p w14:paraId="3C48C07B" w14:textId="77777777" w:rsidR="00A77684" w:rsidRPr="00070CC6" w:rsidRDefault="00A77684" w:rsidP="00A776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D1436" w14:textId="0F897056" w:rsidR="00A77684" w:rsidRPr="00070CC6" w:rsidRDefault="00A77684" w:rsidP="00A7768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687</w:t>
            </w:r>
          </w:p>
        </w:tc>
      </w:tr>
    </w:tbl>
    <w:p w14:paraId="6A3DB307" w14:textId="77777777" w:rsidR="00D3486D" w:rsidRPr="00D12203" w:rsidRDefault="00D3486D" w:rsidP="00D3486D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  <w:cs/>
        </w:rPr>
      </w:pPr>
    </w:p>
    <w:p w14:paraId="0782F467" w14:textId="5931A603" w:rsidR="003F14FA" w:rsidRDefault="003F14FA" w:rsidP="00BE05D9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 w:rsidRPr="003F14FA">
        <w:rPr>
          <w:rFonts w:ascii="Angsana New" w:hAnsi="Angsana New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</w:t>
      </w:r>
      <w:r w:rsidR="00D15B40">
        <w:rPr>
          <w:rFonts w:ascii="Angsana New" w:hAnsi="Angsana New"/>
          <w:sz w:val="30"/>
          <w:szCs w:val="30"/>
        </w:rPr>
        <w:br/>
      </w:r>
      <w:r w:rsidRPr="003F14FA">
        <w:rPr>
          <w:rFonts w:ascii="Angsana New" w:hAnsi="Angsana New"/>
          <w:sz w:val="30"/>
          <w:szCs w:val="30"/>
          <w:cs/>
        </w:rPr>
        <w:t xml:space="preserve">ทำให้บริษัทมียอดประมาณการหนี้สินสำหรับต้นทุนในการรื้อถอน ณ 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31</w:t>
      </w:r>
      <w:r w:rsidRPr="003F14FA">
        <w:rPr>
          <w:rFonts w:ascii="Angsana New" w:hAnsi="Angsana New"/>
          <w:sz w:val="30"/>
          <w:szCs w:val="30"/>
        </w:rPr>
        <w:t xml:space="preserve"> </w:t>
      </w:r>
      <w:r w:rsidRPr="003F14FA">
        <w:rPr>
          <w:rFonts w:ascii="Angsana New" w:hAnsi="Angsana New"/>
          <w:sz w:val="30"/>
          <w:szCs w:val="30"/>
          <w:cs/>
        </w:rPr>
        <w:t xml:space="preserve">ธันวาคม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256</w:t>
      </w:r>
      <w:r w:rsidR="002F5B1E">
        <w:rPr>
          <w:rFonts w:ascii="Angsana New" w:hAnsi="Angsana New"/>
          <w:sz w:val="30"/>
          <w:szCs w:val="30"/>
          <w:lang w:val="en-US"/>
        </w:rPr>
        <w:t>4</w:t>
      </w:r>
      <w:r w:rsidRPr="003F14FA">
        <w:rPr>
          <w:rFonts w:ascii="Angsana New" w:hAnsi="Angsana New"/>
          <w:sz w:val="30"/>
          <w:szCs w:val="30"/>
        </w:rPr>
        <w:t xml:space="preserve"> </w:t>
      </w:r>
      <w:r w:rsidRPr="003F14FA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D15B40">
        <w:rPr>
          <w:rFonts w:ascii="Angsana New" w:hAnsi="Angsana New"/>
          <w:sz w:val="30"/>
          <w:szCs w:val="30"/>
        </w:rPr>
        <w:br/>
      </w:r>
      <w:r w:rsidR="00FC5B0D">
        <w:rPr>
          <w:rFonts w:ascii="Angsana New" w:hAnsi="Angsana New"/>
          <w:sz w:val="30"/>
          <w:szCs w:val="30"/>
        </w:rPr>
        <w:t>270</w:t>
      </w:r>
      <w:r w:rsidRPr="003F14FA">
        <w:rPr>
          <w:rFonts w:ascii="Angsana New" w:hAnsi="Angsana New"/>
          <w:sz w:val="30"/>
          <w:szCs w:val="30"/>
        </w:rPr>
        <w:t xml:space="preserve"> </w:t>
      </w:r>
      <w:r w:rsidRPr="003F14F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3F14FA">
        <w:rPr>
          <w:rFonts w:ascii="Angsana New" w:hAnsi="Angsana New"/>
          <w:i/>
          <w:iCs/>
          <w:sz w:val="30"/>
          <w:szCs w:val="30"/>
          <w:cs/>
        </w:rPr>
        <w:t>(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2F5B1E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3F14FA">
        <w:rPr>
          <w:rFonts w:ascii="Angsana New" w:hAnsi="Angsana New"/>
          <w:i/>
          <w:iCs/>
          <w:sz w:val="30"/>
          <w:szCs w:val="30"/>
        </w:rPr>
        <w:t xml:space="preserve">: 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2F5B1E">
        <w:rPr>
          <w:rFonts w:ascii="Angsana New" w:hAnsi="Angsana New"/>
          <w:i/>
          <w:iCs/>
          <w:sz w:val="30"/>
          <w:szCs w:val="30"/>
          <w:lang w:val="en-US"/>
        </w:rPr>
        <w:t>65</w:t>
      </w:r>
      <w:r w:rsidRPr="003F14FA">
        <w:rPr>
          <w:rFonts w:ascii="Angsana New" w:hAnsi="Angsana New"/>
          <w:i/>
          <w:iCs/>
          <w:sz w:val="30"/>
          <w:szCs w:val="30"/>
        </w:rPr>
        <w:t xml:space="preserve"> </w:t>
      </w:r>
      <w:r w:rsidRPr="003F14FA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3F14FA">
        <w:rPr>
          <w:rFonts w:ascii="Angsana New" w:hAnsi="Angsana New"/>
          <w:sz w:val="30"/>
          <w:szCs w:val="30"/>
          <w:cs/>
        </w:rPr>
        <w:t xml:space="preserve"> </w:t>
      </w:r>
      <w:r w:rsidRPr="00FC5B0D">
        <w:rPr>
          <w:rFonts w:ascii="Angsana New" w:hAnsi="Angsana New"/>
          <w:sz w:val="30"/>
          <w:szCs w:val="30"/>
          <w:cs/>
        </w:rPr>
        <w:t xml:space="preserve">(ดูหมายเหตุ </w:t>
      </w:r>
      <w:r w:rsidR="006145CD" w:rsidRPr="00FC5B0D">
        <w:rPr>
          <w:rFonts w:ascii="Angsana New" w:hAnsi="Angsana New"/>
          <w:sz w:val="30"/>
          <w:szCs w:val="30"/>
          <w:lang w:val="en-US"/>
        </w:rPr>
        <w:t>1</w:t>
      </w:r>
      <w:r w:rsidR="00FC5B0D" w:rsidRPr="00FC5B0D">
        <w:rPr>
          <w:rFonts w:ascii="Angsana New" w:hAnsi="Angsana New"/>
          <w:sz w:val="30"/>
          <w:szCs w:val="30"/>
          <w:lang w:val="en-US"/>
        </w:rPr>
        <w:t>7</w:t>
      </w:r>
      <w:r w:rsidRPr="00FC5B0D">
        <w:rPr>
          <w:rFonts w:ascii="Angsana New" w:hAnsi="Angsana New"/>
          <w:sz w:val="30"/>
          <w:szCs w:val="30"/>
        </w:rPr>
        <w:t>)</w:t>
      </w:r>
    </w:p>
    <w:p w14:paraId="2806F82D" w14:textId="4D91BBDD" w:rsidR="00E6196E" w:rsidRDefault="00E6196E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21140677" w14:textId="68A11A83" w:rsidR="00696DB3" w:rsidRDefault="00696DB3" w:rsidP="00BE05D9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</w:t>
      </w:r>
      <w:r w:rsidRPr="005A1D9A">
        <w:rPr>
          <w:rFonts w:ascii="Angsana New" w:hAnsi="Angsana New"/>
          <w:sz w:val="30"/>
          <w:szCs w:val="30"/>
          <w:cs/>
        </w:rPr>
        <w:t>บริษัทจะขายไฟฟ้าให้แก่บริษัทใหญ่แต่เพียงผู้เดียวใน</w:t>
      </w:r>
      <w:r w:rsidRPr="00E34840">
        <w:rPr>
          <w:rFonts w:ascii="Angsana New" w:hAnsi="Angsana New"/>
          <w:sz w:val="30"/>
          <w:szCs w:val="30"/>
          <w:cs/>
        </w:rPr>
        <w:t>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1848D56E" w14:textId="77777777" w:rsidR="00911ADB" w:rsidRPr="00E34840" w:rsidRDefault="00911ADB" w:rsidP="00911ADB">
      <w:pPr>
        <w:pStyle w:val="Bo-Blankline"/>
      </w:pPr>
    </w:p>
    <w:p w14:paraId="3D309A67" w14:textId="561596B0" w:rsidR="00FD5DB6" w:rsidRDefault="00696DB3" w:rsidP="00BE05D9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44DB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667B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ๆ</w:t>
      </w:r>
      <w:r w:rsidR="001B28F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แก่บริษัท 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0CA0392A" w14:textId="52DB739B" w:rsidR="00B44C18" w:rsidRDefault="00B44C1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79BDA844" w14:textId="77777777" w:rsidR="00801869" w:rsidRDefault="00801869" w:rsidP="006A4F6E">
      <w:pPr>
        <w:pStyle w:val="Caption"/>
      </w:pPr>
      <w:r w:rsidRPr="00ED338C">
        <w:rPr>
          <w:cs/>
        </w:rPr>
        <w:t>เงินสดและรายการเทียบเท่าเงินสด</w:t>
      </w:r>
    </w:p>
    <w:p w14:paraId="7BED38C1" w14:textId="77777777" w:rsidR="00A42500" w:rsidRPr="00A42500" w:rsidRDefault="00A42500" w:rsidP="00D3131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36"/>
        <w:gridCol w:w="1114"/>
      </w:tblGrid>
      <w:tr w:rsidR="00012345" w:rsidRPr="00EB7266" w14:paraId="5C94A58B" w14:textId="77777777" w:rsidTr="00A35E0B">
        <w:trPr>
          <w:tblHeader/>
        </w:trPr>
        <w:tc>
          <w:tcPr>
            <w:tcW w:w="4050" w:type="dxa"/>
            <w:shd w:val="clear" w:color="auto" w:fill="auto"/>
          </w:tcPr>
          <w:p w14:paraId="56A72E49" w14:textId="77777777" w:rsidR="00012345" w:rsidRPr="00A42500" w:rsidRDefault="00012345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6A78F31" w14:textId="77777777" w:rsidR="00012345" w:rsidRPr="00EB726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52D417D" w14:textId="77777777" w:rsidR="00012345" w:rsidRPr="00EB7266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4362775" w14:textId="77777777" w:rsidR="00012345" w:rsidRPr="00EB726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345" w:rsidRPr="00744476" w14:paraId="1A29B287" w14:textId="77777777" w:rsidTr="00A35E0B">
        <w:trPr>
          <w:tblHeader/>
        </w:trPr>
        <w:tc>
          <w:tcPr>
            <w:tcW w:w="4050" w:type="dxa"/>
            <w:shd w:val="clear" w:color="auto" w:fill="auto"/>
          </w:tcPr>
          <w:p w14:paraId="4D9FB105" w14:textId="77777777" w:rsidR="00012345" w:rsidRPr="00A42500" w:rsidRDefault="00012345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56D966" w14:textId="2464C468" w:rsidR="00012345" w:rsidRPr="00744476" w:rsidRDefault="006145C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44C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8DEC398" w14:textId="77777777" w:rsidR="00012345" w:rsidRPr="0074447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027822" w14:textId="5F326E8A" w:rsidR="00012345" w:rsidRPr="00744476" w:rsidRDefault="006145C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44C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AC79FFE" w14:textId="77777777" w:rsidR="00012345" w:rsidRPr="00BE704B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51C5FD" w14:textId="7C60C951" w:rsidR="00012345" w:rsidRPr="00744476" w:rsidRDefault="006145C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44C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7255858" w14:textId="77777777" w:rsidR="00012345" w:rsidRPr="00BE704B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EBB1536" w14:textId="3EE49C61" w:rsidR="00012345" w:rsidRPr="00744476" w:rsidRDefault="006145C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44C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012345" w14:paraId="77B4008F" w14:textId="77777777" w:rsidTr="00A35E0B">
        <w:tc>
          <w:tcPr>
            <w:tcW w:w="4050" w:type="dxa"/>
            <w:shd w:val="clear" w:color="auto" w:fill="auto"/>
          </w:tcPr>
          <w:p w14:paraId="4CB2ACE6" w14:textId="77777777" w:rsidR="00012345" w:rsidRPr="000E7CEE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7D9FD4CF" w14:textId="77777777" w:rsidR="00012345" w:rsidRDefault="00012345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44C18" w:rsidRPr="0033434F" w14:paraId="46656697" w14:textId="77777777" w:rsidTr="00A35E0B">
        <w:tc>
          <w:tcPr>
            <w:tcW w:w="4050" w:type="dxa"/>
            <w:shd w:val="clear" w:color="auto" w:fill="auto"/>
          </w:tcPr>
          <w:p w14:paraId="4F86556D" w14:textId="77777777" w:rsidR="00B44C18" w:rsidRPr="00ED338C" w:rsidRDefault="00B44C18" w:rsidP="00B44C1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080" w:type="dxa"/>
            <w:shd w:val="clear" w:color="auto" w:fill="auto"/>
          </w:tcPr>
          <w:p w14:paraId="6F880A97" w14:textId="5963EB25" w:rsidR="00B44C18" w:rsidRPr="0033434F" w:rsidRDefault="00FC5B0D" w:rsidP="00B44C18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70" w:type="dxa"/>
            <w:shd w:val="clear" w:color="auto" w:fill="auto"/>
          </w:tcPr>
          <w:p w14:paraId="510B3472" w14:textId="77777777" w:rsidR="00B44C18" w:rsidRDefault="00B44C18" w:rsidP="00B44C1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E7E157" w14:textId="509D2A96" w:rsidR="00B44C18" w:rsidRPr="0033434F" w:rsidRDefault="00B44C18" w:rsidP="00B44C18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1BBC9DF9" w14:textId="77777777" w:rsidR="00B44C18" w:rsidRPr="00BE704B" w:rsidRDefault="00B44C18" w:rsidP="00B44C1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052B5B" w14:textId="60DF4A6D" w:rsidR="00B44C18" w:rsidRPr="0033434F" w:rsidRDefault="00FC5B0D" w:rsidP="00B44C1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36" w:type="dxa"/>
            <w:shd w:val="clear" w:color="auto" w:fill="auto"/>
          </w:tcPr>
          <w:p w14:paraId="175D09FE" w14:textId="77777777" w:rsidR="00B44C18" w:rsidRPr="00BE704B" w:rsidRDefault="00B44C18" w:rsidP="00B44C1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7551722" w14:textId="701470D6" w:rsidR="00B44C18" w:rsidRPr="0033434F" w:rsidRDefault="00B44C18" w:rsidP="00B44C18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</w:p>
        </w:tc>
      </w:tr>
      <w:tr w:rsidR="00B44C18" w:rsidRPr="0033434F" w14:paraId="1D5985D2" w14:textId="77777777" w:rsidTr="00A35E0B">
        <w:tc>
          <w:tcPr>
            <w:tcW w:w="4050" w:type="dxa"/>
            <w:shd w:val="clear" w:color="auto" w:fill="auto"/>
          </w:tcPr>
          <w:p w14:paraId="3B1D96A2" w14:textId="77777777" w:rsidR="00B44C18" w:rsidRPr="00ED338C" w:rsidRDefault="00B44C18" w:rsidP="00B44C1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79288E47" w14:textId="16E3EB78" w:rsidR="00B44C18" w:rsidRDefault="005360A9" w:rsidP="00B44C18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FC5B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  <w:shd w:val="clear" w:color="auto" w:fill="auto"/>
          </w:tcPr>
          <w:p w14:paraId="23E73A4C" w14:textId="77777777" w:rsidR="00B44C18" w:rsidRDefault="00B44C18" w:rsidP="00B44C1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B43CDD" w14:textId="5D2E3F4D" w:rsidR="00B44C18" w:rsidRDefault="00B44C18" w:rsidP="00B44C18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4,652</w:t>
            </w:r>
          </w:p>
        </w:tc>
        <w:tc>
          <w:tcPr>
            <w:tcW w:w="270" w:type="dxa"/>
            <w:shd w:val="clear" w:color="auto" w:fill="auto"/>
          </w:tcPr>
          <w:p w14:paraId="358FE086" w14:textId="77777777" w:rsidR="00B44C18" w:rsidRPr="00BE704B" w:rsidRDefault="00B44C18" w:rsidP="00B44C1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5406E" w14:textId="252D1565" w:rsidR="00B44C18" w:rsidRDefault="005360A9" w:rsidP="00B44C1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FC5B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</w:p>
        </w:tc>
        <w:tc>
          <w:tcPr>
            <w:tcW w:w="236" w:type="dxa"/>
            <w:shd w:val="clear" w:color="auto" w:fill="auto"/>
          </w:tcPr>
          <w:p w14:paraId="3DA5AE4D" w14:textId="77777777" w:rsidR="00B44C18" w:rsidRPr="00BE704B" w:rsidRDefault="00B44C18" w:rsidP="00B44C1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81CA102" w14:textId="4D90C39A" w:rsidR="00B44C18" w:rsidRDefault="00B44C18" w:rsidP="00B44C18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1,289</w:t>
            </w:r>
          </w:p>
        </w:tc>
      </w:tr>
      <w:tr w:rsidR="00B44C18" w:rsidRPr="0033434F" w14:paraId="2A61E07A" w14:textId="77777777" w:rsidTr="00A35E0B">
        <w:tc>
          <w:tcPr>
            <w:tcW w:w="4050" w:type="dxa"/>
            <w:shd w:val="clear" w:color="auto" w:fill="auto"/>
          </w:tcPr>
          <w:p w14:paraId="0E6F96B1" w14:textId="77777777" w:rsidR="00B44C18" w:rsidRPr="00ED338C" w:rsidRDefault="00B44C18" w:rsidP="00B44C1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69F4D020" w14:textId="3113E710" w:rsidR="00B44C18" w:rsidRDefault="005360A9" w:rsidP="00B44C18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  <w:r w:rsidR="00FC5B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853</w:t>
            </w:r>
          </w:p>
        </w:tc>
        <w:tc>
          <w:tcPr>
            <w:tcW w:w="270" w:type="dxa"/>
            <w:shd w:val="clear" w:color="auto" w:fill="auto"/>
          </w:tcPr>
          <w:p w14:paraId="6FE154EE" w14:textId="77777777" w:rsidR="00B44C18" w:rsidRDefault="00B44C18" w:rsidP="00B44C1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843196" w14:textId="63CB25DB" w:rsidR="00B44C18" w:rsidRDefault="00B44C18" w:rsidP="00B44C18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1,784,570</w:t>
            </w:r>
          </w:p>
        </w:tc>
        <w:tc>
          <w:tcPr>
            <w:tcW w:w="270" w:type="dxa"/>
            <w:shd w:val="clear" w:color="auto" w:fill="auto"/>
          </w:tcPr>
          <w:p w14:paraId="146F1C8A" w14:textId="77777777" w:rsidR="00B44C18" w:rsidRPr="00BE704B" w:rsidRDefault="00B44C18" w:rsidP="00B44C1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A693D5" w14:textId="6FF95887" w:rsidR="00B44C18" w:rsidRDefault="005360A9" w:rsidP="00B44C1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757</w:t>
            </w:r>
            <w:r w:rsidR="00FC5B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236" w:type="dxa"/>
            <w:shd w:val="clear" w:color="auto" w:fill="auto"/>
          </w:tcPr>
          <w:p w14:paraId="6282009C" w14:textId="77777777" w:rsidR="00B44C18" w:rsidRPr="00BE704B" w:rsidRDefault="00B44C18" w:rsidP="00B44C1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05E3D49" w14:textId="0E4E587B" w:rsidR="00B44C18" w:rsidRDefault="00B44C18" w:rsidP="00B44C18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1,646,671</w:t>
            </w:r>
          </w:p>
        </w:tc>
      </w:tr>
      <w:tr w:rsidR="00B44C18" w:rsidRPr="0033434F" w14:paraId="320780CC" w14:textId="77777777" w:rsidTr="00A35E0B">
        <w:tc>
          <w:tcPr>
            <w:tcW w:w="4050" w:type="dxa"/>
            <w:shd w:val="clear" w:color="auto" w:fill="auto"/>
          </w:tcPr>
          <w:p w14:paraId="07ED82B0" w14:textId="77777777" w:rsidR="00B44C18" w:rsidRPr="00ED338C" w:rsidRDefault="00B44C18" w:rsidP="00B44C18">
            <w:pPr>
              <w:spacing w:line="240" w:lineRule="atLeast"/>
              <w:ind w:left="252" w:right="65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B4FA9" w14:textId="5719FB51" w:rsidR="00B44C18" w:rsidRDefault="00FC5B0D" w:rsidP="00B44C18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1,541</w:t>
            </w:r>
          </w:p>
        </w:tc>
        <w:tc>
          <w:tcPr>
            <w:tcW w:w="270" w:type="dxa"/>
            <w:shd w:val="clear" w:color="auto" w:fill="auto"/>
          </w:tcPr>
          <w:p w14:paraId="55EBE94D" w14:textId="77777777" w:rsidR="00B44C18" w:rsidRDefault="00B44C18" w:rsidP="00B44C1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61FFD2" w14:textId="3752A843" w:rsidR="00B44C18" w:rsidRDefault="00B44C18" w:rsidP="00B44C18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9FF4C2" w14:textId="77777777" w:rsidR="00B44C18" w:rsidRPr="00BE704B" w:rsidRDefault="00B44C18" w:rsidP="00B44C1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D654E" w14:textId="10BF7F78" w:rsidR="00B44C18" w:rsidRDefault="00FC5B0D" w:rsidP="00B44C1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44F55" w14:textId="77777777" w:rsidR="00B44C18" w:rsidRPr="00BE704B" w:rsidRDefault="00B44C18" w:rsidP="00B44C1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843C3A" w14:textId="51592C80" w:rsidR="00B44C18" w:rsidRDefault="00B44C18" w:rsidP="00B44C18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</w:tr>
      <w:tr w:rsidR="00B44C18" w:rsidRPr="0033434F" w14:paraId="1F9F5377" w14:textId="77777777" w:rsidTr="00A35E0B">
        <w:tc>
          <w:tcPr>
            <w:tcW w:w="4050" w:type="dxa"/>
            <w:shd w:val="clear" w:color="auto" w:fill="auto"/>
          </w:tcPr>
          <w:p w14:paraId="69ECAF31" w14:textId="77777777" w:rsidR="00B44C18" w:rsidRPr="00ED338C" w:rsidRDefault="00B44C18" w:rsidP="00B44C1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9CF21" w14:textId="5EF5E89E" w:rsidR="00B44C18" w:rsidRPr="00964D68" w:rsidRDefault="00FC5B0D" w:rsidP="00B44C18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929,343</w:t>
            </w:r>
          </w:p>
        </w:tc>
        <w:tc>
          <w:tcPr>
            <w:tcW w:w="270" w:type="dxa"/>
            <w:shd w:val="clear" w:color="auto" w:fill="auto"/>
          </w:tcPr>
          <w:p w14:paraId="6B5C0724" w14:textId="77777777" w:rsidR="00B44C18" w:rsidRDefault="00B44C18" w:rsidP="00B44C1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EE55" w14:textId="26C2CB88" w:rsidR="00B44C18" w:rsidRPr="00964D68" w:rsidRDefault="00B44C18" w:rsidP="00B44C18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1,790,584</w:t>
            </w:r>
          </w:p>
        </w:tc>
        <w:tc>
          <w:tcPr>
            <w:tcW w:w="270" w:type="dxa"/>
            <w:shd w:val="clear" w:color="auto" w:fill="auto"/>
          </w:tcPr>
          <w:p w14:paraId="20E60F45" w14:textId="77777777" w:rsidR="00B44C18" w:rsidRPr="00964D68" w:rsidRDefault="00B44C18" w:rsidP="00B44C1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47C1F" w14:textId="450FD9D0" w:rsidR="00B44C18" w:rsidRPr="00964D68" w:rsidRDefault="00FC5B0D" w:rsidP="00B44C1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785,733</w:t>
            </w:r>
          </w:p>
        </w:tc>
        <w:tc>
          <w:tcPr>
            <w:tcW w:w="236" w:type="dxa"/>
            <w:shd w:val="clear" w:color="auto" w:fill="auto"/>
          </w:tcPr>
          <w:p w14:paraId="3C7A71A0" w14:textId="77777777" w:rsidR="00B44C18" w:rsidRPr="00BE704B" w:rsidRDefault="00B44C18" w:rsidP="00B44C1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5E217" w14:textId="4354A246" w:rsidR="00B44C18" w:rsidRPr="00964D68" w:rsidRDefault="00B44C18" w:rsidP="00B44C18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1,649,322</w:t>
            </w:r>
          </w:p>
        </w:tc>
      </w:tr>
    </w:tbl>
    <w:p w14:paraId="3E51BE2B" w14:textId="69246ADA" w:rsidR="00B44C18" w:rsidRDefault="00B44C18" w:rsidP="00FD5DB6">
      <w:pPr>
        <w:pStyle w:val="Bo-Blankline"/>
        <w:rPr>
          <w:lang w:val="en-US"/>
        </w:rPr>
      </w:pPr>
    </w:p>
    <w:p w14:paraId="35242DEC" w14:textId="77777777" w:rsidR="00B44C18" w:rsidRDefault="00B44C18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1ED5F466" w14:textId="476E4728" w:rsidR="00B44C18" w:rsidRDefault="00B44C18" w:rsidP="00B44C18">
      <w:pPr>
        <w:pStyle w:val="Caption"/>
      </w:pPr>
      <w:r w:rsidRPr="00307009">
        <w:rPr>
          <w:cs/>
        </w:rPr>
        <w:lastRenderedPageBreak/>
        <w:t>ลูกหนี้การค้า</w:t>
      </w:r>
    </w:p>
    <w:p w14:paraId="6CACB3DA" w14:textId="77777777" w:rsidR="00B44C18" w:rsidRPr="00B44C18" w:rsidRDefault="00B44C18" w:rsidP="00B44C18">
      <w:pPr>
        <w:pStyle w:val="Bo-Blankline"/>
        <w:rPr>
          <w:lang w:val="en-US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B44C18" w:rsidRPr="004A7DFC" w14:paraId="704122CF" w14:textId="77777777" w:rsidTr="009A0CF0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48A43" w14:textId="77777777" w:rsidR="00B44C18" w:rsidRPr="004A7DFC" w:rsidRDefault="00B44C18" w:rsidP="009A0CF0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90940" w14:textId="77777777" w:rsidR="00B44C18" w:rsidRPr="004A7DFC" w:rsidRDefault="00B44C18" w:rsidP="009A0CF0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24BF15" w14:textId="77777777" w:rsidR="00B44C18" w:rsidRPr="004A7DFC" w:rsidRDefault="00B44C18" w:rsidP="009A0CF0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5282" w14:textId="77777777" w:rsidR="00B44C18" w:rsidRPr="004A7DFC" w:rsidRDefault="00B44C18" w:rsidP="009A0CF0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C18" w:rsidRPr="004A7DFC" w14:paraId="7D8CA521" w14:textId="77777777" w:rsidTr="009A0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415BDC86" w14:textId="0327025E" w:rsidR="00B44C18" w:rsidRPr="004A7DFC" w:rsidRDefault="00B44C18" w:rsidP="00B44C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4C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44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44C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7C27E1F9" w14:textId="77777777" w:rsidR="00B44C18" w:rsidRPr="004A7DFC" w:rsidRDefault="00B44C18" w:rsidP="009A0C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114F529" w14:textId="77777777" w:rsidR="00B44C18" w:rsidRPr="004A7DFC" w:rsidRDefault="00B44C18" w:rsidP="009A0C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0DE85B" w14:textId="77777777" w:rsidR="00B44C18" w:rsidRPr="004A7DFC" w:rsidRDefault="00B44C18" w:rsidP="009A0C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C97C951" w14:textId="77777777" w:rsidR="00B44C18" w:rsidRPr="004A7DFC" w:rsidRDefault="00B44C18" w:rsidP="009A0CF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131598" w14:textId="77777777" w:rsidR="00B44C18" w:rsidRPr="004A7DFC" w:rsidRDefault="00B44C18" w:rsidP="009A0C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5305B16" w14:textId="77777777" w:rsidR="00B44C18" w:rsidRPr="004A7DFC" w:rsidRDefault="00B44C18" w:rsidP="009A0CF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231FEE" w14:textId="77777777" w:rsidR="00B44C18" w:rsidRPr="004A7DFC" w:rsidRDefault="00B44C18" w:rsidP="009A0C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B44C18" w:rsidRPr="004A7DFC" w14:paraId="462F2B62" w14:textId="77777777" w:rsidTr="009A0CF0">
        <w:trPr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7A7E19F" w14:textId="77777777" w:rsidR="00B44C18" w:rsidRPr="004A7DFC" w:rsidDel="00B75B12" w:rsidRDefault="00B44C18" w:rsidP="009A0CF0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E874357" w14:textId="77777777" w:rsidR="00B44C18" w:rsidRPr="004A7DFC" w:rsidRDefault="00B44C18" w:rsidP="009A0CF0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4C18" w:rsidRPr="004A7DFC" w14:paraId="07CD7713" w14:textId="77777777" w:rsidTr="009A0CF0">
        <w:trPr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A03315" w14:textId="77777777" w:rsidR="00B44C18" w:rsidRPr="004A7DFC" w:rsidRDefault="00B44C18" w:rsidP="009A0CF0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D4765D" w14:textId="77777777" w:rsidR="00B44C18" w:rsidRPr="004A7DFC" w:rsidRDefault="00B44C18" w:rsidP="009A0CF0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77684" w:rsidRPr="004A7DFC" w14:paraId="5BA759E3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DCA99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324059" w14:textId="2EDED188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DB7E68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8D4116" w14:textId="68E2CE4C" w:rsidR="00A77684" w:rsidRPr="007E1F31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</w:rPr>
              <w:t>217,881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06B2A5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0052FD" w14:textId="5F30F07B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7C6EBA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B0C5F7" w14:textId="2F0D26DF" w:rsidR="00A77684" w:rsidRPr="004A7DFC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</w:rPr>
              <w:t>217,881</w:t>
            </w:r>
          </w:p>
        </w:tc>
      </w:tr>
      <w:tr w:rsidR="00A77684" w:rsidRPr="004A7DFC" w14:paraId="65EC2F28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04C68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EFFDAF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E3FC7D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5A200C" w14:textId="77777777" w:rsidR="00A77684" w:rsidRPr="004A7DFC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C67FD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7E4A06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A9E59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C991D4" w14:textId="77777777" w:rsidR="00A77684" w:rsidRPr="004A7DFC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684" w:rsidRPr="004A7DFC" w14:paraId="06A7CCBC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F3C3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695EB3" w14:textId="1D50AC8E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62D138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01232A" w14:textId="0B744552" w:rsidR="00A77684" w:rsidRPr="004A7DFC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</w:rPr>
              <w:t>170,283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EE996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43E58C" w14:textId="738690CC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CA25B1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14DE7A" w14:textId="54F73A99" w:rsidR="00A77684" w:rsidRPr="004A7DFC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</w:rPr>
              <w:t>170,283</w:t>
            </w:r>
          </w:p>
        </w:tc>
      </w:tr>
      <w:tr w:rsidR="00A77684" w:rsidRPr="004A7DFC" w14:paraId="67EFA201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5F6AD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B53565" w14:textId="62DC7FEC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E48EC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0486C" w14:textId="7B5E1C91" w:rsidR="00A77684" w:rsidRPr="004A7DFC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</w:rPr>
              <w:t>138,209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772409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AE4E14" w14:textId="0C6DD474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F622D1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A285B1" w14:textId="485598C0" w:rsidR="00A77684" w:rsidRPr="004A7DFC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</w:rPr>
              <w:t>138,209</w:t>
            </w:r>
          </w:p>
        </w:tc>
      </w:tr>
      <w:tr w:rsidR="00A77684" w:rsidRPr="004A7DFC" w14:paraId="6A869B86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6DDDF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1AA83A" w14:textId="66AFDACB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714,348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B4886C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E2586C" w14:textId="5959FE86" w:rsidR="00A77684" w:rsidRPr="004A7DFC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</w:rPr>
              <w:t>373,895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7021F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C945C4" w14:textId="6C7C20CF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714,348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63642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DC7BD0" w14:textId="0D4DF641" w:rsidR="00A77684" w:rsidRPr="004A7DFC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</w:rPr>
              <w:t>373,895</w:t>
            </w:r>
          </w:p>
        </w:tc>
      </w:tr>
      <w:tr w:rsidR="00A77684" w:rsidRPr="004A7DFC" w14:paraId="28A16523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95007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FE90C" w14:textId="1764869A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AC364B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BB949" w14:textId="73014AD7" w:rsidR="00A77684" w:rsidRPr="007E1F31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FD76C" w14:textId="77777777" w:rsidR="00A77684" w:rsidRPr="007E1F31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82307" w14:textId="710387A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48064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E1C53" w14:textId="4FD1CE0C" w:rsidR="00A77684" w:rsidRPr="004A7DFC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900,268</w:t>
            </w:r>
          </w:p>
        </w:tc>
      </w:tr>
      <w:tr w:rsidR="00A77684" w:rsidRPr="004A7DFC" w14:paraId="37A843C6" w14:textId="77777777" w:rsidTr="0055677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B70C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49340" w14:textId="77777777" w:rsidR="00A77684" w:rsidRDefault="00A77684" w:rsidP="00A77684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3B785F" w14:textId="1FE85368" w:rsidR="00A77684" w:rsidRPr="004A7DFC" w:rsidRDefault="00A77684" w:rsidP="00A77684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5B94A" w14:textId="77777777" w:rsidR="00A77684" w:rsidRPr="004A7DFC" w:rsidRDefault="00A77684" w:rsidP="00A776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14793" w14:textId="24A96F66" w:rsidR="00A77684" w:rsidRPr="004A7DFC" w:rsidRDefault="00A77684" w:rsidP="00A77684">
            <w:pPr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B3B0F6" w14:textId="77777777" w:rsidR="00A77684" w:rsidRPr="004A7DFC" w:rsidRDefault="00A77684" w:rsidP="00A776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4FF16" w14:textId="77777777" w:rsidR="00A77684" w:rsidRDefault="00A77684" w:rsidP="00A77684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A69EAB" w14:textId="345E266D" w:rsidR="00A77684" w:rsidRPr="004A7DFC" w:rsidRDefault="00A77684" w:rsidP="00A77684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1C595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E69A9" w14:textId="5F7C91F5" w:rsidR="00A77684" w:rsidRPr="004A7DFC" w:rsidRDefault="00A77684" w:rsidP="00A77684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7684" w:rsidRPr="004A7DFC" w14:paraId="5500F45E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CD26E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19516" w14:textId="459763E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13FA4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33777" w14:textId="4FF9202F" w:rsidR="00A77684" w:rsidRPr="007E1F31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3B59D" w14:textId="77777777" w:rsidR="00A77684" w:rsidRPr="007E1F31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AF24C" w14:textId="5AA34B94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E122A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BDD2D" w14:textId="7AA50862" w:rsidR="00A77684" w:rsidRPr="004A7DFC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900,268</w:t>
            </w:r>
          </w:p>
        </w:tc>
      </w:tr>
      <w:tr w:rsidR="00A77684" w:rsidRPr="004A7DFC" w14:paraId="32E06B99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B9F14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28F70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5BF56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A25A0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124DBB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CDA46" w14:textId="77777777" w:rsidR="00A77684" w:rsidRPr="004A7DFC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8E7303" w14:textId="77777777" w:rsidR="00A77684" w:rsidRPr="004A7DFC" w:rsidRDefault="00A77684" w:rsidP="00A7768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F3425" w14:textId="77777777" w:rsidR="00A77684" w:rsidRPr="004A7DFC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77684" w:rsidRPr="00435338" w14:paraId="7C78AE91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CA598" w14:textId="77777777" w:rsidR="00A77684" w:rsidRPr="00435338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B9B054" w14:textId="77777777" w:rsidR="00A77684" w:rsidRPr="00F82619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AE66E0" w14:textId="77777777" w:rsidR="00A77684" w:rsidRPr="00F82619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AD697A" w14:textId="77777777" w:rsidR="00A77684" w:rsidRPr="00F82619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B45FCF" w14:textId="77777777" w:rsidR="00A77684" w:rsidRPr="00F82619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CC7706" w14:textId="77777777" w:rsidR="00A77684" w:rsidRPr="00F82619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FEC718" w14:textId="77777777" w:rsidR="00A77684" w:rsidRPr="00F82619" w:rsidRDefault="00A77684" w:rsidP="00A7768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28BA1C" w14:textId="77777777" w:rsidR="00A77684" w:rsidRPr="00F82619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4221" w:rsidRPr="00435338" w14:paraId="4A057621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DEE2E" w14:textId="77777777" w:rsidR="00914221" w:rsidRPr="00435338" w:rsidRDefault="00914221" w:rsidP="00914221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373E24" w14:textId="7458E972" w:rsidR="00914221" w:rsidRPr="00F82619" w:rsidRDefault="00914221" w:rsidP="0091422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1,565,865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57C657" w14:textId="77777777" w:rsidR="00914221" w:rsidRPr="00F82619" w:rsidRDefault="00914221" w:rsidP="0091422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60DA95" w14:textId="037DF1E1" w:rsidR="00914221" w:rsidRPr="00F82619" w:rsidRDefault="00914221" w:rsidP="0091422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1,525,077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AE844F" w14:textId="77777777" w:rsidR="00914221" w:rsidRPr="00F82619" w:rsidRDefault="00914221" w:rsidP="0091422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16A00C" w14:textId="2EED47DA" w:rsidR="00914221" w:rsidRPr="00F82619" w:rsidRDefault="00914221" w:rsidP="0091422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1,565,865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069B90" w14:textId="77777777" w:rsidR="00914221" w:rsidRPr="00F82619" w:rsidRDefault="00914221" w:rsidP="00914221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8ACDC9" w14:textId="03F80C0B" w:rsidR="00914221" w:rsidRPr="00F82619" w:rsidRDefault="00914221" w:rsidP="0091422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1,525,077</w:t>
            </w:r>
          </w:p>
        </w:tc>
      </w:tr>
      <w:tr w:rsidR="00914221" w:rsidRPr="00435338" w14:paraId="0E3710B5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AF39" w14:textId="77777777" w:rsidR="00914221" w:rsidRPr="00435338" w:rsidRDefault="00914221" w:rsidP="00914221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FBF260" w14:textId="77777777" w:rsidR="00914221" w:rsidRPr="00F82619" w:rsidRDefault="00914221" w:rsidP="0091422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8E3074" w14:textId="77777777" w:rsidR="00914221" w:rsidRPr="00F82619" w:rsidRDefault="00914221" w:rsidP="0091422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E5BB58" w14:textId="77777777" w:rsidR="00914221" w:rsidRPr="007E1F31" w:rsidRDefault="00914221" w:rsidP="0091422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0D358" w14:textId="77777777" w:rsidR="00914221" w:rsidRPr="00F82619" w:rsidRDefault="00914221" w:rsidP="0091422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C8AF8A" w14:textId="77777777" w:rsidR="00914221" w:rsidRPr="00F82619" w:rsidRDefault="00914221" w:rsidP="0091422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030012" w14:textId="77777777" w:rsidR="00914221" w:rsidRPr="00F82619" w:rsidRDefault="00914221" w:rsidP="00914221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26A28F" w14:textId="77777777" w:rsidR="00914221" w:rsidRPr="00F82619" w:rsidRDefault="00914221" w:rsidP="0091422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4221" w:rsidRPr="00435338" w14:paraId="2B9A6812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B18A" w14:textId="77777777" w:rsidR="00914221" w:rsidRPr="00435338" w:rsidRDefault="00914221" w:rsidP="00914221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0FE768" w14:textId="16ECEEE6" w:rsidR="00914221" w:rsidRPr="00F82619" w:rsidRDefault="00914221" w:rsidP="0091422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2D4665" w14:textId="77777777" w:rsidR="00914221" w:rsidRPr="00F82619" w:rsidRDefault="00914221" w:rsidP="0091422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F23A5B" w14:textId="64B90DB3" w:rsidR="00914221" w:rsidRPr="007E1F31" w:rsidRDefault="00914221" w:rsidP="0091422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5683C" w14:textId="77777777" w:rsidR="00914221" w:rsidRPr="00F82619" w:rsidRDefault="00914221" w:rsidP="0091422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6CA1F5" w14:textId="5FEA476A" w:rsidR="00914221" w:rsidRPr="00F82619" w:rsidRDefault="00914221" w:rsidP="0091422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8E1DE0" w14:textId="77777777" w:rsidR="00914221" w:rsidRPr="00F82619" w:rsidRDefault="00914221" w:rsidP="00914221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1D0D77" w14:textId="41290BA6" w:rsidR="00914221" w:rsidRPr="00F82619" w:rsidRDefault="00914221" w:rsidP="0091422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</w:tr>
      <w:tr w:rsidR="00A77684" w:rsidRPr="00435338" w14:paraId="11C180C5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74C36" w14:textId="77777777" w:rsidR="00A77684" w:rsidRPr="00435338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38D03" w14:textId="6B11E516" w:rsidR="00A77684" w:rsidRPr="006145CD" w:rsidRDefault="00914221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553F3" w14:textId="77777777" w:rsidR="00A77684" w:rsidRPr="006145CD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28365" w14:textId="47A2A224" w:rsidR="00A77684" w:rsidRPr="007E1F31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1F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F785BE" w14:textId="77777777" w:rsidR="00A77684" w:rsidRPr="007E1F31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2B1E0" w14:textId="47D9294E" w:rsidR="00A77684" w:rsidRPr="00435338" w:rsidRDefault="00914221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EAEEC" w14:textId="77777777" w:rsidR="00A77684" w:rsidRPr="00435338" w:rsidRDefault="00A77684" w:rsidP="00A7768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977B1" w14:textId="3D5C8ADF" w:rsidR="00A77684" w:rsidRPr="00435338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</w:tr>
      <w:tr w:rsidR="00A77684" w:rsidRPr="00435338" w14:paraId="6F73BD91" w14:textId="77777777" w:rsidTr="0055677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B346" w14:textId="77777777" w:rsidR="00A77684" w:rsidRPr="00D26E49" w:rsidRDefault="00A77684" w:rsidP="00A77684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A82E0" w14:textId="77777777" w:rsidR="00A77684" w:rsidRDefault="00A77684" w:rsidP="00A776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A0581D" w14:textId="0C8BC79C" w:rsidR="00914221" w:rsidRPr="00435338" w:rsidRDefault="00914221" w:rsidP="00A776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613F5A" w14:textId="77777777" w:rsidR="00A77684" w:rsidRPr="00435338" w:rsidRDefault="00A77684" w:rsidP="00A776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E6380" w14:textId="5397C952" w:rsidR="00A77684" w:rsidRPr="007E1F31" w:rsidRDefault="00A77684" w:rsidP="00A77684">
            <w:pPr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0C324B" w14:textId="77777777" w:rsidR="00A77684" w:rsidRPr="00435338" w:rsidRDefault="00A77684" w:rsidP="00A776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EC73F" w14:textId="77777777" w:rsidR="00A77684" w:rsidRDefault="00A77684" w:rsidP="00A776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B868B4" w14:textId="264E8F95" w:rsidR="00914221" w:rsidRPr="00435338" w:rsidRDefault="00914221" w:rsidP="00A776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95A413" w14:textId="77777777" w:rsidR="00A77684" w:rsidRPr="00435338" w:rsidRDefault="00A77684" w:rsidP="00A7768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2AC2C" w14:textId="4E764CAD" w:rsidR="00A77684" w:rsidRPr="00435338" w:rsidRDefault="00A77684" w:rsidP="00A77684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77684" w:rsidRPr="00435338" w14:paraId="6170B462" w14:textId="77777777" w:rsidTr="009A0CF0">
        <w:trPr>
          <w:trHeight w:val="3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5C9C" w14:textId="77777777" w:rsidR="00A77684" w:rsidRPr="00435338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9AD1C" w14:textId="3F48FD57" w:rsidR="00A77684" w:rsidRPr="006145CD" w:rsidRDefault="00914221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32B5E2" w14:textId="77777777" w:rsidR="00A77684" w:rsidRPr="006145CD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8671B" w14:textId="56414336" w:rsidR="00A77684" w:rsidRPr="007E1F31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1F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186600" w14:textId="77777777" w:rsidR="00A77684" w:rsidRPr="007E1F31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0DFD1E" w14:textId="226E819F" w:rsidR="00A77684" w:rsidRPr="00435338" w:rsidRDefault="00914221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B4500D" w14:textId="77777777" w:rsidR="00A77684" w:rsidRPr="00435338" w:rsidRDefault="00A77684" w:rsidP="00A7768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6FC8A2" w14:textId="61732B04" w:rsidR="00A77684" w:rsidRPr="00435338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</w:tr>
      <w:tr w:rsidR="00A77684" w:rsidRPr="00A706C1" w14:paraId="5106F644" w14:textId="77777777" w:rsidTr="009A0CF0">
        <w:trPr>
          <w:trHeight w:val="2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50305" w14:textId="77777777" w:rsidR="00A77684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11B47B" w14:textId="77777777" w:rsidR="00A77684" w:rsidRPr="00A706C1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5881C" w14:textId="77777777" w:rsidR="00A77684" w:rsidRPr="00A706C1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836135" w14:textId="77777777" w:rsidR="00A77684" w:rsidRPr="007E1F31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34E93A" w14:textId="77777777" w:rsidR="00A77684" w:rsidRPr="00A706C1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E407AC" w14:textId="77777777" w:rsidR="00A77684" w:rsidRPr="00A706C1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0734C3" w14:textId="77777777" w:rsidR="00A77684" w:rsidRPr="00435338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801087" w14:textId="77777777" w:rsidR="00A77684" w:rsidRPr="00A706C1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7684" w:rsidRPr="00435338" w14:paraId="2881618A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265C6" w14:textId="77777777" w:rsidR="00A77684" w:rsidRPr="00F82619" w:rsidRDefault="00A77684" w:rsidP="00A7768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A712F4" w14:textId="5313AA15" w:rsidR="00A77684" w:rsidRPr="006145CD" w:rsidRDefault="00914221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2,561,002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8EF30F" w14:textId="77777777" w:rsidR="00A77684" w:rsidRPr="006145CD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0F46D0" w14:textId="751FEC03" w:rsidR="00A77684" w:rsidRPr="007E1F31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1F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2,425,686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C7488" w14:textId="77777777" w:rsidR="00A77684" w:rsidRPr="007E1F31" w:rsidRDefault="00A77684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AF2627" w14:textId="28D373F1" w:rsidR="00A77684" w:rsidRPr="00435338" w:rsidRDefault="00914221" w:rsidP="00A7768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2,561,002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7681B" w14:textId="77777777" w:rsidR="00A77684" w:rsidRPr="00435338" w:rsidRDefault="00A77684" w:rsidP="00A7768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41B31E" w14:textId="127F9C23" w:rsidR="00A77684" w:rsidRPr="00435338" w:rsidRDefault="00A77684" w:rsidP="00A7768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2,425,686</w:t>
            </w:r>
          </w:p>
        </w:tc>
      </w:tr>
    </w:tbl>
    <w:p w14:paraId="613F722D" w14:textId="380B3540" w:rsidR="00B44C18" w:rsidRDefault="00B44C18" w:rsidP="00B44C18">
      <w:pPr>
        <w:rPr>
          <w:lang w:val="en-US"/>
        </w:rPr>
      </w:pPr>
    </w:p>
    <w:p w14:paraId="2106B47D" w14:textId="77777777" w:rsidR="00B44C18" w:rsidRDefault="00B44C18">
      <w:pPr>
        <w:spacing w:line="240" w:lineRule="auto"/>
        <w:rPr>
          <w:lang w:val="en-US"/>
        </w:rPr>
      </w:pPr>
      <w:r>
        <w:rPr>
          <w:lang w:val="en-US"/>
        </w:rPr>
        <w:br w:type="page"/>
      </w:r>
    </w:p>
    <w:p w14:paraId="327505CB" w14:textId="09796048" w:rsidR="007B5563" w:rsidRDefault="007B5563" w:rsidP="000A2581">
      <w:pPr>
        <w:pStyle w:val="Caption"/>
        <w:ind w:left="567" w:hanging="567"/>
      </w:pPr>
      <w:r w:rsidRPr="00ED338C">
        <w:rPr>
          <w:rFonts w:hint="cs"/>
          <w:cs/>
        </w:rPr>
        <w:lastRenderedPageBreak/>
        <w:t>สินค้าคงเหลือ</w:t>
      </w:r>
    </w:p>
    <w:p w14:paraId="38A151A6" w14:textId="77777777" w:rsidR="00D463E6" w:rsidRPr="00D463E6" w:rsidRDefault="00D463E6" w:rsidP="00D463E6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B800AE" w:rsidRPr="00EB7266" w14:paraId="7F3A3C51" w14:textId="77777777" w:rsidTr="00532FAC">
        <w:trPr>
          <w:tblHeader/>
        </w:trPr>
        <w:tc>
          <w:tcPr>
            <w:tcW w:w="4140" w:type="dxa"/>
            <w:shd w:val="clear" w:color="auto" w:fill="auto"/>
          </w:tcPr>
          <w:p w14:paraId="4E6BFB9C" w14:textId="77777777" w:rsidR="00B800AE" w:rsidRPr="00A42500" w:rsidRDefault="00B800AE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FA078B9" w14:textId="77777777" w:rsidR="00B800AE" w:rsidRPr="00EB726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A441E02" w14:textId="77777777" w:rsidR="00B800AE" w:rsidRPr="00EB7266" w:rsidRDefault="00B800AE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2401388" w14:textId="77777777" w:rsidR="00B800AE" w:rsidRPr="00EB726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198" w:rsidRPr="00744476" w14:paraId="50C984E1" w14:textId="77777777" w:rsidTr="00532FAC">
        <w:trPr>
          <w:tblHeader/>
        </w:trPr>
        <w:tc>
          <w:tcPr>
            <w:tcW w:w="4140" w:type="dxa"/>
            <w:shd w:val="clear" w:color="auto" w:fill="auto"/>
          </w:tcPr>
          <w:p w14:paraId="7828EF8D" w14:textId="77777777" w:rsidR="00FF1198" w:rsidRPr="00A42500" w:rsidRDefault="00FF1198" w:rsidP="00FF11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7AE570" w14:textId="11681D0F" w:rsidR="00FF1198" w:rsidRPr="00744476" w:rsidRDefault="006145CD" w:rsidP="00FF1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44C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6C0E535" w14:textId="77777777" w:rsidR="00FF1198" w:rsidRPr="00744476" w:rsidRDefault="00FF1198" w:rsidP="00FF1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261532" w14:textId="56527AFF" w:rsidR="00FF1198" w:rsidRPr="00744476" w:rsidRDefault="006145CD" w:rsidP="00FF1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44C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D07EB10" w14:textId="77777777" w:rsidR="00FF1198" w:rsidRPr="00BE704B" w:rsidRDefault="00FF1198" w:rsidP="00FF11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D1C517" w14:textId="438C00B9" w:rsidR="00FF1198" w:rsidRPr="00744476" w:rsidRDefault="006145CD" w:rsidP="00FF1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44C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182DC00" w14:textId="77777777" w:rsidR="00FF1198" w:rsidRPr="00BE704B" w:rsidRDefault="00FF1198" w:rsidP="00FF11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3E9AE7" w14:textId="63702631" w:rsidR="00FF1198" w:rsidRPr="00744476" w:rsidRDefault="006145CD" w:rsidP="00FF1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44C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B800AE" w:rsidRPr="00744476" w14:paraId="318B45CB" w14:textId="77777777" w:rsidTr="00532FAC">
        <w:trPr>
          <w:tblHeader/>
        </w:trPr>
        <w:tc>
          <w:tcPr>
            <w:tcW w:w="4140" w:type="dxa"/>
            <w:shd w:val="clear" w:color="auto" w:fill="auto"/>
          </w:tcPr>
          <w:p w14:paraId="5DFB9A55" w14:textId="77777777" w:rsidR="00B800AE" w:rsidRPr="00A42500" w:rsidRDefault="00B800AE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185C8C9E" w14:textId="77777777" w:rsidR="00B800AE" w:rsidRPr="0074447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14221" w:rsidRPr="0033434F" w14:paraId="5C0EFA7E" w14:textId="77777777" w:rsidTr="00532FAC">
        <w:tc>
          <w:tcPr>
            <w:tcW w:w="4140" w:type="dxa"/>
            <w:shd w:val="clear" w:color="auto" w:fill="auto"/>
          </w:tcPr>
          <w:p w14:paraId="47013FA8" w14:textId="77777777" w:rsidR="00914221" w:rsidRPr="00ED338C" w:rsidRDefault="00914221" w:rsidP="009142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5F3F1BE" w14:textId="4446E753" w:rsidR="00914221" w:rsidRPr="0033434F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23,641</w:t>
            </w:r>
          </w:p>
        </w:tc>
        <w:tc>
          <w:tcPr>
            <w:tcW w:w="270" w:type="dxa"/>
            <w:shd w:val="clear" w:color="auto" w:fill="auto"/>
          </w:tcPr>
          <w:p w14:paraId="4A8DB41B" w14:textId="77777777" w:rsidR="00914221" w:rsidRDefault="00914221" w:rsidP="0091422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433E7C" w14:textId="22CBBA78" w:rsidR="00914221" w:rsidRPr="0033434F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23,621</w:t>
            </w:r>
          </w:p>
        </w:tc>
        <w:tc>
          <w:tcPr>
            <w:tcW w:w="270" w:type="dxa"/>
            <w:shd w:val="clear" w:color="auto" w:fill="auto"/>
          </w:tcPr>
          <w:p w14:paraId="63C0EA3F" w14:textId="77777777" w:rsidR="00914221" w:rsidRPr="00BE704B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E74C7F" w14:textId="656E06DF" w:rsidR="00914221" w:rsidRPr="0033434F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23,641</w:t>
            </w:r>
          </w:p>
        </w:tc>
        <w:tc>
          <w:tcPr>
            <w:tcW w:w="270" w:type="dxa"/>
            <w:shd w:val="clear" w:color="auto" w:fill="auto"/>
          </w:tcPr>
          <w:p w14:paraId="166EADA2" w14:textId="77777777" w:rsidR="00914221" w:rsidRPr="00BE704B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07DF51" w14:textId="65DD4CA6" w:rsidR="00914221" w:rsidRPr="0033434F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23,621</w:t>
            </w:r>
          </w:p>
        </w:tc>
      </w:tr>
      <w:tr w:rsidR="00914221" w:rsidRPr="0033434F" w14:paraId="1A69556D" w14:textId="77777777" w:rsidTr="00532FAC">
        <w:tc>
          <w:tcPr>
            <w:tcW w:w="4140" w:type="dxa"/>
            <w:shd w:val="clear" w:color="auto" w:fill="auto"/>
          </w:tcPr>
          <w:p w14:paraId="45ACAC55" w14:textId="77777777" w:rsidR="00914221" w:rsidRPr="00ED338C" w:rsidRDefault="00914221" w:rsidP="009142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14:paraId="0C5C1CB0" w14:textId="100691EE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585,823</w:t>
            </w:r>
          </w:p>
        </w:tc>
        <w:tc>
          <w:tcPr>
            <w:tcW w:w="270" w:type="dxa"/>
            <w:shd w:val="clear" w:color="auto" w:fill="auto"/>
          </w:tcPr>
          <w:p w14:paraId="44C53D51" w14:textId="77777777" w:rsidR="00914221" w:rsidRDefault="00914221" w:rsidP="0091422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CE1ACD" w14:textId="06645F76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474,580</w:t>
            </w:r>
          </w:p>
        </w:tc>
        <w:tc>
          <w:tcPr>
            <w:tcW w:w="270" w:type="dxa"/>
            <w:shd w:val="clear" w:color="auto" w:fill="auto"/>
          </w:tcPr>
          <w:p w14:paraId="46E70429" w14:textId="77777777" w:rsidR="00914221" w:rsidRPr="00BE704B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9782FF" w14:textId="490A783F" w:rsidR="00914221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585,823</w:t>
            </w:r>
          </w:p>
        </w:tc>
        <w:tc>
          <w:tcPr>
            <w:tcW w:w="270" w:type="dxa"/>
            <w:shd w:val="clear" w:color="auto" w:fill="auto"/>
          </w:tcPr>
          <w:p w14:paraId="7A892BE7" w14:textId="77777777" w:rsidR="00914221" w:rsidRPr="00BE704B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6630C1" w14:textId="266CBF7F" w:rsidR="00914221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474,580</w:t>
            </w:r>
          </w:p>
        </w:tc>
      </w:tr>
      <w:tr w:rsidR="00914221" w:rsidRPr="0033434F" w14:paraId="30C26025" w14:textId="77777777" w:rsidTr="00532FAC">
        <w:tc>
          <w:tcPr>
            <w:tcW w:w="4140" w:type="dxa"/>
            <w:shd w:val="clear" w:color="auto" w:fill="auto"/>
          </w:tcPr>
          <w:p w14:paraId="55FEED12" w14:textId="77777777" w:rsidR="00914221" w:rsidRPr="00ED338C" w:rsidRDefault="00914221" w:rsidP="009142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และสารเคมี</w:t>
            </w:r>
          </w:p>
        </w:tc>
        <w:tc>
          <w:tcPr>
            <w:tcW w:w="1080" w:type="dxa"/>
            <w:shd w:val="clear" w:color="auto" w:fill="auto"/>
          </w:tcPr>
          <w:p w14:paraId="2FD9A767" w14:textId="6BED4E68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176,045</w:t>
            </w:r>
          </w:p>
        </w:tc>
        <w:tc>
          <w:tcPr>
            <w:tcW w:w="270" w:type="dxa"/>
            <w:shd w:val="clear" w:color="auto" w:fill="auto"/>
          </w:tcPr>
          <w:p w14:paraId="4BF7E86B" w14:textId="77777777" w:rsidR="00914221" w:rsidRDefault="00914221" w:rsidP="0091422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9C2E16" w14:textId="775C35BE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100,666</w:t>
            </w:r>
          </w:p>
        </w:tc>
        <w:tc>
          <w:tcPr>
            <w:tcW w:w="270" w:type="dxa"/>
            <w:shd w:val="clear" w:color="auto" w:fill="auto"/>
          </w:tcPr>
          <w:p w14:paraId="02A0B3F9" w14:textId="77777777" w:rsidR="00914221" w:rsidRPr="00BE704B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2510DA" w14:textId="31B3DD8F" w:rsidR="00914221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176,045</w:t>
            </w:r>
          </w:p>
        </w:tc>
        <w:tc>
          <w:tcPr>
            <w:tcW w:w="270" w:type="dxa"/>
            <w:shd w:val="clear" w:color="auto" w:fill="auto"/>
          </w:tcPr>
          <w:p w14:paraId="2B0465C8" w14:textId="77777777" w:rsidR="00914221" w:rsidRPr="00BE704B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C16812" w14:textId="23841FAC" w:rsidR="00914221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100,666</w:t>
            </w:r>
          </w:p>
        </w:tc>
      </w:tr>
      <w:tr w:rsidR="00914221" w:rsidRPr="0033434F" w14:paraId="5ED5668C" w14:textId="77777777" w:rsidTr="00532FAC">
        <w:tc>
          <w:tcPr>
            <w:tcW w:w="4140" w:type="dxa"/>
            <w:shd w:val="clear" w:color="auto" w:fill="auto"/>
          </w:tcPr>
          <w:p w14:paraId="2BEF2A9C" w14:textId="77777777" w:rsidR="00914221" w:rsidRPr="00ED338C" w:rsidRDefault="00914221" w:rsidP="009142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11425ADF" w14:textId="5F12E4CA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814,358</w:t>
            </w:r>
          </w:p>
        </w:tc>
        <w:tc>
          <w:tcPr>
            <w:tcW w:w="270" w:type="dxa"/>
            <w:shd w:val="clear" w:color="auto" w:fill="auto"/>
          </w:tcPr>
          <w:p w14:paraId="39A4D954" w14:textId="77777777" w:rsidR="00914221" w:rsidRDefault="00914221" w:rsidP="0091422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324DD3" w14:textId="7424F186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668,363</w:t>
            </w:r>
          </w:p>
        </w:tc>
        <w:tc>
          <w:tcPr>
            <w:tcW w:w="270" w:type="dxa"/>
            <w:shd w:val="clear" w:color="auto" w:fill="auto"/>
          </w:tcPr>
          <w:p w14:paraId="18E0571F" w14:textId="77777777" w:rsidR="00914221" w:rsidRPr="00BE704B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7AEDF7" w14:textId="5C47742A" w:rsidR="00914221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814,358</w:t>
            </w:r>
          </w:p>
        </w:tc>
        <w:tc>
          <w:tcPr>
            <w:tcW w:w="270" w:type="dxa"/>
            <w:shd w:val="clear" w:color="auto" w:fill="auto"/>
          </w:tcPr>
          <w:p w14:paraId="1408154B" w14:textId="77777777" w:rsidR="00914221" w:rsidRPr="00BE704B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259BC4" w14:textId="3DF1AD55" w:rsidR="00914221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668,363</w:t>
            </w:r>
          </w:p>
        </w:tc>
      </w:tr>
      <w:tr w:rsidR="00914221" w:rsidRPr="0033434F" w14:paraId="7F69517B" w14:textId="77777777" w:rsidTr="00532FAC">
        <w:tc>
          <w:tcPr>
            <w:tcW w:w="4140" w:type="dxa"/>
            <w:shd w:val="clear" w:color="auto" w:fill="auto"/>
          </w:tcPr>
          <w:p w14:paraId="3BCBF97A" w14:textId="77777777" w:rsidR="00914221" w:rsidRPr="00ED338C" w:rsidRDefault="00914221" w:rsidP="009142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2E9763" w14:textId="21B83C6E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5,487</w:t>
            </w:r>
          </w:p>
        </w:tc>
        <w:tc>
          <w:tcPr>
            <w:tcW w:w="270" w:type="dxa"/>
            <w:shd w:val="clear" w:color="auto" w:fill="auto"/>
          </w:tcPr>
          <w:p w14:paraId="6572712D" w14:textId="77777777" w:rsidR="00914221" w:rsidRDefault="00914221" w:rsidP="0091422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6CBEBC" w14:textId="25330B9D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2,145</w:t>
            </w:r>
          </w:p>
        </w:tc>
        <w:tc>
          <w:tcPr>
            <w:tcW w:w="270" w:type="dxa"/>
            <w:shd w:val="clear" w:color="auto" w:fill="auto"/>
          </w:tcPr>
          <w:p w14:paraId="50DE2802" w14:textId="77777777" w:rsidR="00914221" w:rsidRPr="00692AD9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B1BC59" w14:textId="3C405875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5,487</w:t>
            </w:r>
          </w:p>
        </w:tc>
        <w:tc>
          <w:tcPr>
            <w:tcW w:w="270" w:type="dxa"/>
            <w:shd w:val="clear" w:color="auto" w:fill="auto"/>
          </w:tcPr>
          <w:p w14:paraId="3E93AA8D" w14:textId="77777777" w:rsidR="00914221" w:rsidRPr="00692AD9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02C5C1" w14:textId="5FE751E5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2,145</w:t>
            </w:r>
          </w:p>
        </w:tc>
      </w:tr>
      <w:tr w:rsidR="00914221" w:rsidRPr="0033434F" w14:paraId="490D0809" w14:textId="77777777" w:rsidTr="00532FAC">
        <w:tc>
          <w:tcPr>
            <w:tcW w:w="4140" w:type="dxa"/>
            <w:shd w:val="clear" w:color="auto" w:fill="auto"/>
          </w:tcPr>
          <w:p w14:paraId="0667C9C2" w14:textId="77777777" w:rsidR="00914221" w:rsidRPr="00AA51A4" w:rsidRDefault="00914221" w:rsidP="0091422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B3C482" w14:textId="4B85E2A3" w:rsidR="00914221" w:rsidRPr="007624AC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1,605,354</w:t>
            </w:r>
          </w:p>
        </w:tc>
        <w:tc>
          <w:tcPr>
            <w:tcW w:w="270" w:type="dxa"/>
            <w:shd w:val="clear" w:color="auto" w:fill="auto"/>
          </w:tcPr>
          <w:p w14:paraId="49868F6F" w14:textId="77777777" w:rsidR="00914221" w:rsidRDefault="00914221" w:rsidP="0091422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3977DB" w14:textId="7137C6D6" w:rsidR="00914221" w:rsidRPr="007624AC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6C00">
              <w:rPr>
                <w:rFonts w:ascii="Angsana New" w:hAnsi="Angsana New"/>
                <w:sz w:val="30"/>
                <w:szCs w:val="30"/>
                <w:lang w:val="en-US"/>
              </w:rPr>
              <w:t>1,269,375</w:t>
            </w:r>
          </w:p>
        </w:tc>
        <w:tc>
          <w:tcPr>
            <w:tcW w:w="270" w:type="dxa"/>
            <w:shd w:val="clear" w:color="auto" w:fill="auto"/>
          </w:tcPr>
          <w:p w14:paraId="19B7E0EE" w14:textId="77777777" w:rsidR="00914221" w:rsidRPr="007624AC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CD22B" w14:textId="0B8E5B3F" w:rsidR="00914221" w:rsidRPr="007624AC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1,605,354</w:t>
            </w:r>
          </w:p>
        </w:tc>
        <w:tc>
          <w:tcPr>
            <w:tcW w:w="270" w:type="dxa"/>
            <w:shd w:val="clear" w:color="auto" w:fill="auto"/>
          </w:tcPr>
          <w:p w14:paraId="3E578EF1" w14:textId="77777777" w:rsidR="00914221" w:rsidRPr="007624AC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138CCA" w14:textId="03340093" w:rsidR="00914221" w:rsidRPr="007624AC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6C00">
              <w:rPr>
                <w:rFonts w:ascii="Angsana New" w:hAnsi="Angsana New"/>
                <w:sz w:val="30"/>
                <w:szCs w:val="30"/>
                <w:lang w:val="en-US"/>
              </w:rPr>
              <w:t>1,269,375</w:t>
            </w:r>
          </w:p>
        </w:tc>
      </w:tr>
      <w:tr w:rsidR="00914221" w:rsidRPr="0033434F" w14:paraId="3209AFB6" w14:textId="77777777" w:rsidTr="00532FAC">
        <w:tc>
          <w:tcPr>
            <w:tcW w:w="4140" w:type="dxa"/>
            <w:shd w:val="clear" w:color="auto" w:fill="auto"/>
          </w:tcPr>
          <w:p w14:paraId="13FA1544" w14:textId="77777777" w:rsidR="00914221" w:rsidRPr="00ED338C" w:rsidRDefault="00914221" w:rsidP="0091422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0E9CEE" w14:textId="677FB9ED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(14,554)</w:t>
            </w:r>
          </w:p>
        </w:tc>
        <w:tc>
          <w:tcPr>
            <w:tcW w:w="270" w:type="dxa"/>
            <w:shd w:val="clear" w:color="auto" w:fill="auto"/>
          </w:tcPr>
          <w:p w14:paraId="57A73E63" w14:textId="77777777" w:rsidR="00914221" w:rsidRDefault="00914221" w:rsidP="0091422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113368" w14:textId="75F22563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(20,515)</w:t>
            </w:r>
          </w:p>
        </w:tc>
        <w:tc>
          <w:tcPr>
            <w:tcW w:w="270" w:type="dxa"/>
            <w:shd w:val="clear" w:color="auto" w:fill="auto"/>
          </w:tcPr>
          <w:p w14:paraId="1CEDF5A6" w14:textId="77777777" w:rsidR="00914221" w:rsidRPr="00BE704B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F5A51D" w14:textId="41567CE0" w:rsidR="00914221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(14,554)</w:t>
            </w:r>
          </w:p>
        </w:tc>
        <w:tc>
          <w:tcPr>
            <w:tcW w:w="270" w:type="dxa"/>
            <w:shd w:val="clear" w:color="auto" w:fill="auto"/>
          </w:tcPr>
          <w:p w14:paraId="3DCC3223" w14:textId="77777777" w:rsidR="00914221" w:rsidRPr="00BE704B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AC3211" w14:textId="0710D1D9" w:rsidR="00914221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(20,515)</w:t>
            </w:r>
          </w:p>
        </w:tc>
      </w:tr>
      <w:tr w:rsidR="00914221" w:rsidRPr="0033434F" w14:paraId="6A0D26A2" w14:textId="77777777" w:rsidTr="00532FAC">
        <w:tc>
          <w:tcPr>
            <w:tcW w:w="4140" w:type="dxa"/>
            <w:shd w:val="clear" w:color="auto" w:fill="auto"/>
          </w:tcPr>
          <w:p w14:paraId="38A6A46C" w14:textId="77777777" w:rsidR="00914221" w:rsidRPr="00ED338C" w:rsidRDefault="00914221" w:rsidP="0091422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8BC3" w14:textId="35CA1241" w:rsidR="00914221" w:rsidRPr="007624AC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1,590,800</w:t>
            </w:r>
          </w:p>
        </w:tc>
        <w:tc>
          <w:tcPr>
            <w:tcW w:w="270" w:type="dxa"/>
            <w:shd w:val="clear" w:color="auto" w:fill="auto"/>
          </w:tcPr>
          <w:p w14:paraId="1F44B173" w14:textId="77777777" w:rsidR="00914221" w:rsidRPr="007624AC" w:rsidRDefault="00914221" w:rsidP="0091422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85B20" w14:textId="0F394768" w:rsidR="00914221" w:rsidRPr="007624AC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1,248,860</w:t>
            </w:r>
          </w:p>
        </w:tc>
        <w:tc>
          <w:tcPr>
            <w:tcW w:w="270" w:type="dxa"/>
            <w:shd w:val="clear" w:color="auto" w:fill="auto"/>
          </w:tcPr>
          <w:p w14:paraId="3DACA601" w14:textId="77777777" w:rsidR="00914221" w:rsidRPr="007624AC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943DD" w14:textId="61E15A30" w:rsidR="00914221" w:rsidRPr="007624AC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1,590,800</w:t>
            </w:r>
          </w:p>
        </w:tc>
        <w:tc>
          <w:tcPr>
            <w:tcW w:w="270" w:type="dxa"/>
            <w:shd w:val="clear" w:color="auto" w:fill="auto"/>
          </w:tcPr>
          <w:p w14:paraId="185D446A" w14:textId="77777777" w:rsidR="00914221" w:rsidRPr="00BE704B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642CA" w14:textId="1446312C" w:rsidR="00914221" w:rsidRPr="007624AC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1,248,860</w:t>
            </w:r>
          </w:p>
        </w:tc>
      </w:tr>
      <w:tr w:rsidR="00914221" w:rsidRPr="0033434F" w14:paraId="0160769C" w14:textId="77777777" w:rsidTr="00532FAC">
        <w:tc>
          <w:tcPr>
            <w:tcW w:w="4140" w:type="dxa"/>
            <w:shd w:val="clear" w:color="auto" w:fill="auto"/>
          </w:tcPr>
          <w:p w14:paraId="158FFA3C" w14:textId="77777777" w:rsidR="00914221" w:rsidRPr="00AA51A4" w:rsidRDefault="00914221" w:rsidP="0091422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7F7A0E" w14:textId="77777777" w:rsidR="00914221" w:rsidRPr="00AA51A4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7A5602" w14:textId="77777777" w:rsidR="00914221" w:rsidRPr="00AA51A4" w:rsidRDefault="00914221" w:rsidP="0091422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426C49" w14:textId="77777777" w:rsidR="00914221" w:rsidRPr="00AA51A4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40F306" w14:textId="77777777" w:rsidR="00914221" w:rsidRPr="00AA51A4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B82A76" w14:textId="77777777" w:rsidR="00914221" w:rsidRPr="00AA51A4" w:rsidRDefault="00914221" w:rsidP="00914221">
            <w:pPr>
              <w:tabs>
                <w:tab w:val="decimal" w:pos="867"/>
                <w:tab w:val="decimal" w:pos="1224"/>
              </w:tabs>
              <w:spacing w:line="240" w:lineRule="atLeast"/>
              <w:ind w:right="-1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41BF51" w14:textId="77777777" w:rsidR="00914221" w:rsidRPr="00AA51A4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556715" w14:textId="77777777" w:rsidR="00914221" w:rsidRPr="00AA51A4" w:rsidRDefault="00914221" w:rsidP="00914221">
            <w:pPr>
              <w:tabs>
                <w:tab w:val="decimal" w:pos="867"/>
                <w:tab w:val="decimal" w:pos="1224"/>
              </w:tabs>
              <w:spacing w:line="240" w:lineRule="atLeast"/>
              <w:ind w:right="-1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914221" w:rsidRPr="0033434F" w14:paraId="753C2E18" w14:textId="77777777" w:rsidTr="00532FAC">
        <w:tc>
          <w:tcPr>
            <w:tcW w:w="4140" w:type="dxa"/>
            <w:shd w:val="clear" w:color="auto" w:fill="auto"/>
          </w:tcPr>
          <w:p w14:paraId="1B61DD2C" w14:textId="77777777" w:rsidR="00914221" w:rsidRDefault="00914221" w:rsidP="00914221">
            <w:pPr>
              <w:spacing w:line="240" w:lineRule="atLeast"/>
              <w:ind w:left="252" w:right="65" w:hanging="18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ED338C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6CB2FA50" w14:textId="288BEF23" w:rsidR="00914221" w:rsidRPr="00ED338C" w:rsidRDefault="00914221" w:rsidP="00914221">
            <w:pPr>
              <w:spacing w:line="240" w:lineRule="atLeast"/>
              <w:ind w:left="606" w:right="6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2939BF62" w14:textId="77777777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6FDC68" w14:textId="77777777" w:rsidR="00914221" w:rsidRDefault="00914221" w:rsidP="0091422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675867" w14:textId="77777777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B719FE" w14:textId="77777777" w:rsidR="00914221" w:rsidRPr="00BE704B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6D1669" w14:textId="77777777" w:rsidR="00914221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01C4FD" w14:textId="77777777" w:rsidR="00914221" w:rsidRPr="00BE704B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EEE7B6" w14:textId="77777777" w:rsidR="00914221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4221" w:rsidRPr="0033434F" w14:paraId="4CF56E32" w14:textId="77777777" w:rsidTr="00532FAC">
        <w:tc>
          <w:tcPr>
            <w:tcW w:w="4140" w:type="dxa"/>
            <w:shd w:val="clear" w:color="auto" w:fill="auto"/>
          </w:tcPr>
          <w:p w14:paraId="20C14E06" w14:textId="77777777" w:rsidR="00914221" w:rsidRPr="00ED338C" w:rsidRDefault="00914221" w:rsidP="00914221">
            <w:pPr>
              <w:pStyle w:val="ListParagraph"/>
              <w:numPr>
                <w:ilvl w:val="0"/>
                <w:numId w:val="11"/>
              </w:numPr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32DB0709" w14:textId="7BB460E9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6,192,690</w:t>
            </w:r>
          </w:p>
        </w:tc>
        <w:tc>
          <w:tcPr>
            <w:tcW w:w="270" w:type="dxa"/>
            <w:shd w:val="clear" w:color="auto" w:fill="auto"/>
          </w:tcPr>
          <w:p w14:paraId="17A9A95B" w14:textId="77777777" w:rsidR="00914221" w:rsidRDefault="00914221" w:rsidP="0091422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D2CDAA" w14:textId="5E129416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6,031,642</w:t>
            </w:r>
          </w:p>
        </w:tc>
        <w:tc>
          <w:tcPr>
            <w:tcW w:w="270" w:type="dxa"/>
            <w:shd w:val="clear" w:color="auto" w:fill="auto"/>
          </w:tcPr>
          <w:p w14:paraId="4C28E925" w14:textId="77777777" w:rsidR="00914221" w:rsidRPr="00692AD9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8509FB" w14:textId="02E5B2F0" w:rsidR="00914221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6,192,690</w:t>
            </w:r>
          </w:p>
        </w:tc>
        <w:tc>
          <w:tcPr>
            <w:tcW w:w="270" w:type="dxa"/>
            <w:shd w:val="clear" w:color="auto" w:fill="auto"/>
          </w:tcPr>
          <w:p w14:paraId="02DCBE59" w14:textId="77777777" w:rsidR="00914221" w:rsidRPr="00692AD9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7F1FD7" w14:textId="192208D6" w:rsidR="00914221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6,031,642</w:t>
            </w:r>
          </w:p>
        </w:tc>
      </w:tr>
      <w:tr w:rsidR="00914221" w:rsidRPr="0033434F" w14:paraId="1112FF25" w14:textId="77777777" w:rsidTr="00532FAC">
        <w:tc>
          <w:tcPr>
            <w:tcW w:w="4140" w:type="dxa"/>
            <w:shd w:val="clear" w:color="auto" w:fill="auto"/>
          </w:tcPr>
          <w:p w14:paraId="7E916501" w14:textId="77777777" w:rsidR="00914221" w:rsidRPr="00DB0FFA" w:rsidRDefault="00914221" w:rsidP="00914221">
            <w:pPr>
              <w:pStyle w:val="ListParagraph"/>
              <w:numPr>
                <w:ilvl w:val="0"/>
                <w:numId w:val="11"/>
              </w:numPr>
              <w:ind w:right="65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DCC655" w14:textId="7D285B09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(5,961)</w:t>
            </w:r>
          </w:p>
        </w:tc>
        <w:tc>
          <w:tcPr>
            <w:tcW w:w="270" w:type="dxa"/>
            <w:shd w:val="clear" w:color="auto" w:fill="auto"/>
          </w:tcPr>
          <w:p w14:paraId="72B1852A" w14:textId="77777777" w:rsidR="00914221" w:rsidRDefault="00914221" w:rsidP="0091422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4E97BE" w14:textId="5781A99B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(3,985)</w:t>
            </w:r>
          </w:p>
        </w:tc>
        <w:tc>
          <w:tcPr>
            <w:tcW w:w="270" w:type="dxa"/>
            <w:shd w:val="clear" w:color="auto" w:fill="auto"/>
          </w:tcPr>
          <w:p w14:paraId="252014B0" w14:textId="77777777" w:rsidR="00914221" w:rsidRPr="00692AD9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C67469" w14:textId="410E64B3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(5,961)</w:t>
            </w:r>
          </w:p>
        </w:tc>
        <w:tc>
          <w:tcPr>
            <w:tcW w:w="270" w:type="dxa"/>
            <w:shd w:val="clear" w:color="auto" w:fill="auto"/>
          </w:tcPr>
          <w:p w14:paraId="0A6CBD22" w14:textId="77777777" w:rsidR="00914221" w:rsidRPr="00692AD9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A084CA" w14:textId="76396C5A" w:rsidR="00914221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(3,985)</w:t>
            </w:r>
          </w:p>
        </w:tc>
      </w:tr>
      <w:tr w:rsidR="00914221" w:rsidRPr="0033434F" w14:paraId="2B37E9FD" w14:textId="77777777" w:rsidTr="00532FAC">
        <w:tc>
          <w:tcPr>
            <w:tcW w:w="4140" w:type="dxa"/>
            <w:shd w:val="clear" w:color="auto" w:fill="auto"/>
          </w:tcPr>
          <w:p w14:paraId="20D2E60A" w14:textId="77777777" w:rsidR="00914221" w:rsidRPr="00ED338C" w:rsidRDefault="00914221" w:rsidP="0091422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DEEE" w14:textId="70177170" w:rsidR="00914221" w:rsidRPr="007624AC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6,186,729</w:t>
            </w:r>
          </w:p>
        </w:tc>
        <w:tc>
          <w:tcPr>
            <w:tcW w:w="270" w:type="dxa"/>
            <w:shd w:val="clear" w:color="auto" w:fill="auto"/>
          </w:tcPr>
          <w:p w14:paraId="22A82D60" w14:textId="77777777" w:rsidR="00914221" w:rsidRPr="007624AC" w:rsidRDefault="00914221" w:rsidP="0091422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17858" w14:textId="5BA96B15" w:rsidR="00914221" w:rsidRPr="007624AC" w:rsidRDefault="00914221" w:rsidP="0091422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6,027,657</w:t>
            </w:r>
          </w:p>
        </w:tc>
        <w:tc>
          <w:tcPr>
            <w:tcW w:w="270" w:type="dxa"/>
            <w:shd w:val="clear" w:color="auto" w:fill="auto"/>
          </w:tcPr>
          <w:p w14:paraId="6CD291D8" w14:textId="77777777" w:rsidR="00914221" w:rsidRPr="007624AC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20F6A" w14:textId="6039F3C1" w:rsidR="00914221" w:rsidRPr="007624AC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6,186,729</w:t>
            </w:r>
          </w:p>
        </w:tc>
        <w:tc>
          <w:tcPr>
            <w:tcW w:w="270" w:type="dxa"/>
            <w:shd w:val="clear" w:color="auto" w:fill="auto"/>
          </w:tcPr>
          <w:p w14:paraId="4C8650C4" w14:textId="77777777" w:rsidR="00914221" w:rsidRPr="00BE704B" w:rsidRDefault="00914221" w:rsidP="009142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54153" w14:textId="2F2D541D" w:rsidR="00914221" w:rsidRPr="007624AC" w:rsidRDefault="00914221" w:rsidP="00914221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6,027,657</w:t>
            </w:r>
          </w:p>
        </w:tc>
      </w:tr>
    </w:tbl>
    <w:p w14:paraId="12C4FBEF" w14:textId="51606432" w:rsidR="0024044D" w:rsidRDefault="0024044D" w:rsidP="00D463E6">
      <w:pPr>
        <w:pStyle w:val="Bo-Blankline"/>
      </w:pPr>
    </w:p>
    <w:p w14:paraId="79F0B2AB" w14:textId="77777777" w:rsidR="0024044D" w:rsidRDefault="0024044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3A7311DA" w14:textId="77777777" w:rsidR="00BE1838" w:rsidRDefault="00BE1838" w:rsidP="00BE1838">
      <w:pPr>
        <w:pStyle w:val="Caption"/>
      </w:pPr>
      <w:r w:rsidRPr="001940E5">
        <w:rPr>
          <w:cs/>
        </w:rPr>
        <w:lastRenderedPageBreak/>
        <w:t>สินทรัพย์ทางการเงินที่อยู่ในความต้องการของตลาด</w:t>
      </w:r>
    </w:p>
    <w:p w14:paraId="1C644C8E" w14:textId="77777777" w:rsidR="00BE1838" w:rsidRPr="00BE1838" w:rsidRDefault="00BE1838" w:rsidP="00BE1838">
      <w:pPr>
        <w:pStyle w:val="Bo-Blankline"/>
        <w:rPr>
          <w:lang w:val="en-US"/>
        </w:rPr>
      </w:pP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333"/>
        <w:gridCol w:w="246"/>
        <w:gridCol w:w="1448"/>
        <w:gridCol w:w="231"/>
        <w:gridCol w:w="1389"/>
        <w:gridCol w:w="236"/>
        <w:gridCol w:w="1323"/>
      </w:tblGrid>
      <w:tr w:rsidR="00BE1838" w:rsidRPr="008D4FD9" w14:paraId="01F7A686" w14:textId="77777777" w:rsidTr="00532FAC">
        <w:trPr>
          <w:tblHeader/>
        </w:trPr>
        <w:tc>
          <w:tcPr>
            <w:tcW w:w="2970" w:type="dxa"/>
            <w:shd w:val="clear" w:color="auto" w:fill="auto"/>
          </w:tcPr>
          <w:p w14:paraId="4F270863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6" w:type="dxa"/>
            <w:gridSpan w:val="7"/>
            <w:shd w:val="clear" w:color="auto" w:fill="auto"/>
            <w:hideMark/>
          </w:tcPr>
          <w:p w14:paraId="2779AD3C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9F7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1838" w:rsidRPr="008D4FD9" w14:paraId="313F3603" w14:textId="77777777" w:rsidTr="00532FAC">
        <w:trPr>
          <w:tblHeader/>
        </w:trPr>
        <w:tc>
          <w:tcPr>
            <w:tcW w:w="2970" w:type="dxa"/>
            <w:shd w:val="clear" w:color="auto" w:fill="auto"/>
            <w:vAlign w:val="bottom"/>
            <w:hideMark/>
          </w:tcPr>
          <w:p w14:paraId="14BC2059" w14:textId="77777777" w:rsidR="00BE1838" w:rsidRPr="008D4FD9" w:rsidRDefault="00BE1838" w:rsidP="00133641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333" w:type="dxa"/>
            <w:shd w:val="clear" w:color="auto" w:fill="auto"/>
            <w:vAlign w:val="bottom"/>
            <w:hideMark/>
          </w:tcPr>
          <w:p w14:paraId="1031BC9F" w14:textId="77777777" w:rsidR="00BE1838" w:rsidRPr="008D4FD9" w:rsidRDefault="00BE1838" w:rsidP="0013364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5F1DD269" w14:textId="77777777" w:rsidR="00BE1838" w:rsidRPr="008D4FD9" w:rsidRDefault="00BE1838" w:rsidP="0013364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1DFE42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8" w:type="dxa"/>
            <w:shd w:val="clear" w:color="auto" w:fill="auto"/>
            <w:vAlign w:val="bottom"/>
            <w:hideMark/>
          </w:tcPr>
          <w:p w14:paraId="17AFE3F9" w14:textId="77777777" w:rsidR="00BE1838" w:rsidRPr="00C64E3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1C9918F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89" w:type="dxa"/>
            <w:shd w:val="clear" w:color="auto" w:fill="auto"/>
            <w:vAlign w:val="bottom"/>
            <w:hideMark/>
          </w:tcPr>
          <w:p w14:paraId="3CE20D71" w14:textId="77777777" w:rsidR="00BE1838" w:rsidRPr="008D4FD9" w:rsidRDefault="00BE1838" w:rsidP="0013364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2A7082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shd w:val="clear" w:color="auto" w:fill="auto"/>
            <w:vAlign w:val="bottom"/>
            <w:hideMark/>
          </w:tcPr>
          <w:p w14:paraId="422AF781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0565E642" w14:textId="0E51AA4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BE1838" w:rsidRPr="008D4FD9" w14:paraId="4928D3AD" w14:textId="77777777" w:rsidTr="00532FAC">
        <w:trPr>
          <w:tblHeader/>
        </w:trPr>
        <w:tc>
          <w:tcPr>
            <w:tcW w:w="2970" w:type="dxa"/>
            <w:shd w:val="clear" w:color="auto" w:fill="auto"/>
          </w:tcPr>
          <w:p w14:paraId="6107E83B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6206" w:type="dxa"/>
            <w:gridSpan w:val="7"/>
            <w:shd w:val="clear" w:color="auto" w:fill="auto"/>
            <w:vAlign w:val="bottom"/>
            <w:hideMark/>
          </w:tcPr>
          <w:p w14:paraId="076502CB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E1838" w:rsidRPr="008D4FD9" w14:paraId="45A149F9" w14:textId="77777777" w:rsidTr="00532FAC">
        <w:tc>
          <w:tcPr>
            <w:tcW w:w="2970" w:type="dxa"/>
            <w:shd w:val="clear" w:color="auto" w:fill="auto"/>
            <w:hideMark/>
          </w:tcPr>
          <w:p w14:paraId="3E4D7AF3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33" w:type="dxa"/>
            <w:shd w:val="clear" w:color="auto" w:fill="auto"/>
          </w:tcPr>
          <w:p w14:paraId="3D7293B8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F99D2B5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14:paraId="7B3553ED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47E193C6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33EEE354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93E388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3A8CC654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838" w:rsidRPr="008D4FD9" w14:paraId="798F2DCB" w14:textId="77777777" w:rsidTr="00532FAC">
        <w:tc>
          <w:tcPr>
            <w:tcW w:w="2970" w:type="dxa"/>
            <w:shd w:val="clear" w:color="auto" w:fill="auto"/>
            <w:hideMark/>
          </w:tcPr>
          <w:p w14:paraId="579FBDE8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33" w:type="dxa"/>
            <w:shd w:val="clear" w:color="auto" w:fill="auto"/>
          </w:tcPr>
          <w:p w14:paraId="26454F11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  <w:shd w:val="clear" w:color="auto" w:fill="auto"/>
          </w:tcPr>
          <w:p w14:paraId="4BF6F43A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14:paraId="5C041F9F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253E0CB3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87A051E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2344C9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5012BAA5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838" w:rsidRPr="008D4FD9" w14:paraId="5399827E" w14:textId="77777777" w:rsidTr="00532FAC">
        <w:tc>
          <w:tcPr>
            <w:tcW w:w="2970" w:type="dxa"/>
            <w:shd w:val="clear" w:color="auto" w:fill="auto"/>
          </w:tcPr>
          <w:p w14:paraId="04DCCD7F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ตราสารหนี้ที่วัดมูลค่าด้วย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</w:p>
        </w:tc>
        <w:tc>
          <w:tcPr>
            <w:tcW w:w="1333" w:type="dxa"/>
            <w:shd w:val="clear" w:color="auto" w:fill="auto"/>
          </w:tcPr>
          <w:p w14:paraId="25C42148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  <w:shd w:val="clear" w:color="auto" w:fill="auto"/>
          </w:tcPr>
          <w:p w14:paraId="703D9E12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14:paraId="06E60D5B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429B166E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2B8408B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90F263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30AF63EF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838" w:rsidRPr="008D4FD9" w14:paraId="422EA829" w14:textId="77777777" w:rsidTr="00532FAC">
        <w:tc>
          <w:tcPr>
            <w:tcW w:w="2970" w:type="dxa"/>
            <w:shd w:val="clear" w:color="auto" w:fill="auto"/>
            <w:hideMark/>
          </w:tcPr>
          <w:p w14:paraId="433009BB" w14:textId="77777777" w:rsidR="00BE1838" w:rsidRPr="008D4FD9" w:rsidRDefault="00BE1838" w:rsidP="00BE1838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0"/>
              </w:tabs>
              <w:spacing w:line="240" w:lineRule="auto"/>
              <w:ind w:left="251" w:hanging="270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226F3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1,296,382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CCEDD9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D9929" w14:textId="26E4CE2E" w:rsidR="00BE1838" w:rsidRPr="00CE4BEC" w:rsidRDefault="00D25575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1,223</w:t>
            </w:r>
            <w:r w:rsidR="0091422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279B980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E23CB" w14:textId="53821B66" w:rsidR="00BE1838" w:rsidRPr="008D4FD9" w:rsidRDefault="00914221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E47461">
              <w:rPr>
                <w:rFonts w:ascii="Angsana New" w:hAnsi="Angsana New" w:cs="Angsana New"/>
                <w:sz w:val="30"/>
                <w:szCs w:val="30"/>
              </w:rPr>
              <w:t>095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3FD061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9E478" w14:textId="59BAE256" w:rsidR="00BE1838" w:rsidRPr="008D4FD9" w:rsidRDefault="00914221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D25575">
              <w:rPr>
                <w:rFonts w:ascii="Angsana New" w:hAnsi="Angsana New" w:cs="Angsana New"/>
                <w:sz w:val="30"/>
                <w:szCs w:val="30"/>
              </w:rPr>
              <w:t>531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25575"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</w:tr>
      <w:tr w:rsidR="00BE1838" w:rsidRPr="00BE1838" w14:paraId="4516141E" w14:textId="77777777" w:rsidTr="00532FAC">
        <w:trPr>
          <w:trHeight w:val="469"/>
        </w:trPr>
        <w:tc>
          <w:tcPr>
            <w:tcW w:w="2970" w:type="dxa"/>
            <w:shd w:val="clear" w:color="auto" w:fill="auto"/>
            <w:hideMark/>
          </w:tcPr>
          <w:p w14:paraId="12F5FB33" w14:textId="77777777" w:rsidR="00BE1838" w:rsidRPr="00145515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55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B27FE4" w14:textId="77777777" w:rsidR="00BE1838" w:rsidRPr="00BE1838" w:rsidRDefault="00BE1838" w:rsidP="00BE1838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18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1,296,382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E0EF52" w14:textId="77777777" w:rsidR="00BE1838" w:rsidRPr="00BE1838" w:rsidRDefault="00BE1838" w:rsidP="00BE1838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49FE0C" w14:textId="2B5D5F9A" w:rsidR="00BE1838" w:rsidRPr="00BE1838" w:rsidRDefault="00D25575" w:rsidP="00BE1838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55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1,223,661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0A3FA5B" w14:textId="77777777" w:rsidR="00BE1838" w:rsidRPr="00BE1838" w:rsidRDefault="00BE1838" w:rsidP="00BE1838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C879C1" w14:textId="527271A1" w:rsidR="00BE1838" w:rsidRPr="00BE1838" w:rsidRDefault="00F27A4C" w:rsidP="00BE1838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7A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</w:t>
            </w:r>
            <w:r w:rsidR="00E474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F3D553" w14:textId="77777777" w:rsidR="00BE1838" w:rsidRPr="00BE1838" w:rsidRDefault="00BE1838" w:rsidP="00BE1838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4BC6CB" w14:textId="6FB2DCD3" w:rsidR="00BE1838" w:rsidRPr="00BE1838" w:rsidRDefault="00D25575" w:rsidP="00BE1838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55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2,531,138</w:t>
            </w:r>
          </w:p>
        </w:tc>
      </w:tr>
      <w:tr w:rsidR="00BE1838" w:rsidRPr="00BE1838" w14:paraId="1A3FD6B5" w14:textId="77777777" w:rsidTr="00532FAC">
        <w:trPr>
          <w:trHeight w:val="469"/>
        </w:trPr>
        <w:tc>
          <w:tcPr>
            <w:tcW w:w="2970" w:type="dxa"/>
            <w:shd w:val="clear" w:color="auto" w:fill="auto"/>
          </w:tcPr>
          <w:p w14:paraId="79CCD550" w14:textId="77777777" w:rsidR="00BE1838" w:rsidRPr="00BE1838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205C8B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E8B0B59" w14:textId="77777777" w:rsidR="00BE1838" w:rsidRPr="00BE1838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3F40C7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0A4FE6B" w14:textId="77777777" w:rsidR="00BE1838" w:rsidRPr="00BE1838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C10678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21FAE5" w14:textId="77777777" w:rsidR="00BE1838" w:rsidRPr="00BE1838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A2E535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E1838" w:rsidRPr="00BE1838" w14:paraId="332FEEF2" w14:textId="77777777" w:rsidTr="00532FAC">
        <w:trPr>
          <w:trHeight w:val="469"/>
        </w:trPr>
        <w:tc>
          <w:tcPr>
            <w:tcW w:w="2970" w:type="dxa"/>
            <w:shd w:val="clear" w:color="auto" w:fill="auto"/>
          </w:tcPr>
          <w:p w14:paraId="1E1C96ED" w14:textId="2D3B23CA" w:rsidR="00BE1838" w:rsidRPr="00BE1838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E18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6CC47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6792E3" w14:textId="77777777" w:rsidR="00BE1838" w:rsidRPr="00BE1838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AF92A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78B58CE8" w14:textId="77777777" w:rsidR="00BE1838" w:rsidRPr="00BE1838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B9983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6D32E5" w14:textId="77777777" w:rsidR="00BE1838" w:rsidRPr="00BE1838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66224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E1838" w:rsidRPr="00BE1838" w14:paraId="7A4DF5ED" w14:textId="77777777" w:rsidTr="00532FAC">
        <w:trPr>
          <w:trHeight w:val="469"/>
        </w:trPr>
        <w:tc>
          <w:tcPr>
            <w:tcW w:w="2970" w:type="dxa"/>
            <w:shd w:val="clear" w:color="auto" w:fill="auto"/>
          </w:tcPr>
          <w:p w14:paraId="5D2644DB" w14:textId="610AA4D3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C6BFD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33787FF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93F97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34B96AA8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D90F6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EF16B7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75327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1838" w:rsidRPr="00BE1838" w14:paraId="79CFC3E5" w14:textId="77777777" w:rsidTr="00532FAC">
        <w:trPr>
          <w:trHeight w:val="469"/>
        </w:trPr>
        <w:tc>
          <w:tcPr>
            <w:tcW w:w="2970" w:type="dxa"/>
            <w:shd w:val="clear" w:color="auto" w:fill="auto"/>
          </w:tcPr>
          <w:p w14:paraId="50EE9B18" w14:textId="70621B2D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ตราสารหนี้ที่วัดมูลค่าด้วย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0D81C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D2F95B2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E9A50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2AC2E84C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68168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AF256F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BE513" w14:textId="77777777" w:rsidR="00BE1838" w:rsidRPr="00BE1838" w:rsidRDefault="00BE1838" w:rsidP="00BE1838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27A4C" w:rsidRPr="008D4FD9" w14:paraId="7F41D9BB" w14:textId="77777777" w:rsidTr="00532FAC">
        <w:tc>
          <w:tcPr>
            <w:tcW w:w="2970" w:type="dxa"/>
            <w:shd w:val="clear" w:color="auto" w:fill="auto"/>
            <w:hideMark/>
          </w:tcPr>
          <w:p w14:paraId="13787AB9" w14:textId="77777777" w:rsidR="00F27A4C" w:rsidRPr="008D4FD9" w:rsidRDefault="00F27A4C" w:rsidP="00F27A4C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0"/>
              </w:tabs>
              <w:spacing w:line="240" w:lineRule="auto"/>
              <w:ind w:left="251" w:hanging="270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8C4C1" w14:textId="38A1C17C" w:rsidR="00F27A4C" w:rsidRPr="008D4FD9" w:rsidRDefault="00F27A4C" w:rsidP="00F27A4C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1,521,596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70E6C5" w14:textId="77777777" w:rsidR="00F27A4C" w:rsidRPr="008D4FD9" w:rsidRDefault="00F27A4C" w:rsidP="00F27A4C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1F86B" w14:textId="4FEE2493" w:rsidR="00F27A4C" w:rsidRPr="00CE4BEC" w:rsidRDefault="00F27A4C" w:rsidP="00F27A4C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(221,234)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4B40D71" w14:textId="77777777" w:rsidR="00F27A4C" w:rsidRPr="008D4FD9" w:rsidRDefault="00F27A4C" w:rsidP="00F27A4C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48988" w14:textId="30CCD08F" w:rsidR="00F27A4C" w:rsidRPr="008D4FD9" w:rsidRDefault="00F27A4C" w:rsidP="00F27A4C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(3,980)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CD0C50" w14:textId="77777777" w:rsidR="00F27A4C" w:rsidRPr="008D4FD9" w:rsidRDefault="00F27A4C" w:rsidP="00F27A4C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E0DBD" w14:textId="3C513A18" w:rsidR="00F27A4C" w:rsidRPr="008D4FD9" w:rsidRDefault="00F27A4C" w:rsidP="00F27A4C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1,296,382</w:t>
            </w:r>
          </w:p>
        </w:tc>
      </w:tr>
      <w:tr w:rsidR="00F27A4C" w:rsidRPr="00BE1838" w14:paraId="4E24EE0A" w14:textId="77777777" w:rsidTr="00532FAC">
        <w:trPr>
          <w:trHeight w:val="469"/>
        </w:trPr>
        <w:tc>
          <w:tcPr>
            <w:tcW w:w="2970" w:type="dxa"/>
            <w:shd w:val="clear" w:color="auto" w:fill="auto"/>
          </w:tcPr>
          <w:p w14:paraId="52BF684A" w14:textId="76F6B0EF" w:rsidR="00F27A4C" w:rsidRPr="00145515" w:rsidRDefault="00F27A4C" w:rsidP="00F27A4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455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10B893" w14:textId="2DCA4AD1" w:rsidR="00F27A4C" w:rsidRPr="00F27A4C" w:rsidRDefault="00F27A4C" w:rsidP="00F27A4C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27A4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1,521,596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85A323" w14:textId="77777777" w:rsidR="00F27A4C" w:rsidRPr="00F27A4C" w:rsidRDefault="00F27A4C" w:rsidP="00F27A4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D0575A" w14:textId="700B9A40" w:rsidR="00F27A4C" w:rsidRPr="00F27A4C" w:rsidRDefault="00F27A4C" w:rsidP="00F27A4C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27A4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(221,234)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0B3BECF" w14:textId="77777777" w:rsidR="00F27A4C" w:rsidRPr="00F27A4C" w:rsidRDefault="00F27A4C" w:rsidP="00F27A4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BDDFE" w14:textId="040DE947" w:rsidR="00F27A4C" w:rsidRPr="00F27A4C" w:rsidRDefault="00F27A4C" w:rsidP="00F27A4C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27A4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(3,980)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706577" w14:textId="77777777" w:rsidR="00F27A4C" w:rsidRPr="00BE1838" w:rsidRDefault="00F27A4C" w:rsidP="00F27A4C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F15A60" w14:textId="132E7221" w:rsidR="00F27A4C" w:rsidRPr="00BE1838" w:rsidRDefault="00F27A4C" w:rsidP="00F27A4C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E18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1,296,382</w:t>
            </w:r>
          </w:p>
        </w:tc>
      </w:tr>
    </w:tbl>
    <w:p w14:paraId="060028BA" w14:textId="70499A3D" w:rsidR="00BE1838" w:rsidRDefault="00BE1838" w:rsidP="00BE1838">
      <w:pPr>
        <w:pStyle w:val="Bo-Blankline"/>
        <w:rPr>
          <w:cs/>
          <w:lang w:val="en-US"/>
        </w:rPr>
      </w:pPr>
    </w:p>
    <w:p w14:paraId="52AF0FB1" w14:textId="77777777" w:rsidR="00BE1838" w:rsidRDefault="00BE1838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  <w:r>
        <w:rPr>
          <w:cs/>
          <w:lang w:val="en-US"/>
        </w:rPr>
        <w:br w:type="page"/>
      </w:r>
    </w:p>
    <w:p w14:paraId="2A01B6AC" w14:textId="76506ADB" w:rsidR="00B44B60" w:rsidRDefault="00B44B60" w:rsidP="00F31687">
      <w:pPr>
        <w:pStyle w:val="Caption"/>
        <w:ind w:left="567" w:hanging="567"/>
      </w:pPr>
      <w:r w:rsidRPr="00B44B60">
        <w:rPr>
          <w:cs/>
        </w:rPr>
        <w:lastRenderedPageBreak/>
        <w:t>เงินลงทุนในบริษัทย่อย</w:t>
      </w:r>
    </w:p>
    <w:p w14:paraId="06204767" w14:textId="77777777" w:rsidR="00211AC9" w:rsidRPr="00211AC9" w:rsidRDefault="00211AC9" w:rsidP="00211AC9">
      <w:pPr>
        <w:rPr>
          <w:lang w:val="en-US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89"/>
        <w:gridCol w:w="1352"/>
        <w:gridCol w:w="272"/>
        <w:gridCol w:w="1377"/>
      </w:tblGrid>
      <w:tr w:rsidR="00211AC9" w:rsidRPr="00D041CF" w14:paraId="2CA7DD65" w14:textId="77777777" w:rsidTr="00532FAC">
        <w:trPr>
          <w:tblHeader/>
        </w:trPr>
        <w:tc>
          <w:tcPr>
            <w:tcW w:w="2813" w:type="pct"/>
            <w:shd w:val="clear" w:color="auto" w:fill="auto"/>
          </w:tcPr>
          <w:p w14:paraId="6FA179BA" w14:textId="77777777" w:rsidR="00211AC9" w:rsidRPr="00D041CF" w:rsidRDefault="00211AC9" w:rsidP="009D1A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2" w:type="pct"/>
            <w:shd w:val="clear" w:color="auto" w:fill="auto"/>
          </w:tcPr>
          <w:p w14:paraId="20C7D812" w14:textId="77777777" w:rsidR="00211AC9" w:rsidRPr="00D041CF" w:rsidRDefault="00211AC9" w:rsidP="009D1AE7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5" w:type="pct"/>
            <w:gridSpan w:val="3"/>
            <w:shd w:val="clear" w:color="auto" w:fill="auto"/>
          </w:tcPr>
          <w:p w14:paraId="2DB8FBFD" w14:textId="77777777" w:rsidR="00211AC9" w:rsidRPr="00D041CF" w:rsidRDefault="00211AC9" w:rsidP="009D1AE7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AC9" w:rsidRPr="00D041CF" w14:paraId="03623B05" w14:textId="77777777" w:rsidTr="00532FAC">
        <w:trPr>
          <w:trHeight w:val="299"/>
          <w:tblHeader/>
        </w:trPr>
        <w:tc>
          <w:tcPr>
            <w:tcW w:w="2813" w:type="pct"/>
            <w:shd w:val="clear" w:color="auto" w:fill="auto"/>
          </w:tcPr>
          <w:p w14:paraId="3EE54648" w14:textId="77777777" w:rsidR="00211AC9" w:rsidRPr="00D041CF" w:rsidRDefault="00211AC9" w:rsidP="009D1A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  <w:shd w:val="clear" w:color="auto" w:fill="auto"/>
          </w:tcPr>
          <w:p w14:paraId="7CC602C8" w14:textId="211C0328" w:rsidR="00211AC9" w:rsidRPr="007B3081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5365AF90" w14:textId="5E9ADBF5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14:paraId="7F0CF95B" w14:textId="77777777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2FC7144B" w14:textId="15B62E1E" w:rsidR="00211AC9" w:rsidRPr="00211AC9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211AC9" w:rsidRPr="00D041CF" w14:paraId="61A7BA3B" w14:textId="77777777" w:rsidTr="00532FAC">
        <w:trPr>
          <w:trHeight w:val="299"/>
          <w:tblHeader/>
        </w:trPr>
        <w:tc>
          <w:tcPr>
            <w:tcW w:w="2813" w:type="pct"/>
            <w:shd w:val="clear" w:color="auto" w:fill="auto"/>
          </w:tcPr>
          <w:p w14:paraId="0DE85520" w14:textId="77777777" w:rsidR="00211AC9" w:rsidRPr="00D041CF" w:rsidRDefault="00211AC9" w:rsidP="009D1A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  <w:shd w:val="clear" w:color="auto" w:fill="auto"/>
          </w:tcPr>
          <w:p w14:paraId="25166BCB" w14:textId="77777777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5" w:type="pct"/>
            <w:gridSpan w:val="3"/>
            <w:shd w:val="clear" w:color="auto" w:fill="auto"/>
          </w:tcPr>
          <w:p w14:paraId="683202F1" w14:textId="77777777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AC9" w:rsidRPr="00D041CF" w14:paraId="7B6BE754" w14:textId="77777777" w:rsidTr="00532FAC">
        <w:tc>
          <w:tcPr>
            <w:tcW w:w="2813" w:type="pct"/>
            <w:shd w:val="clear" w:color="auto" w:fill="auto"/>
          </w:tcPr>
          <w:p w14:paraId="7AA04BBC" w14:textId="77777777" w:rsidR="00211AC9" w:rsidRPr="00D041CF" w:rsidRDefault="00211AC9" w:rsidP="00211A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2" w:type="pct"/>
            <w:shd w:val="clear" w:color="auto" w:fill="auto"/>
          </w:tcPr>
          <w:p w14:paraId="7286777C" w14:textId="77777777" w:rsidR="00211AC9" w:rsidRPr="00D041CF" w:rsidRDefault="00211AC9" w:rsidP="00211AC9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1" w:type="pct"/>
            <w:shd w:val="clear" w:color="auto" w:fill="auto"/>
          </w:tcPr>
          <w:p w14:paraId="2BA2CA8E" w14:textId="77777777" w:rsidR="00211AC9" w:rsidRPr="00D041CF" w:rsidRDefault="00211AC9" w:rsidP="00211AC9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1F4182D4" w14:textId="77777777" w:rsidR="00211AC9" w:rsidRPr="00D041CF" w:rsidRDefault="00211AC9" w:rsidP="00211AC9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2F44BF4E" w14:textId="77777777" w:rsidR="00211AC9" w:rsidRPr="00D041CF" w:rsidRDefault="00211AC9" w:rsidP="00211AC9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AC9" w:rsidRPr="00D041CF" w14:paraId="3E819994" w14:textId="77777777" w:rsidTr="00532FAC">
        <w:tc>
          <w:tcPr>
            <w:tcW w:w="2813" w:type="pct"/>
            <w:shd w:val="clear" w:color="auto" w:fill="auto"/>
          </w:tcPr>
          <w:p w14:paraId="39DA119C" w14:textId="784F5A95" w:rsidR="00211AC9" w:rsidRPr="00D041CF" w:rsidRDefault="00211AC9" w:rsidP="00211A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542" w:type="pct"/>
            <w:shd w:val="clear" w:color="auto" w:fill="auto"/>
          </w:tcPr>
          <w:p w14:paraId="7DE25440" w14:textId="77777777" w:rsidR="00211AC9" w:rsidRPr="00D041CF" w:rsidRDefault="00211AC9" w:rsidP="00211AC9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6EC71F7F" w14:textId="4395C19C" w:rsidR="00211AC9" w:rsidRPr="00D041CF" w:rsidRDefault="0093400E" w:rsidP="00211AC9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329,933</w:t>
            </w:r>
          </w:p>
        </w:tc>
        <w:tc>
          <w:tcPr>
            <w:tcW w:w="149" w:type="pct"/>
            <w:shd w:val="clear" w:color="auto" w:fill="auto"/>
          </w:tcPr>
          <w:p w14:paraId="68103BE7" w14:textId="77777777" w:rsidR="00211AC9" w:rsidRPr="00D041CF" w:rsidRDefault="00211AC9" w:rsidP="00211AC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5" w:type="pct"/>
            <w:shd w:val="clear" w:color="auto" w:fill="auto"/>
          </w:tcPr>
          <w:p w14:paraId="51D6F4FE" w14:textId="67D34AFF" w:rsidR="00211AC9" w:rsidRPr="00D041CF" w:rsidRDefault="00211AC9" w:rsidP="00211AC9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319,986</w:t>
            </w:r>
          </w:p>
        </w:tc>
      </w:tr>
      <w:tr w:rsidR="00211AC9" w:rsidRPr="00D041CF" w14:paraId="0A6950B7" w14:textId="77777777" w:rsidTr="00532FAC">
        <w:tc>
          <w:tcPr>
            <w:tcW w:w="2813" w:type="pct"/>
            <w:shd w:val="clear" w:color="auto" w:fill="auto"/>
          </w:tcPr>
          <w:p w14:paraId="0CED8C6C" w14:textId="77777777" w:rsidR="00211AC9" w:rsidRPr="00241BED" w:rsidRDefault="00211AC9" w:rsidP="00211A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914">
              <w:rPr>
                <w:rFonts w:asciiTheme="majorBidi" w:hAnsi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42" w:type="pct"/>
            <w:shd w:val="clear" w:color="auto" w:fill="auto"/>
          </w:tcPr>
          <w:p w14:paraId="1030D3EB" w14:textId="77777777" w:rsidR="00211AC9" w:rsidRPr="00D041CF" w:rsidRDefault="00211AC9" w:rsidP="00211AC9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3C3E9931" w14:textId="633150EA" w:rsidR="00211AC9" w:rsidRPr="00241BED" w:rsidRDefault="0093400E" w:rsidP="009340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887B6D4" w14:textId="77777777" w:rsidR="00211AC9" w:rsidRPr="00D041CF" w:rsidRDefault="00211AC9" w:rsidP="00211AC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5" w:type="pct"/>
            <w:shd w:val="clear" w:color="auto" w:fill="auto"/>
          </w:tcPr>
          <w:p w14:paraId="197DCE8A" w14:textId="4C33A5BB" w:rsidR="00211AC9" w:rsidRPr="00241BED" w:rsidRDefault="00211AC9" w:rsidP="00211AC9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2,959</w:t>
            </w:r>
          </w:p>
        </w:tc>
      </w:tr>
      <w:tr w:rsidR="00211AC9" w:rsidRPr="00D041CF" w14:paraId="717BAA38" w14:textId="77777777" w:rsidTr="00532FAC">
        <w:tc>
          <w:tcPr>
            <w:tcW w:w="2813" w:type="pct"/>
            <w:shd w:val="clear" w:color="auto" w:fill="auto"/>
          </w:tcPr>
          <w:p w14:paraId="054A2206" w14:textId="6192A8FC" w:rsidR="00211AC9" w:rsidRPr="00D041CF" w:rsidRDefault="00211AC9" w:rsidP="00211A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542" w:type="pct"/>
            <w:shd w:val="clear" w:color="auto" w:fill="auto"/>
          </w:tcPr>
          <w:p w14:paraId="0807F3BC" w14:textId="77777777" w:rsidR="00211AC9" w:rsidRPr="00D041CF" w:rsidRDefault="00211AC9" w:rsidP="00211AC9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341E2593" w14:textId="37779768" w:rsidR="00211AC9" w:rsidRPr="00D041CF" w:rsidRDefault="0093400E" w:rsidP="00211AC9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1,534</w:t>
            </w:r>
          </w:p>
        </w:tc>
        <w:tc>
          <w:tcPr>
            <w:tcW w:w="149" w:type="pct"/>
            <w:shd w:val="clear" w:color="auto" w:fill="auto"/>
          </w:tcPr>
          <w:p w14:paraId="03944DAD" w14:textId="77777777" w:rsidR="00211AC9" w:rsidRPr="00D041CF" w:rsidRDefault="00211AC9" w:rsidP="00211AC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  <w:shd w:val="clear" w:color="auto" w:fill="auto"/>
          </w:tcPr>
          <w:p w14:paraId="6B748E15" w14:textId="19A0976F" w:rsidR="00211AC9" w:rsidRPr="00D041CF" w:rsidRDefault="00211AC9" w:rsidP="00211AC9">
            <w:pPr>
              <w:tabs>
                <w:tab w:val="decimal" w:pos="115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7,006</w:t>
            </w:r>
          </w:p>
        </w:tc>
      </w:tr>
      <w:tr w:rsidR="00211AC9" w:rsidRPr="00D041CF" w14:paraId="6C7EBB3F" w14:textId="77777777" w:rsidTr="00532FAC">
        <w:tc>
          <w:tcPr>
            <w:tcW w:w="2813" w:type="pct"/>
            <w:shd w:val="clear" w:color="auto" w:fill="auto"/>
          </w:tcPr>
          <w:p w14:paraId="303E2A72" w14:textId="77777777" w:rsidR="00211AC9" w:rsidRPr="00D041CF" w:rsidRDefault="00211AC9" w:rsidP="00211AC9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ส่วนแบ่งกำไรขาดทุนเบ็ดเสร็จอื่นสุทธิจากเงินลงทุนใน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2" w:type="pct"/>
            <w:shd w:val="clear" w:color="auto" w:fill="auto"/>
          </w:tcPr>
          <w:p w14:paraId="5BEF13E1" w14:textId="77777777" w:rsidR="00211AC9" w:rsidRPr="00D041CF" w:rsidRDefault="00211AC9" w:rsidP="00211AC9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1" w:type="pct"/>
            <w:shd w:val="clear" w:color="auto" w:fill="auto"/>
          </w:tcPr>
          <w:p w14:paraId="77A04D55" w14:textId="77777777" w:rsidR="0093400E" w:rsidRDefault="0093400E" w:rsidP="00211AC9">
            <w:pPr>
              <w:tabs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AC10C5" w14:textId="0F48D1AB" w:rsidR="00211AC9" w:rsidRPr="00D041CF" w:rsidRDefault="0093400E" w:rsidP="00211AC9">
            <w:pPr>
              <w:tabs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49" w:type="pct"/>
            <w:shd w:val="clear" w:color="auto" w:fill="auto"/>
          </w:tcPr>
          <w:p w14:paraId="180C2A77" w14:textId="77777777" w:rsidR="00211AC9" w:rsidRPr="00D041CF" w:rsidRDefault="00211AC9" w:rsidP="00211AC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  <w:shd w:val="clear" w:color="auto" w:fill="auto"/>
          </w:tcPr>
          <w:p w14:paraId="27E8EFCD" w14:textId="77777777" w:rsidR="00211AC9" w:rsidRDefault="00211AC9" w:rsidP="00211AC9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D640BF" w14:textId="2E444E16" w:rsidR="00211AC9" w:rsidRPr="00D041CF" w:rsidRDefault="00211AC9" w:rsidP="00211AC9">
            <w:pPr>
              <w:tabs>
                <w:tab w:val="decimal" w:pos="115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</w:tr>
      <w:tr w:rsidR="00211AC9" w:rsidRPr="00D041CF" w14:paraId="2FA55A73" w14:textId="77777777" w:rsidTr="00532FAC">
        <w:tc>
          <w:tcPr>
            <w:tcW w:w="2813" w:type="pct"/>
            <w:shd w:val="clear" w:color="auto" w:fill="auto"/>
          </w:tcPr>
          <w:p w14:paraId="54E25440" w14:textId="77777777" w:rsidR="00211AC9" w:rsidRPr="00D041CF" w:rsidRDefault="00211AC9" w:rsidP="00211A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2" w:type="pct"/>
            <w:shd w:val="clear" w:color="auto" w:fill="auto"/>
          </w:tcPr>
          <w:p w14:paraId="09C6F88A" w14:textId="77777777" w:rsidR="00211AC9" w:rsidRPr="00D041CF" w:rsidRDefault="00211AC9" w:rsidP="00211AC9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97F14" w14:textId="6B53F772" w:rsidR="00211AC9" w:rsidRPr="00D041CF" w:rsidRDefault="0093400E" w:rsidP="00211AC9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331,820</w:t>
            </w:r>
          </w:p>
        </w:tc>
        <w:tc>
          <w:tcPr>
            <w:tcW w:w="149" w:type="pct"/>
            <w:shd w:val="clear" w:color="auto" w:fill="auto"/>
          </w:tcPr>
          <w:p w14:paraId="05CCFDE8" w14:textId="77777777" w:rsidR="00211AC9" w:rsidRPr="00D041CF" w:rsidRDefault="00211AC9" w:rsidP="00211AC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56661" w14:textId="45BFEE95" w:rsidR="00211AC9" w:rsidRPr="00D041CF" w:rsidRDefault="00211AC9" w:rsidP="00211AC9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329,933</w:t>
            </w:r>
          </w:p>
        </w:tc>
      </w:tr>
    </w:tbl>
    <w:p w14:paraId="7F46A55E" w14:textId="3CDB7D16" w:rsidR="00C9230D" w:rsidRDefault="00C9230D" w:rsidP="00C9230D">
      <w:pPr>
        <w:pStyle w:val="Bo-Blankline"/>
        <w:rPr>
          <w:lang w:val="en-US"/>
        </w:rPr>
      </w:pPr>
    </w:p>
    <w:p w14:paraId="51A97A76" w14:textId="77777777" w:rsidR="00211AC9" w:rsidRDefault="00211AC9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E345B62" w14:textId="443573D5" w:rsidR="00C9230D" w:rsidRDefault="00C9230D" w:rsidP="00C9230D">
      <w:pPr>
        <w:spacing w:line="240" w:lineRule="auto"/>
        <w:ind w:left="540" w:right="2"/>
        <w:jc w:val="both"/>
        <w:rPr>
          <w:rFonts w:ascii="Angsana New" w:hAnsi="Angsana New"/>
          <w:sz w:val="30"/>
          <w:szCs w:val="30"/>
        </w:rPr>
      </w:pPr>
      <w:r w:rsidRPr="00620539">
        <w:rPr>
          <w:rFonts w:ascii="Angsana New" w:hAnsi="Angsana New"/>
          <w:sz w:val="30"/>
          <w:szCs w:val="30"/>
          <w:cs/>
        </w:rPr>
        <w:lastRenderedPageBreak/>
        <w:t>ความสัมพันธ์ที่มีกับบริษัท</w:t>
      </w:r>
      <w:r>
        <w:rPr>
          <w:rFonts w:ascii="Angsana New" w:hAnsi="Angsana New" w:hint="cs"/>
          <w:sz w:val="30"/>
          <w:szCs w:val="30"/>
          <w:cs/>
        </w:rPr>
        <w:t>ใหญ่และบริษัท</w:t>
      </w:r>
      <w:r w:rsidRPr="00620539">
        <w:rPr>
          <w:rFonts w:ascii="Angsana New" w:hAnsi="Angsana New"/>
          <w:sz w:val="30"/>
          <w:szCs w:val="30"/>
          <w:cs/>
        </w:rPr>
        <w:t>ย่อย</w:t>
      </w:r>
      <w:r w:rsidRPr="00F47DB8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332DB09B" w14:textId="77777777" w:rsidR="0078268F" w:rsidRDefault="0078268F" w:rsidP="0078268F">
      <w:pPr>
        <w:pStyle w:val="Bo-Blankline"/>
      </w:pPr>
    </w:p>
    <w:p w14:paraId="69A2A51A" w14:textId="190B7078" w:rsidR="00C9230D" w:rsidRPr="00A70D00" w:rsidRDefault="00C9230D" w:rsidP="00C9230D">
      <w:pPr>
        <w:spacing w:line="240" w:lineRule="auto"/>
        <w:ind w:left="540" w:right="2"/>
        <w:jc w:val="both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66E65806" wp14:editId="2DCBD35E">
            <wp:extent cx="3590925" cy="59499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594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B0093E" w14:textId="77777777" w:rsidR="00C9230D" w:rsidRPr="0059672D" w:rsidRDefault="00C9230D" w:rsidP="00C9230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672D">
        <w:rPr>
          <w:rFonts w:ascii="Angsana New" w:hAnsi="Angsana New"/>
          <w:b/>
          <w:bCs/>
          <w:i/>
          <w:iCs/>
          <w:sz w:val="30"/>
          <w:szCs w:val="30"/>
        </w:rPr>
        <w:t>TPI Polene Power Investment Company Limited</w:t>
      </w:r>
    </w:p>
    <w:p w14:paraId="505F798C" w14:textId="77777777" w:rsidR="00C9230D" w:rsidRPr="00694BF9" w:rsidRDefault="00C9230D" w:rsidP="00C9230D">
      <w:pPr>
        <w:pStyle w:val="Bo-Blankline"/>
      </w:pPr>
    </w:p>
    <w:p w14:paraId="4B5A9C8B" w14:textId="0A6F97FA" w:rsidR="00C9230D" w:rsidRPr="00C9230D" w:rsidRDefault="009F2910" w:rsidP="009F2910">
      <w:pPr>
        <w:ind w:left="540"/>
      </w:pPr>
      <w:r w:rsidRPr="009F2910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9F2910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9F2910">
        <w:rPr>
          <w:rFonts w:ascii="Angsana New" w:hAnsi="Angsana New"/>
          <w:sz w:val="30"/>
          <w:szCs w:val="30"/>
          <w:cs/>
          <w:lang w:val="en-US"/>
        </w:rPr>
        <w:t xml:space="preserve"> บริษัทได้จดทะเบียนยกเลิกกิจการเรียบร้อยแล้ว</w:t>
      </w:r>
      <w:r w:rsidRPr="009F2910">
        <w:rPr>
          <w:rFonts w:ascii="Angsana New" w:hAnsi="Angsana New"/>
          <w:sz w:val="30"/>
          <w:szCs w:val="30"/>
          <w:lang w:val="en-US"/>
        </w:rPr>
        <w:t xml:space="preserve"> </w:t>
      </w:r>
      <w:r w:rsidRPr="009F2910">
        <w:rPr>
          <w:rFonts w:ascii="Angsana New" w:hAnsi="Angsana New"/>
          <w:sz w:val="30"/>
          <w:szCs w:val="30"/>
          <w:cs/>
          <w:lang w:val="en-US"/>
        </w:rPr>
        <w:t>และบริษัทกำลังรอหนังสือรับรองจากสรรพากรของกัมพูชาว่าบริษัทชำระภาษีครบถ้วน การชำระบัญชีก็จะเสร็จสมบูรณ์</w:t>
      </w:r>
    </w:p>
    <w:p w14:paraId="784D2372" w14:textId="2085A296" w:rsidR="007C4951" w:rsidRDefault="007C4951" w:rsidP="00C9230D">
      <w:pPr>
        <w:pStyle w:val="Bo-Blankline"/>
        <w:rPr>
          <w:highlight w:val="yellow"/>
          <w:cs/>
        </w:rPr>
      </w:pPr>
    </w:p>
    <w:p w14:paraId="5A2FBE71" w14:textId="77777777" w:rsidR="00B44B60" w:rsidRDefault="00B44B60" w:rsidP="00C9230D">
      <w:pPr>
        <w:pStyle w:val="Caption"/>
        <w:numPr>
          <w:ilvl w:val="0"/>
          <w:numId w:val="0"/>
        </w:numPr>
        <w:rPr>
          <w:sz w:val="28"/>
          <w:szCs w:val="28"/>
          <w:cs/>
        </w:rPr>
        <w:sectPr w:rsidR="00B44B60" w:rsidSect="00FE727A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37"/>
        </w:sectPr>
      </w:pPr>
    </w:p>
    <w:p w14:paraId="42E05B7D" w14:textId="77777777" w:rsidR="00694CDF" w:rsidRPr="00896339" w:rsidRDefault="00F356C1" w:rsidP="00886242">
      <w:pPr>
        <w:pStyle w:val="Caption"/>
        <w:ind w:left="567" w:hanging="567"/>
      </w:pPr>
      <w:r w:rsidRPr="00CB1538">
        <w:rPr>
          <w:cs/>
        </w:rPr>
        <w:lastRenderedPageBreak/>
        <w:t>ที่ดิน อาคารและอุปกรณ์</w:t>
      </w:r>
    </w:p>
    <w:tbl>
      <w:tblPr>
        <w:tblpPr w:leftFromText="180" w:rightFromText="180" w:vertAnchor="text" w:horzAnchor="margin" w:tblpX="-265" w:tblpY="221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</w:tblGrid>
      <w:tr w:rsidR="006D2769" w:rsidRPr="00CC0668" w14:paraId="00D5D12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4229AA9" w14:textId="77777777" w:rsidR="006D2769" w:rsidRPr="00CC0668" w:rsidRDefault="006D2769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 w:hanging="72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2E940D7A" w14:textId="0E0C9EE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1A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32FAC" w:rsidRPr="00CC0668" w14:paraId="4BFBAC05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5C456E6" w14:textId="77777777" w:rsidR="006D2769" w:rsidRPr="00CC0668" w:rsidRDefault="006D2769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4677B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26B9BBB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5423AE9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8DADEA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9C76A0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07F9652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39B67220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7450128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D4A1E12" w14:textId="77777777" w:rsidR="006D2769" w:rsidRPr="00CC0668" w:rsidRDefault="006D2769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3F70576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D5F37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1EA0F65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5D7680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B97DA0C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94FE7D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DF3CC43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CF011C9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0E737FE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5BDB5F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1B81927A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10313DC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1DA2C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1FBA868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E78630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B7B63F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7B81BD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D1181E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B0DFDE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438931F9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14EEDA2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4BFF20F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A077A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1B116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770D5B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4848B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31A09C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48F57F0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169BFD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376B031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625C7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345A409C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54DD1EF9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FA095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44B14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52FCB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8B5CA3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1BF36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8568D11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B6E914F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7BC9314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074E52B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4F889FD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684F9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7C17FC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502381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  <w:shd w:val="clear" w:color="auto" w:fill="auto"/>
          </w:tcPr>
          <w:p w14:paraId="0E6ECB68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B7E0975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3D3D9B9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F8660F1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6141F82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AD9107C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0B8A1E7A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56D792B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CE0797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220602B3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25482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0E400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87DFF7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09A7EC4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1F7E8A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7546307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BD8E16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2300A175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3ED992" w14:textId="77777777" w:rsidR="00C23FDA" w:rsidRPr="00CC0668" w:rsidRDefault="00875B28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</w:t>
            </w:r>
            <w:r w:rsidR="00B945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หนะ</w:t>
            </w:r>
          </w:p>
        </w:tc>
        <w:tc>
          <w:tcPr>
            <w:tcW w:w="180" w:type="dxa"/>
            <w:shd w:val="clear" w:color="auto" w:fill="auto"/>
          </w:tcPr>
          <w:p w14:paraId="082DAE9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90076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  <w:shd w:val="clear" w:color="auto" w:fill="auto"/>
          </w:tcPr>
          <w:p w14:paraId="3F7838B5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2244622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44A339AD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E88BF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284DBB8D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20D4A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75B28" w:rsidRPr="00CC0668" w14:paraId="74AF3A3A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CBFD6B5" w14:textId="77777777" w:rsidR="00875B28" w:rsidRPr="00CC0668" w:rsidRDefault="00875B28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769CB3EB" w14:textId="77777777" w:rsidR="00875B28" w:rsidRPr="00CC0668" w:rsidRDefault="00875B28" w:rsidP="002C79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532FAC" w:rsidRPr="00CC0668" w14:paraId="5F2DF0E6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159A6A7" w14:textId="77777777" w:rsidR="00C23FDA" w:rsidRPr="00CC0668" w:rsidRDefault="00C23FDA" w:rsidP="002C79EE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shd w:val="clear" w:color="auto" w:fill="auto"/>
          </w:tcPr>
          <w:p w14:paraId="675B1794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A46A7A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9583DE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4F0A24F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E8F6F30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FA97103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72613B35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7294629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25754792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F477A1E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248EB8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983D6B3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D07129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4920D75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1B19FF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4C112F8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018AEF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C3BE0AB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026E50D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2E1374" w14:paraId="0EE2DAE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07F84D8" w14:textId="46D1B4B5" w:rsidR="0078268F" w:rsidRPr="00CC0668" w:rsidRDefault="0078268F" w:rsidP="0078268F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180B6A" w14:textId="45EE7746" w:rsidR="0078268F" w:rsidRPr="0078268F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8268F">
              <w:rPr>
                <w:rFonts w:ascii="Angsana New" w:hAnsi="Angsana New"/>
                <w:sz w:val="26"/>
                <w:szCs w:val="26"/>
                <w:lang w:val="en-US"/>
              </w:rPr>
              <w:t>5,582,251</w:t>
            </w:r>
          </w:p>
        </w:tc>
        <w:tc>
          <w:tcPr>
            <w:tcW w:w="180" w:type="dxa"/>
            <w:shd w:val="clear" w:color="auto" w:fill="auto"/>
          </w:tcPr>
          <w:p w14:paraId="307ABD26" w14:textId="77777777" w:rsidR="0078268F" w:rsidRPr="0078268F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B71F5D" w14:textId="26EE859F" w:rsidR="0078268F" w:rsidRPr="0078268F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8268F">
              <w:rPr>
                <w:rFonts w:ascii="Angsana New" w:hAnsi="Angsana New"/>
                <w:sz w:val="26"/>
                <w:szCs w:val="26"/>
                <w:lang w:val="en-US"/>
              </w:rPr>
              <w:t>1,565,551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3B1457" w14:textId="77777777" w:rsidR="0078268F" w:rsidRPr="0078268F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883A9F" w14:textId="4BB94158" w:rsidR="0078268F" w:rsidRPr="0078268F" w:rsidRDefault="0078268F" w:rsidP="0078268F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8268F">
              <w:rPr>
                <w:rFonts w:ascii="Angsana New" w:hAnsi="Angsana New"/>
                <w:sz w:val="26"/>
                <w:szCs w:val="26"/>
                <w:lang w:val="en-US"/>
              </w:rPr>
              <w:t>24,051,768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3DF0FB" w14:textId="77777777" w:rsidR="0078268F" w:rsidRPr="0078268F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C52938A" w14:textId="099BE28C" w:rsidR="0078268F" w:rsidRPr="0078268F" w:rsidRDefault="0078268F" w:rsidP="0078268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8268F">
              <w:rPr>
                <w:rFonts w:ascii="Angsana New" w:hAnsi="Angsana New"/>
                <w:sz w:val="26"/>
                <w:szCs w:val="26"/>
                <w:lang w:val="en-US"/>
              </w:rPr>
              <w:t>220,484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F3047A" w14:textId="77777777" w:rsidR="0078268F" w:rsidRPr="0078268F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FF932A" w14:textId="35B8D94B" w:rsidR="0078268F" w:rsidRPr="0078268F" w:rsidRDefault="0078268F" w:rsidP="0078268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8268F">
              <w:rPr>
                <w:rFonts w:ascii="Angsana New" w:hAnsi="Angsana New"/>
                <w:sz w:val="26"/>
                <w:szCs w:val="26"/>
                <w:lang w:val="en-US"/>
              </w:rPr>
              <w:t>42,996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D79BE" w14:textId="77777777" w:rsidR="0078268F" w:rsidRPr="0078268F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F42C70" w14:textId="13751AF6" w:rsidR="0078268F" w:rsidRPr="0078268F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8268F">
              <w:rPr>
                <w:rFonts w:ascii="Angsana New" w:hAnsi="Angsana New"/>
                <w:sz w:val="26"/>
                <w:szCs w:val="26"/>
                <w:lang w:val="en-US"/>
              </w:rPr>
              <w:t>467</w:t>
            </w:r>
          </w:p>
        </w:tc>
        <w:tc>
          <w:tcPr>
            <w:tcW w:w="180" w:type="dxa"/>
            <w:shd w:val="clear" w:color="auto" w:fill="auto"/>
          </w:tcPr>
          <w:p w14:paraId="6359AA4A" w14:textId="77777777" w:rsidR="0078268F" w:rsidRPr="0078268F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E6BE6A" w14:textId="790DE600" w:rsidR="0078268F" w:rsidRPr="0078268F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8268F">
              <w:rPr>
                <w:rFonts w:ascii="Angsana New" w:hAnsi="Angsana New"/>
                <w:sz w:val="26"/>
                <w:szCs w:val="26"/>
                <w:lang w:val="en-US"/>
              </w:rPr>
              <w:t>53</w:t>
            </w:r>
            <w:r w:rsidRPr="0078268F">
              <w:rPr>
                <w:rFonts w:ascii="Angsana New" w:hAnsi="Angsana New"/>
                <w:sz w:val="26"/>
                <w:szCs w:val="26"/>
              </w:rPr>
              <w:t>,</w:t>
            </w:r>
            <w:r w:rsidRPr="0078268F">
              <w:rPr>
                <w:rFonts w:ascii="Angsana New" w:hAnsi="Angsana New"/>
                <w:sz w:val="26"/>
                <w:szCs w:val="26"/>
                <w:lang w:val="en-US"/>
              </w:rPr>
              <w:t>445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3A0B5" w14:textId="77777777" w:rsidR="0078268F" w:rsidRPr="0078268F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D8FC13" w14:textId="42F01062" w:rsidR="0078268F" w:rsidRPr="0078268F" w:rsidRDefault="0078268F" w:rsidP="0078268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8268F">
              <w:rPr>
                <w:rFonts w:ascii="Angsana New" w:hAnsi="Angsana New"/>
                <w:sz w:val="26"/>
                <w:szCs w:val="26"/>
                <w:lang w:val="en-US"/>
              </w:rPr>
              <w:t>2,453,717</w:t>
            </w:r>
          </w:p>
        </w:tc>
        <w:tc>
          <w:tcPr>
            <w:tcW w:w="180" w:type="dxa"/>
            <w:shd w:val="clear" w:color="auto" w:fill="auto"/>
          </w:tcPr>
          <w:p w14:paraId="184B37D7" w14:textId="77777777" w:rsidR="0078268F" w:rsidRPr="0078268F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AA0096" w14:textId="440BFDDF" w:rsidR="0078268F" w:rsidRPr="0078268F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78268F">
              <w:rPr>
                <w:rFonts w:ascii="Angsana New" w:hAnsi="Angsana New"/>
                <w:sz w:val="26"/>
                <w:szCs w:val="26"/>
                <w:lang w:val="en-US"/>
              </w:rPr>
              <w:t>239</w:t>
            </w:r>
            <w:r w:rsidRPr="0078268F">
              <w:rPr>
                <w:rFonts w:ascii="Angsana New" w:hAnsi="Angsana New"/>
                <w:sz w:val="26"/>
                <w:szCs w:val="26"/>
              </w:rPr>
              <w:t>,</w:t>
            </w:r>
            <w:r w:rsidRPr="0078268F">
              <w:rPr>
                <w:rFonts w:ascii="Angsana New" w:hAnsi="Angsana New"/>
                <w:sz w:val="26"/>
                <w:szCs w:val="26"/>
                <w:lang w:val="en-US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14:paraId="4CE526ED" w14:textId="77777777" w:rsidR="0078268F" w:rsidRPr="0078268F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1320ED" w14:textId="61DF8608" w:rsidR="0078268F" w:rsidRPr="0078268F" w:rsidRDefault="0078268F" w:rsidP="0078268F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78268F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Pr="0078268F">
              <w:rPr>
                <w:rFonts w:ascii="Angsana New" w:hAnsi="Angsana New"/>
                <w:sz w:val="26"/>
                <w:szCs w:val="26"/>
              </w:rPr>
              <w:t>,</w:t>
            </w:r>
            <w:r w:rsidRPr="0078268F">
              <w:rPr>
                <w:rFonts w:ascii="Angsana New" w:hAnsi="Angsana New"/>
                <w:sz w:val="26"/>
                <w:szCs w:val="26"/>
                <w:lang w:val="en-US"/>
              </w:rPr>
              <w:t>210</w:t>
            </w:r>
            <w:r w:rsidRPr="0078268F">
              <w:rPr>
                <w:rFonts w:ascii="Angsana New" w:hAnsi="Angsana New"/>
                <w:sz w:val="26"/>
                <w:szCs w:val="26"/>
              </w:rPr>
              <w:t>,</w:t>
            </w:r>
            <w:r w:rsidRPr="0078268F"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</w:p>
        </w:tc>
      </w:tr>
      <w:tr w:rsidR="00532FAC" w:rsidRPr="00CC0668" w14:paraId="1657998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FF36E63" w14:textId="77777777" w:rsidR="0078268F" w:rsidRPr="00CC0668" w:rsidRDefault="0078268F" w:rsidP="0078268F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E897C" w14:textId="5FDE4783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3,962,977</w:t>
            </w:r>
          </w:p>
        </w:tc>
        <w:tc>
          <w:tcPr>
            <w:tcW w:w="180" w:type="dxa"/>
            <w:shd w:val="clear" w:color="auto" w:fill="auto"/>
          </w:tcPr>
          <w:p w14:paraId="7C4D1264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776F2" w14:textId="21BAD486" w:rsidR="0078268F" w:rsidRPr="00CC0668" w:rsidRDefault="0078268F" w:rsidP="0078268F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2AFC0F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146C45" w14:textId="6A58A6C5" w:rsidR="0078268F" w:rsidRPr="00CC0668" w:rsidRDefault="0078268F" w:rsidP="0078268F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38,864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8A5BF9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F72F2F" w14:textId="1280A0E7" w:rsidR="0078268F" w:rsidRPr="00CC0668" w:rsidRDefault="0078268F" w:rsidP="0078268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22,365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D9DBBD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3CFCE4E" w14:textId="5D28501B" w:rsidR="0078268F" w:rsidRPr="00CC0668" w:rsidRDefault="0078268F" w:rsidP="0078268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6,910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2A6EDD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EBD6AD" w14:textId="0B56A376" w:rsidR="0078268F" w:rsidRPr="00DE5493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180" w:type="dxa"/>
            <w:shd w:val="clear" w:color="auto" w:fill="auto"/>
          </w:tcPr>
          <w:p w14:paraId="36975BC7" w14:textId="77777777" w:rsidR="0078268F" w:rsidRPr="00DE5493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A8AC38" w14:textId="72A20FEA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E3D2C2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94453" w14:textId="71F244EF" w:rsidR="0078268F" w:rsidRPr="00CC0668" w:rsidRDefault="0078268F" w:rsidP="0078268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1,497,795</w:t>
            </w:r>
          </w:p>
        </w:tc>
        <w:tc>
          <w:tcPr>
            <w:tcW w:w="180" w:type="dxa"/>
            <w:shd w:val="clear" w:color="auto" w:fill="auto"/>
          </w:tcPr>
          <w:p w14:paraId="735F1AE9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85907" w14:textId="4A778C80" w:rsidR="0078268F" w:rsidRPr="00CC0668" w:rsidRDefault="0078268F" w:rsidP="00211AC9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77E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9C2919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E18FD5" w14:textId="639EC0DD" w:rsidR="0078268F" w:rsidRPr="00CC0668" w:rsidRDefault="0078268F" w:rsidP="0078268F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5,676,093</w:t>
            </w:r>
          </w:p>
        </w:tc>
      </w:tr>
      <w:tr w:rsidR="00532FAC" w:rsidRPr="00CC0668" w14:paraId="081CC1F3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9A8830A" w14:textId="77777777" w:rsidR="0078268F" w:rsidRPr="00CC0668" w:rsidRDefault="0078268F" w:rsidP="0078268F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7F1AD" w14:textId="7C690DB8" w:rsidR="0078268F" w:rsidRPr="00CC0668" w:rsidRDefault="0078268F" w:rsidP="00453772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BF218E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774F20" w14:textId="6F5EB258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19,089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237948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0A655" w14:textId="7DE54E0A" w:rsidR="0078268F" w:rsidRPr="00CC0668" w:rsidRDefault="0078268F" w:rsidP="0078268F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199,477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29E95E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EEA707F" w14:textId="690885CC" w:rsidR="0078268F" w:rsidRPr="00CC0668" w:rsidRDefault="0078268F" w:rsidP="0078268F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EA9E90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D1DFC4" w14:textId="6E3DE873" w:rsidR="0078268F" w:rsidRPr="00CC0668" w:rsidRDefault="0078268F" w:rsidP="0078268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3,193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8239CC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F0078D" w14:textId="487A97E8" w:rsidR="0078268F" w:rsidRPr="002E26EC" w:rsidRDefault="0078268F" w:rsidP="0078268F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5E67CB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C099BB" w14:textId="1D06A909" w:rsidR="0078268F" w:rsidRPr="004D5F88" w:rsidRDefault="0078268F" w:rsidP="0078268F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6839C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83C800" w14:textId="51F45395" w:rsidR="0078268F" w:rsidRPr="00CC0668" w:rsidRDefault="0078268F" w:rsidP="0078268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(221,759)</w:t>
            </w:r>
          </w:p>
        </w:tc>
        <w:tc>
          <w:tcPr>
            <w:tcW w:w="180" w:type="dxa"/>
            <w:shd w:val="clear" w:color="auto" w:fill="auto"/>
          </w:tcPr>
          <w:p w14:paraId="719C50AF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D03B9E" w14:textId="586A0CC1" w:rsidR="0078268F" w:rsidRPr="00CC0668" w:rsidRDefault="0078268F" w:rsidP="0078268F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8BE18F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58F786" w14:textId="57DDB240" w:rsidR="0078268F" w:rsidRPr="00CC0668" w:rsidRDefault="0078268F" w:rsidP="0078268F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532FAC" w:rsidRPr="00CC0668" w14:paraId="0AD8A0D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13C46F9" w14:textId="1DB0FE58" w:rsidR="003373C5" w:rsidRPr="00CC0668" w:rsidRDefault="003373C5" w:rsidP="002C79EE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145CD"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78268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B79E1" w14:textId="3BD324C3" w:rsidR="003373C5" w:rsidRPr="004A7053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BFF61CB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75870" w14:textId="22193356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E887E8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2AEDB" w14:textId="4C13791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EAC202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16DEB" w14:textId="699D214D" w:rsidR="003373C5" w:rsidRPr="00562764" w:rsidRDefault="003373C5" w:rsidP="002C79E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8283C6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60DA2" w14:textId="486BC624" w:rsidR="003373C5" w:rsidRPr="00562764" w:rsidRDefault="003373C5" w:rsidP="002C79E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45DD5D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4A06A2" w14:textId="32FA53C0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4ED6A7D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B1DFF" w14:textId="3F2CC124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5A7849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C54849" w14:textId="5EE2D5B1" w:rsidR="003373C5" w:rsidRPr="00562764" w:rsidRDefault="003373C5" w:rsidP="002C79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272E21A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8C127" w14:textId="27AACF63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F700D5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E7DB65" w14:textId="1361BD60" w:rsidR="003373C5" w:rsidRPr="00CC0668" w:rsidRDefault="003373C5" w:rsidP="002C79E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532FAC" w:rsidRPr="00CC0668" w14:paraId="11FB3EA5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39E0D5A" w14:textId="4C4CA2B4" w:rsidR="0078268F" w:rsidRPr="00CC0668" w:rsidRDefault="0078268F" w:rsidP="0078268F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72FB9A" w14:textId="79384CD5" w:rsidR="0078268F" w:rsidRPr="004A7053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9,545,228</w:t>
            </w:r>
          </w:p>
        </w:tc>
        <w:tc>
          <w:tcPr>
            <w:tcW w:w="180" w:type="dxa"/>
            <w:shd w:val="clear" w:color="auto" w:fill="auto"/>
          </w:tcPr>
          <w:p w14:paraId="432B2ED8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B0DD86" w14:textId="172A6AEE" w:rsidR="0078268F" w:rsidRPr="00562764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1,584,640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2F3B58" w14:textId="77777777" w:rsidR="0078268F" w:rsidRPr="00562764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045465" w14:textId="4172FC99" w:rsidR="0078268F" w:rsidRPr="00562764" w:rsidRDefault="0078268F" w:rsidP="0078268F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24,290,109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266DB9" w14:textId="77777777" w:rsidR="0078268F" w:rsidRPr="00562764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4C3389" w14:textId="13C61338" w:rsidR="0078268F" w:rsidRPr="00562764" w:rsidRDefault="0078268F" w:rsidP="0078268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242,849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620D19" w14:textId="77777777" w:rsidR="0078268F" w:rsidRPr="00562764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99D5B82" w14:textId="01AC1CE6" w:rsidR="0078268F" w:rsidRPr="00562764" w:rsidRDefault="0078268F" w:rsidP="0078268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53,099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CC8BDA" w14:textId="77777777" w:rsidR="0078268F" w:rsidRPr="00562764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1E0D2D" w14:textId="3ED3F16E" w:rsidR="0078268F" w:rsidRPr="00562764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584</w:t>
            </w:r>
          </w:p>
        </w:tc>
        <w:tc>
          <w:tcPr>
            <w:tcW w:w="180" w:type="dxa"/>
            <w:shd w:val="clear" w:color="auto" w:fill="auto"/>
          </w:tcPr>
          <w:p w14:paraId="09EC4F2B" w14:textId="77777777" w:rsidR="0078268F" w:rsidRPr="00562764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A5D39A" w14:textId="68656B12" w:rsidR="0078268F" w:rsidRPr="00562764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200,510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B39083" w14:textId="77777777" w:rsidR="0078268F" w:rsidRPr="00562764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BBDC0F" w14:textId="6D038492" w:rsidR="0078268F" w:rsidRPr="00562764" w:rsidRDefault="0078268F" w:rsidP="0078268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3,729,753</w:t>
            </w:r>
          </w:p>
        </w:tc>
        <w:tc>
          <w:tcPr>
            <w:tcW w:w="180" w:type="dxa"/>
            <w:shd w:val="clear" w:color="auto" w:fill="auto"/>
          </w:tcPr>
          <w:p w14:paraId="59F62FFF" w14:textId="77777777" w:rsidR="0078268F" w:rsidRPr="00562764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9C2FEA" w14:textId="4C22CE1A" w:rsidR="0078268F" w:rsidRPr="00562764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239,423</w:t>
            </w:r>
          </w:p>
        </w:tc>
        <w:tc>
          <w:tcPr>
            <w:tcW w:w="180" w:type="dxa"/>
            <w:shd w:val="clear" w:color="auto" w:fill="auto"/>
          </w:tcPr>
          <w:p w14:paraId="06E6FB87" w14:textId="7777777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4C2383" w14:textId="17138D27" w:rsidR="0078268F" w:rsidRPr="00CC0668" w:rsidRDefault="0078268F" w:rsidP="0078268F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39,886,195</w:t>
            </w:r>
          </w:p>
        </w:tc>
      </w:tr>
      <w:tr w:rsidR="00532FAC" w:rsidRPr="00CC0668" w14:paraId="784471D1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E9F028D" w14:textId="77777777" w:rsidR="003373C5" w:rsidRPr="00CC0668" w:rsidRDefault="003373C5" w:rsidP="002C79EE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31C76B" w14:textId="7DE6988E" w:rsidR="003373C5" w:rsidRPr="00CC0668" w:rsidRDefault="00453772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1,486,369</w:t>
            </w:r>
          </w:p>
        </w:tc>
        <w:tc>
          <w:tcPr>
            <w:tcW w:w="180" w:type="dxa"/>
            <w:shd w:val="clear" w:color="auto" w:fill="auto"/>
          </w:tcPr>
          <w:p w14:paraId="41BC38CD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BDDA5" w14:textId="7C9011B7" w:rsidR="003373C5" w:rsidRPr="00CC0668" w:rsidRDefault="00453772" w:rsidP="00453772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D30697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B0AE3D" w14:textId="0F5F71E1" w:rsidR="00CF6CFB" w:rsidRPr="00CC0668" w:rsidRDefault="00453772" w:rsidP="002C79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20,445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193CC3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B3D068A" w14:textId="1199EA7F" w:rsidR="003373C5" w:rsidRPr="00CC0668" w:rsidRDefault="00453772" w:rsidP="002C79E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16,539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30C627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2EC745" w14:textId="5FD0BAAF" w:rsidR="003373C5" w:rsidRPr="00CC0668" w:rsidRDefault="00453772" w:rsidP="002C79E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F7AB5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334705" w14:textId="179127B2" w:rsidR="003373C5" w:rsidRPr="00DE5493" w:rsidRDefault="00453772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14:paraId="1D387FC8" w14:textId="77777777" w:rsidR="003373C5" w:rsidRPr="00DE5493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8AE3F7" w14:textId="148E4A6B" w:rsidR="00CF6CFB" w:rsidRPr="00CC0668" w:rsidRDefault="00453772" w:rsidP="00453772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583912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92462C" w14:textId="6AB5BFE6" w:rsidR="003373C5" w:rsidRPr="00CC0668" w:rsidRDefault="00453772" w:rsidP="002C79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1,55</w:t>
            </w:r>
            <w:r w:rsidR="0033255F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33255F">
              <w:rPr>
                <w:rFonts w:ascii="Angsana New" w:hAnsi="Angsan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180" w:type="dxa"/>
            <w:shd w:val="clear" w:color="auto" w:fill="auto"/>
          </w:tcPr>
          <w:p w14:paraId="379AEFA2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E7F809" w14:textId="2CFED802" w:rsidR="003373C5" w:rsidRPr="00C577EB" w:rsidRDefault="00453772" w:rsidP="002C79EE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235778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DF8D82" w14:textId="476B2E80" w:rsidR="003373C5" w:rsidRPr="00CC0668" w:rsidRDefault="00453772" w:rsidP="002C79E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3,083,</w:t>
            </w:r>
            <w:r w:rsidR="0033255F">
              <w:rPr>
                <w:rFonts w:ascii="Angsana New" w:hAnsi="Angsana New"/>
                <w:sz w:val="26"/>
                <w:szCs w:val="26"/>
              </w:rPr>
              <w:t>560</w:t>
            </w:r>
          </w:p>
        </w:tc>
      </w:tr>
      <w:tr w:rsidR="00532FAC" w:rsidRPr="00CC0668" w14:paraId="08567CC9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4CF449A" w14:textId="77777777" w:rsidR="003373C5" w:rsidRPr="00CC0668" w:rsidRDefault="003373C5" w:rsidP="002C79EE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87CB72" w14:textId="12776AD0" w:rsidR="003373C5" w:rsidRPr="00CC0668" w:rsidRDefault="00453772" w:rsidP="00453772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94A5DC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ABD3C5" w14:textId="38294080" w:rsidR="003373C5" w:rsidRPr="00CC0668" w:rsidRDefault="00453772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23,681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E80728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675429" w14:textId="78EEDD4F" w:rsidR="003373C5" w:rsidRPr="00CC0668" w:rsidRDefault="00453772" w:rsidP="002C79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3,013,168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147F6F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69BDA8" w14:textId="58C5CA80" w:rsidR="003373C5" w:rsidRPr="00CC0668" w:rsidRDefault="00453772" w:rsidP="00453772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9DCB72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92A018" w14:textId="22C4047A" w:rsidR="003373C5" w:rsidRPr="00CC0668" w:rsidRDefault="00453772" w:rsidP="002C79E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47DBA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D282D92" w14:textId="36AC8585" w:rsidR="003373C5" w:rsidRPr="002E26EC" w:rsidRDefault="00453772" w:rsidP="00453772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69348B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11B807" w14:textId="64319A6D" w:rsidR="003373C5" w:rsidRPr="00CC0668" w:rsidRDefault="00453772" w:rsidP="00453772">
            <w:pPr>
              <w:spacing w:line="240" w:lineRule="atLeast"/>
              <w:ind w:left="192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(144,852)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CD9DDD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2DFF68" w14:textId="79671D14" w:rsidR="003373C5" w:rsidRPr="00CC0668" w:rsidRDefault="00453772" w:rsidP="002C79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(2,894,417)</w:t>
            </w:r>
          </w:p>
        </w:tc>
        <w:tc>
          <w:tcPr>
            <w:tcW w:w="180" w:type="dxa"/>
            <w:shd w:val="clear" w:color="auto" w:fill="auto"/>
          </w:tcPr>
          <w:p w14:paraId="44ABDD45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548B84" w14:textId="47B18970" w:rsidR="003373C5" w:rsidRPr="00CC0668" w:rsidRDefault="00453772" w:rsidP="002C79EE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790C90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E3C056" w14:textId="4727442D" w:rsidR="003373C5" w:rsidRPr="00CC0668" w:rsidRDefault="00453772" w:rsidP="002C79EE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532FAC" w:rsidRPr="00CC0668" w14:paraId="6C98FB0F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1F0F2D2" w14:textId="296B0F0D" w:rsidR="00453772" w:rsidRPr="0033255F" w:rsidRDefault="00453772" w:rsidP="0045377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33255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064E4" w14:textId="088D36A5" w:rsidR="00453772" w:rsidRPr="00453772" w:rsidRDefault="00453772" w:rsidP="00453772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4B4961" w14:textId="77777777" w:rsidR="00453772" w:rsidRPr="00CC0668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B042E" w14:textId="2C760AE5" w:rsidR="00453772" w:rsidRDefault="00453772" w:rsidP="00453772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EC0897" w14:textId="77777777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26552" w14:textId="478CBA73" w:rsidR="00453772" w:rsidRDefault="00453772" w:rsidP="00453772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C5B3D0" w14:textId="77777777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FEECE" w14:textId="7CD99DA6" w:rsidR="00453772" w:rsidRDefault="00453772" w:rsidP="0045377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(10)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C9302D" w14:textId="77777777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9F1EF" w14:textId="4381DB45" w:rsidR="00453772" w:rsidRDefault="00453772" w:rsidP="0045377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(1,038)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33185" w14:textId="77777777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F910A" w14:textId="67C5CA8B" w:rsidR="00453772" w:rsidRDefault="00453772" w:rsidP="00453772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0BD851" w14:textId="77777777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6714B" w14:textId="29F82697" w:rsidR="00453772" w:rsidRDefault="00453772" w:rsidP="00453772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E52A3B" w14:textId="77777777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1E70F" w14:textId="2FED3E81" w:rsidR="00453772" w:rsidRDefault="00453772" w:rsidP="00453772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5A0B2E" w14:textId="77777777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BD0A9" w14:textId="69E98DF3" w:rsidR="00453772" w:rsidRPr="0033255F" w:rsidRDefault="0033255F" w:rsidP="0033255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 w:rsidRPr="0033255F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33255F">
              <w:rPr>
                <w:rFonts w:ascii="Angsana New" w:hAnsi="Angsana New"/>
                <w:sz w:val="26"/>
                <w:szCs w:val="26"/>
              </w:rPr>
              <w:t>473</w:t>
            </w:r>
            <w:r w:rsidRPr="0033255F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309AEB" w14:textId="77777777" w:rsidR="00453772" w:rsidRPr="00CC0668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B3F3B4" w14:textId="6A62D1CA" w:rsidR="00453772" w:rsidRDefault="00453772" w:rsidP="0045377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(1</w:t>
            </w:r>
            <w:r w:rsidR="0033255F">
              <w:rPr>
                <w:rFonts w:ascii="Angsana New" w:hAnsi="Angsana New"/>
                <w:sz w:val="26"/>
                <w:szCs w:val="26"/>
                <w:lang w:val="en-US"/>
              </w:rPr>
              <w:t>,521</w:t>
            </w: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532FAC" w:rsidRPr="00CC0668" w14:paraId="080F0032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F977E19" w14:textId="396B5BB6" w:rsidR="00453772" w:rsidRPr="00CC0668" w:rsidRDefault="00453772" w:rsidP="0045377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D7A92" w14:textId="6795E571" w:rsidR="00453772" w:rsidRPr="004A7053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11,031,597</w:t>
            </w:r>
          </w:p>
        </w:tc>
        <w:tc>
          <w:tcPr>
            <w:tcW w:w="180" w:type="dxa"/>
            <w:shd w:val="clear" w:color="auto" w:fill="auto"/>
          </w:tcPr>
          <w:p w14:paraId="62E405AF" w14:textId="77777777" w:rsidR="00453772" w:rsidRPr="00CC0668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AF1D3" w14:textId="1390D55D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1,608,321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DC1107" w14:textId="77777777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63087" w14:textId="46C73656" w:rsidR="00453772" w:rsidRPr="00562764" w:rsidRDefault="00453772" w:rsidP="0045377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27,323,722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0095F7" w14:textId="77777777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6064A" w14:textId="09B45D10" w:rsidR="00453772" w:rsidRPr="00562764" w:rsidRDefault="00453772" w:rsidP="0045377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259,378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AC0B63" w14:textId="77777777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DD23F" w14:textId="40340DBC" w:rsidR="00453772" w:rsidRPr="00562764" w:rsidRDefault="00453772" w:rsidP="0045377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B78957" w14:textId="77777777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C88E6" w14:textId="1B909419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645</w:t>
            </w:r>
          </w:p>
        </w:tc>
        <w:tc>
          <w:tcPr>
            <w:tcW w:w="180" w:type="dxa"/>
            <w:shd w:val="clear" w:color="auto" w:fill="auto"/>
          </w:tcPr>
          <w:p w14:paraId="2DBCC589" w14:textId="77777777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2D46A" w14:textId="39A23B93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55,658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CBB077" w14:textId="77777777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D836C" w14:textId="1657F2BF" w:rsidR="00453772" w:rsidRPr="00562764" w:rsidRDefault="00453772" w:rsidP="00453772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2,39</w:t>
            </w:r>
            <w:r w:rsidR="0033255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1,453</w:t>
            </w:r>
          </w:p>
        </w:tc>
        <w:tc>
          <w:tcPr>
            <w:tcW w:w="180" w:type="dxa"/>
            <w:shd w:val="clear" w:color="auto" w:fill="auto"/>
          </w:tcPr>
          <w:p w14:paraId="6EE796EE" w14:textId="77777777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61A5A" w14:textId="37241452" w:rsidR="00453772" w:rsidRPr="00562764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="0033255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33255F">
              <w:rPr>
                <w:rFonts w:ascii="Angsana New" w:hAnsi="Angsana New"/>
                <w:b/>
                <w:bCs/>
                <w:sz w:val="26"/>
                <w:szCs w:val="26"/>
              </w:rPr>
              <w:t>950</w:t>
            </w:r>
          </w:p>
        </w:tc>
        <w:tc>
          <w:tcPr>
            <w:tcW w:w="180" w:type="dxa"/>
            <w:shd w:val="clear" w:color="auto" w:fill="auto"/>
          </w:tcPr>
          <w:p w14:paraId="2A7DCC22" w14:textId="77777777" w:rsidR="00453772" w:rsidRPr="00CC0668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CFB3C" w14:textId="1502A268" w:rsidR="00453772" w:rsidRPr="00CC0668" w:rsidRDefault="00453772" w:rsidP="00453772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42,968,234</w:t>
            </w:r>
          </w:p>
        </w:tc>
      </w:tr>
    </w:tbl>
    <w:p w14:paraId="42873802" w14:textId="77777777" w:rsidR="003A6185" w:rsidRDefault="003A6185" w:rsidP="003A6185">
      <w:pPr>
        <w:spacing w:line="0" w:lineRule="atLeast"/>
        <w:ind w:left="547" w:right="389"/>
        <w:jc w:val="both"/>
        <w:rPr>
          <w:rFonts w:ascii="Angsana New" w:hAnsi="Angsana New"/>
          <w:sz w:val="16"/>
          <w:szCs w:val="16"/>
          <w:lang w:val="en-US"/>
        </w:rPr>
      </w:pPr>
    </w:p>
    <w:p w14:paraId="587C8742" w14:textId="77777777" w:rsidR="00C23FDA" w:rsidRDefault="00C23FDA" w:rsidP="006A4F6E">
      <w:pPr>
        <w:pStyle w:val="Bo-Blankline"/>
        <w:rPr>
          <w:lang w:val="en-US"/>
        </w:rPr>
      </w:pPr>
    </w:p>
    <w:p w14:paraId="3C5DC359" w14:textId="099148CF" w:rsidR="00CD2FD2" w:rsidRDefault="00CD2FD2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  <w:r>
        <w:rPr>
          <w:rFonts w:ascii="Angsana New" w:hAnsi="Angsana New"/>
          <w:sz w:val="14"/>
          <w:szCs w:val="14"/>
          <w:lang w:val="en-US"/>
        </w:rPr>
        <w:br w:type="page"/>
      </w:r>
    </w:p>
    <w:p w14:paraId="06257D93" w14:textId="2957B7EC" w:rsidR="00074C83" w:rsidRDefault="00074C83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</w:p>
    <w:tbl>
      <w:tblPr>
        <w:tblpPr w:leftFromText="180" w:rightFromText="180" w:vertAnchor="text" w:horzAnchor="margin" w:tblpX="-252" w:tblpY="-98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90"/>
        <w:gridCol w:w="178"/>
        <w:gridCol w:w="1092"/>
        <w:gridCol w:w="178"/>
        <w:gridCol w:w="1152"/>
        <w:gridCol w:w="180"/>
        <w:gridCol w:w="1080"/>
        <w:gridCol w:w="180"/>
        <w:gridCol w:w="1080"/>
      </w:tblGrid>
      <w:tr w:rsidR="00074C83" w:rsidRPr="00D05B4A" w14:paraId="5FE582C6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726524FD" w14:textId="77777777" w:rsidR="00074C83" w:rsidRPr="00CC0668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2D48E0D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C6D5D" w:rsidRPr="00D05B4A" w14:paraId="0940A9BF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02D6BF66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795AE4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1A07E1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512686D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E3D08F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8DF71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F4D4E3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73BEE03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7CAD3D7A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D1C6FE0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66FCB645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7E9635D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F95A8A6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4B73B52E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30FA8D7D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12BDD8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509BB3F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612712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724A672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123323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D5D" w:rsidRPr="00D05B4A" w14:paraId="1A10A076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10BCCAAC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B7EA7F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BABE4F3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C7B1DD0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A337ED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94F1FE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1145D7C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53516F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4868050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9611D2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6D36802D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5EE024D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7F2854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0DEEE216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06426CF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D318B3F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30B7C4A2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4FF3F0A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1F22215A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B662E7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D5D" w:rsidRPr="00D05B4A" w14:paraId="4C0844DF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0AE888A4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CEB0C8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5609AC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1ED85A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85ECB8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B3349D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0F64FF6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46683E8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4BDF389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89F1FC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40152C2F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74CE68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C34D8F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0274EC67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78" w:type="dxa"/>
            <w:shd w:val="clear" w:color="auto" w:fill="auto"/>
          </w:tcPr>
          <w:p w14:paraId="5A9DEF60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7F52C69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13B5B6A0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2BE2F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57AF7C44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23F28AE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D5D" w:rsidRPr="00D05B4A" w14:paraId="27889923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7446F88D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BA2C63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3E45B2D9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EB035B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EC6956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1F9AE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1F24889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797DBFF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77DF9DC0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B3BFF7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02D85242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3FD8543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5B4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78" w:type="dxa"/>
            <w:shd w:val="clear" w:color="auto" w:fill="auto"/>
          </w:tcPr>
          <w:p w14:paraId="6922A7B4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7188954E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78" w:type="dxa"/>
            <w:shd w:val="clear" w:color="auto" w:fill="auto"/>
          </w:tcPr>
          <w:p w14:paraId="1FD4C746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0ED9EAC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76ED08F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7D0B4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1E27454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9A0A43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74C83" w:rsidRPr="00D05B4A" w14:paraId="47010DCC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3E67A3AA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  <w:vAlign w:val="bottom"/>
          </w:tcPr>
          <w:p w14:paraId="28FE8355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D05B4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D05B4A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BC6D5D" w:rsidRPr="00D05B4A" w14:paraId="6BD1A94A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0E7B349D" w14:textId="77777777" w:rsidR="00074C83" w:rsidRPr="00D05B4A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</w:tcPr>
          <w:p w14:paraId="279E14EC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69569D0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0946B9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7EB1248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291D4A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4555E25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3A09AF79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09D7C5E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54B8D998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28085F1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279F53B5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65B0279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0C7AACE2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947142B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6DDAD0F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44E074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A63B155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96F8FF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DB36C9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6D5D" w:rsidRPr="00D05B4A" w14:paraId="38641E6A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655867C7" w14:textId="40A25AAF" w:rsidR="00F021CA" w:rsidRPr="00D05B4A" w:rsidRDefault="00F021CA" w:rsidP="00F021CA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D05B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922CB7" w14:textId="2317F137" w:rsidR="00F021CA" w:rsidRPr="00D05B4A" w:rsidRDefault="00F021CA" w:rsidP="00F021CA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CA1FC8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31F115" w14:textId="1797FBE9" w:rsidR="00F021CA" w:rsidRPr="00D05B4A" w:rsidRDefault="00F021CA" w:rsidP="00F021C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93,686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FA79AB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1A40BA" w14:textId="0F017294" w:rsidR="00F021CA" w:rsidRPr="00D05B4A" w:rsidRDefault="00F021CA" w:rsidP="00F021C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3,194,242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3214D6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256138F" w14:textId="0EEC933D" w:rsidR="00F021CA" w:rsidRPr="00D05B4A" w:rsidRDefault="00F021CA" w:rsidP="00F021C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109,978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39292B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ED36C0" w14:textId="3C16F2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22,826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5A65AD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0BFB767E" w14:textId="3166E77F" w:rsidR="00F021CA" w:rsidRPr="00D05B4A" w:rsidRDefault="00F021CA" w:rsidP="00F021C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78" w:type="dxa"/>
            <w:shd w:val="clear" w:color="auto" w:fill="auto"/>
          </w:tcPr>
          <w:p w14:paraId="48FD6EAE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D8BD7D0" w14:textId="485334BB" w:rsidR="00F021CA" w:rsidRPr="00D05B4A" w:rsidRDefault="00F021CA" w:rsidP="00F021CA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E30ECB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BB5F7A" w14:textId="0D28B0DB" w:rsidR="00F021CA" w:rsidRPr="00D05B4A" w:rsidRDefault="00F021CA" w:rsidP="00F021CA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4AD471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C4B61C" w14:textId="6A7CD458" w:rsidR="00F021CA" w:rsidRPr="00D05B4A" w:rsidRDefault="00F021CA" w:rsidP="00F021C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D05B4A">
              <w:rPr>
                <w:rFonts w:ascii="Angsana New" w:hAnsi="Angsana New"/>
                <w:sz w:val="26"/>
                <w:szCs w:val="26"/>
              </w:rPr>
              <w:t>,</w:t>
            </w: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861</w:t>
            </w:r>
          </w:p>
        </w:tc>
        <w:tc>
          <w:tcPr>
            <w:tcW w:w="180" w:type="dxa"/>
            <w:shd w:val="clear" w:color="auto" w:fill="auto"/>
          </w:tcPr>
          <w:p w14:paraId="468B3FD1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1C0120" w14:textId="47150F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D05B4A">
              <w:rPr>
                <w:rFonts w:ascii="Angsana New" w:hAnsi="Angsana New"/>
                <w:sz w:val="26"/>
                <w:szCs w:val="26"/>
              </w:rPr>
              <w:t>,</w:t>
            </w: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439</w:t>
            </w:r>
            <w:r w:rsidRPr="00D05B4A">
              <w:rPr>
                <w:rFonts w:ascii="Angsana New" w:hAnsi="Angsana New"/>
                <w:sz w:val="26"/>
                <w:szCs w:val="26"/>
              </w:rPr>
              <w:t>,</w:t>
            </w: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658</w:t>
            </w:r>
          </w:p>
        </w:tc>
      </w:tr>
      <w:tr w:rsidR="00BC6D5D" w:rsidRPr="00D05B4A" w14:paraId="4C2C6757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73EF90A9" w14:textId="77777777" w:rsidR="00F021CA" w:rsidRPr="00D05B4A" w:rsidRDefault="00F021CA" w:rsidP="00F021CA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DA086" w14:textId="129F3DA0" w:rsidR="00F021CA" w:rsidRPr="00D05B4A" w:rsidRDefault="00F021CA" w:rsidP="00F021CA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541BB4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B7BF3A" w14:textId="1ABBE90D" w:rsidR="00F021CA" w:rsidRPr="00D05B4A" w:rsidRDefault="00F021CA" w:rsidP="00F021C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52,957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2FF135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454FA0" w14:textId="2E79AB19" w:rsidR="00F021CA" w:rsidRPr="00D05B4A" w:rsidRDefault="00F021CA" w:rsidP="00F021C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763,226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0C9101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23B213" w14:textId="4840BBF0" w:rsidR="00F021CA" w:rsidRPr="00D05B4A" w:rsidRDefault="00F021CA" w:rsidP="00F021C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11,976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734D28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63D199" w14:textId="4572358D" w:rsidR="00F021CA" w:rsidRPr="00D05B4A" w:rsidRDefault="00F021CA" w:rsidP="00F021C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6C9ACB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97B5123" w14:textId="63455131" w:rsidR="00F021CA" w:rsidRPr="00D05B4A" w:rsidRDefault="00F021CA" w:rsidP="00F021C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78" w:type="dxa"/>
            <w:shd w:val="clear" w:color="auto" w:fill="auto"/>
          </w:tcPr>
          <w:p w14:paraId="7AE47B10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A51FC5D" w14:textId="0022B26C" w:rsidR="00F021CA" w:rsidRPr="00D05B4A" w:rsidRDefault="00F021CA" w:rsidP="00F021CA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4B56D3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4EAABB" w14:textId="46F65B7A" w:rsidR="00F021CA" w:rsidRPr="00D05B4A" w:rsidRDefault="00F021CA" w:rsidP="00F021CA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885BF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2FEAF8" w14:textId="1301F873" w:rsidR="00F021CA" w:rsidRPr="00D05B4A" w:rsidRDefault="00F021CA" w:rsidP="00F021C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</w:rPr>
              <w:t>8,074</w:t>
            </w:r>
          </w:p>
        </w:tc>
        <w:tc>
          <w:tcPr>
            <w:tcW w:w="180" w:type="dxa"/>
            <w:shd w:val="clear" w:color="auto" w:fill="auto"/>
          </w:tcPr>
          <w:p w14:paraId="21560C3B" w14:textId="77777777" w:rsidR="00F021CA" w:rsidRPr="00D05B4A" w:rsidRDefault="00F021CA" w:rsidP="00F021C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1FE8A1" w14:textId="4DA42AD7" w:rsidR="00F021CA" w:rsidRPr="00D05B4A" w:rsidRDefault="00F021CA" w:rsidP="00F021C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</w:rPr>
              <w:t>840,925</w:t>
            </w:r>
          </w:p>
        </w:tc>
      </w:tr>
      <w:tr w:rsidR="00BC6D5D" w:rsidRPr="00D05B4A" w14:paraId="0470D621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33510359" w14:textId="06AF4952" w:rsidR="00074C83" w:rsidRPr="00D05B4A" w:rsidRDefault="00074C83" w:rsidP="00C26BF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F021CA"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A3CE8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BFF6660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73F67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1813AF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7DC13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826832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40ED9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01A55A7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4B1B2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31E530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22F17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E45583A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67EDD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0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24DBD4E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404B7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15E734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39713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D77DEE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6FEFD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BC6D5D" w:rsidRPr="00D05B4A" w14:paraId="135DC2EA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77D35587" w14:textId="4AB0E02E" w:rsidR="00453772" w:rsidRPr="00D05B4A" w:rsidRDefault="00453772" w:rsidP="00453772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850175" w14:textId="1E0BCF64" w:rsidR="00453772" w:rsidRPr="00D05B4A" w:rsidRDefault="00453772" w:rsidP="00453772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959ED2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FADCC6" w14:textId="51CB194F" w:rsidR="00453772" w:rsidRPr="00D05B4A" w:rsidRDefault="00453772" w:rsidP="004537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146,643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447E1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68C89" w14:textId="6C6D449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3,957,468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FA18BF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F941AF8" w14:textId="4697D838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121,954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DB9627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1C2BF6" w14:textId="4742EB2C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27,467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CF5562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A0B6259" w14:textId="01ECB8C5" w:rsidR="00453772" w:rsidRPr="00D05B4A" w:rsidRDefault="00453772" w:rsidP="0045377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116</w:t>
            </w:r>
          </w:p>
        </w:tc>
        <w:tc>
          <w:tcPr>
            <w:tcW w:w="178" w:type="dxa"/>
            <w:shd w:val="clear" w:color="auto" w:fill="auto"/>
          </w:tcPr>
          <w:p w14:paraId="31C8D0B1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FFAE067" w14:textId="4E3ED145" w:rsidR="00453772" w:rsidRPr="00D05B4A" w:rsidRDefault="00453772" w:rsidP="00453772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7FC1E8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3ED019" w14:textId="716A12F4" w:rsidR="00453772" w:rsidRPr="00D05B4A" w:rsidRDefault="00453772" w:rsidP="00453772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C241B9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602CC0" w14:textId="172A829C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26,935</w:t>
            </w:r>
          </w:p>
        </w:tc>
        <w:tc>
          <w:tcPr>
            <w:tcW w:w="180" w:type="dxa"/>
            <w:shd w:val="clear" w:color="auto" w:fill="auto"/>
          </w:tcPr>
          <w:p w14:paraId="19A193B9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ACEF1B" w14:textId="63D8C9F5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4,280,583</w:t>
            </w:r>
          </w:p>
        </w:tc>
      </w:tr>
      <w:tr w:rsidR="00BC6D5D" w:rsidRPr="00D05B4A" w14:paraId="09BA38DD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0F0B5843" w14:textId="77777777" w:rsidR="00453772" w:rsidRPr="00D05B4A" w:rsidRDefault="00453772" w:rsidP="00453772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5C03B" w14:textId="732A7CEB" w:rsidR="00453772" w:rsidRPr="00D05B4A" w:rsidRDefault="00453772" w:rsidP="00453772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EC729F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F619C7" w14:textId="63F8AC0A" w:rsidR="00453772" w:rsidRPr="00D05B4A" w:rsidRDefault="00453772" w:rsidP="004537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53,565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479CDF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59C59E" w14:textId="7766018B" w:rsidR="00453772" w:rsidRPr="00D05B4A" w:rsidRDefault="00453772" w:rsidP="00453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799,527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FF177C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34EF21" w14:textId="0586E1AA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13,881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C67ADC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B643AC4" w14:textId="07E2076F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2F39D0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1C99469" w14:textId="669025A0" w:rsidR="00453772" w:rsidRPr="00D05B4A" w:rsidRDefault="00453772" w:rsidP="0045377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78" w:type="dxa"/>
            <w:shd w:val="clear" w:color="auto" w:fill="auto"/>
          </w:tcPr>
          <w:p w14:paraId="5D4F74A8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C3B3C41" w14:textId="337AE344" w:rsidR="00453772" w:rsidRPr="00D05B4A" w:rsidRDefault="00453772" w:rsidP="00453772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8360AF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20CF99" w14:textId="0D661899" w:rsidR="00453772" w:rsidRPr="00D05B4A" w:rsidRDefault="00453772" w:rsidP="00453772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C8F8FF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5355D" w14:textId="5ECAE59C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</w:rPr>
              <w:t>8,034</w:t>
            </w:r>
          </w:p>
        </w:tc>
        <w:tc>
          <w:tcPr>
            <w:tcW w:w="180" w:type="dxa"/>
            <w:shd w:val="clear" w:color="auto" w:fill="auto"/>
          </w:tcPr>
          <w:p w14:paraId="42DD0BC0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188BDC" w14:textId="30F6F2CC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</w:rPr>
              <w:t>879,788</w:t>
            </w:r>
          </w:p>
        </w:tc>
      </w:tr>
      <w:tr w:rsidR="00BC6D5D" w:rsidRPr="00D05B4A" w14:paraId="3E2522EC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1FD0C09F" w14:textId="69CF0259" w:rsidR="00453772" w:rsidRPr="00D05B4A" w:rsidRDefault="00453772" w:rsidP="00453772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A63A3" w14:textId="21B6897D" w:rsidR="00453772" w:rsidRPr="00D05B4A" w:rsidRDefault="00453772" w:rsidP="00453772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4D2FD1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04954" w14:textId="173585A9" w:rsidR="00453772" w:rsidRPr="00D05B4A" w:rsidRDefault="00453772" w:rsidP="00453772">
            <w:pPr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A04A5" w14:textId="77777777" w:rsidR="00453772" w:rsidRPr="00D05B4A" w:rsidRDefault="00453772" w:rsidP="00453772">
            <w:pPr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0DB6C" w14:textId="7B555445" w:rsidR="00453772" w:rsidRPr="00D05B4A" w:rsidRDefault="00453772" w:rsidP="00453772">
            <w:pPr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BEA1E3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571A3" w14:textId="138EDDE5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(10)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F52A78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B1689" w14:textId="4B0F6976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(926)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4C508D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AEF57" w14:textId="2E01E0F7" w:rsidR="00453772" w:rsidRPr="00D05B4A" w:rsidRDefault="00453772" w:rsidP="00453772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B7CA657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617E6" w14:textId="192036FA" w:rsidR="00453772" w:rsidRPr="00D05B4A" w:rsidRDefault="00453772" w:rsidP="00453772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CF8030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57CA9" w14:textId="03E9E718" w:rsidR="00453772" w:rsidRPr="00D05B4A" w:rsidRDefault="00453772" w:rsidP="00453772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3C6DAF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8AA03" w14:textId="3F534821" w:rsidR="00453772" w:rsidRPr="00D05B4A" w:rsidRDefault="00453772" w:rsidP="000F70E6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AF3451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76F1C1" w14:textId="3C0B6C8F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(936)</w:t>
            </w:r>
          </w:p>
        </w:tc>
      </w:tr>
      <w:tr w:rsidR="00BC6D5D" w:rsidRPr="00D05B4A" w14:paraId="5BB127CE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5D64A49B" w14:textId="3D093322" w:rsidR="00453772" w:rsidRPr="00D05B4A" w:rsidRDefault="00453772" w:rsidP="00453772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BB46F" w14:textId="40072FF1" w:rsidR="00453772" w:rsidRPr="00D05B4A" w:rsidRDefault="00453772" w:rsidP="00453772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15F644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576ED" w14:textId="25A4F822" w:rsidR="00453772" w:rsidRPr="00D05B4A" w:rsidRDefault="00453772" w:rsidP="004537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200,208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005556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6AC04" w14:textId="19759FF6" w:rsidR="00453772" w:rsidRPr="00D05B4A" w:rsidRDefault="00453772" w:rsidP="00453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4,756,995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92053F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01C08" w14:textId="12618E42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135,825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9FFFBA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24B7B" w14:textId="06181595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31,262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6628C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F612C" w14:textId="2251B434" w:rsidR="00453772" w:rsidRPr="00D05B4A" w:rsidRDefault="00453772" w:rsidP="0045377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178" w:type="dxa"/>
            <w:shd w:val="clear" w:color="auto" w:fill="auto"/>
          </w:tcPr>
          <w:p w14:paraId="146FC20C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3F51E" w14:textId="0C6D8046" w:rsidR="00453772" w:rsidRPr="00D05B4A" w:rsidRDefault="00453772" w:rsidP="00453772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8F408F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CA4C9" w14:textId="20CA6619" w:rsidR="00453772" w:rsidRPr="00D05B4A" w:rsidRDefault="00453772" w:rsidP="00453772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3A9002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3602A" w14:textId="0F120E9E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34,969</w:t>
            </w:r>
          </w:p>
        </w:tc>
        <w:tc>
          <w:tcPr>
            <w:tcW w:w="180" w:type="dxa"/>
            <w:shd w:val="clear" w:color="auto" w:fill="auto"/>
          </w:tcPr>
          <w:p w14:paraId="0E7CF105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70469" w14:textId="6048BF12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5,159,435</w:t>
            </w:r>
          </w:p>
        </w:tc>
      </w:tr>
      <w:tr w:rsidR="00BC6D5D" w:rsidRPr="00D05B4A" w14:paraId="100F8A31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3650E6BF" w14:textId="77777777" w:rsidR="00453772" w:rsidRPr="00D05B4A" w:rsidRDefault="00453772" w:rsidP="00453772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11037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BC7FE3A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0AE4A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DB4811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87F54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E99A7A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7EF72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09B9EF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EF7A5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DF250C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D085C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E56AACF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38491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617F74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33147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6623BE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61DA4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C12D2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AA7AF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C6D5D" w:rsidRPr="00D05B4A" w14:paraId="35701960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3F353452" w14:textId="77777777" w:rsidR="00453772" w:rsidRPr="00D05B4A" w:rsidRDefault="00453772" w:rsidP="00453772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7725024E" w14:textId="77777777" w:rsidR="00453772" w:rsidRPr="00D05B4A" w:rsidRDefault="00453772" w:rsidP="00453772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D66657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21091E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67CB39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EBFEFB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A1C2A4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B4F726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7A6A63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501BEE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4C2346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EF1F58B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365A96B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E213222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8D080A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7A1843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A0197C1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27CA04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37DBB84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8F9C69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C6D5D" w:rsidRPr="00D05B4A" w14:paraId="21DFF656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288A3851" w14:textId="71158A8D" w:rsidR="00453772" w:rsidRPr="00D05B4A" w:rsidRDefault="00453772" w:rsidP="00453772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9F36FE" w14:textId="5270AF00" w:rsidR="00453772" w:rsidRPr="00D05B4A" w:rsidRDefault="00453772" w:rsidP="00453772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05B4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5,582,251</w:t>
            </w:r>
          </w:p>
        </w:tc>
        <w:tc>
          <w:tcPr>
            <w:tcW w:w="180" w:type="dxa"/>
            <w:shd w:val="clear" w:color="auto" w:fill="auto"/>
          </w:tcPr>
          <w:p w14:paraId="4C0D979F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7E9770" w14:textId="541EE140" w:rsidR="00453772" w:rsidRPr="00D05B4A" w:rsidRDefault="00453772" w:rsidP="004537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1,471,865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847402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636624" w14:textId="7FA94AE5" w:rsidR="00453772" w:rsidRPr="00D05B4A" w:rsidRDefault="00453772" w:rsidP="00453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20,857,526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523EC1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3E5D7D" w14:textId="6B89C1EC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110,506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95430C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3A1DDE" w14:textId="46EEEC48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20,170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98A6E4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47391E" w14:textId="206998D1" w:rsidR="00453772" w:rsidRPr="00D05B4A" w:rsidRDefault="00453772" w:rsidP="0045377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402</w:t>
            </w:r>
          </w:p>
        </w:tc>
        <w:tc>
          <w:tcPr>
            <w:tcW w:w="178" w:type="dxa"/>
            <w:shd w:val="clear" w:color="auto" w:fill="auto"/>
          </w:tcPr>
          <w:p w14:paraId="136707E5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A6A76B" w14:textId="56932093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</w:t>
            </w:r>
            <w:r w:rsidRPr="00D05B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05B4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719BCB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72B88C" w14:textId="1F3477B4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2,453,717</w:t>
            </w:r>
          </w:p>
        </w:tc>
        <w:tc>
          <w:tcPr>
            <w:tcW w:w="180" w:type="dxa"/>
            <w:shd w:val="clear" w:color="auto" w:fill="auto"/>
          </w:tcPr>
          <w:p w14:paraId="371ED22A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1600A" w14:textId="62205653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220</w:t>
            </w:r>
            <w:r w:rsidRPr="00D05B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05B4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562</w:t>
            </w:r>
          </w:p>
        </w:tc>
        <w:tc>
          <w:tcPr>
            <w:tcW w:w="180" w:type="dxa"/>
            <w:shd w:val="clear" w:color="auto" w:fill="auto"/>
          </w:tcPr>
          <w:p w14:paraId="7C7E1DBF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48187C" w14:textId="4E07D42C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Pr="00D05B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05B4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770</w:t>
            </w:r>
            <w:r w:rsidRPr="00D05B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05B4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444</w:t>
            </w:r>
          </w:p>
        </w:tc>
      </w:tr>
      <w:tr w:rsidR="00BC6D5D" w:rsidRPr="00D05B4A" w14:paraId="7BB9A1CC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27F9F7F1" w14:textId="2BBC1ACC" w:rsidR="00453772" w:rsidRPr="00D05B4A" w:rsidRDefault="00453772" w:rsidP="00453772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A9A2F5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DD52A3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B83BEA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DF4DDC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BAC033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86C1EC0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E46466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2EC5CD1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B1ADDE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6805DF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B62F54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84271F9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1B29BB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1CE7B0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F13555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097FB62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93C209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C87883E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829C79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C6D5D" w:rsidRPr="00D05B4A" w14:paraId="4227ED50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1B811921" w14:textId="06993204" w:rsidR="00453772" w:rsidRPr="00D05B4A" w:rsidRDefault="00453772" w:rsidP="00453772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ADD0F1" w14:textId="7EF695B9" w:rsidR="00453772" w:rsidRPr="00D05B4A" w:rsidRDefault="00453772" w:rsidP="00453772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9,545,228</w:t>
            </w:r>
          </w:p>
        </w:tc>
        <w:tc>
          <w:tcPr>
            <w:tcW w:w="180" w:type="dxa"/>
            <w:shd w:val="clear" w:color="auto" w:fill="auto"/>
          </w:tcPr>
          <w:p w14:paraId="2135921B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32E682" w14:textId="67A40660" w:rsidR="00453772" w:rsidRPr="00D05B4A" w:rsidRDefault="00453772" w:rsidP="004537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1,437,997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1D4C0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0BCD8C" w14:textId="72A44F35" w:rsidR="00453772" w:rsidRPr="00D05B4A" w:rsidRDefault="00453772" w:rsidP="00453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20,332,641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D9612D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71FC26" w14:textId="4F5953BC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120,895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E320F0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735694" w14:textId="3FC4612B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25,632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CD38DE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0B72F8" w14:textId="37A5E458" w:rsidR="00453772" w:rsidRPr="00D05B4A" w:rsidRDefault="00453772" w:rsidP="0045377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468</w:t>
            </w:r>
          </w:p>
        </w:tc>
        <w:tc>
          <w:tcPr>
            <w:tcW w:w="178" w:type="dxa"/>
            <w:shd w:val="clear" w:color="auto" w:fill="auto"/>
          </w:tcPr>
          <w:p w14:paraId="5A465129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A46D28" w14:textId="18099A2F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200,510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C7A82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F4CB67" w14:textId="3D44D14F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3,729,753</w:t>
            </w:r>
          </w:p>
        </w:tc>
        <w:tc>
          <w:tcPr>
            <w:tcW w:w="180" w:type="dxa"/>
            <w:shd w:val="clear" w:color="auto" w:fill="auto"/>
          </w:tcPr>
          <w:p w14:paraId="562C2A20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58E344" w14:textId="71FC71ED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212,488</w:t>
            </w:r>
          </w:p>
        </w:tc>
        <w:tc>
          <w:tcPr>
            <w:tcW w:w="180" w:type="dxa"/>
            <w:shd w:val="clear" w:color="auto" w:fill="auto"/>
          </w:tcPr>
          <w:p w14:paraId="28139925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E6FA95" w14:textId="5DCC7EE4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35,605,612</w:t>
            </w:r>
          </w:p>
        </w:tc>
      </w:tr>
      <w:tr w:rsidR="00BC6D5D" w:rsidRPr="00CC0668" w14:paraId="05DA7A7F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10C7DEF9" w14:textId="7D90C4DD" w:rsidR="00453772" w:rsidRPr="00D05B4A" w:rsidRDefault="00453772" w:rsidP="00453772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C19FD1" w14:textId="770F566A" w:rsidR="00453772" w:rsidRPr="00D05B4A" w:rsidRDefault="00453772" w:rsidP="00453772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11,031,597</w:t>
            </w:r>
          </w:p>
        </w:tc>
        <w:tc>
          <w:tcPr>
            <w:tcW w:w="180" w:type="dxa"/>
            <w:shd w:val="clear" w:color="auto" w:fill="auto"/>
          </w:tcPr>
          <w:p w14:paraId="451CF8F4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7954A" w14:textId="1584F136" w:rsidR="00453772" w:rsidRPr="00D05B4A" w:rsidRDefault="00453772" w:rsidP="004537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1,408,113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6F9E6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DA102" w14:textId="5D98BCE9" w:rsidR="00453772" w:rsidRPr="00D05B4A" w:rsidRDefault="00453772" w:rsidP="00453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22,566,727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F682E5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87BBC" w14:textId="5DD8688B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123,553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7FAE65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21D07" w14:textId="6BAE2C6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27,248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306231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3EB09" w14:textId="695FBF54" w:rsidR="00453772" w:rsidRPr="00D05B4A" w:rsidRDefault="00453772" w:rsidP="0045377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</w:t>
            </w:r>
          </w:p>
        </w:tc>
        <w:tc>
          <w:tcPr>
            <w:tcW w:w="178" w:type="dxa"/>
            <w:shd w:val="clear" w:color="auto" w:fill="auto"/>
          </w:tcPr>
          <w:p w14:paraId="5FCC8E36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789492" w14:textId="015C0576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55,658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E86E8B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5AB9B" w14:textId="15BF43FD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2,39</w:t>
            </w:r>
            <w:r w:rsidR="0033255F"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33255F"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453</w:t>
            </w:r>
          </w:p>
        </w:tc>
        <w:tc>
          <w:tcPr>
            <w:tcW w:w="180" w:type="dxa"/>
            <w:shd w:val="clear" w:color="auto" w:fill="auto"/>
          </w:tcPr>
          <w:p w14:paraId="3DF51C5F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E31CA" w14:textId="782E5CE9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 w:rsidR="0033255F"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3255F"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981</w:t>
            </w:r>
          </w:p>
        </w:tc>
        <w:tc>
          <w:tcPr>
            <w:tcW w:w="180" w:type="dxa"/>
            <w:shd w:val="clear" w:color="auto" w:fill="auto"/>
          </w:tcPr>
          <w:p w14:paraId="75D904F2" w14:textId="77777777" w:rsidR="00453772" w:rsidRPr="00D05B4A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FADC7" w14:textId="2226D49A" w:rsidR="00453772" w:rsidRPr="00995EFC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37,808,799</w:t>
            </w:r>
          </w:p>
        </w:tc>
      </w:tr>
      <w:tr w:rsidR="00BC6D5D" w:rsidRPr="00CC0668" w14:paraId="59BDC189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03EF898D" w14:textId="77777777" w:rsidR="00453772" w:rsidRPr="00995EFC" w:rsidRDefault="00453772" w:rsidP="00453772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7C8B2B" w14:textId="77777777" w:rsidR="00453772" w:rsidRDefault="00453772" w:rsidP="00453772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F3A9C9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C53EF3" w14:textId="77777777" w:rsidR="00453772" w:rsidRDefault="00453772" w:rsidP="004537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0CD7F0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C50AAB" w14:textId="77777777" w:rsidR="00453772" w:rsidRDefault="00453772" w:rsidP="00453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374553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6B36BA" w14:textId="77777777" w:rsidR="00453772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1F528B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AE5139" w14:textId="77777777" w:rsidR="00453772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6ED06D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3E9B79" w14:textId="77777777" w:rsidR="00453772" w:rsidRDefault="00453772" w:rsidP="0045377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FDF3B6F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8004C" w14:textId="77777777" w:rsidR="00453772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2301775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00D805" w14:textId="77777777" w:rsidR="00453772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D6BFCAD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C94FEA" w14:textId="77777777" w:rsidR="00453772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00BA065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151B1C" w14:textId="77777777" w:rsidR="00453772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C6D5D" w:rsidRPr="00CC0668" w14:paraId="4780A8AE" w14:textId="77777777" w:rsidTr="00D05B4A">
        <w:trPr>
          <w:cantSplit/>
        </w:trPr>
        <w:tc>
          <w:tcPr>
            <w:tcW w:w="2070" w:type="dxa"/>
            <w:shd w:val="clear" w:color="auto" w:fill="auto"/>
          </w:tcPr>
          <w:p w14:paraId="0205AA47" w14:textId="77777777" w:rsidR="00453772" w:rsidRPr="00995EFC" w:rsidRDefault="00453772" w:rsidP="00453772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21C58" w14:textId="77777777" w:rsidR="00453772" w:rsidRDefault="00453772" w:rsidP="00453772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4E61871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446193" w14:textId="77777777" w:rsidR="00453772" w:rsidRDefault="00453772" w:rsidP="004537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5FF28E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E92D99" w14:textId="77777777" w:rsidR="00453772" w:rsidRDefault="00453772" w:rsidP="00453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86EB60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E007C78" w14:textId="77777777" w:rsidR="00453772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B3E314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1B6E28" w14:textId="77777777" w:rsidR="00453772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5D999F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BDB3F3B" w14:textId="77777777" w:rsidR="00453772" w:rsidRDefault="00453772" w:rsidP="0045377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5158570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5ACECB5" w14:textId="77777777" w:rsidR="00453772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601BF7C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1BC8D1" w14:textId="77777777" w:rsidR="00453772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0F3F2C9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B5E269" w14:textId="77777777" w:rsidR="00453772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1BBA45F" w14:textId="77777777" w:rsidR="00453772" w:rsidRPr="00995EFC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9D9C43" w14:textId="77777777" w:rsidR="00453772" w:rsidRDefault="00453772" w:rsidP="00453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X="-265" w:tblpY="221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</w:tblGrid>
      <w:tr w:rsidR="009469A4" w:rsidRPr="00CC0668" w14:paraId="287163B7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33119EF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5DBCA0CB" w14:textId="1538B633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32FAC" w:rsidRPr="00CC0668" w14:paraId="64AB213E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10B2066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E6B661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7EF9276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CD28FEF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4E8A036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B571009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60EE9A3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2525C6D1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35490709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9FA635" w14:textId="77777777" w:rsidR="009469A4" w:rsidRPr="00CC0668" w:rsidRDefault="009469A4" w:rsidP="002161F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00B8131A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C189BD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BCDE178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4F7459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2F61EC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FCC6609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F73562A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BD5C81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9929322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7236A20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3B055EF8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4273CA4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4E0F62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DB0F819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2A9439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8530F0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B3460B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193128C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23B7D1E" w14:textId="77777777" w:rsidR="009469A4" w:rsidRPr="00CC0668" w:rsidRDefault="009469A4" w:rsidP="002161F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1F3BD632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594FE06" w14:textId="77777777" w:rsidR="009469A4" w:rsidRPr="00CC0668" w:rsidRDefault="009469A4" w:rsidP="002161F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4FE21F6B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DC33A6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AB630BD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787670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A646DDE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D7CCEC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36DD2318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9833BF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56061308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150248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4F8FA354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58192FA0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44FDAB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6C45C37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61294AD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1DEA3DD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41283C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FB13C31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5F1F0F" w14:textId="77777777" w:rsidR="009469A4" w:rsidRPr="00CC0668" w:rsidRDefault="009469A4" w:rsidP="002161F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553754A5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B721BF" w14:textId="77777777" w:rsidR="009469A4" w:rsidRPr="00CC0668" w:rsidRDefault="009469A4" w:rsidP="002161F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7A967420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F1E45C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2D29D9F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F5D4E0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  <w:shd w:val="clear" w:color="auto" w:fill="auto"/>
          </w:tcPr>
          <w:p w14:paraId="35F44F72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98997C" w14:textId="77777777" w:rsidR="009469A4" w:rsidRPr="00CC0668" w:rsidRDefault="009469A4" w:rsidP="002161F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1145186B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C689C7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35A06705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9CE87B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6E933D91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5479B5E4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43C6A4" w14:textId="77777777" w:rsidR="009469A4" w:rsidRPr="00CC0668" w:rsidRDefault="009469A4" w:rsidP="002161F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2F28611D" w14:textId="77777777" w:rsidR="009469A4" w:rsidRPr="00CC0668" w:rsidRDefault="009469A4" w:rsidP="002161F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225FB7" w14:textId="77777777" w:rsidR="009469A4" w:rsidRPr="00CC0668" w:rsidRDefault="009469A4" w:rsidP="002161F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EC294" w14:textId="77777777" w:rsidR="009469A4" w:rsidRPr="00CC0668" w:rsidRDefault="009469A4" w:rsidP="002161F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3B6C1A" w14:textId="77777777" w:rsidR="009469A4" w:rsidRPr="00CC0668" w:rsidRDefault="009469A4" w:rsidP="002161F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7FAEEE18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4F107F3" w14:textId="77777777" w:rsidR="009469A4" w:rsidRPr="00CC0668" w:rsidRDefault="009469A4" w:rsidP="002161F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5DCAF195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A2C828" w14:textId="77777777" w:rsidR="009469A4" w:rsidRPr="00CC0668" w:rsidRDefault="009469A4" w:rsidP="002161F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78E57700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133E5A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7B4BC634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FFABFC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  <w:shd w:val="clear" w:color="auto" w:fill="auto"/>
          </w:tcPr>
          <w:p w14:paraId="7F759605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0935DA" w14:textId="77777777" w:rsidR="009469A4" w:rsidRPr="00CC0668" w:rsidRDefault="009469A4" w:rsidP="002161F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4563C5BC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A59976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2EFD0761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10E0F7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469A4" w:rsidRPr="00CC0668" w14:paraId="1E833F32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1ADDBB7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25D2AEA9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532FAC" w:rsidRPr="00CC0668" w14:paraId="49C695BA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C1C24AD" w14:textId="77777777" w:rsidR="009469A4" w:rsidRPr="00CC0668" w:rsidRDefault="009469A4" w:rsidP="002161FC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shd w:val="clear" w:color="auto" w:fill="auto"/>
          </w:tcPr>
          <w:p w14:paraId="4EB7CD93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C565A3D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D0CE33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0832DB4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37D2E8E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46FC118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7E4FA8CE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10BE70A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50AB3C61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4383598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CF8B1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E8D4410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7908A2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A4CFB35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64DD740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3479887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B34A8F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5402FC8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75F1B5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2E1374" w14:paraId="1D9DD5D9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26AECC4" w14:textId="6B7103EC" w:rsidR="00F021CA" w:rsidRPr="00CC0668" w:rsidRDefault="00F021CA" w:rsidP="00F021CA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0A0022" w14:textId="05629550" w:rsidR="00F021CA" w:rsidRPr="00F021CA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21CA">
              <w:rPr>
                <w:rFonts w:ascii="Angsana New" w:hAnsi="Angsana New"/>
                <w:sz w:val="26"/>
                <w:szCs w:val="26"/>
                <w:lang w:val="en-US"/>
              </w:rPr>
              <w:t>5,582,251</w:t>
            </w:r>
          </w:p>
        </w:tc>
        <w:tc>
          <w:tcPr>
            <w:tcW w:w="180" w:type="dxa"/>
            <w:shd w:val="clear" w:color="auto" w:fill="auto"/>
          </w:tcPr>
          <w:p w14:paraId="09B3E588" w14:textId="77777777" w:rsidR="00F021CA" w:rsidRPr="00F021CA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794954" w14:textId="4A2012A0" w:rsidR="00F021CA" w:rsidRPr="00F021CA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21CA">
              <w:rPr>
                <w:rFonts w:ascii="Angsana New" w:hAnsi="Angsana New"/>
                <w:sz w:val="26"/>
                <w:szCs w:val="26"/>
                <w:lang w:val="en-US"/>
              </w:rPr>
              <w:t>1,565,551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FEFAD3" w14:textId="77777777" w:rsidR="00F021CA" w:rsidRPr="00F021CA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E94C4A" w14:textId="3C570A2C" w:rsidR="00F021CA" w:rsidRPr="00F021CA" w:rsidRDefault="00F021CA" w:rsidP="00F021C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21CA">
              <w:rPr>
                <w:rFonts w:ascii="Angsana New" w:hAnsi="Angsana New"/>
                <w:sz w:val="26"/>
                <w:szCs w:val="26"/>
                <w:lang w:val="en-US"/>
              </w:rPr>
              <w:t>24,051,768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209258" w14:textId="77777777" w:rsidR="00F021CA" w:rsidRPr="00F021CA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9AFD2E" w14:textId="6B5F86F8" w:rsidR="00F021CA" w:rsidRPr="00F021CA" w:rsidRDefault="00F021CA" w:rsidP="00F021C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21CA">
              <w:rPr>
                <w:rFonts w:ascii="Angsana New" w:hAnsi="Angsana New"/>
                <w:sz w:val="26"/>
                <w:szCs w:val="26"/>
                <w:lang w:val="en-US"/>
              </w:rPr>
              <w:t>220,484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EFA4ED" w14:textId="77777777" w:rsidR="00F021CA" w:rsidRPr="00F021CA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197026D" w14:textId="3C6A6E22" w:rsidR="00F021CA" w:rsidRPr="00F021CA" w:rsidRDefault="00F021CA" w:rsidP="00F021C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21CA">
              <w:rPr>
                <w:rFonts w:ascii="Angsana New" w:hAnsi="Angsana New"/>
                <w:sz w:val="26"/>
                <w:szCs w:val="26"/>
                <w:lang w:val="en-US"/>
              </w:rPr>
              <w:t>42,996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44B97B" w14:textId="77777777" w:rsidR="00F021CA" w:rsidRPr="00F021CA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8C9222" w14:textId="2E3A5DC3" w:rsidR="00F021CA" w:rsidRPr="00F021CA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021CA">
              <w:rPr>
                <w:rFonts w:ascii="Angsana New" w:hAnsi="Angsana New"/>
                <w:sz w:val="26"/>
                <w:szCs w:val="26"/>
                <w:lang w:val="en-US"/>
              </w:rPr>
              <w:t>467</w:t>
            </w:r>
          </w:p>
        </w:tc>
        <w:tc>
          <w:tcPr>
            <w:tcW w:w="180" w:type="dxa"/>
            <w:shd w:val="clear" w:color="auto" w:fill="auto"/>
          </w:tcPr>
          <w:p w14:paraId="07CECBCA" w14:textId="77777777" w:rsidR="00F021CA" w:rsidRPr="00F021CA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6CC905" w14:textId="78F4494B" w:rsidR="00F021CA" w:rsidRPr="00F021CA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021CA">
              <w:rPr>
                <w:rFonts w:ascii="Angsana New" w:hAnsi="Angsana New"/>
                <w:sz w:val="26"/>
                <w:szCs w:val="26"/>
                <w:lang w:val="en-US"/>
              </w:rPr>
              <w:t>53</w:t>
            </w:r>
            <w:r w:rsidRPr="00F021CA">
              <w:rPr>
                <w:rFonts w:ascii="Angsana New" w:hAnsi="Angsana New"/>
                <w:sz w:val="26"/>
                <w:szCs w:val="26"/>
              </w:rPr>
              <w:t>,</w:t>
            </w:r>
            <w:r w:rsidRPr="00F021CA">
              <w:rPr>
                <w:rFonts w:ascii="Angsana New" w:hAnsi="Angsana New"/>
                <w:sz w:val="26"/>
                <w:szCs w:val="26"/>
                <w:lang w:val="en-US"/>
              </w:rPr>
              <w:t>445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886FB" w14:textId="77777777" w:rsidR="00F021CA" w:rsidRPr="00F021CA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0F0D93" w14:textId="50F51241" w:rsidR="00F021CA" w:rsidRPr="00F021CA" w:rsidRDefault="00F021CA" w:rsidP="00F021C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21CA">
              <w:rPr>
                <w:rFonts w:ascii="Angsana New" w:hAnsi="Angsana New"/>
                <w:sz w:val="26"/>
                <w:szCs w:val="26"/>
                <w:lang w:val="en-US"/>
              </w:rPr>
              <w:t>2,453,717</w:t>
            </w:r>
          </w:p>
        </w:tc>
        <w:tc>
          <w:tcPr>
            <w:tcW w:w="180" w:type="dxa"/>
            <w:shd w:val="clear" w:color="auto" w:fill="auto"/>
          </w:tcPr>
          <w:p w14:paraId="44887155" w14:textId="77777777" w:rsidR="00F021CA" w:rsidRPr="00F021CA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094CF" w14:textId="3C942CBB" w:rsidR="00F021CA" w:rsidRPr="00F021CA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F021CA">
              <w:rPr>
                <w:rFonts w:ascii="Angsana New" w:hAnsi="Angsana New"/>
                <w:sz w:val="26"/>
                <w:szCs w:val="26"/>
                <w:lang w:val="en-US"/>
              </w:rPr>
              <w:t>239</w:t>
            </w:r>
            <w:r w:rsidRPr="00F021CA">
              <w:rPr>
                <w:rFonts w:ascii="Angsana New" w:hAnsi="Angsana New"/>
                <w:sz w:val="26"/>
                <w:szCs w:val="26"/>
              </w:rPr>
              <w:t>,</w:t>
            </w:r>
            <w:r w:rsidRPr="00F021CA">
              <w:rPr>
                <w:rFonts w:ascii="Angsana New" w:hAnsi="Angsana New"/>
                <w:sz w:val="26"/>
                <w:szCs w:val="26"/>
                <w:lang w:val="en-US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14:paraId="17099541" w14:textId="77777777" w:rsidR="00F021CA" w:rsidRPr="00F021CA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AFA019" w14:textId="5309EB70" w:rsidR="00F021CA" w:rsidRPr="00F021CA" w:rsidRDefault="00F021CA" w:rsidP="00F021CA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F021CA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Pr="00F021CA">
              <w:rPr>
                <w:rFonts w:ascii="Angsana New" w:hAnsi="Angsana New"/>
                <w:sz w:val="26"/>
                <w:szCs w:val="26"/>
              </w:rPr>
              <w:t>,</w:t>
            </w:r>
            <w:r w:rsidRPr="00F021CA">
              <w:rPr>
                <w:rFonts w:ascii="Angsana New" w:hAnsi="Angsana New"/>
                <w:sz w:val="26"/>
                <w:szCs w:val="26"/>
                <w:lang w:val="en-US"/>
              </w:rPr>
              <w:t>210</w:t>
            </w:r>
            <w:r w:rsidRPr="00F021CA">
              <w:rPr>
                <w:rFonts w:ascii="Angsana New" w:hAnsi="Angsana New"/>
                <w:sz w:val="26"/>
                <w:szCs w:val="26"/>
              </w:rPr>
              <w:t>,</w:t>
            </w:r>
            <w:r w:rsidRPr="00F021CA"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</w:p>
        </w:tc>
      </w:tr>
      <w:tr w:rsidR="00532FAC" w:rsidRPr="00CC0668" w14:paraId="07584CA5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B21957C" w14:textId="77777777" w:rsidR="00F021CA" w:rsidRPr="00CC0668" w:rsidRDefault="00F021CA" w:rsidP="00F021CA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0A3F7" w14:textId="3559084B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3,962,977</w:t>
            </w:r>
          </w:p>
        </w:tc>
        <w:tc>
          <w:tcPr>
            <w:tcW w:w="180" w:type="dxa"/>
            <w:shd w:val="clear" w:color="auto" w:fill="auto"/>
          </w:tcPr>
          <w:p w14:paraId="164F267B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83F7CD" w14:textId="1AED2D78" w:rsidR="00F021CA" w:rsidRPr="00CC0668" w:rsidRDefault="00F021CA" w:rsidP="00F021CA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C65960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5F92E9" w14:textId="583562F4" w:rsidR="00F021CA" w:rsidRPr="00CC0668" w:rsidRDefault="00F021CA" w:rsidP="00F021C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38,864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93E915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61AEF5" w14:textId="1F3764A3" w:rsidR="00F021CA" w:rsidRPr="00CC0668" w:rsidRDefault="00F021CA" w:rsidP="00F021C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22,365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81CF2A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0F52FC9" w14:textId="7FB804D2" w:rsidR="00F021CA" w:rsidRPr="00CC0668" w:rsidRDefault="00F021CA" w:rsidP="00F021C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6,910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370E55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2DA453" w14:textId="3124DF5B" w:rsidR="00F021CA" w:rsidRPr="00DE5493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180" w:type="dxa"/>
            <w:shd w:val="clear" w:color="auto" w:fill="auto"/>
          </w:tcPr>
          <w:p w14:paraId="5205EF00" w14:textId="77777777" w:rsidR="00F021CA" w:rsidRPr="00DE5493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AEAD97" w14:textId="0D34C120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46447B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E1F97" w14:textId="58C12808" w:rsidR="00F021CA" w:rsidRPr="00CC0668" w:rsidRDefault="00F021CA" w:rsidP="00F021C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1,493,421</w:t>
            </w:r>
          </w:p>
        </w:tc>
        <w:tc>
          <w:tcPr>
            <w:tcW w:w="180" w:type="dxa"/>
            <w:shd w:val="clear" w:color="auto" w:fill="auto"/>
          </w:tcPr>
          <w:p w14:paraId="62CEB5E6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2534CA" w14:textId="27A3B068" w:rsidR="00F021CA" w:rsidRPr="005C3A85" w:rsidRDefault="00F021CA" w:rsidP="0021790E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77E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66E301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1F6AFE" w14:textId="705AA2A1" w:rsidR="00F021CA" w:rsidRPr="00CC0668" w:rsidRDefault="00F021CA" w:rsidP="00F021CA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5,671,719</w:t>
            </w:r>
          </w:p>
        </w:tc>
      </w:tr>
      <w:tr w:rsidR="00532FAC" w:rsidRPr="00CC0668" w14:paraId="663D58D2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1811C86" w14:textId="77777777" w:rsidR="00F021CA" w:rsidRPr="00CC0668" w:rsidRDefault="00F021CA" w:rsidP="00F021CA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301E91" w14:textId="754A5688" w:rsidR="00F021CA" w:rsidRPr="00CC0668" w:rsidRDefault="00F021CA" w:rsidP="00F021CA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116B02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42E666" w14:textId="0E3B0D59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19,089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9326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52E635" w14:textId="4C48CA34" w:rsidR="00F021CA" w:rsidRPr="00CC0668" w:rsidRDefault="00F021CA" w:rsidP="00F021C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199,477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564B15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88B3793" w14:textId="59886E45" w:rsidR="00F021CA" w:rsidRPr="00CC0668" w:rsidRDefault="00F021CA" w:rsidP="00F021CA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DFDF2A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812326" w14:textId="7C2177AA" w:rsidR="00F021CA" w:rsidRPr="00CC0668" w:rsidRDefault="00F021CA" w:rsidP="00F021C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3,193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2E6149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5730B8" w14:textId="21040165" w:rsidR="00F021CA" w:rsidRPr="002E26EC" w:rsidRDefault="00F021CA" w:rsidP="00F021CA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F4DEC8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373A0" w14:textId="3B142DE6" w:rsidR="00F021CA" w:rsidRPr="004D5F88" w:rsidRDefault="00F021CA" w:rsidP="00F021CA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79A37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F408B3" w14:textId="5B5D2221" w:rsidR="00F021CA" w:rsidRPr="00CC0668" w:rsidRDefault="00F021CA" w:rsidP="00F021C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(221,759)</w:t>
            </w:r>
          </w:p>
        </w:tc>
        <w:tc>
          <w:tcPr>
            <w:tcW w:w="180" w:type="dxa"/>
            <w:shd w:val="clear" w:color="auto" w:fill="auto"/>
          </w:tcPr>
          <w:p w14:paraId="2BFE70E7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3E1865" w14:textId="7562F51E" w:rsidR="00F021CA" w:rsidRPr="00CC0668" w:rsidRDefault="00F021CA" w:rsidP="0021790E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3AC9A8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57329D" w14:textId="0DC51807" w:rsidR="00F021CA" w:rsidRPr="00CC0668" w:rsidRDefault="00F021CA" w:rsidP="00F021CA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532FAC" w:rsidRPr="00CC0668" w14:paraId="13D13AD4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78E72C2" w14:textId="2D165FE4" w:rsidR="009469A4" w:rsidRPr="00CC0668" w:rsidRDefault="009469A4" w:rsidP="002161FC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F021C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5393F" w14:textId="77777777" w:rsidR="009469A4" w:rsidRPr="004A7053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01E546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5A1E4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E0A496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6D287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3975C30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85A6D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720242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5EB6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B769ED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675BAE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734C6A1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4CC9A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1A2009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4BEF48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E277A38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880C0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EC00762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E83F4D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532FAC" w:rsidRPr="00CC0668" w14:paraId="64FD3CF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5CCA7FED" w14:textId="3E9DFE4A" w:rsidR="00F021CA" w:rsidRPr="00CC0668" w:rsidRDefault="00F021CA" w:rsidP="00F021C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9A87AE" w14:textId="42F541F0" w:rsidR="00F021CA" w:rsidRPr="004A7053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9,545,228</w:t>
            </w:r>
          </w:p>
        </w:tc>
        <w:tc>
          <w:tcPr>
            <w:tcW w:w="180" w:type="dxa"/>
            <w:shd w:val="clear" w:color="auto" w:fill="auto"/>
          </w:tcPr>
          <w:p w14:paraId="4653FD38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263379" w14:textId="5D76B30D" w:rsidR="00F021CA" w:rsidRPr="00562764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1,584,640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91728A" w14:textId="77777777" w:rsidR="00F021CA" w:rsidRPr="00562764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E3D9D8" w14:textId="3343AB90" w:rsidR="00F021CA" w:rsidRPr="00562764" w:rsidRDefault="00F021CA" w:rsidP="00F021C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24,290,109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2918C5" w14:textId="77777777" w:rsidR="00F021CA" w:rsidRPr="00562764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A82D96" w14:textId="5C2C4FA4" w:rsidR="00F021CA" w:rsidRPr="00562764" w:rsidRDefault="00F021CA" w:rsidP="00F021C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242,849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E99C2D" w14:textId="77777777" w:rsidR="00F021CA" w:rsidRPr="00562764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F19252A" w14:textId="0F95714B" w:rsidR="00F021CA" w:rsidRPr="00562764" w:rsidRDefault="00F021CA" w:rsidP="00F021C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53,099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B3ACA6" w14:textId="77777777" w:rsidR="00F021CA" w:rsidRPr="00562764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F347D4" w14:textId="5EA2665F" w:rsidR="00F021CA" w:rsidRPr="00562764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584</w:t>
            </w:r>
          </w:p>
        </w:tc>
        <w:tc>
          <w:tcPr>
            <w:tcW w:w="180" w:type="dxa"/>
            <w:shd w:val="clear" w:color="auto" w:fill="auto"/>
          </w:tcPr>
          <w:p w14:paraId="0D175C99" w14:textId="77777777" w:rsidR="00F021CA" w:rsidRPr="00562764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47FF1F" w14:textId="480ACB17" w:rsidR="00F021CA" w:rsidRPr="00562764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200,510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13222C" w14:textId="77777777" w:rsidR="00F021CA" w:rsidRPr="00562764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12F0FD" w14:textId="56A0A5DB" w:rsidR="00F021CA" w:rsidRPr="00562764" w:rsidRDefault="00F021CA" w:rsidP="00F021C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3,725,379</w:t>
            </w:r>
          </w:p>
        </w:tc>
        <w:tc>
          <w:tcPr>
            <w:tcW w:w="180" w:type="dxa"/>
            <w:shd w:val="clear" w:color="auto" w:fill="auto"/>
          </w:tcPr>
          <w:p w14:paraId="57B3EF2D" w14:textId="77777777" w:rsidR="00F021CA" w:rsidRPr="00562764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EB8650" w14:textId="7BA8BF7B" w:rsidR="00F021CA" w:rsidRPr="00562764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239,423</w:t>
            </w:r>
          </w:p>
        </w:tc>
        <w:tc>
          <w:tcPr>
            <w:tcW w:w="180" w:type="dxa"/>
            <w:shd w:val="clear" w:color="auto" w:fill="auto"/>
          </w:tcPr>
          <w:p w14:paraId="628C734B" w14:textId="77777777" w:rsidR="00F021CA" w:rsidRPr="00CC0668" w:rsidRDefault="00F021CA" w:rsidP="00F021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2FE1FB" w14:textId="4D4C44C3" w:rsidR="00F021CA" w:rsidRPr="00CC0668" w:rsidRDefault="00F021CA" w:rsidP="00F021CA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39,881,821</w:t>
            </w:r>
          </w:p>
        </w:tc>
      </w:tr>
      <w:tr w:rsidR="00532FAC" w:rsidRPr="00CC0668" w14:paraId="520EEA2C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217AC76" w14:textId="77777777" w:rsidR="009469A4" w:rsidRPr="00CC0668" w:rsidRDefault="009469A4" w:rsidP="002161F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00C93" w14:textId="1A1FA062" w:rsidR="009469A4" w:rsidRPr="00CC0668" w:rsidRDefault="00EF7843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1,486,369</w:t>
            </w:r>
          </w:p>
        </w:tc>
        <w:tc>
          <w:tcPr>
            <w:tcW w:w="180" w:type="dxa"/>
            <w:shd w:val="clear" w:color="auto" w:fill="auto"/>
          </w:tcPr>
          <w:p w14:paraId="512F37D9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E4E82" w14:textId="5C242AB1" w:rsidR="009469A4" w:rsidRPr="00CC0668" w:rsidRDefault="00EF7843" w:rsidP="00EF7843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96A06D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954F36" w14:textId="1085DF90" w:rsidR="009469A4" w:rsidRPr="00CC0668" w:rsidRDefault="00EF7843" w:rsidP="002161F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20,445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0CADC0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725E24" w14:textId="7DAA80AC" w:rsidR="009469A4" w:rsidRPr="00CC0668" w:rsidRDefault="00EF7843" w:rsidP="002161F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16,539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92582F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4DB308" w14:textId="76505F95" w:rsidR="009469A4" w:rsidRPr="00CC0668" w:rsidRDefault="00EF7843" w:rsidP="002161F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9F6F9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E489B9" w14:textId="70349176" w:rsidR="009469A4" w:rsidRPr="00DE5493" w:rsidRDefault="00EF7843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14:paraId="28843AD3" w14:textId="77777777" w:rsidR="009469A4" w:rsidRPr="00DE5493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D18877" w14:textId="35954152" w:rsidR="009469A4" w:rsidRPr="00CC0668" w:rsidRDefault="00EF7843" w:rsidP="00EF7843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6D38F0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E24D5" w14:textId="558E9A86" w:rsidR="009469A4" w:rsidRPr="00CC0668" w:rsidRDefault="00EF7843" w:rsidP="002161F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1,5</w:t>
            </w:r>
            <w:r w:rsidR="0033255F">
              <w:rPr>
                <w:rFonts w:ascii="Angsana New" w:hAnsi="Angsana New"/>
                <w:sz w:val="26"/>
                <w:szCs w:val="26"/>
                <w:lang w:val="en-US"/>
              </w:rPr>
              <w:t>56,117</w:t>
            </w:r>
          </w:p>
        </w:tc>
        <w:tc>
          <w:tcPr>
            <w:tcW w:w="180" w:type="dxa"/>
            <w:shd w:val="clear" w:color="auto" w:fill="auto"/>
          </w:tcPr>
          <w:p w14:paraId="0247CA76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EC47F" w14:textId="4CE6B067" w:rsidR="009469A4" w:rsidRPr="00C577EB" w:rsidRDefault="00EF7843" w:rsidP="00EF7843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34F562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B698C1" w14:textId="321CD6CB" w:rsidR="009469A4" w:rsidRPr="00CC0668" w:rsidRDefault="00EF7843" w:rsidP="002161F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3,083</w:t>
            </w:r>
            <w:r w:rsidR="0033255F">
              <w:rPr>
                <w:rFonts w:ascii="Angsana New" w:hAnsi="Angsana New"/>
                <w:sz w:val="26"/>
                <w:szCs w:val="26"/>
              </w:rPr>
              <w:t>,560</w:t>
            </w:r>
          </w:p>
        </w:tc>
      </w:tr>
      <w:tr w:rsidR="00532FAC" w:rsidRPr="00CC0668" w14:paraId="6661552D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13A6D75" w14:textId="77777777" w:rsidR="009469A4" w:rsidRPr="00CC0668" w:rsidRDefault="009469A4" w:rsidP="002161F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85E251" w14:textId="4A588F5E" w:rsidR="009469A4" w:rsidRPr="00CC0668" w:rsidRDefault="00EF7843" w:rsidP="002161FC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481BD7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60B57C" w14:textId="138A42B0" w:rsidR="009469A4" w:rsidRPr="00CC0668" w:rsidRDefault="00EF7843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23,681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1F4099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FDFAAF" w14:textId="7AD073B8" w:rsidR="009469A4" w:rsidRPr="00CC0668" w:rsidRDefault="00EF7843" w:rsidP="002161F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3,013,168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86E1E4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94CB43" w14:textId="1117402C" w:rsidR="009469A4" w:rsidRPr="00CC0668" w:rsidRDefault="00EF7843" w:rsidP="00EF7843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467E3D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065CD25" w14:textId="6E5603BF" w:rsidR="009469A4" w:rsidRPr="00CC0668" w:rsidRDefault="00EF7843" w:rsidP="002161F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7BB5E5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0FDE78A" w14:textId="2BBD5627" w:rsidR="009469A4" w:rsidRPr="00EF7843" w:rsidRDefault="00EF7843" w:rsidP="00EF7843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A856B9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13DCE3" w14:textId="022C7AED" w:rsidR="009469A4" w:rsidRPr="00CC0668" w:rsidRDefault="00EF7843" w:rsidP="002161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(144,852)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0DB6AC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5C5E4" w14:textId="61AD894B" w:rsidR="009469A4" w:rsidRPr="00CC0668" w:rsidRDefault="00EF7843" w:rsidP="002161F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(2,894,417)</w:t>
            </w:r>
          </w:p>
        </w:tc>
        <w:tc>
          <w:tcPr>
            <w:tcW w:w="180" w:type="dxa"/>
            <w:shd w:val="clear" w:color="auto" w:fill="auto"/>
          </w:tcPr>
          <w:p w14:paraId="76259AC2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AF0A00" w14:textId="490A34C3" w:rsidR="009469A4" w:rsidRPr="00CC0668" w:rsidRDefault="00EF7843" w:rsidP="00EF7843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1F6FDA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12CD78" w14:textId="21B220F7" w:rsidR="009469A4" w:rsidRPr="00CC0668" w:rsidRDefault="00EF7843" w:rsidP="00EF7843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532FAC" w:rsidRPr="00CC0668" w14:paraId="7E99E674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765BC04" w14:textId="6C96F701" w:rsidR="00EF7843" w:rsidRPr="00EF7843" w:rsidRDefault="00EF7843" w:rsidP="00EF7843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EF784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ABF12" w14:textId="3DA6759A" w:rsidR="00EF7843" w:rsidRPr="00EF7843" w:rsidRDefault="00EF7843" w:rsidP="00EF7843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B0D24E" w14:textId="77777777" w:rsidR="00EF7843" w:rsidRPr="00EF7843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0E018" w14:textId="3F59B5EE" w:rsidR="00EF7843" w:rsidRPr="00EF7843" w:rsidRDefault="00EF7843" w:rsidP="00EF7843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19F76" w14:textId="77777777" w:rsidR="00EF7843" w:rsidRPr="00EF7843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F21D2" w14:textId="023F8F82" w:rsidR="00EF7843" w:rsidRPr="00EF7843" w:rsidRDefault="00EF7843" w:rsidP="00EF7843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F158B9" w14:textId="77777777" w:rsidR="00EF7843" w:rsidRPr="00EF7843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5661B" w14:textId="238F1A7A" w:rsidR="00EF7843" w:rsidRPr="00EF7843" w:rsidRDefault="00EF7843" w:rsidP="00EF78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(10)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8AFCCB" w14:textId="77777777" w:rsidR="00EF7843" w:rsidRPr="00EF7843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0A934" w14:textId="5747BE55" w:rsidR="00EF7843" w:rsidRPr="00EF7843" w:rsidRDefault="00EF7843" w:rsidP="00EF784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(1,038)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37DEE0" w14:textId="77777777" w:rsidR="00EF7843" w:rsidRPr="00EF7843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DE695" w14:textId="06B85A73" w:rsidR="00EF7843" w:rsidRPr="00EF7843" w:rsidRDefault="00EF7843" w:rsidP="00EF7843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33A63D" w14:textId="77777777" w:rsidR="00EF7843" w:rsidRPr="00EF7843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D5045" w14:textId="3A8E03B0" w:rsidR="00EF7843" w:rsidRPr="00EF7843" w:rsidRDefault="00EF7843" w:rsidP="00EF7843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7D464E" w14:textId="77777777" w:rsidR="00EF7843" w:rsidRPr="00EF7843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ECCA5" w14:textId="50B3191D" w:rsidR="00EF7843" w:rsidRPr="00EF7843" w:rsidRDefault="00EF7843" w:rsidP="00EF7843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FD9329" w14:textId="77777777" w:rsidR="00EF7843" w:rsidRPr="00EF7843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34EBB" w14:textId="3A3C9727" w:rsidR="00EF7843" w:rsidRPr="0033255F" w:rsidRDefault="0033255F" w:rsidP="0033255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255F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33255F">
              <w:rPr>
                <w:rFonts w:ascii="Angsana New" w:hAnsi="Angsana New"/>
                <w:sz w:val="26"/>
                <w:szCs w:val="26"/>
              </w:rPr>
              <w:t>473</w:t>
            </w:r>
            <w:r w:rsidRPr="0033255F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EF04DAD" w14:textId="77777777" w:rsidR="00EF7843" w:rsidRPr="00EF7843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E0B559" w14:textId="7C04541C" w:rsidR="00EF7843" w:rsidRPr="00EF7843" w:rsidRDefault="00EF7843" w:rsidP="00EF7843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(1</w:t>
            </w:r>
            <w:r w:rsidR="0033255F">
              <w:rPr>
                <w:rFonts w:ascii="Angsana New" w:hAnsi="Angsana New"/>
                <w:sz w:val="26"/>
                <w:szCs w:val="26"/>
                <w:lang w:val="en-US"/>
              </w:rPr>
              <w:t>,521</w:t>
            </w: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532FAC" w:rsidRPr="00CC0668" w14:paraId="3ACF28F7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7E48086" w14:textId="4FF6556C" w:rsidR="00EF7843" w:rsidRPr="00CC0668" w:rsidRDefault="00EF7843" w:rsidP="00EF784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37E42" w14:textId="7F0ACB3F" w:rsidR="00EF7843" w:rsidRPr="004A7053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11,031,597</w:t>
            </w:r>
          </w:p>
        </w:tc>
        <w:tc>
          <w:tcPr>
            <w:tcW w:w="180" w:type="dxa"/>
            <w:shd w:val="clear" w:color="auto" w:fill="auto"/>
          </w:tcPr>
          <w:p w14:paraId="30AF5AE8" w14:textId="77777777" w:rsidR="00EF7843" w:rsidRPr="00CC0668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4135" w14:textId="45DF8630" w:rsidR="00EF7843" w:rsidRPr="00562764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1,608,321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B580AB" w14:textId="77777777" w:rsidR="00EF7843" w:rsidRPr="00562764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607F9" w14:textId="6D2B2999" w:rsidR="00EF7843" w:rsidRPr="00562764" w:rsidRDefault="00EF7843" w:rsidP="00EF784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27,323,722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3CABDB" w14:textId="77777777" w:rsidR="00EF7843" w:rsidRPr="00562764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9C694" w14:textId="6651DB40" w:rsidR="00EF7843" w:rsidRPr="00562764" w:rsidRDefault="00EF7843" w:rsidP="00EF78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259,378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63E353" w14:textId="77777777" w:rsidR="00EF7843" w:rsidRPr="00562764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4AC89" w14:textId="6E576D89" w:rsidR="00EF7843" w:rsidRPr="00562764" w:rsidRDefault="00EF7843" w:rsidP="00EF784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2BE540" w14:textId="77777777" w:rsidR="00EF7843" w:rsidRPr="00562764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6AE27" w14:textId="571757EF" w:rsidR="00EF7843" w:rsidRPr="00562764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645</w:t>
            </w:r>
          </w:p>
        </w:tc>
        <w:tc>
          <w:tcPr>
            <w:tcW w:w="180" w:type="dxa"/>
            <w:shd w:val="clear" w:color="auto" w:fill="auto"/>
          </w:tcPr>
          <w:p w14:paraId="7E53E934" w14:textId="77777777" w:rsidR="00EF7843" w:rsidRPr="00562764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6454" w14:textId="385978A1" w:rsidR="00EF7843" w:rsidRPr="00562764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55,658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E3CED7" w14:textId="77777777" w:rsidR="00EF7843" w:rsidRPr="00562764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16B3" w14:textId="6525BE62" w:rsidR="00EF7843" w:rsidRPr="00562764" w:rsidRDefault="00EF7843" w:rsidP="00EF78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2,3</w:t>
            </w:r>
            <w:r w:rsidR="0033255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87,079</w:t>
            </w:r>
          </w:p>
        </w:tc>
        <w:tc>
          <w:tcPr>
            <w:tcW w:w="180" w:type="dxa"/>
            <w:shd w:val="clear" w:color="auto" w:fill="auto"/>
          </w:tcPr>
          <w:p w14:paraId="7D0AAFF5" w14:textId="77777777" w:rsidR="00EF7843" w:rsidRPr="00562764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D4F87" w14:textId="0D6121B8" w:rsidR="00EF7843" w:rsidRPr="00562764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="0033255F">
              <w:rPr>
                <w:rFonts w:ascii="Angsana New" w:hAnsi="Angsana New"/>
                <w:b/>
                <w:bCs/>
                <w:sz w:val="26"/>
                <w:szCs w:val="26"/>
              </w:rPr>
              <w:t>8,950</w:t>
            </w:r>
          </w:p>
        </w:tc>
        <w:tc>
          <w:tcPr>
            <w:tcW w:w="180" w:type="dxa"/>
            <w:shd w:val="clear" w:color="auto" w:fill="auto"/>
          </w:tcPr>
          <w:p w14:paraId="7FB0BBE4" w14:textId="77777777" w:rsidR="00EF7843" w:rsidRPr="00CC0668" w:rsidRDefault="00EF7843" w:rsidP="00EF78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50F77" w14:textId="51D3D9EB" w:rsidR="00EF7843" w:rsidRPr="00CC0668" w:rsidRDefault="00EF7843" w:rsidP="00EF7843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42,963,860</w:t>
            </w:r>
          </w:p>
        </w:tc>
      </w:tr>
    </w:tbl>
    <w:p w14:paraId="61401691" w14:textId="061FDF8C" w:rsidR="00431DC5" w:rsidRDefault="00431DC5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</w:rPr>
      </w:pPr>
    </w:p>
    <w:p w14:paraId="0FCFA294" w14:textId="77777777" w:rsidR="00431DC5" w:rsidRDefault="00431DC5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2DEA071E" w14:textId="77777777" w:rsidR="00431DC5" w:rsidRDefault="00431DC5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="-252" w:tblpY="-98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90"/>
        <w:gridCol w:w="178"/>
        <w:gridCol w:w="1092"/>
        <w:gridCol w:w="178"/>
        <w:gridCol w:w="1152"/>
        <w:gridCol w:w="180"/>
        <w:gridCol w:w="1080"/>
        <w:gridCol w:w="180"/>
        <w:gridCol w:w="1080"/>
      </w:tblGrid>
      <w:tr w:rsidR="006B5AA2" w:rsidRPr="00CC0668" w14:paraId="36731DBA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50369FD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4F060ED0" w14:textId="47B67DED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32FAC" w:rsidRPr="00CC0668" w14:paraId="5673EB1B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9482C14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CFEE5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3F7F2E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2E333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970117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5AAA2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03F0658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2CE325D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12EF0E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DCEBA5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5648D9F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43DF3F23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6685EA18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A72866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69A84D7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0E7162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C48CAA7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933A4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E2F209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020B2F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65172631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80F4D44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13F71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EFB92A3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4354A2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B6AE3A7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EAC78ED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9A7EE4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6D970D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6948A57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00949C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6851D7FF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26D83BBD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0787CE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95D83F0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39B60F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AE47260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790483A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3B48AD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265FF8E1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ADB960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214F5A99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421009D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21669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968B938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966C7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2CAEF6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4E759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3030CC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0DAF0C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33010BC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2E3992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6A63732C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44656B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979B4B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6D16FBE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78" w:type="dxa"/>
            <w:shd w:val="clear" w:color="auto" w:fill="auto"/>
          </w:tcPr>
          <w:p w14:paraId="25CB30A1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F154443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6DE8ABE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16EC8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147C880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87C3D7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5C25391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C535AEC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D40A8B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75A5453E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5E580D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4E6BB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F45F04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7CEDD013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546EE0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242E588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106DBA8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1F2580B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7CC8C22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78" w:type="dxa"/>
            <w:shd w:val="clear" w:color="auto" w:fill="auto"/>
          </w:tcPr>
          <w:p w14:paraId="3CCD36CC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27BC07D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78" w:type="dxa"/>
            <w:shd w:val="clear" w:color="auto" w:fill="auto"/>
          </w:tcPr>
          <w:p w14:paraId="73860491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76A2EBA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3F8F7FB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F2484B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3703975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D226BF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B5AA2" w:rsidRPr="00CC0668" w14:paraId="4003B969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B0B0630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  <w:vAlign w:val="bottom"/>
          </w:tcPr>
          <w:p w14:paraId="10F91E1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532FAC" w:rsidRPr="00CC0668" w14:paraId="7B92CC7E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9ECCA4F" w14:textId="77777777" w:rsidR="006B5AA2" w:rsidRPr="00995EFC" w:rsidRDefault="006B5AA2" w:rsidP="00713A5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</w:tcPr>
          <w:p w14:paraId="3C1A186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263FB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6740B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229D81D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549625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A10D97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537383C5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192F8B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4E5CE17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C419F24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5C8301EA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8ED660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6708D63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6ECDD3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EE6C8E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C74F9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944283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6C6DAAE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C04138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2FAC" w:rsidRPr="00CC0668" w14:paraId="5110B54F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9BC0518" w14:textId="7DC44527" w:rsidR="00E732BA" w:rsidRPr="00995EFC" w:rsidRDefault="00E732BA" w:rsidP="00E732BA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5872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1C455B" w14:textId="77777777" w:rsidR="00E732BA" w:rsidRPr="00995EFC" w:rsidRDefault="00E732BA" w:rsidP="00E732BA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9D9384" w14:textId="77777777" w:rsidR="00E732BA" w:rsidRPr="00995EFC" w:rsidRDefault="00E732BA" w:rsidP="00E732B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311887" w14:textId="61658A38" w:rsidR="00E732BA" w:rsidRPr="00E732BA" w:rsidRDefault="00E732BA" w:rsidP="00E732B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2B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93,686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6CA43" w14:textId="77777777" w:rsidR="00E732BA" w:rsidRPr="00E732BA" w:rsidRDefault="00E732BA" w:rsidP="00E732B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A304D" w14:textId="03942375" w:rsidR="00E732BA" w:rsidRPr="00E732BA" w:rsidRDefault="00E732BA" w:rsidP="00E732B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2BA">
              <w:rPr>
                <w:rFonts w:ascii="Angsana New" w:hAnsi="Angsana New"/>
                <w:sz w:val="26"/>
                <w:szCs w:val="26"/>
                <w:lang w:val="en-US"/>
              </w:rPr>
              <w:t>3,194,242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EBCA26" w14:textId="77777777" w:rsidR="00E732BA" w:rsidRPr="00E732BA" w:rsidRDefault="00E732BA" w:rsidP="00E732B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B6D4EB" w14:textId="3E639E58" w:rsidR="00E732BA" w:rsidRPr="00E732BA" w:rsidRDefault="00E732BA" w:rsidP="00E732B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2BA">
              <w:rPr>
                <w:rFonts w:ascii="Angsana New" w:hAnsi="Angsana New"/>
                <w:sz w:val="26"/>
                <w:szCs w:val="26"/>
                <w:lang w:val="en-US"/>
              </w:rPr>
              <w:t>109,978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130F4B" w14:textId="77777777" w:rsidR="00E732BA" w:rsidRPr="00E732BA" w:rsidRDefault="00E732BA" w:rsidP="00E732B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C3E7481" w14:textId="3AA34C12" w:rsidR="00E732BA" w:rsidRPr="00E732BA" w:rsidRDefault="00E732BA" w:rsidP="00E732B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2BA">
              <w:rPr>
                <w:rFonts w:ascii="Angsana New" w:hAnsi="Angsana New"/>
                <w:sz w:val="26"/>
                <w:szCs w:val="26"/>
                <w:lang w:val="en-US"/>
              </w:rPr>
              <w:t>22,826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0864E8" w14:textId="77777777" w:rsidR="00E732BA" w:rsidRPr="00E732BA" w:rsidRDefault="00E732BA" w:rsidP="00E732B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541415A3" w14:textId="0ACACF33" w:rsidR="00E732BA" w:rsidRPr="00E732BA" w:rsidRDefault="00E732BA" w:rsidP="00E732B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732BA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78" w:type="dxa"/>
            <w:shd w:val="clear" w:color="auto" w:fill="auto"/>
          </w:tcPr>
          <w:p w14:paraId="218EE3A3" w14:textId="77777777" w:rsidR="00E732BA" w:rsidRPr="00E732BA" w:rsidRDefault="00E732BA" w:rsidP="00E732B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1BF9A64" w14:textId="1CAD0A3C" w:rsidR="00E732BA" w:rsidRPr="00E732BA" w:rsidRDefault="00E732BA" w:rsidP="00E732BA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2B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92AE51" w14:textId="77777777" w:rsidR="00E732BA" w:rsidRPr="00E732BA" w:rsidRDefault="00E732BA" w:rsidP="00E732B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3637EA" w14:textId="6685BEB1" w:rsidR="00E732BA" w:rsidRPr="00E732BA" w:rsidRDefault="00E732BA" w:rsidP="00E732BA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2B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0BD85C" w14:textId="77777777" w:rsidR="00E732BA" w:rsidRPr="00E732BA" w:rsidRDefault="00E732BA" w:rsidP="00E732B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81EC7" w14:textId="520A40AB" w:rsidR="00E732BA" w:rsidRPr="00E732BA" w:rsidRDefault="00E732BA" w:rsidP="00E732B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2BA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E732BA">
              <w:rPr>
                <w:rFonts w:ascii="Angsana New" w:hAnsi="Angsana New"/>
                <w:sz w:val="26"/>
                <w:szCs w:val="26"/>
              </w:rPr>
              <w:t>,</w:t>
            </w:r>
            <w:r w:rsidRPr="00E732BA">
              <w:rPr>
                <w:rFonts w:ascii="Angsana New" w:hAnsi="Angsana New"/>
                <w:sz w:val="26"/>
                <w:szCs w:val="26"/>
                <w:lang w:val="en-US"/>
              </w:rPr>
              <w:t>861</w:t>
            </w:r>
          </w:p>
        </w:tc>
        <w:tc>
          <w:tcPr>
            <w:tcW w:w="180" w:type="dxa"/>
            <w:shd w:val="clear" w:color="auto" w:fill="auto"/>
          </w:tcPr>
          <w:p w14:paraId="2741C4EF" w14:textId="77777777" w:rsidR="00E732BA" w:rsidRPr="00E732BA" w:rsidRDefault="00E732BA" w:rsidP="00E732B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2CDC6B" w14:textId="6987C2DF" w:rsidR="00E732BA" w:rsidRPr="00E732BA" w:rsidRDefault="00E732BA" w:rsidP="00E732B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2B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E732BA">
              <w:rPr>
                <w:rFonts w:ascii="Angsana New" w:hAnsi="Angsana New"/>
                <w:sz w:val="26"/>
                <w:szCs w:val="26"/>
              </w:rPr>
              <w:t>,</w:t>
            </w:r>
            <w:r w:rsidRPr="00E732BA">
              <w:rPr>
                <w:rFonts w:ascii="Angsana New" w:hAnsi="Angsana New"/>
                <w:sz w:val="26"/>
                <w:szCs w:val="26"/>
                <w:lang w:val="en-US"/>
              </w:rPr>
              <w:t>439</w:t>
            </w:r>
            <w:r w:rsidRPr="00E732BA">
              <w:rPr>
                <w:rFonts w:ascii="Angsana New" w:hAnsi="Angsana New"/>
                <w:sz w:val="26"/>
                <w:szCs w:val="26"/>
              </w:rPr>
              <w:t>,</w:t>
            </w:r>
            <w:r w:rsidRPr="00E732BA">
              <w:rPr>
                <w:rFonts w:ascii="Angsana New" w:hAnsi="Angsana New"/>
                <w:sz w:val="26"/>
                <w:szCs w:val="26"/>
                <w:lang w:val="en-US"/>
              </w:rPr>
              <w:t>658</w:t>
            </w:r>
          </w:p>
        </w:tc>
      </w:tr>
      <w:tr w:rsidR="00532FAC" w:rsidRPr="00CC0668" w14:paraId="31E3E96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90879A2" w14:textId="77777777" w:rsidR="00E732BA" w:rsidRPr="00995EFC" w:rsidRDefault="00E732BA" w:rsidP="00E732BA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2EFED7" w14:textId="77777777" w:rsidR="00E732BA" w:rsidRPr="00995EFC" w:rsidRDefault="00E732BA" w:rsidP="00E732BA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3406B" w14:textId="77777777" w:rsidR="00E732BA" w:rsidRPr="00995EFC" w:rsidRDefault="00E732BA" w:rsidP="00E732B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FB1933" w14:textId="32C7BF1A" w:rsidR="00E732BA" w:rsidRPr="00995EFC" w:rsidRDefault="00E732BA" w:rsidP="00E732B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52,957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26237" w14:textId="77777777" w:rsidR="00E732BA" w:rsidRPr="00995EFC" w:rsidRDefault="00E732BA" w:rsidP="00E732B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7EA3A9" w14:textId="42A4701C" w:rsidR="00E732BA" w:rsidRPr="00995EFC" w:rsidRDefault="00E732BA" w:rsidP="00E732B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763,226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594F67" w14:textId="77777777" w:rsidR="00E732BA" w:rsidRPr="00995EFC" w:rsidRDefault="00E732BA" w:rsidP="00E732B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48076C" w14:textId="3F20AFCD" w:rsidR="00E732BA" w:rsidRPr="009F45B4" w:rsidRDefault="00E732BA" w:rsidP="00E732B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11,976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518E61" w14:textId="77777777" w:rsidR="00E732BA" w:rsidRPr="009F45B4" w:rsidRDefault="00E732BA" w:rsidP="00E732B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CFF866" w14:textId="33220EFF" w:rsidR="00E732BA" w:rsidRPr="009F45B4" w:rsidRDefault="00E732BA" w:rsidP="00E732B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79671A" w14:textId="77777777" w:rsidR="00E732BA" w:rsidRPr="00995EFC" w:rsidRDefault="00E732BA" w:rsidP="00E732B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27528A4" w14:textId="4B307E3C" w:rsidR="00E732BA" w:rsidRPr="009F45B4" w:rsidRDefault="00E732BA" w:rsidP="00E732B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78" w:type="dxa"/>
            <w:shd w:val="clear" w:color="auto" w:fill="auto"/>
          </w:tcPr>
          <w:p w14:paraId="63A4C709" w14:textId="77777777" w:rsidR="00E732BA" w:rsidRPr="009F45B4" w:rsidRDefault="00E732BA" w:rsidP="00E732B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43748B99" w14:textId="0AC3691C" w:rsidR="00E732BA" w:rsidRPr="009F45B4" w:rsidRDefault="00E732BA" w:rsidP="00E732BA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79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1C4991" w14:textId="77777777" w:rsidR="00E732BA" w:rsidRPr="009F45B4" w:rsidRDefault="00E732BA" w:rsidP="00E732B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D3F2979" w14:textId="03A6380C" w:rsidR="00E732BA" w:rsidRPr="009F45B4" w:rsidRDefault="00E732BA" w:rsidP="00E732BA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79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26F313" w14:textId="77777777" w:rsidR="00E732BA" w:rsidRPr="009F45B4" w:rsidRDefault="00E732BA" w:rsidP="00E732B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48244E" w14:textId="71E8CCA3" w:rsidR="00E732BA" w:rsidRPr="009F45B4" w:rsidRDefault="00E732BA" w:rsidP="00E732B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8,074</w:t>
            </w:r>
          </w:p>
        </w:tc>
        <w:tc>
          <w:tcPr>
            <w:tcW w:w="180" w:type="dxa"/>
            <w:shd w:val="clear" w:color="auto" w:fill="auto"/>
          </w:tcPr>
          <w:p w14:paraId="0AA57651" w14:textId="77777777" w:rsidR="00E732BA" w:rsidRPr="009F45B4" w:rsidRDefault="00E732BA" w:rsidP="00E732B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B8BAD3" w14:textId="07282C8E" w:rsidR="00E732BA" w:rsidRPr="009F45B4" w:rsidRDefault="00E732BA" w:rsidP="00E732B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840,925</w:t>
            </w:r>
          </w:p>
        </w:tc>
      </w:tr>
      <w:tr w:rsidR="00532FAC" w:rsidRPr="00CC0668" w14:paraId="470E7DD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3575ADD" w14:textId="5D1A5E53" w:rsidR="006B5AA2" w:rsidRPr="00995EFC" w:rsidRDefault="006B5AA2" w:rsidP="00713A5A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5872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592A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D18A7C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94839" w14:textId="77777777" w:rsidR="006B5AA2" w:rsidRPr="002927CC" w:rsidRDefault="006B5AA2" w:rsidP="002927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847EC3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FC054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8226EA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BC07D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B4614F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6151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645486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5680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C021A5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9F53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0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00345E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5AC4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40EE72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58D7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D0FC14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349AE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532FAC" w:rsidRPr="00CC0668" w14:paraId="72FA4775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1FD7A18" w14:textId="6A1B14DF" w:rsidR="007634A2" w:rsidRPr="00995EFC" w:rsidRDefault="007634A2" w:rsidP="007634A2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5872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41A2EA" w14:textId="77777777" w:rsidR="007634A2" w:rsidRPr="00060594" w:rsidRDefault="007634A2" w:rsidP="007634A2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05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13CDB1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C6BB3F" w14:textId="7D0D6E0D" w:rsidR="007634A2" w:rsidRPr="002927CC" w:rsidRDefault="007634A2" w:rsidP="007634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27C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146,643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A1F59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6193C3" w14:textId="553A0799" w:rsidR="007634A2" w:rsidRPr="00995EFC" w:rsidRDefault="007634A2" w:rsidP="007634A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3,957,468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6E988D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DF24AC" w14:textId="455D3CFF" w:rsidR="007634A2" w:rsidRPr="00995EFC" w:rsidRDefault="007634A2" w:rsidP="007634A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121,954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8ED751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E70994" w14:textId="1FB46FB2" w:rsidR="007634A2" w:rsidRPr="00995EFC" w:rsidRDefault="007634A2" w:rsidP="007634A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27,467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6753B8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A03BBB1" w14:textId="3C805AC7" w:rsidR="007634A2" w:rsidRPr="00995EFC" w:rsidRDefault="007634A2" w:rsidP="007634A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116</w:t>
            </w:r>
          </w:p>
        </w:tc>
        <w:tc>
          <w:tcPr>
            <w:tcW w:w="178" w:type="dxa"/>
            <w:shd w:val="clear" w:color="auto" w:fill="auto"/>
          </w:tcPr>
          <w:p w14:paraId="2C446D43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82075C3" w14:textId="358D0FF8" w:rsidR="007634A2" w:rsidRPr="00995EFC" w:rsidRDefault="007634A2" w:rsidP="007634A2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571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528C2F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D8D8D1" w14:textId="52507FB3" w:rsidR="007634A2" w:rsidRPr="00995EFC" w:rsidRDefault="007634A2" w:rsidP="007634A2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D571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029992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CA7977" w14:textId="146364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26,935</w:t>
            </w:r>
          </w:p>
        </w:tc>
        <w:tc>
          <w:tcPr>
            <w:tcW w:w="180" w:type="dxa"/>
            <w:shd w:val="clear" w:color="auto" w:fill="auto"/>
          </w:tcPr>
          <w:p w14:paraId="6FA294C8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32B298" w14:textId="7C63DC63" w:rsidR="007634A2" w:rsidRPr="00995EFC" w:rsidRDefault="007634A2" w:rsidP="007634A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4,280,583</w:t>
            </w:r>
          </w:p>
        </w:tc>
      </w:tr>
      <w:tr w:rsidR="00532FAC" w:rsidRPr="00CC0668" w14:paraId="2ADF5625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6945655" w14:textId="77777777" w:rsidR="007634A2" w:rsidRPr="00995EFC" w:rsidRDefault="007634A2" w:rsidP="007634A2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C0B40E" w14:textId="77777777" w:rsidR="007634A2" w:rsidRPr="00995EFC" w:rsidRDefault="007634A2" w:rsidP="007634A2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C820E8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A31104" w14:textId="1AD3D366" w:rsidR="007634A2" w:rsidRPr="00995EFC" w:rsidRDefault="007634A2" w:rsidP="007634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53,</w:t>
            </w:r>
            <w:r w:rsidR="00E807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D08AC9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693409" w14:textId="3CA402C9" w:rsidR="007634A2" w:rsidRPr="00995EFC" w:rsidRDefault="007634A2" w:rsidP="007634A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799,527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FE1023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BE0ADF" w14:textId="2041090F" w:rsidR="007634A2" w:rsidRPr="00995EFC" w:rsidRDefault="007634A2" w:rsidP="007634A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13,881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B3E61A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8F4C29" w14:textId="6007DE25" w:rsidR="007634A2" w:rsidRPr="00995EFC" w:rsidRDefault="007634A2" w:rsidP="007634A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699D23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5BDEBD6" w14:textId="40A979C7" w:rsidR="007634A2" w:rsidRPr="00995EFC" w:rsidRDefault="007634A2" w:rsidP="007634A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78" w:type="dxa"/>
            <w:shd w:val="clear" w:color="auto" w:fill="auto"/>
          </w:tcPr>
          <w:p w14:paraId="620D12FC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2A9E27C3" w14:textId="192CFF00" w:rsidR="007634A2" w:rsidRPr="00995EFC" w:rsidRDefault="007634A2" w:rsidP="007634A2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6831FE" w14:textId="77777777" w:rsidR="007634A2" w:rsidRPr="00995EFC" w:rsidRDefault="007634A2" w:rsidP="007634A2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852A210" w14:textId="753FC6F2" w:rsidR="007634A2" w:rsidRPr="00995EFC" w:rsidRDefault="007634A2" w:rsidP="007634A2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1FE98C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F805F" w14:textId="74CE27C0" w:rsidR="007634A2" w:rsidRPr="00995EFC" w:rsidRDefault="007634A2" w:rsidP="007634A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8,034</w:t>
            </w:r>
          </w:p>
        </w:tc>
        <w:tc>
          <w:tcPr>
            <w:tcW w:w="180" w:type="dxa"/>
            <w:shd w:val="clear" w:color="auto" w:fill="auto"/>
          </w:tcPr>
          <w:p w14:paraId="48FC6E30" w14:textId="77777777" w:rsidR="007634A2" w:rsidRPr="00995EFC" w:rsidRDefault="007634A2" w:rsidP="007634A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1C11B0" w14:textId="11527157" w:rsidR="007634A2" w:rsidRPr="00995EFC" w:rsidRDefault="007634A2" w:rsidP="007634A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879,788</w:t>
            </w:r>
          </w:p>
        </w:tc>
      </w:tr>
      <w:tr w:rsidR="00532FAC" w:rsidRPr="00CC0668" w14:paraId="19176148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690AD90" w14:textId="7F9F38F1" w:rsidR="007B4D0E" w:rsidRPr="007634A2" w:rsidRDefault="007B4D0E" w:rsidP="007B4D0E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F1519" w14:textId="33C10070" w:rsidR="007B4D0E" w:rsidRPr="007634A2" w:rsidRDefault="007B4D0E" w:rsidP="007B4D0E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B94B3B" w14:textId="77777777" w:rsidR="007B4D0E" w:rsidRPr="007634A2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7E6B0" w14:textId="0E3A9558" w:rsidR="007B4D0E" w:rsidRPr="007B4D0E" w:rsidRDefault="007B4D0E" w:rsidP="007B4D0E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A98FA7" w14:textId="77777777" w:rsidR="007B4D0E" w:rsidRPr="007B4D0E" w:rsidRDefault="007B4D0E" w:rsidP="007B4D0E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8EFD5" w14:textId="787FFD79" w:rsidR="007B4D0E" w:rsidRPr="007B4D0E" w:rsidRDefault="007B4D0E" w:rsidP="007B4D0E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158EA1" w14:textId="77777777" w:rsidR="007B4D0E" w:rsidRPr="007634A2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D7E92" w14:textId="612C071D" w:rsidR="007B4D0E" w:rsidRPr="007634A2" w:rsidRDefault="007B4D0E" w:rsidP="003145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(10)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BD76D6" w14:textId="77777777" w:rsidR="007B4D0E" w:rsidRPr="007634A2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4DABE" w14:textId="6D34123C" w:rsidR="007B4D0E" w:rsidRPr="007634A2" w:rsidRDefault="007B4D0E" w:rsidP="003145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926</w:t>
            </w: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C86D30" w14:textId="77777777" w:rsidR="007B4D0E" w:rsidRPr="007634A2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18CD4" w14:textId="03661ED8" w:rsidR="007B4D0E" w:rsidRPr="007634A2" w:rsidRDefault="007B4D0E" w:rsidP="007B4D0E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C5451F1" w14:textId="77777777" w:rsidR="007B4D0E" w:rsidRPr="007634A2" w:rsidRDefault="007B4D0E" w:rsidP="007B4D0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87BD8" w14:textId="7FB9FA57" w:rsidR="007B4D0E" w:rsidRPr="007634A2" w:rsidRDefault="007B4D0E" w:rsidP="007B4D0E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13D985" w14:textId="77777777" w:rsidR="007B4D0E" w:rsidRPr="007634A2" w:rsidRDefault="007B4D0E" w:rsidP="007B4D0E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CAB2B" w14:textId="1CC5CC73" w:rsidR="007B4D0E" w:rsidRPr="007634A2" w:rsidRDefault="007B4D0E" w:rsidP="007B4D0E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8F612C" w14:textId="77777777" w:rsidR="007B4D0E" w:rsidRPr="007634A2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F9294" w14:textId="6B412088" w:rsidR="007B4D0E" w:rsidRPr="007634A2" w:rsidRDefault="007B4D0E" w:rsidP="007B4D0E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F6F715" w14:textId="77777777" w:rsidR="007B4D0E" w:rsidRPr="007634A2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71A6C2" w14:textId="65C72538" w:rsidR="007B4D0E" w:rsidRPr="007634A2" w:rsidRDefault="007B4D0E" w:rsidP="0031454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936</w:t>
            </w: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532FAC" w:rsidRPr="00CC0668" w14:paraId="3800F122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47C3F67" w14:textId="141A8DDA" w:rsidR="007B4D0E" w:rsidRPr="00995EFC" w:rsidRDefault="007B4D0E" w:rsidP="007B4D0E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5872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9334D" w14:textId="77777777" w:rsidR="007B4D0E" w:rsidRPr="007B0CA7" w:rsidRDefault="007B4D0E" w:rsidP="007B4D0E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B0C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51E57F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DE86A" w14:textId="591E0D3D" w:rsidR="007B4D0E" w:rsidRPr="002927CC" w:rsidRDefault="007B4D0E" w:rsidP="007B4D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200,208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A1BF3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F136B" w14:textId="282D3604" w:rsidR="007B4D0E" w:rsidRPr="00995EFC" w:rsidRDefault="007B4D0E" w:rsidP="007B4D0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4,756,995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18B70E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35CFE" w14:textId="2CE74AAD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135,825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834BFF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759AB" w14:textId="70E33FC8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31,262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7BB68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D46CB" w14:textId="5B24430C" w:rsidR="007B4D0E" w:rsidRPr="00995EFC" w:rsidRDefault="007B4D0E" w:rsidP="007B4D0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178" w:type="dxa"/>
            <w:shd w:val="clear" w:color="auto" w:fill="auto"/>
          </w:tcPr>
          <w:p w14:paraId="5381B48F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8B17C" w14:textId="6E3F5C18" w:rsidR="007B4D0E" w:rsidRPr="007D5718" w:rsidRDefault="007B4D0E" w:rsidP="007B4D0E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BDAC3A" w14:textId="77777777" w:rsidR="007B4D0E" w:rsidRPr="007D5718" w:rsidRDefault="007B4D0E" w:rsidP="007B4D0E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5002B" w14:textId="2AC038B6" w:rsidR="007B4D0E" w:rsidRPr="007D5718" w:rsidRDefault="007B4D0E" w:rsidP="007B4D0E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6435F5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6C4A8" w14:textId="6EF2DEA4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34,969</w:t>
            </w:r>
          </w:p>
        </w:tc>
        <w:tc>
          <w:tcPr>
            <w:tcW w:w="180" w:type="dxa"/>
            <w:shd w:val="clear" w:color="auto" w:fill="auto"/>
          </w:tcPr>
          <w:p w14:paraId="4A6333E7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AFAB6" w14:textId="0500FD02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5,159,435</w:t>
            </w:r>
          </w:p>
        </w:tc>
      </w:tr>
      <w:tr w:rsidR="00532FAC" w:rsidRPr="000743C7" w14:paraId="4020A5CD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72F771A" w14:textId="77777777" w:rsidR="007B4D0E" w:rsidRPr="00995EFC" w:rsidRDefault="007B4D0E" w:rsidP="007B4D0E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8DA71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FE0EB27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A29A9" w14:textId="77777777" w:rsidR="007B4D0E" w:rsidRPr="002927CC" w:rsidRDefault="007B4D0E" w:rsidP="007B4D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0D00D9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6777A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A823380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8779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9FFBDB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DE4A9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8A1B03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AFFFB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F7B1B60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5E787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1FDB9E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9115E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65C27BE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D650F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7CAE3C4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09E95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32FAC" w:rsidRPr="00CC0668" w14:paraId="0DE57D5B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F8583FD" w14:textId="77777777" w:rsidR="007B4D0E" w:rsidRPr="00995EFC" w:rsidRDefault="007B4D0E" w:rsidP="007B4D0E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00254493" w14:textId="77777777" w:rsidR="007B4D0E" w:rsidRPr="00060594" w:rsidRDefault="007B4D0E" w:rsidP="007B4D0E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0C46FB4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FE1DFC" w14:textId="77777777" w:rsidR="007B4D0E" w:rsidRPr="002927CC" w:rsidRDefault="007B4D0E" w:rsidP="007B4D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D153B9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858765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A80775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32F536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F5ED10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944D7D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6D839B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E5ED149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8FC0A6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3DE8623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ACC9A6B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4CF36D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123A6C5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C184F2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E16064A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FC2A09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32FAC" w:rsidRPr="00CC0668" w14:paraId="556DFB43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806B69E" w14:textId="4309AE01" w:rsidR="007B4D0E" w:rsidRPr="00995EFC" w:rsidRDefault="007B4D0E" w:rsidP="007B4D0E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8ABD4" w14:textId="05567B8A" w:rsidR="007B4D0E" w:rsidRPr="00060594" w:rsidRDefault="007B4D0E" w:rsidP="007B4D0E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251</w:t>
            </w:r>
          </w:p>
        </w:tc>
        <w:tc>
          <w:tcPr>
            <w:tcW w:w="180" w:type="dxa"/>
            <w:shd w:val="clear" w:color="auto" w:fill="auto"/>
          </w:tcPr>
          <w:p w14:paraId="2004DB74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63B94B" w14:textId="3BCCE669" w:rsidR="007B4D0E" w:rsidRPr="002927CC" w:rsidRDefault="007B4D0E" w:rsidP="007B4D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27C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1,471,865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C86F61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659CE6" w14:textId="05251A73" w:rsidR="007B4D0E" w:rsidRPr="00995EFC" w:rsidRDefault="007B4D0E" w:rsidP="007B4D0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857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411A65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9E4B50" w14:textId="39A45938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506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BC25DC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05550B" w14:textId="16375556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9C64F5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D9DC4C" w14:textId="795FF7AE" w:rsidR="007B4D0E" w:rsidRPr="00995EFC" w:rsidRDefault="007B4D0E" w:rsidP="007B4D0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402</w:t>
            </w:r>
          </w:p>
        </w:tc>
        <w:tc>
          <w:tcPr>
            <w:tcW w:w="178" w:type="dxa"/>
            <w:shd w:val="clear" w:color="auto" w:fill="auto"/>
          </w:tcPr>
          <w:p w14:paraId="1FE552E3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A98AEF" w14:textId="3344D0B9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43BCB3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AB22FA" w14:textId="3A94B34B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453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717</w:t>
            </w:r>
          </w:p>
        </w:tc>
        <w:tc>
          <w:tcPr>
            <w:tcW w:w="180" w:type="dxa"/>
            <w:shd w:val="clear" w:color="auto" w:fill="auto"/>
          </w:tcPr>
          <w:p w14:paraId="5F69A5B6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072F99" w14:textId="5AD9FB63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562</w:t>
            </w:r>
          </w:p>
        </w:tc>
        <w:tc>
          <w:tcPr>
            <w:tcW w:w="180" w:type="dxa"/>
            <w:shd w:val="clear" w:color="auto" w:fill="auto"/>
          </w:tcPr>
          <w:p w14:paraId="75BA03C7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2FEB97" w14:textId="1955CEC0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444</w:t>
            </w:r>
          </w:p>
        </w:tc>
      </w:tr>
      <w:tr w:rsidR="00532FAC" w:rsidRPr="00CC0668" w14:paraId="79EC58D2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74D1978" w14:textId="76813EB3" w:rsidR="007B4D0E" w:rsidRPr="00995EFC" w:rsidRDefault="007B4D0E" w:rsidP="007B4D0E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D71284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CEE50F5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A49C45" w14:textId="77777777" w:rsidR="007B4D0E" w:rsidRPr="002927CC" w:rsidRDefault="007B4D0E" w:rsidP="007B4D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0BF807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371336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0E8E353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659F6D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2A1DBE3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7D56CA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773ADF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1A30AD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5CA2CC2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23F0BF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D79E83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E8DA3C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F09170D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C60CBC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AE37F48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96D815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32FAC" w:rsidRPr="00CC0668" w14:paraId="239714C3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B185D28" w14:textId="16D1E434" w:rsidR="007B4D0E" w:rsidRPr="00995EFC" w:rsidRDefault="007B4D0E" w:rsidP="007B4D0E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BAC4E2" w14:textId="47A352DD" w:rsidR="007B4D0E" w:rsidRPr="00995EFC" w:rsidRDefault="007B4D0E" w:rsidP="007B4D0E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9,545,</w:t>
            </w:r>
            <w:r w:rsidRPr="00B3155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228</w:t>
            </w:r>
          </w:p>
        </w:tc>
        <w:tc>
          <w:tcPr>
            <w:tcW w:w="180" w:type="dxa"/>
            <w:shd w:val="clear" w:color="auto" w:fill="auto"/>
          </w:tcPr>
          <w:p w14:paraId="48200DF5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C45396" w14:textId="503FE171" w:rsidR="007B4D0E" w:rsidRPr="002927CC" w:rsidRDefault="007B4D0E" w:rsidP="007B4D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27C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1,437,997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C76454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0C541" w14:textId="6A00F87E" w:rsidR="007B4D0E" w:rsidRPr="00995EFC" w:rsidRDefault="007B4D0E" w:rsidP="007B4D0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20,332,641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7C272E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F7DE04" w14:textId="25F757D2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120,895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0CEBCF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F526B" w14:textId="5E872209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25,632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C9B420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026FC" w14:textId="65301AA5" w:rsidR="007B4D0E" w:rsidRPr="00995EFC" w:rsidRDefault="007B4D0E" w:rsidP="007B4D0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468</w:t>
            </w:r>
          </w:p>
        </w:tc>
        <w:tc>
          <w:tcPr>
            <w:tcW w:w="178" w:type="dxa"/>
            <w:shd w:val="clear" w:color="auto" w:fill="auto"/>
          </w:tcPr>
          <w:p w14:paraId="45B47906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93AF1A" w14:textId="68883C0E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200,510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B13CB5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72B170" w14:textId="17C3EE13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3,725,379</w:t>
            </w:r>
          </w:p>
        </w:tc>
        <w:tc>
          <w:tcPr>
            <w:tcW w:w="180" w:type="dxa"/>
            <w:shd w:val="clear" w:color="auto" w:fill="auto"/>
          </w:tcPr>
          <w:p w14:paraId="3C0DECAE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3DA4A0" w14:textId="21CCE120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212,488</w:t>
            </w:r>
          </w:p>
        </w:tc>
        <w:tc>
          <w:tcPr>
            <w:tcW w:w="180" w:type="dxa"/>
            <w:shd w:val="clear" w:color="auto" w:fill="auto"/>
          </w:tcPr>
          <w:p w14:paraId="40E19106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85799C" w14:textId="376CFE85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35,601,238</w:t>
            </w:r>
          </w:p>
        </w:tc>
      </w:tr>
      <w:tr w:rsidR="00532FAC" w:rsidRPr="00CC0668" w14:paraId="6AFD2F4D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604546E" w14:textId="7CB36007" w:rsidR="007B4D0E" w:rsidRPr="00995EFC" w:rsidRDefault="007B4D0E" w:rsidP="007B4D0E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7E6C4" w14:textId="4C26E8FB" w:rsidR="007B4D0E" w:rsidRPr="00995EFC" w:rsidRDefault="007B4D0E" w:rsidP="007B4D0E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11,031,597</w:t>
            </w:r>
          </w:p>
        </w:tc>
        <w:tc>
          <w:tcPr>
            <w:tcW w:w="180" w:type="dxa"/>
            <w:shd w:val="clear" w:color="auto" w:fill="auto"/>
          </w:tcPr>
          <w:p w14:paraId="58CCA8C5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376EA" w14:textId="424B9923" w:rsidR="007B4D0E" w:rsidRPr="002927CC" w:rsidRDefault="007B4D0E" w:rsidP="007B4D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1,408,113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A5D7AE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024E5" w14:textId="0A4D722D" w:rsidR="007B4D0E" w:rsidRPr="00995EFC" w:rsidRDefault="007B4D0E" w:rsidP="007B4D0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22,566,727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A45A9A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4B810" w14:textId="35D1E75A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123,553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8609DE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54B23" w14:textId="767D3E18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27,248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04E1E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1848D" w14:textId="50414582" w:rsidR="007B4D0E" w:rsidRPr="00995EFC" w:rsidRDefault="007B4D0E" w:rsidP="007B4D0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</w:t>
            </w:r>
          </w:p>
        </w:tc>
        <w:tc>
          <w:tcPr>
            <w:tcW w:w="178" w:type="dxa"/>
            <w:shd w:val="clear" w:color="auto" w:fill="auto"/>
          </w:tcPr>
          <w:p w14:paraId="27170325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067D3" w14:textId="180BAF03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55,658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FBEB23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85D41" w14:textId="410D8C1D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2,38</w:t>
            </w:r>
            <w:r w:rsidR="003325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7,079</w:t>
            </w:r>
          </w:p>
        </w:tc>
        <w:tc>
          <w:tcPr>
            <w:tcW w:w="180" w:type="dxa"/>
            <w:shd w:val="clear" w:color="auto" w:fill="auto"/>
          </w:tcPr>
          <w:p w14:paraId="1E9E61A7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511BE" w14:textId="14E8220E" w:rsidR="007B4D0E" w:rsidRPr="00995EFC" w:rsidRDefault="0033255F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203,981</w:t>
            </w:r>
          </w:p>
        </w:tc>
        <w:tc>
          <w:tcPr>
            <w:tcW w:w="180" w:type="dxa"/>
            <w:shd w:val="clear" w:color="auto" w:fill="auto"/>
          </w:tcPr>
          <w:p w14:paraId="6C568A33" w14:textId="77777777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0C11C" w14:textId="49BF2FCD" w:rsidR="007B4D0E" w:rsidRPr="00995EFC" w:rsidRDefault="007B4D0E" w:rsidP="007B4D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37,804,425</w:t>
            </w:r>
          </w:p>
        </w:tc>
      </w:tr>
    </w:tbl>
    <w:p w14:paraId="42C36313" w14:textId="0AC29BEC" w:rsidR="006B5AA2" w:rsidRDefault="006B5AA2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  <w:cs/>
        </w:rPr>
        <w:sectPr w:rsidR="006B5AA2" w:rsidSect="0091202C">
          <w:footerReference w:type="default" r:id="rId11"/>
          <w:pgSz w:w="16834" w:h="11909" w:orient="landscape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p w14:paraId="3BA8DF0D" w14:textId="0020BFC8" w:rsidR="007336D6" w:rsidRPr="00BD6EE4" w:rsidRDefault="007336D6" w:rsidP="007336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D6EE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คาทรัพย์สินของบริษัทก่อนหักค่าเสื่อมราคาสะสมของอาคารและอุปกรณ์ซึ่งได้คิดค่าเสื่อมราคาเต็มจำนวนแล้วแต่ยังคงใช้งานจนถึง ณ วันที่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B7F24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="007546D2">
        <w:rPr>
          <w:rFonts w:asciiTheme="majorBidi" w:hAnsiTheme="majorBidi" w:cstheme="majorBidi"/>
          <w:sz w:val="30"/>
          <w:szCs w:val="30"/>
        </w:rPr>
        <w:t>947</w:t>
      </w:r>
      <w:r w:rsidRPr="00BD6EE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F0EBE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DB7F24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F0EBE">
        <w:rPr>
          <w:rFonts w:asciiTheme="majorBidi" w:hAnsiTheme="majorBidi" w:cstheme="majorBidi"/>
          <w:i/>
          <w:iCs/>
          <w:sz w:val="30"/>
          <w:szCs w:val="30"/>
          <w:lang w:val="en-US"/>
        </w:rPr>
        <w:t>93</w:t>
      </w:r>
      <w:r w:rsidR="00DB7F24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81B988" w14:textId="77777777" w:rsidR="007336D6" w:rsidRPr="00FB440A" w:rsidRDefault="007336D6" w:rsidP="007336D6">
      <w:pPr>
        <w:pStyle w:val="Bo-Blankline"/>
        <w:rPr>
          <w:rFonts w:asciiTheme="majorBidi" w:hAnsiTheme="majorBidi" w:cstheme="majorBidi"/>
        </w:rPr>
      </w:pPr>
    </w:p>
    <w:p w14:paraId="03B77F03" w14:textId="7A05AF1E" w:rsidR="007336D6" w:rsidRPr="00BD6EE4" w:rsidRDefault="007336D6" w:rsidP="007336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6D5D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และบริษัท</w:t>
      </w:r>
      <w:r w:rsidRPr="00BC6D5D">
        <w:rPr>
          <w:rFonts w:asciiTheme="majorBidi" w:hAnsiTheme="majorBidi" w:cstheme="majorBidi"/>
          <w:sz w:val="30"/>
          <w:szCs w:val="30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145CD" w:rsidRPr="00BC6D5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C6D5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6145CD" w:rsidRPr="00BC6D5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B7F24" w:rsidRPr="00BC6D5D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 มีจํานวน </w:t>
      </w:r>
      <w:r w:rsidR="007546D2" w:rsidRPr="00BC6D5D">
        <w:rPr>
          <w:rFonts w:asciiTheme="majorBidi" w:hAnsiTheme="majorBidi" w:cstheme="majorBidi"/>
          <w:sz w:val="30"/>
          <w:szCs w:val="30"/>
          <w:lang w:val="en-US"/>
        </w:rPr>
        <w:t>334</w:t>
      </w:r>
      <w:r w:rsidRPr="00BC6D5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7546D2" w:rsidRPr="00BC6D5D">
        <w:rPr>
          <w:rFonts w:asciiTheme="majorBidi" w:hAnsiTheme="majorBidi" w:cstheme="majorBidi"/>
          <w:sz w:val="30"/>
          <w:szCs w:val="30"/>
        </w:rPr>
        <w:t>334</w:t>
      </w:r>
      <w:r w:rsidRPr="00BC6D5D">
        <w:rPr>
          <w:rFonts w:asciiTheme="majorBidi" w:hAnsiTheme="majorBidi" w:cstheme="majorBidi"/>
          <w:sz w:val="30"/>
          <w:szCs w:val="30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</w:rPr>
        <w:t>ล้านบาท ตามลำดับ (</w:t>
      </w:r>
      <w:r w:rsidR="006145CD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DB7F24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BC6D5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B7F24" w:rsidRPr="00BC6D5D">
        <w:rPr>
          <w:rFonts w:asciiTheme="majorBidi" w:hAnsiTheme="majorBidi" w:cstheme="majorBidi"/>
          <w:i/>
          <w:iCs/>
          <w:sz w:val="30"/>
          <w:szCs w:val="30"/>
        </w:rPr>
        <w:t>114</w:t>
      </w:r>
      <w:r w:rsidRPr="00BC6D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DB7F24" w:rsidRPr="00BC6D5D">
        <w:rPr>
          <w:rFonts w:asciiTheme="majorBidi" w:hAnsiTheme="majorBidi" w:cstheme="majorBidi"/>
          <w:i/>
          <w:iCs/>
          <w:sz w:val="30"/>
          <w:szCs w:val="30"/>
        </w:rPr>
        <w:t>114</w:t>
      </w:r>
      <w:r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</w:t>
      </w:r>
      <w:r w:rsidR="00CD28E1" w:rsidRPr="00BC6D5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บาท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) มีอัตราดอกเบี้ยที่รับรู้ในงบการเงินรวมและงบการเงินเฉพาะกิจการร้อยละ </w:t>
      </w:r>
      <w:r w:rsidR="007546D2" w:rsidRPr="00BC6D5D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="0033255F" w:rsidRPr="00BC6D5D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7546D2" w:rsidRPr="00BC6D5D">
        <w:rPr>
          <w:rFonts w:asciiTheme="majorBidi" w:hAnsiTheme="majorBidi" w:cstheme="majorBidi"/>
          <w:sz w:val="30"/>
          <w:szCs w:val="30"/>
          <w:lang w:val="en-US"/>
        </w:rPr>
        <w:t xml:space="preserve"> 3.9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145CD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DB7F24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BC6D5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DB7F24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-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6145CD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6145CD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9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8ADB203" w14:textId="77777777" w:rsidR="009D35FF" w:rsidRPr="00FB440A" w:rsidRDefault="009D35FF" w:rsidP="002612F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FAD772" w14:textId="5D96E397" w:rsidR="00BC3A19" w:rsidRDefault="00BC3A19" w:rsidP="00BD6EE4">
      <w:pPr>
        <w:pStyle w:val="Caption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สัญญาเช่า</w:t>
      </w:r>
    </w:p>
    <w:p w14:paraId="00A602B5" w14:textId="7BC28DFA" w:rsidR="00BC3A19" w:rsidRP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5A78D9" w:rsidRPr="005A78D9" w14:paraId="3E9C64D9" w14:textId="77777777" w:rsidTr="003B2D3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0373C8D5" w14:textId="6ABCE461" w:rsidR="005A78D9" w:rsidRPr="005A78D9" w:rsidRDefault="005A78D9" w:rsidP="003B2D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</w:tcPr>
          <w:p w14:paraId="0BEC4090" w14:textId="05B401DE" w:rsidR="005A78D9" w:rsidRPr="005A78D9" w:rsidRDefault="005A78D9" w:rsidP="003B2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8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A78D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1759C19" w14:textId="77777777" w:rsidR="005A78D9" w:rsidRPr="005A78D9" w:rsidRDefault="005A78D9" w:rsidP="003B2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17F21F03" w14:textId="6510E135" w:rsidR="005A78D9" w:rsidRPr="005A78D9" w:rsidRDefault="005A78D9" w:rsidP="003B2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8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5A78D9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  <w:r w:rsidRPr="005A78D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5A78D9" w:rsidRPr="005A78D9" w14:paraId="14B189DD" w14:textId="77777777" w:rsidTr="003B2D3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0D5A500" w14:textId="710AD7BA" w:rsidR="005A78D9" w:rsidRPr="005A78D9" w:rsidRDefault="005A78D9" w:rsidP="003B2D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6F27A9CB" w14:textId="77777777" w:rsidR="005A78D9" w:rsidRPr="005A78D9" w:rsidRDefault="005A78D9" w:rsidP="003B2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8D9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5FA9C4CF" w14:textId="77777777" w:rsidR="005A78D9" w:rsidRPr="005A78D9" w:rsidRDefault="005A78D9" w:rsidP="003B2D3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EF020FA" w14:textId="77777777" w:rsidR="005A78D9" w:rsidRPr="005A78D9" w:rsidRDefault="005A78D9" w:rsidP="003B2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8D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D2DE040" w14:textId="77777777" w:rsidR="005A78D9" w:rsidRPr="005A78D9" w:rsidRDefault="005A78D9" w:rsidP="003B2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400D163" w14:textId="77777777" w:rsidR="005A78D9" w:rsidRPr="005A78D9" w:rsidRDefault="005A78D9" w:rsidP="003B2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8D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E6DB083" w14:textId="77777777" w:rsidR="005A78D9" w:rsidRPr="005A78D9" w:rsidRDefault="005A78D9" w:rsidP="003B2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1195A80" w14:textId="77777777" w:rsidR="005A78D9" w:rsidRPr="005A78D9" w:rsidRDefault="005A78D9" w:rsidP="003B2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8D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A78D9" w:rsidRPr="005A78D9" w14:paraId="6B102442" w14:textId="77777777" w:rsidTr="003B2D38">
        <w:trPr>
          <w:cantSplit/>
          <w:trHeight w:val="20"/>
          <w:tblHeader/>
        </w:trPr>
        <w:tc>
          <w:tcPr>
            <w:tcW w:w="4050" w:type="dxa"/>
          </w:tcPr>
          <w:p w14:paraId="7A02A0F3" w14:textId="5C1BC259" w:rsidR="005A78D9" w:rsidRPr="005A78D9" w:rsidRDefault="005A78D9" w:rsidP="003B2D38">
            <w:pPr>
              <w:pStyle w:val="Heading1"/>
              <w:numPr>
                <w:ilvl w:val="0"/>
                <w:numId w:val="0"/>
              </w:numPr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51E576EC" w14:textId="77777777" w:rsidR="005A78D9" w:rsidRPr="005A78D9" w:rsidRDefault="005A78D9" w:rsidP="003B2D38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5A78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A78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A78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81689" w:rsidRPr="005A78D9" w14:paraId="71CE1AF6" w14:textId="77777777" w:rsidTr="003B2D38">
        <w:trPr>
          <w:cantSplit/>
          <w:trHeight w:val="20"/>
        </w:trPr>
        <w:tc>
          <w:tcPr>
            <w:tcW w:w="4050" w:type="dxa"/>
          </w:tcPr>
          <w:p w14:paraId="230B7DCD" w14:textId="10022232" w:rsidR="00E81689" w:rsidRPr="005A78D9" w:rsidRDefault="00E81689" w:rsidP="00E816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0AE5EFA0" w14:textId="5ADE8D4D" w:rsidR="00E81689" w:rsidRPr="005A78D9" w:rsidRDefault="00E81689" w:rsidP="00E8168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600,170</w:t>
            </w:r>
          </w:p>
        </w:tc>
        <w:tc>
          <w:tcPr>
            <w:tcW w:w="178" w:type="dxa"/>
            <w:vAlign w:val="bottom"/>
          </w:tcPr>
          <w:p w14:paraId="322691E9" w14:textId="77777777" w:rsidR="00E81689" w:rsidRPr="005A78D9" w:rsidRDefault="00E81689" w:rsidP="00E816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CB867BF" w14:textId="75B71B4E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641,073</w:t>
            </w:r>
          </w:p>
        </w:tc>
        <w:tc>
          <w:tcPr>
            <w:tcW w:w="180" w:type="dxa"/>
            <w:vAlign w:val="bottom"/>
          </w:tcPr>
          <w:p w14:paraId="1970C489" w14:textId="77777777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6306D73" w14:textId="1A8656F1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600,170</w:t>
            </w:r>
          </w:p>
        </w:tc>
        <w:tc>
          <w:tcPr>
            <w:tcW w:w="180" w:type="dxa"/>
            <w:vAlign w:val="bottom"/>
          </w:tcPr>
          <w:p w14:paraId="5AE398A9" w14:textId="77777777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8647AF6" w14:textId="7EFBB977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641,073</w:t>
            </w:r>
          </w:p>
        </w:tc>
      </w:tr>
      <w:tr w:rsidR="00E81689" w:rsidRPr="005A78D9" w14:paraId="2CC34527" w14:textId="77777777" w:rsidTr="003B2D38">
        <w:trPr>
          <w:cantSplit/>
          <w:trHeight w:val="20"/>
        </w:trPr>
        <w:tc>
          <w:tcPr>
            <w:tcW w:w="4050" w:type="dxa"/>
          </w:tcPr>
          <w:p w14:paraId="0AED4947" w14:textId="72A4CE77" w:rsidR="00E81689" w:rsidRPr="005A78D9" w:rsidRDefault="00E81689" w:rsidP="00E816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4C20F0A6" w14:textId="0167B516" w:rsidR="00E81689" w:rsidRPr="005A78D9" w:rsidRDefault="00E81689" w:rsidP="00E8168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7,019</w:t>
            </w:r>
          </w:p>
        </w:tc>
        <w:tc>
          <w:tcPr>
            <w:tcW w:w="178" w:type="dxa"/>
            <w:vAlign w:val="bottom"/>
          </w:tcPr>
          <w:p w14:paraId="26BCF190" w14:textId="77777777" w:rsidR="00E81689" w:rsidRPr="005A78D9" w:rsidRDefault="00E81689" w:rsidP="00E816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98BF250" w14:textId="5BC1DBEA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80" w:type="dxa"/>
            <w:vAlign w:val="bottom"/>
          </w:tcPr>
          <w:p w14:paraId="48DBA81A" w14:textId="77777777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DCCBA66" w14:textId="2EC22C1A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7,019</w:t>
            </w:r>
          </w:p>
        </w:tc>
        <w:tc>
          <w:tcPr>
            <w:tcW w:w="180" w:type="dxa"/>
            <w:vAlign w:val="bottom"/>
          </w:tcPr>
          <w:p w14:paraId="2217A370" w14:textId="77777777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FE5C4FE" w14:textId="17DDDC0B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E81689" w:rsidRPr="005A78D9" w14:paraId="7BFDA76E" w14:textId="77777777" w:rsidTr="003B2D38">
        <w:trPr>
          <w:cantSplit/>
          <w:trHeight w:val="20"/>
        </w:trPr>
        <w:tc>
          <w:tcPr>
            <w:tcW w:w="4050" w:type="dxa"/>
          </w:tcPr>
          <w:p w14:paraId="5A40ACD4" w14:textId="676555EF" w:rsidR="00E81689" w:rsidRPr="005A78D9" w:rsidRDefault="00E81689" w:rsidP="00E816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A1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331BAD" w14:textId="60731958" w:rsidR="00E81689" w:rsidRPr="005A78D9" w:rsidRDefault="00E81689" w:rsidP="00E8168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13,396</w:t>
            </w:r>
          </w:p>
        </w:tc>
        <w:tc>
          <w:tcPr>
            <w:tcW w:w="178" w:type="dxa"/>
            <w:vAlign w:val="bottom"/>
          </w:tcPr>
          <w:p w14:paraId="09B9B3D0" w14:textId="77777777" w:rsidR="00E81689" w:rsidRPr="005A78D9" w:rsidRDefault="00E81689" w:rsidP="00E816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433DEB2" w14:textId="27B0E5F2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9,016</w:t>
            </w:r>
          </w:p>
        </w:tc>
        <w:tc>
          <w:tcPr>
            <w:tcW w:w="180" w:type="dxa"/>
            <w:vAlign w:val="bottom"/>
          </w:tcPr>
          <w:p w14:paraId="44F32BFB" w14:textId="77777777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FEB0371" w14:textId="6A229F09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13,396</w:t>
            </w:r>
          </w:p>
        </w:tc>
        <w:tc>
          <w:tcPr>
            <w:tcW w:w="180" w:type="dxa"/>
            <w:vAlign w:val="bottom"/>
          </w:tcPr>
          <w:p w14:paraId="35EFD5ED" w14:textId="77777777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CEEB0B3" w14:textId="3C293024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9,016</w:t>
            </w:r>
          </w:p>
        </w:tc>
      </w:tr>
      <w:tr w:rsidR="00E81689" w:rsidRPr="005A78D9" w14:paraId="2B410908" w14:textId="77777777" w:rsidTr="003B2D38">
        <w:trPr>
          <w:cantSplit/>
          <w:trHeight w:val="20"/>
        </w:trPr>
        <w:tc>
          <w:tcPr>
            <w:tcW w:w="4050" w:type="dxa"/>
          </w:tcPr>
          <w:p w14:paraId="4D0D1016" w14:textId="77777777" w:rsidR="00E81689" w:rsidRPr="005A78D9" w:rsidRDefault="00E81689" w:rsidP="00E816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EEFD7" w14:textId="16CA856E" w:rsidR="00E81689" w:rsidRPr="00E81689" w:rsidRDefault="00E81689" w:rsidP="00E8168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689">
              <w:rPr>
                <w:rFonts w:ascii="Angsana New" w:hAnsi="Angsana New"/>
                <w:b/>
                <w:bCs/>
                <w:sz w:val="30"/>
                <w:szCs w:val="30"/>
              </w:rPr>
              <w:t>620,585</w:t>
            </w:r>
          </w:p>
        </w:tc>
        <w:tc>
          <w:tcPr>
            <w:tcW w:w="178" w:type="dxa"/>
            <w:vAlign w:val="bottom"/>
          </w:tcPr>
          <w:p w14:paraId="68B3C865" w14:textId="77777777" w:rsidR="00E81689" w:rsidRPr="005A78D9" w:rsidRDefault="00E81689" w:rsidP="00E816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41BBADC" w14:textId="60A39D8E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 w:rsidRPr="00D44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650,619</w:t>
            </w:r>
          </w:p>
        </w:tc>
        <w:tc>
          <w:tcPr>
            <w:tcW w:w="180" w:type="dxa"/>
            <w:vAlign w:val="bottom"/>
          </w:tcPr>
          <w:p w14:paraId="46DC608A" w14:textId="77777777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06713" w14:textId="4D3C01F2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E81689">
              <w:rPr>
                <w:rFonts w:ascii="Angsana New" w:hAnsi="Angsana New"/>
                <w:b/>
                <w:bCs/>
                <w:sz w:val="30"/>
                <w:szCs w:val="30"/>
              </w:rPr>
              <w:t>620,585</w:t>
            </w:r>
          </w:p>
        </w:tc>
        <w:tc>
          <w:tcPr>
            <w:tcW w:w="180" w:type="dxa"/>
            <w:vAlign w:val="bottom"/>
          </w:tcPr>
          <w:p w14:paraId="662F0EAE" w14:textId="77777777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6530DB1" w14:textId="18333CEC" w:rsidR="00E81689" w:rsidRPr="005A78D9" w:rsidRDefault="00E81689" w:rsidP="00E816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650,619</w:t>
            </w:r>
          </w:p>
        </w:tc>
      </w:tr>
    </w:tbl>
    <w:p w14:paraId="0DA6E3F1" w14:textId="568355AA" w:rsidR="00BC3A19" w:rsidRP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A7DBC7" w14:textId="1856FEBA" w:rsidR="006150F8" w:rsidRPr="006150F8" w:rsidRDefault="006150F8" w:rsidP="006150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ในปี </w:t>
      </w:r>
      <w:r w:rsidR="00CF49B6" w:rsidRPr="00CE4E5E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5A78D9">
        <w:rPr>
          <w:rFonts w:asciiTheme="majorBidi" w:hAnsiTheme="majorBidi" w:cstheme="majorBidi"/>
          <w:spacing w:val="-6"/>
          <w:sz w:val="30"/>
          <w:szCs w:val="30"/>
          <w:lang w:val="en-US"/>
        </w:rPr>
        <w:t>4</w:t>
      </w: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สินทรัพย์สิทธิการใช้ของกลุ่มบริษัทและบริษัทเพิ่มขึ้นเป็นจำนวน </w:t>
      </w:r>
      <w:r w:rsidR="009017DE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E81689">
        <w:rPr>
          <w:rFonts w:asciiTheme="majorBidi" w:hAnsiTheme="majorBidi" w:cstheme="majorBidi"/>
          <w:spacing w:val="-6"/>
          <w:sz w:val="30"/>
          <w:szCs w:val="30"/>
        </w:rPr>
        <w:t>.2</w:t>
      </w:r>
      <w:r w:rsidR="009017DE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CE4E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และ </w:t>
      </w:r>
      <w:r w:rsidR="009017DE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E81689">
        <w:rPr>
          <w:rFonts w:asciiTheme="majorBidi" w:hAnsiTheme="majorBidi" w:cstheme="majorBidi"/>
          <w:spacing w:val="-6"/>
          <w:sz w:val="30"/>
          <w:szCs w:val="30"/>
        </w:rPr>
        <w:t>.2</w:t>
      </w:r>
      <w:r w:rsidR="009017DE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CE4E5E" w:rsidRPr="00CE4E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5A78D9">
        <w:rPr>
          <w:rFonts w:asciiTheme="majorBidi" w:hAnsiTheme="majorBidi" w:cstheme="majorBidi"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(2563: </w:t>
      </w:r>
      <w:r w:rsidR="005A78D9">
        <w:rPr>
          <w:rFonts w:asciiTheme="majorBidi" w:hAnsiTheme="majorBidi"/>
          <w:i/>
          <w:iCs/>
          <w:sz w:val="30"/>
          <w:szCs w:val="30"/>
        </w:rPr>
        <w:t>43.19</w:t>
      </w:r>
      <w:r w:rsidR="005A78D9" w:rsidRPr="005A78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5A78D9">
        <w:rPr>
          <w:rFonts w:asciiTheme="majorBidi" w:hAnsiTheme="majorBidi"/>
          <w:i/>
          <w:iCs/>
          <w:sz w:val="30"/>
          <w:szCs w:val="30"/>
        </w:rPr>
        <w:t>43.19</w:t>
      </w:r>
      <w:r w:rsidR="005A78D9" w:rsidRPr="005A78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</w:p>
    <w:p w14:paraId="76A74BD7" w14:textId="77777777" w:rsidR="006150F8" w:rsidRPr="006150F8" w:rsidRDefault="006150F8" w:rsidP="006150F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155C30" w14:textId="5D2F4ADC" w:rsidR="006150F8" w:rsidRPr="006150F8" w:rsidRDefault="006150F8" w:rsidP="006150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50F8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CE4E5E">
        <w:rPr>
          <w:rFonts w:asciiTheme="majorBidi" w:hAnsiTheme="majorBidi" w:cstheme="majorBidi" w:hint="cs"/>
          <w:sz w:val="30"/>
          <w:szCs w:val="30"/>
          <w:cs/>
        </w:rPr>
        <w:t>ที่ดิน อาคาร และยานพาหนะ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หลายแห่งเป็นระยะเวลา </w:t>
      </w:r>
      <w:r w:rsidR="00BA33CD">
        <w:rPr>
          <w:rFonts w:asciiTheme="majorBidi" w:hAnsiTheme="majorBidi" w:cstheme="majorBidi"/>
          <w:sz w:val="30"/>
          <w:szCs w:val="30"/>
          <w:lang w:val="en-US"/>
        </w:rPr>
        <w:t>2 - 30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72ADA07" w14:textId="11FAE702" w:rsidR="00BC3A19" w:rsidRDefault="00BC3A19" w:rsidP="00BA33CD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17CEE7F" w14:textId="21855DA8" w:rsidR="00BC3A19" w:rsidRPr="000E1BAC" w:rsidRDefault="000E1BAC" w:rsidP="00BC3A1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1BAC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E74CFE5" w14:textId="32583C8A" w:rsid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E174462" w14:textId="7536CAE1" w:rsidR="00BC3A19" w:rsidRPr="000E1BAC" w:rsidRDefault="000E1BAC" w:rsidP="00BC3A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1BAC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</w:t>
      </w:r>
      <w:r>
        <w:rPr>
          <w:rFonts w:asciiTheme="majorBidi" w:hAnsiTheme="majorBidi" w:cstheme="majorBidi" w:hint="cs"/>
          <w:sz w:val="30"/>
          <w:szCs w:val="30"/>
          <w:cs/>
        </w:rPr>
        <w:t>ท</w:t>
      </w:r>
      <w:r w:rsidRPr="000E1BAC">
        <w:rPr>
          <w:rFonts w:asciiTheme="majorBidi" w:hAnsiTheme="majorBidi" w:cstheme="majorBidi"/>
          <w:sz w:val="30"/>
          <w:szCs w:val="30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และกลุ่มบริ</w:t>
      </w:r>
      <w:r>
        <w:rPr>
          <w:rFonts w:asciiTheme="majorBidi" w:hAnsiTheme="majorBidi" w:cstheme="majorBidi" w:hint="cs"/>
          <w:sz w:val="30"/>
          <w:szCs w:val="30"/>
          <w:cs/>
        </w:rPr>
        <w:t>ษัท</w:t>
      </w:r>
      <w:r w:rsidRPr="000E1BAC">
        <w:rPr>
          <w:rFonts w:asciiTheme="majorBidi" w:hAnsiTheme="majorBidi" w:cstheme="majorBidi"/>
          <w:sz w:val="30"/>
          <w:szCs w:val="30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</w:t>
      </w:r>
      <w:r>
        <w:rPr>
          <w:rFonts w:asciiTheme="majorBidi" w:hAnsiTheme="majorBidi" w:cstheme="majorBidi" w:hint="cs"/>
          <w:sz w:val="30"/>
          <w:szCs w:val="30"/>
          <w:cs/>
        </w:rPr>
        <w:t>ท</w:t>
      </w:r>
    </w:p>
    <w:tbl>
      <w:tblPr>
        <w:tblW w:w="919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25"/>
        <w:gridCol w:w="187"/>
        <w:gridCol w:w="1033"/>
        <w:gridCol w:w="187"/>
        <w:gridCol w:w="1125"/>
        <w:gridCol w:w="187"/>
        <w:gridCol w:w="1128"/>
      </w:tblGrid>
      <w:tr w:rsidR="004F388F" w:rsidRPr="004F388F" w14:paraId="2F386021" w14:textId="77777777" w:rsidTr="00FC226B">
        <w:trPr>
          <w:cantSplit/>
          <w:trHeight w:val="415"/>
          <w:tblHeader/>
        </w:trPr>
        <w:tc>
          <w:tcPr>
            <w:tcW w:w="4221" w:type="dxa"/>
            <w:shd w:val="clear" w:color="auto" w:fill="auto"/>
            <w:vAlign w:val="bottom"/>
          </w:tcPr>
          <w:p w14:paraId="209B7E7D" w14:textId="77777777" w:rsidR="004F388F" w:rsidRPr="004F388F" w:rsidRDefault="004F388F" w:rsidP="00C061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45" w:type="dxa"/>
            <w:gridSpan w:val="3"/>
          </w:tcPr>
          <w:p w14:paraId="0850423A" w14:textId="5A4EAF70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7" w:type="dxa"/>
          </w:tcPr>
          <w:p w14:paraId="0A09631F" w14:textId="77777777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252C4AA5" w14:textId="51E736AC" w:rsidR="004F388F" w:rsidRPr="004F388F" w:rsidRDefault="004F388F" w:rsidP="00C06129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88F" w:rsidRPr="004F388F" w14:paraId="3514C1F0" w14:textId="77777777" w:rsidTr="00FC226B">
        <w:trPr>
          <w:cantSplit/>
          <w:trHeight w:val="429"/>
          <w:tblHeader/>
        </w:trPr>
        <w:tc>
          <w:tcPr>
            <w:tcW w:w="4221" w:type="dxa"/>
          </w:tcPr>
          <w:p w14:paraId="20CC90B5" w14:textId="1593BDF8" w:rsidR="004F388F" w:rsidRPr="004F388F" w:rsidRDefault="004F388F" w:rsidP="00C061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25" w:type="dxa"/>
          </w:tcPr>
          <w:p w14:paraId="62D82480" w14:textId="29E0EB9B" w:rsidR="004F388F" w:rsidRPr="004F388F" w:rsidRDefault="006145CD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5A78D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87" w:type="dxa"/>
          </w:tcPr>
          <w:p w14:paraId="18FD3DE9" w14:textId="77777777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3" w:type="dxa"/>
          </w:tcPr>
          <w:p w14:paraId="463CCD57" w14:textId="1423C2AA" w:rsidR="004F388F" w:rsidRPr="004F388F" w:rsidRDefault="006145CD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5A78D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3</w:t>
            </w:r>
          </w:p>
        </w:tc>
        <w:tc>
          <w:tcPr>
            <w:tcW w:w="187" w:type="dxa"/>
          </w:tcPr>
          <w:p w14:paraId="259E5734" w14:textId="77777777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6841C23" w14:textId="175F956E" w:rsidR="004F388F" w:rsidRPr="004F388F" w:rsidRDefault="006145CD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5A78D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87" w:type="dxa"/>
          </w:tcPr>
          <w:p w14:paraId="55385809" w14:textId="77777777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D962BA1" w14:textId="5E9697AE" w:rsidR="004F388F" w:rsidRPr="004F388F" w:rsidRDefault="006145CD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5A78D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3</w:t>
            </w:r>
          </w:p>
        </w:tc>
      </w:tr>
      <w:tr w:rsidR="004F388F" w:rsidRPr="004F388F" w14:paraId="31721208" w14:textId="77777777" w:rsidTr="004F388F">
        <w:trPr>
          <w:cantSplit/>
          <w:trHeight w:val="429"/>
          <w:tblHeader/>
        </w:trPr>
        <w:tc>
          <w:tcPr>
            <w:tcW w:w="4221" w:type="dxa"/>
          </w:tcPr>
          <w:p w14:paraId="7860F72A" w14:textId="2383D4B4" w:rsidR="004F388F" w:rsidRPr="004F388F" w:rsidRDefault="004F388F" w:rsidP="00C0612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72" w:type="dxa"/>
            <w:gridSpan w:val="7"/>
          </w:tcPr>
          <w:p w14:paraId="3AF70470" w14:textId="17B6804C" w:rsidR="004F388F" w:rsidRPr="004F388F" w:rsidRDefault="001C4A70" w:rsidP="00C061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3A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3A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C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F388F" w:rsidRPr="004F388F" w14:paraId="616EBE1B" w14:textId="77777777" w:rsidTr="00FC226B">
        <w:trPr>
          <w:cantSplit/>
          <w:trHeight w:val="429"/>
        </w:trPr>
        <w:tc>
          <w:tcPr>
            <w:tcW w:w="4221" w:type="dxa"/>
          </w:tcPr>
          <w:p w14:paraId="002A927B" w14:textId="77777777" w:rsidR="004F388F" w:rsidRPr="004F388F" w:rsidRDefault="004F388F" w:rsidP="00C0612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25" w:type="dxa"/>
          </w:tcPr>
          <w:p w14:paraId="7C42166D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E635813" w14:textId="77777777" w:rsidR="004F388F" w:rsidRPr="004F388F" w:rsidRDefault="004F388F" w:rsidP="00C0612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1436982A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782CC6" w14:textId="77777777" w:rsidR="004F388F" w:rsidRPr="004F388F" w:rsidRDefault="004F388F" w:rsidP="00C0612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65A4D2B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614F4F06" w14:textId="77777777" w:rsidR="004F388F" w:rsidRPr="004F388F" w:rsidRDefault="004F388F" w:rsidP="00C0612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A97824E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388F" w:rsidRPr="004F388F" w14:paraId="488305E3" w14:textId="77777777" w:rsidTr="00FC226B">
        <w:trPr>
          <w:cantSplit/>
          <w:trHeight w:val="402"/>
        </w:trPr>
        <w:tc>
          <w:tcPr>
            <w:tcW w:w="4221" w:type="dxa"/>
          </w:tcPr>
          <w:p w14:paraId="1AA4919F" w14:textId="77777777" w:rsidR="004F388F" w:rsidRPr="004F388F" w:rsidRDefault="004F388F" w:rsidP="00C061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25" w:type="dxa"/>
            <w:vAlign w:val="bottom"/>
          </w:tcPr>
          <w:p w14:paraId="36734D0A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005F4F08" w14:textId="77777777" w:rsidR="004F388F" w:rsidRPr="004F388F" w:rsidRDefault="004F388F" w:rsidP="00C0612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63678393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152F9BE9" w14:textId="77777777" w:rsidR="004F388F" w:rsidRPr="004F388F" w:rsidRDefault="004F388F" w:rsidP="00C0612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E7D0505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7D3686AD" w14:textId="77777777" w:rsidR="004F388F" w:rsidRPr="004F388F" w:rsidRDefault="004F388F" w:rsidP="00C0612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FD99056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1689" w:rsidRPr="004F388F" w14:paraId="001A825F" w14:textId="77777777" w:rsidTr="003B2D38">
        <w:trPr>
          <w:cantSplit/>
          <w:trHeight w:val="415"/>
        </w:trPr>
        <w:tc>
          <w:tcPr>
            <w:tcW w:w="4221" w:type="dxa"/>
          </w:tcPr>
          <w:p w14:paraId="6585BCB7" w14:textId="59A718CC" w:rsidR="00E81689" w:rsidRPr="004F388F" w:rsidRDefault="00E81689" w:rsidP="00E81689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6A59DDB" w14:textId="4EBCDB49" w:rsidR="00E81689" w:rsidRPr="004F388F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30,46</w:t>
            </w:r>
            <w:r w:rsidR="00A65E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AA5D18C" w14:textId="77777777" w:rsidR="00E81689" w:rsidRPr="004F388F" w:rsidRDefault="00E81689" w:rsidP="00E816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664AC6B" w14:textId="6D2F1D60" w:rsidR="00E81689" w:rsidRPr="005A78D9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78D9">
              <w:rPr>
                <w:rFonts w:asciiTheme="majorBidi" w:hAnsiTheme="majorBidi" w:cstheme="majorBidi"/>
                <w:sz w:val="30"/>
                <w:szCs w:val="30"/>
              </w:rPr>
              <w:t>31,477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F37666D" w14:textId="77777777" w:rsidR="00E81689" w:rsidRPr="004F388F" w:rsidRDefault="00E81689" w:rsidP="00E816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B615079" w14:textId="1EB7DB59" w:rsidR="00E81689" w:rsidRPr="004F388F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30,46</w:t>
            </w:r>
            <w:r w:rsidR="00A65E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F58E282" w14:textId="77777777" w:rsidR="00E81689" w:rsidRPr="004F388F" w:rsidRDefault="00E81689" w:rsidP="00E816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0FF68A0B" w14:textId="16C3E160" w:rsidR="00E81689" w:rsidRPr="004F388F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31,477</w:t>
            </w:r>
          </w:p>
        </w:tc>
      </w:tr>
      <w:tr w:rsidR="00E81689" w:rsidRPr="004F388F" w14:paraId="23C01608" w14:textId="77777777" w:rsidTr="003B2D38">
        <w:trPr>
          <w:cantSplit/>
          <w:trHeight w:val="402"/>
        </w:trPr>
        <w:tc>
          <w:tcPr>
            <w:tcW w:w="4221" w:type="dxa"/>
          </w:tcPr>
          <w:p w14:paraId="140816BC" w14:textId="608C9798" w:rsidR="00E81689" w:rsidRPr="004F388F" w:rsidRDefault="00E81689" w:rsidP="00E81689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55CE1D3" w14:textId="64DA74F1" w:rsidR="00E81689" w:rsidRPr="004F388F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</w:t>
            </w:r>
            <w:r w:rsidR="0046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7500DFD" w14:textId="77777777" w:rsidR="00E81689" w:rsidRPr="004F388F" w:rsidRDefault="00E81689" w:rsidP="00E816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53560A2" w14:textId="2697D591" w:rsidR="00E81689" w:rsidRPr="005A78D9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78D9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BC8FBF9" w14:textId="77777777" w:rsidR="00E81689" w:rsidRPr="004F388F" w:rsidRDefault="00E81689" w:rsidP="00E816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877401E" w14:textId="25323F52" w:rsidR="00E81689" w:rsidRPr="004F388F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</w:t>
            </w:r>
            <w:r w:rsidR="0046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1E3B5BB" w14:textId="77777777" w:rsidR="00E81689" w:rsidRPr="004F388F" w:rsidRDefault="00E81689" w:rsidP="00E816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7BFCA48" w14:textId="56C4825B" w:rsidR="00E81689" w:rsidRPr="004F388F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</w:tr>
      <w:tr w:rsidR="00E81689" w:rsidRPr="004F388F" w14:paraId="286297ED" w14:textId="77777777" w:rsidTr="003B2D38">
        <w:trPr>
          <w:cantSplit/>
          <w:trHeight w:val="415"/>
        </w:trPr>
        <w:tc>
          <w:tcPr>
            <w:tcW w:w="4221" w:type="dxa"/>
          </w:tcPr>
          <w:p w14:paraId="1B19FDA3" w14:textId="77777777" w:rsidR="00E81689" w:rsidRPr="004F388F" w:rsidRDefault="00E81689" w:rsidP="00E81689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F2409B1" w14:textId="05C810D2" w:rsidR="00E81689" w:rsidRPr="004F388F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</w:t>
            </w:r>
            <w:r w:rsidR="009017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4949CF9" w14:textId="77777777" w:rsidR="00E81689" w:rsidRPr="004F388F" w:rsidRDefault="00E81689" w:rsidP="00E816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456D5D9" w14:textId="68FA3C4E" w:rsidR="00E81689" w:rsidRPr="005A78D9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78D9"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256B40E" w14:textId="77777777" w:rsidR="00E81689" w:rsidRPr="004F388F" w:rsidRDefault="00E81689" w:rsidP="00E816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3466F33" w14:textId="25677B18" w:rsidR="00E81689" w:rsidRPr="004F388F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</w:t>
            </w:r>
            <w:r w:rsidR="009017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024E9DF" w14:textId="77777777" w:rsidR="00E81689" w:rsidRPr="004F388F" w:rsidRDefault="00E81689" w:rsidP="00E816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32CCA88" w14:textId="159F9A0A" w:rsidR="00E81689" w:rsidRPr="004F388F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3,146</w:t>
            </w:r>
          </w:p>
        </w:tc>
      </w:tr>
      <w:tr w:rsidR="00E81689" w:rsidRPr="004F388F" w14:paraId="7033A6D3" w14:textId="77777777" w:rsidTr="00A90051">
        <w:trPr>
          <w:cantSplit/>
          <w:trHeight w:val="415"/>
        </w:trPr>
        <w:tc>
          <w:tcPr>
            <w:tcW w:w="4221" w:type="dxa"/>
          </w:tcPr>
          <w:p w14:paraId="18436ED1" w14:textId="77777777" w:rsidR="00E81689" w:rsidRPr="004F388F" w:rsidRDefault="00E81689" w:rsidP="00E816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25" w:type="dxa"/>
            <w:shd w:val="clear" w:color="auto" w:fill="auto"/>
          </w:tcPr>
          <w:p w14:paraId="6DFF16AC" w14:textId="26BD7A64" w:rsidR="00E81689" w:rsidRPr="004F388F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25,508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E15C103" w14:textId="77777777" w:rsidR="00E81689" w:rsidRPr="004F388F" w:rsidRDefault="00E81689" w:rsidP="00E816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539A8C18" w14:textId="0875148C" w:rsidR="00E81689" w:rsidRPr="005A78D9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25,205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AFD663C" w14:textId="77777777" w:rsidR="00E81689" w:rsidRPr="004F388F" w:rsidRDefault="00E81689" w:rsidP="00E816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1647ECC2" w14:textId="6D6FEDCB" w:rsidR="00E81689" w:rsidRPr="004F388F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25,508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05283C0" w14:textId="77777777" w:rsidR="00E81689" w:rsidRPr="004F388F" w:rsidRDefault="00E81689" w:rsidP="00E816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58953C35" w14:textId="3FFB72C6" w:rsidR="00E81689" w:rsidRPr="00BA33CD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78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25,205</w:t>
            </w:r>
          </w:p>
        </w:tc>
      </w:tr>
      <w:tr w:rsidR="00E81689" w:rsidRPr="004F388F" w14:paraId="2B5B174F" w14:textId="77777777" w:rsidTr="00A90051">
        <w:trPr>
          <w:cantSplit/>
          <w:trHeight w:val="402"/>
        </w:trPr>
        <w:tc>
          <w:tcPr>
            <w:tcW w:w="4221" w:type="dxa"/>
          </w:tcPr>
          <w:p w14:paraId="0893EA3C" w14:textId="77777777" w:rsidR="00E81689" w:rsidRPr="004F388F" w:rsidRDefault="00E81689" w:rsidP="00E8168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25" w:type="dxa"/>
            <w:shd w:val="clear" w:color="auto" w:fill="auto"/>
          </w:tcPr>
          <w:p w14:paraId="2D8DC3C2" w14:textId="3DF9C00B" w:rsidR="00E81689" w:rsidRPr="004F388F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29BB9A7" w14:textId="77777777" w:rsidR="00E81689" w:rsidRPr="004F388F" w:rsidRDefault="00E81689" w:rsidP="00E816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B2DFCC9" w14:textId="74DACA6C" w:rsidR="00E81689" w:rsidRPr="005A78D9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8,844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E475893" w14:textId="77777777" w:rsidR="00E81689" w:rsidRPr="004F388F" w:rsidRDefault="00E81689" w:rsidP="00E816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21DEA07" w14:textId="7A026926" w:rsidR="00E81689" w:rsidRPr="004F388F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0A7D439" w14:textId="77777777" w:rsidR="00E81689" w:rsidRPr="004F388F" w:rsidRDefault="00E81689" w:rsidP="00E816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71858C0F" w14:textId="387DD864" w:rsidR="00E81689" w:rsidRPr="00BA33CD" w:rsidRDefault="00E81689" w:rsidP="00E816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78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8,844</w:t>
            </w:r>
          </w:p>
        </w:tc>
      </w:tr>
    </w:tbl>
    <w:p w14:paraId="41A6E32A" w14:textId="3A659222" w:rsid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A3EDF4" w14:textId="3018474A" w:rsidR="00BC3A19" w:rsidRPr="00FC226B" w:rsidRDefault="00FC226B" w:rsidP="00BC3A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226B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5A78D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FC226B">
        <w:rPr>
          <w:rFonts w:asciiTheme="majorBidi" w:hAnsiTheme="majorBidi" w:cstheme="majorBidi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กระแสเงินสดจ่ายทั้งหมดของสัญญาเช่าของกลุ่มบริษัทและบริษัท มีจำนวน </w:t>
      </w:r>
      <w:r w:rsidR="00E81689">
        <w:rPr>
          <w:rFonts w:asciiTheme="majorBidi" w:hAnsiTheme="majorBidi" w:cstheme="majorBidi"/>
          <w:sz w:val="30"/>
          <w:szCs w:val="30"/>
        </w:rPr>
        <w:t>4</w:t>
      </w:r>
      <w:r w:rsidR="009017DE">
        <w:rPr>
          <w:rFonts w:asciiTheme="majorBidi" w:hAnsiTheme="majorBidi" w:cstheme="majorBidi"/>
          <w:sz w:val="30"/>
          <w:szCs w:val="30"/>
        </w:rPr>
        <w:t>2</w:t>
      </w:r>
      <w:r w:rsidR="00E81689">
        <w:rPr>
          <w:rFonts w:asciiTheme="majorBidi" w:hAnsiTheme="majorBidi" w:cstheme="majorBidi"/>
          <w:sz w:val="30"/>
          <w:szCs w:val="30"/>
        </w:rPr>
        <w:t>.</w:t>
      </w:r>
      <w:r w:rsidR="009017DE">
        <w:rPr>
          <w:rFonts w:asciiTheme="majorBidi" w:hAnsiTheme="majorBidi" w:cstheme="majorBidi"/>
          <w:sz w:val="30"/>
          <w:szCs w:val="30"/>
        </w:rPr>
        <w:t>35</w:t>
      </w:r>
      <w:r w:rsidRPr="00FC226B">
        <w:rPr>
          <w:rFonts w:asciiTheme="majorBidi" w:hAnsiTheme="majorBidi" w:cstheme="majorBidi"/>
          <w:sz w:val="30"/>
          <w:szCs w:val="30"/>
        </w:rPr>
        <w:t xml:space="preserve"> </w:t>
      </w:r>
      <w:r w:rsidRPr="00FC226B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254777">
        <w:rPr>
          <w:rFonts w:asciiTheme="majorBidi" w:hAnsiTheme="majorBidi" w:cstheme="majorBidi"/>
          <w:sz w:val="30"/>
          <w:szCs w:val="30"/>
        </w:rPr>
        <w:br/>
      </w:r>
      <w:r w:rsidR="00E81689">
        <w:rPr>
          <w:rFonts w:asciiTheme="majorBidi" w:hAnsiTheme="majorBidi" w:cstheme="majorBidi"/>
          <w:sz w:val="30"/>
          <w:szCs w:val="30"/>
        </w:rPr>
        <w:t>4</w:t>
      </w:r>
      <w:r w:rsidR="009017DE">
        <w:rPr>
          <w:rFonts w:asciiTheme="majorBidi" w:hAnsiTheme="majorBidi" w:cstheme="majorBidi"/>
          <w:sz w:val="30"/>
          <w:szCs w:val="30"/>
        </w:rPr>
        <w:t>2</w:t>
      </w:r>
      <w:r w:rsidR="00E81689">
        <w:rPr>
          <w:rFonts w:asciiTheme="majorBidi" w:hAnsiTheme="majorBidi" w:cstheme="majorBidi"/>
          <w:sz w:val="30"/>
          <w:szCs w:val="30"/>
        </w:rPr>
        <w:t>.</w:t>
      </w:r>
      <w:r w:rsidR="009017DE">
        <w:rPr>
          <w:rFonts w:asciiTheme="majorBidi" w:hAnsiTheme="majorBidi" w:cstheme="majorBidi"/>
          <w:sz w:val="30"/>
          <w:szCs w:val="30"/>
        </w:rPr>
        <w:t>35</w:t>
      </w:r>
      <w:r w:rsidR="00E81689" w:rsidRPr="00FC226B">
        <w:rPr>
          <w:rFonts w:asciiTheme="majorBidi" w:hAnsiTheme="majorBidi" w:cstheme="majorBidi"/>
          <w:sz w:val="30"/>
          <w:szCs w:val="30"/>
        </w:rPr>
        <w:t xml:space="preserve"> </w:t>
      </w:r>
      <w:r w:rsidRPr="00FC226B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5A78D9">
        <w:rPr>
          <w:rFonts w:asciiTheme="majorBidi" w:hAnsiTheme="majorBidi" w:cstheme="majorBidi"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(2563: </w:t>
      </w:r>
      <w:r w:rsidR="005A78D9">
        <w:rPr>
          <w:rFonts w:asciiTheme="majorBidi" w:hAnsiTheme="majorBidi"/>
          <w:i/>
          <w:iCs/>
          <w:sz w:val="30"/>
          <w:szCs w:val="30"/>
        </w:rPr>
        <w:t>37.83</w:t>
      </w:r>
      <w:r w:rsidR="005A78D9" w:rsidRPr="005A78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5A78D9">
        <w:rPr>
          <w:rFonts w:asciiTheme="majorBidi" w:hAnsiTheme="majorBidi"/>
          <w:i/>
          <w:iCs/>
          <w:sz w:val="30"/>
          <w:szCs w:val="30"/>
        </w:rPr>
        <w:t>37.83</w:t>
      </w:r>
      <w:r w:rsidR="005A78D9" w:rsidRPr="005A78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</w:p>
    <w:p w14:paraId="4B4DEF65" w14:textId="1A374CB5" w:rsidR="00A632D7" w:rsidRDefault="00A632D7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7FFE22F8" w14:textId="4CFFC379" w:rsidR="00CD283E" w:rsidRPr="00BD6EE4" w:rsidRDefault="003E0819" w:rsidP="00BD6EE4">
      <w:pPr>
        <w:pStyle w:val="Caption"/>
        <w:rPr>
          <w:rFonts w:asciiTheme="majorBidi" w:hAnsiTheme="majorBidi" w:cstheme="majorBidi"/>
          <w:b w:val="0"/>
          <w:bCs w:val="0"/>
        </w:rPr>
      </w:pPr>
      <w:r w:rsidRPr="00BD6EE4">
        <w:rPr>
          <w:rFonts w:asciiTheme="majorBidi" w:hAnsiTheme="majorBidi" w:cstheme="majorBidi"/>
          <w:cs/>
        </w:rPr>
        <w:lastRenderedPageBreak/>
        <w:t>หนี้สินที่มีภาระดอกเบี้ย</w:t>
      </w:r>
    </w:p>
    <w:p w14:paraId="2332FFED" w14:textId="77777777" w:rsidR="00BD6EE4" w:rsidRPr="00C7044A" w:rsidRDefault="00BD6EE4" w:rsidP="00BD6EE4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3"/>
        <w:gridCol w:w="1006"/>
        <w:gridCol w:w="243"/>
        <w:gridCol w:w="1098"/>
        <w:gridCol w:w="255"/>
        <w:gridCol w:w="1019"/>
        <w:gridCol w:w="288"/>
        <w:gridCol w:w="960"/>
        <w:gridCol w:w="233"/>
        <w:gridCol w:w="1019"/>
        <w:gridCol w:w="227"/>
        <w:gridCol w:w="1019"/>
      </w:tblGrid>
      <w:tr w:rsidR="00016E7B" w:rsidRPr="00121E18" w14:paraId="4E7B7B57" w14:textId="77777777" w:rsidTr="00F10690">
        <w:trPr>
          <w:tblHeader/>
        </w:trPr>
        <w:tc>
          <w:tcPr>
            <w:tcW w:w="1859" w:type="dxa"/>
          </w:tcPr>
          <w:p w14:paraId="17FC7996" w14:textId="4B1E697A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21" w:type="dxa"/>
            <w:gridSpan w:val="11"/>
          </w:tcPr>
          <w:p w14:paraId="310957D6" w14:textId="758A1D92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016E7B" w:rsidRPr="00121E18" w14:paraId="3FC8F5D5" w14:textId="77777777" w:rsidTr="00F10690">
        <w:trPr>
          <w:tblHeader/>
        </w:trPr>
        <w:tc>
          <w:tcPr>
            <w:tcW w:w="1859" w:type="dxa"/>
          </w:tcPr>
          <w:p w14:paraId="7237A732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29" w:type="dxa"/>
            <w:gridSpan w:val="5"/>
          </w:tcPr>
          <w:p w14:paraId="59D3462B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292" w:type="dxa"/>
          </w:tcPr>
          <w:p w14:paraId="1937CFDE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00" w:type="dxa"/>
            <w:gridSpan w:val="5"/>
          </w:tcPr>
          <w:p w14:paraId="0D2E2EE0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9414A8" w:rsidRPr="00121E18" w14:paraId="103AC175" w14:textId="77777777" w:rsidTr="00F10690">
        <w:trPr>
          <w:tblHeader/>
        </w:trPr>
        <w:tc>
          <w:tcPr>
            <w:tcW w:w="1859" w:type="dxa"/>
          </w:tcPr>
          <w:p w14:paraId="1B8BB789" w14:textId="68C13759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6" w:type="dxa"/>
            <w:vAlign w:val="bottom"/>
          </w:tcPr>
          <w:p w14:paraId="35C97446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44" w:type="dxa"/>
            <w:vAlign w:val="bottom"/>
          </w:tcPr>
          <w:p w14:paraId="0C7E72F5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3" w:type="dxa"/>
            <w:vAlign w:val="bottom"/>
          </w:tcPr>
          <w:p w14:paraId="6A0CC617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57" w:type="dxa"/>
            <w:vAlign w:val="bottom"/>
          </w:tcPr>
          <w:p w14:paraId="07185D31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4CBBC571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92" w:type="dxa"/>
            <w:vAlign w:val="center"/>
          </w:tcPr>
          <w:p w14:paraId="5A925312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3A89BD45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512ED0D7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0C0E9A9B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274DDF43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17AD498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016E7B" w:rsidRPr="00121E18" w14:paraId="60B59232" w14:textId="77777777" w:rsidTr="00F10690">
        <w:trPr>
          <w:tblHeader/>
        </w:trPr>
        <w:tc>
          <w:tcPr>
            <w:tcW w:w="1859" w:type="dxa"/>
          </w:tcPr>
          <w:p w14:paraId="391C7142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21" w:type="dxa"/>
            <w:gridSpan w:val="11"/>
            <w:vAlign w:val="bottom"/>
          </w:tcPr>
          <w:p w14:paraId="762ABD85" w14:textId="163C703F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="00224430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016E7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E81689" w:rsidRPr="00121E18" w14:paraId="7953BCEA" w14:textId="77777777" w:rsidTr="00F10690">
        <w:tc>
          <w:tcPr>
            <w:tcW w:w="1859" w:type="dxa"/>
          </w:tcPr>
          <w:p w14:paraId="07292E51" w14:textId="46DAB934" w:rsidR="00E81689" w:rsidRPr="00E81689" w:rsidRDefault="00E81689" w:rsidP="0055677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ส่วนที่หมุนเวียน</w:t>
            </w:r>
          </w:p>
        </w:tc>
        <w:tc>
          <w:tcPr>
            <w:tcW w:w="1006" w:type="dxa"/>
            <w:vAlign w:val="bottom"/>
          </w:tcPr>
          <w:p w14:paraId="51E29046" w14:textId="77777777" w:rsidR="00E81689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4" w:type="dxa"/>
            <w:vAlign w:val="bottom"/>
          </w:tcPr>
          <w:p w14:paraId="7BC5A5C4" w14:textId="77777777" w:rsidR="00E81689" w:rsidRPr="00016E7B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3" w:type="dxa"/>
            <w:vAlign w:val="bottom"/>
          </w:tcPr>
          <w:p w14:paraId="68755653" w14:textId="77777777" w:rsidR="00E81689" w:rsidRDefault="00E81689" w:rsidP="0055677E">
            <w:pPr>
              <w:ind w:right="9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7" w:type="dxa"/>
            <w:vAlign w:val="bottom"/>
          </w:tcPr>
          <w:p w14:paraId="787D8D62" w14:textId="77777777" w:rsidR="00E81689" w:rsidRPr="00016E7B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3A5E3A3" w14:textId="77777777" w:rsidR="00E81689" w:rsidRDefault="00E81689" w:rsidP="0055677E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92" w:type="dxa"/>
            <w:vAlign w:val="bottom"/>
          </w:tcPr>
          <w:p w14:paraId="0E1AA196" w14:textId="77777777" w:rsidR="00E81689" w:rsidRPr="00016E7B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2EB5A1E7" w14:textId="77777777" w:rsidR="00E81689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4" w:type="dxa"/>
            <w:vAlign w:val="bottom"/>
          </w:tcPr>
          <w:p w14:paraId="0910ED6B" w14:textId="77777777" w:rsidR="00E81689" w:rsidRPr="00016E7B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6970D4D2" w14:textId="77777777" w:rsidR="00E81689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7" w:type="dxa"/>
            <w:vAlign w:val="bottom"/>
          </w:tcPr>
          <w:p w14:paraId="28A169E9" w14:textId="77777777" w:rsidR="00E81689" w:rsidRPr="00016E7B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368DF84" w14:textId="77777777" w:rsidR="00E81689" w:rsidRPr="009414A8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414A8" w:rsidRPr="00121E18" w14:paraId="1A07CEDB" w14:textId="77777777" w:rsidTr="00F10690">
        <w:tc>
          <w:tcPr>
            <w:tcW w:w="1859" w:type="dxa"/>
          </w:tcPr>
          <w:p w14:paraId="094B711C" w14:textId="77777777" w:rsidR="00016E7B" w:rsidRPr="00016E7B" w:rsidRDefault="00016E7B" w:rsidP="0055677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เงินกู้ยืมระยะสั้น </w:t>
            </w:r>
          </w:p>
          <w:p w14:paraId="2E3EEADB" w14:textId="56943A9D" w:rsidR="00016E7B" w:rsidRPr="009414A8" w:rsidRDefault="00224430" w:rsidP="009414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414A8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</w:t>
            </w:r>
            <w:r w:rsidR="00016E7B" w:rsidRPr="009414A8">
              <w:rPr>
                <w:rFonts w:asciiTheme="majorBidi" w:hAnsiTheme="majorBidi" w:cstheme="majorBidi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1006" w:type="dxa"/>
            <w:vAlign w:val="bottom"/>
          </w:tcPr>
          <w:p w14:paraId="19A49A95" w14:textId="458697B9" w:rsidR="00016E7B" w:rsidRPr="00016E7B" w:rsidRDefault="00E81689" w:rsidP="0037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4" w:type="dxa"/>
            <w:vAlign w:val="bottom"/>
          </w:tcPr>
          <w:p w14:paraId="5ACB13C1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3" w:type="dxa"/>
            <w:vAlign w:val="bottom"/>
          </w:tcPr>
          <w:p w14:paraId="3BC1B3D9" w14:textId="57777174" w:rsidR="00016E7B" w:rsidRPr="00016E7B" w:rsidRDefault="00E81689" w:rsidP="0037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7" w:type="dxa"/>
            <w:vAlign w:val="bottom"/>
          </w:tcPr>
          <w:p w14:paraId="111D526B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CEF8A65" w14:textId="1C485E30" w:rsidR="00016E7B" w:rsidRPr="003703DB" w:rsidRDefault="00E81689" w:rsidP="0037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03D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92" w:type="dxa"/>
            <w:vAlign w:val="bottom"/>
          </w:tcPr>
          <w:p w14:paraId="7C9D0F04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305613DA" w14:textId="1F521242" w:rsidR="00016E7B" w:rsidRPr="00016E7B" w:rsidRDefault="00E81689" w:rsidP="0037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bottom"/>
          </w:tcPr>
          <w:p w14:paraId="71444E5C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647F1A27" w14:textId="612174A1" w:rsidR="00016E7B" w:rsidRPr="00016E7B" w:rsidRDefault="00E81689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239,625</w:t>
            </w:r>
          </w:p>
        </w:tc>
        <w:tc>
          <w:tcPr>
            <w:tcW w:w="227" w:type="dxa"/>
            <w:vAlign w:val="bottom"/>
          </w:tcPr>
          <w:p w14:paraId="7B1B3862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E4F0F38" w14:textId="532102B8" w:rsidR="00016E7B" w:rsidRPr="009414A8" w:rsidRDefault="009414A8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14A8">
              <w:rPr>
                <w:rFonts w:asciiTheme="majorBidi" w:hAnsiTheme="majorBidi" w:cstheme="majorBidi"/>
                <w:sz w:val="27"/>
                <w:szCs w:val="27"/>
              </w:rPr>
              <w:t>239,625</w:t>
            </w:r>
          </w:p>
        </w:tc>
      </w:tr>
      <w:tr w:rsidR="0093400E" w:rsidRPr="00121E18" w14:paraId="053581E5" w14:textId="77777777" w:rsidTr="00F10690">
        <w:tc>
          <w:tcPr>
            <w:tcW w:w="1859" w:type="dxa"/>
          </w:tcPr>
          <w:p w14:paraId="627C0EE1" w14:textId="77777777" w:rsidR="0093400E" w:rsidRPr="00016E7B" w:rsidRDefault="0093400E" w:rsidP="009340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หุ้นกู้ที่ถึงกำหนด</w:t>
            </w:r>
          </w:p>
          <w:p w14:paraId="38977689" w14:textId="5FB57D36" w:rsidR="0093400E" w:rsidRPr="00016E7B" w:rsidRDefault="0093400E" w:rsidP="009340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ชำระภายในหนึ่งปี</w:t>
            </w:r>
          </w:p>
        </w:tc>
        <w:tc>
          <w:tcPr>
            <w:tcW w:w="1006" w:type="dxa"/>
            <w:vAlign w:val="bottom"/>
          </w:tcPr>
          <w:p w14:paraId="328979D1" w14:textId="33A241E7" w:rsidR="0093400E" w:rsidRPr="00016E7B" w:rsidRDefault="0093400E" w:rsidP="0037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4" w:type="dxa"/>
            <w:vAlign w:val="bottom"/>
          </w:tcPr>
          <w:p w14:paraId="5F130531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3" w:type="dxa"/>
            <w:vAlign w:val="bottom"/>
          </w:tcPr>
          <w:p w14:paraId="77BB0077" w14:textId="6390DA52" w:rsidR="0093400E" w:rsidRPr="00016E7B" w:rsidRDefault="0093400E" w:rsidP="0037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447277">
              <w:rPr>
                <w:rFonts w:asciiTheme="majorBidi" w:hAnsiTheme="majorBidi" w:cstheme="majorBidi"/>
                <w:sz w:val="27"/>
                <w:szCs w:val="27"/>
              </w:rPr>
              <w:t>,0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00,000</w:t>
            </w:r>
          </w:p>
        </w:tc>
        <w:tc>
          <w:tcPr>
            <w:tcW w:w="257" w:type="dxa"/>
            <w:vAlign w:val="bottom"/>
          </w:tcPr>
          <w:p w14:paraId="5C0DC300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6FEB4E3" w14:textId="77027B29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447277">
              <w:rPr>
                <w:rFonts w:asciiTheme="majorBidi" w:hAnsiTheme="majorBidi" w:cstheme="majorBidi"/>
                <w:sz w:val="27"/>
                <w:szCs w:val="27"/>
              </w:rPr>
              <w:t>,0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00,000</w:t>
            </w:r>
          </w:p>
        </w:tc>
        <w:tc>
          <w:tcPr>
            <w:tcW w:w="292" w:type="dxa"/>
            <w:vAlign w:val="bottom"/>
          </w:tcPr>
          <w:p w14:paraId="446E32CB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529F76C7" w14:textId="404B4CC2" w:rsidR="0093400E" w:rsidRPr="00016E7B" w:rsidRDefault="0093400E" w:rsidP="0037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bottom"/>
          </w:tcPr>
          <w:p w14:paraId="4A9C92C0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73B69D26" w14:textId="4869D879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4,000,000</w:t>
            </w:r>
          </w:p>
        </w:tc>
        <w:tc>
          <w:tcPr>
            <w:tcW w:w="227" w:type="dxa"/>
            <w:vAlign w:val="bottom"/>
          </w:tcPr>
          <w:p w14:paraId="3FB7ACFF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4748596" w14:textId="06F449D8" w:rsidR="0093400E" w:rsidRPr="009414A8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414A8">
              <w:rPr>
                <w:rFonts w:asciiTheme="majorBidi" w:hAnsiTheme="majorBidi" w:cstheme="majorBidi"/>
                <w:sz w:val="27"/>
                <w:szCs w:val="27"/>
              </w:rPr>
              <w:t>4,000,000</w:t>
            </w:r>
          </w:p>
        </w:tc>
      </w:tr>
      <w:tr w:rsidR="0093400E" w:rsidRPr="00121E18" w14:paraId="053A6BD9" w14:textId="77777777" w:rsidTr="00F10690">
        <w:tc>
          <w:tcPr>
            <w:tcW w:w="1859" w:type="dxa"/>
          </w:tcPr>
          <w:p w14:paraId="70C4DCB8" w14:textId="548C3914" w:rsidR="0093400E" w:rsidRPr="00016E7B" w:rsidRDefault="0093400E" w:rsidP="009340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45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  <w:p w14:paraId="4B547754" w14:textId="01752FD6" w:rsidR="0093400E" w:rsidRPr="00224430" w:rsidRDefault="0093400E" w:rsidP="009340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4430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ที่ถึงกำหนดชำระ   </w:t>
            </w:r>
            <w:r w:rsidRPr="00224430">
              <w:rPr>
                <w:rFonts w:asciiTheme="majorBidi" w:hAnsiTheme="majorBidi" w:cstheme="majorBidi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006" w:type="dxa"/>
            <w:vAlign w:val="bottom"/>
          </w:tcPr>
          <w:p w14:paraId="04978E90" w14:textId="3A8BF893" w:rsidR="0093400E" w:rsidRPr="00016E7B" w:rsidRDefault="00F10690" w:rsidP="00F1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4" w:type="dxa"/>
            <w:vAlign w:val="bottom"/>
          </w:tcPr>
          <w:p w14:paraId="4544D1F4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3" w:type="dxa"/>
            <w:vAlign w:val="bottom"/>
          </w:tcPr>
          <w:p w14:paraId="7C374B7A" w14:textId="18367660" w:rsidR="0093400E" w:rsidRPr="00016E7B" w:rsidRDefault="00F10690" w:rsidP="0037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2D81">
              <w:rPr>
                <w:rFonts w:asciiTheme="majorBidi" w:hAnsiTheme="majorBidi" w:cstheme="majorBidi"/>
                <w:sz w:val="27"/>
                <w:szCs w:val="27"/>
              </w:rPr>
              <w:t>20,241</w:t>
            </w:r>
          </w:p>
        </w:tc>
        <w:tc>
          <w:tcPr>
            <w:tcW w:w="257" w:type="dxa"/>
            <w:vAlign w:val="bottom"/>
          </w:tcPr>
          <w:p w14:paraId="70579408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6AD6FBE7" w14:textId="7D869F85" w:rsidR="0093400E" w:rsidRPr="007A2D81" w:rsidRDefault="00E81689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2D81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="007A2D81" w:rsidRPr="007A2D81">
              <w:rPr>
                <w:rFonts w:asciiTheme="majorBidi" w:hAnsiTheme="majorBidi" w:cstheme="majorBidi"/>
                <w:sz w:val="27"/>
                <w:szCs w:val="27"/>
              </w:rPr>
              <w:t>,241</w:t>
            </w:r>
          </w:p>
        </w:tc>
        <w:tc>
          <w:tcPr>
            <w:tcW w:w="292" w:type="dxa"/>
            <w:vAlign w:val="bottom"/>
          </w:tcPr>
          <w:p w14:paraId="548AB6A4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688D96CE" w14:textId="7B00075D" w:rsidR="0093400E" w:rsidRPr="00016E7B" w:rsidRDefault="00F10690" w:rsidP="00F1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bottom"/>
          </w:tcPr>
          <w:p w14:paraId="1ADF45E3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0288E245" w14:textId="56E0CEE3" w:rsidR="0093400E" w:rsidRPr="00016E7B" w:rsidRDefault="00E81689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14,</w:t>
            </w:r>
            <w:r w:rsidR="00F10690">
              <w:rPr>
                <w:rFonts w:asciiTheme="majorBidi" w:hAnsiTheme="majorBidi" w:cstheme="majorBidi"/>
                <w:sz w:val="27"/>
                <w:szCs w:val="27"/>
              </w:rPr>
              <w:t>849</w:t>
            </w:r>
          </w:p>
        </w:tc>
        <w:tc>
          <w:tcPr>
            <w:tcW w:w="227" w:type="dxa"/>
            <w:vAlign w:val="bottom"/>
          </w:tcPr>
          <w:p w14:paraId="585D2B82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95B0E26" w14:textId="07E728B5" w:rsidR="0093400E" w:rsidRPr="009414A8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414A8">
              <w:rPr>
                <w:rFonts w:asciiTheme="majorBidi" w:hAnsiTheme="majorBidi" w:cstheme="majorBidi"/>
                <w:sz w:val="27"/>
                <w:szCs w:val="27"/>
              </w:rPr>
              <w:t>14,849</w:t>
            </w:r>
          </w:p>
        </w:tc>
      </w:tr>
      <w:tr w:rsidR="00F835A2" w:rsidRPr="00121E18" w14:paraId="2A76F11F" w14:textId="77777777" w:rsidTr="00F10690">
        <w:tc>
          <w:tcPr>
            <w:tcW w:w="1859" w:type="dxa"/>
            <w:shd w:val="clear" w:color="auto" w:fill="auto"/>
          </w:tcPr>
          <w:p w14:paraId="5329BB31" w14:textId="77777777" w:rsidR="00F835A2" w:rsidRDefault="00F835A2" w:rsidP="009340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06" w:type="dxa"/>
            <w:vAlign w:val="bottom"/>
          </w:tcPr>
          <w:p w14:paraId="02FF1F85" w14:textId="77777777" w:rsidR="00F835A2" w:rsidRDefault="00F835A2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4" w:type="dxa"/>
            <w:vAlign w:val="bottom"/>
          </w:tcPr>
          <w:p w14:paraId="1068E731" w14:textId="77777777" w:rsidR="00F835A2" w:rsidRPr="00016E7B" w:rsidRDefault="00F835A2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3" w:type="dxa"/>
            <w:vAlign w:val="bottom"/>
          </w:tcPr>
          <w:p w14:paraId="237A0D49" w14:textId="77777777" w:rsidR="00F835A2" w:rsidRDefault="00F835A2" w:rsidP="003703DB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7" w:type="dxa"/>
            <w:vAlign w:val="bottom"/>
          </w:tcPr>
          <w:p w14:paraId="1C5C62C4" w14:textId="77777777" w:rsidR="00F835A2" w:rsidRPr="00016E7B" w:rsidRDefault="00F835A2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F45CA5A" w14:textId="77777777" w:rsidR="00F835A2" w:rsidRDefault="00F835A2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92" w:type="dxa"/>
            <w:vAlign w:val="bottom"/>
          </w:tcPr>
          <w:p w14:paraId="5370ADAB" w14:textId="77777777" w:rsidR="00F835A2" w:rsidRPr="00016E7B" w:rsidRDefault="00F835A2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24C36432" w14:textId="77777777" w:rsidR="00F835A2" w:rsidRDefault="00F835A2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4" w:type="dxa"/>
            <w:vAlign w:val="bottom"/>
          </w:tcPr>
          <w:p w14:paraId="76E79B4B" w14:textId="77777777" w:rsidR="00F835A2" w:rsidRPr="00016E7B" w:rsidRDefault="00F835A2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2E3D70E0" w14:textId="77777777" w:rsidR="00F835A2" w:rsidRDefault="00F835A2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7" w:type="dxa"/>
            <w:vAlign w:val="bottom"/>
          </w:tcPr>
          <w:p w14:paraId="0620191F" w14:textId="77777777" w:rsidR="00F835A2" w:rsidRPr="00016E7B" w:rsidRDefault="00F835A2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8706247" w14:textId="77777777" w:rsidR="00F835A2" w:rsidRPr="009414A8" w:rsidRDefault="00F835A2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81689" w:rsidRPr="00121E18" w14:paraId="01A802DA" w14:textId="77777777" w:rsidTr="00F10690">
        <w:tc>
          <w:tcPr>
            <w:tcW w:w="1859" w:type="dxa"/>
            <w:shd w:val="clear" w:color="auto" w:fill="auto"/>
          </w:tcPr>
          <w:p w14:paraId="1007F160" w14:textId="5D8EEA43" w:rsidR="00E81689" w:rsidRPr="00016E7B" w:rsidRDefault="00E81689" w:rsidP="009340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006" w:type="dxa"/>
            <w:vAlign w:val="bottom"/>
          </w:tcPr>
          <w:p w14:paraId="1BC396EA" w14:textId="77777777" w:rsidR="00E81689" w:rsidRDefault="00E81689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4" w:type="dxa"/>
            <w:vAlign w:val="bottom"/>
          </w:tcPr>
          <w:p w14:paraId="39815AD6" w14:textId="77777777" w:rsidR="00E81689" w:rsidRPr="00016E7B" w:rsidRDefault="00E81689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3" w:type="dxa"/>
            <w:vAlign w:val="bottom"/>
          </w:tcPr>
          <w:p w14:paraId="328696B0" w14:textId="77777777" w:rsidR="00E81689" w:rsidRDefault="00E81689" w:rsidP="003703DB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7" w:type="dxa"/>
            <w:vAlign w:val="bottom"/>
          </w:tcPr>
          <w:p w14:paraId="704FBAB2" w14:textId="77777777" w:rsidR="00E81689" w:rsidRPr="00016E7B" w:rsidRDefault="00E81689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3DBA39EC" w14:textId="77777777" w:rsidR="00E81689" w:rsidRDefault="00E81689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92" w:type="dxa"/>
            <w:vAlign w:val="bottom"/>
          </w:tcPr>
          <w:p w14:paraId="2C4CE4EF" w14:textId="77777777" w:rsidR="00E81689" w:rsidRPr="00016E7B" w:rsidRDefault="00E81689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1CF76245" w14:textId="77777777" w:rsidR="00E81689" w:rsidRDefault="00E81689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4" w:type="dxa"/>
            <w:vAlign w:val="bottom"/>
          </w:tcPr>
          <w:p w14:paraId="5981A271" w14:textId="77777777" w:rsidR="00E81689" w:rsidRPr="00016E7B" w:rsidRDefault="00E81689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5D41BDCA" w14:textId="77777777" w:rsidR="00E81689" w:rsidRDefault="00E81689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7" w:type="dxa"/>
            <w:vAlign w:val="bottom"/>
          </w:tcPr>
          <w:p w14:paraId="3E1AC813" w14:textId="77777777" w:rsidR="00E81689" w:rsidRPr="00016E7B" w:rsidRDefault="00E81689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47A44A4" w14:textId="77777777" w:rsidR="00E81689" w:rsidRPr="009414A8" w:rsidRDefault="00E81689" w:rsidP="0093400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3400E" w:rsidRPr="00121E18" w14:paraId="2C0555EB" w14:textId="77777777" w:rsidTr="00F10690">
        <w:tc>
          <w:tcPr>
            <w:tcW w:w="1859" w:type="dxa"/>
            <w:shd w:val="clear" w:color="auto" w:fill="auto"/>
          </w:tcPr>
          <w:p w14:paraId="2D482578" w14:textId="08D95DE7" w:rsidR="0093400E" w:rsidRPr="00016E7B" w:rsidRDefault="0093400E" w:rsidP="009340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006" w:type="dxa"/>
            <w:vAlign w:val="bottom"/>
          </w:tcPr>
          <w:p w14:paraId="75915A3C" w14:textId="72C70E76" w:rsidR="0093400E" w:rsidRPr="00016E7B" w:rsidRDefault="0093400E" w:rsidP="0037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4" w:type="dxa"/>
            <w:vAlign w:val="bottom"/>
          </w:tcPr>
          <w:p w14:paraId="643F9E77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3" w:type="dxa"/>
            <w:vAlign w:val="bottom"/>
          </w:tcPr>
          <w:p w14:paraId="77AF2002" w14:textId="153E586E" w:rsidR="0093400E" w:rsidRPr="00016E7B" w:rsidRDefault="0093400E" w:rsidP="0037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11,523,600</w:t>
            </w:r>
          </w:p>
        </w:tc>
        <w:tc>
          <w:tcPr>
            <w:tcW w:w="257" w:type="dxa"/>
            <w:vAlign w:val="bottom"/>
          </w:tcPr>
          <w:p w14:paraId="146BD255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770C60C" w14:textId="47B338A6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11,523,600</w:t>
            </w:r>
          </w:p>
        </w:tc>
        <w:tc>
          <w:tcPr>
            <w:tcW w:w="292" w:type="dxa"/>
            <w:vAlign w:val="bottom"/>
          </w:tcPr>
          <w:p w14:paraId="0C6A728F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6AB99444" w14:textId="23CC8AF1" w:rsidR="0093400E" w:rsidRPr="00016E7B" w:rsidRDefault="0093400E" w:rsidP="0037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bottom"/>
          </w:tcPr>
          <w:p w14:paraId="6C79D702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193A4D8F" w14:textId="7D307EDA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8,000,000</w:t>
            </w:r>
          </w:p>
        </w:tc>
        <w:tc>
          <w:tcPr>
            <w:tcW w:w="227" w:type="dxa"/>
            <w:vAlign w:val="bottom"/>
          </w:tcPr>
          <w:p w14:paraId="6CBE14BA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32E2319" w14:textId="64C210FB" w:rsidR="0093400E" w:rsidRPr="009414A8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414A8">
              <w:rPr>
                <w:rFonts w:asciiTheme="majorBidi" w:hAnsiTheme="majorBidi" w:cstheme="majorBidi"/>
                <w:sz w:val="27"/>
                <w:szCs w:val="27"/>
              </w:rPr>
              <w:t>8,000,000</w:t>
            </w:r>
          </w:p>
        </w:tc>
      </w:tr>
      <w:tr w:rsidR="0093400E" w:rsidRPr="00121E18" w14:paraId="56935F1B" w14:textId="77777777" w:rsidTr="00F10690">
        <w:tc>
          <w:tcPr>
            <w:tcW w:w="1859" w:type="dxa"/>
            <w:shd w:val="clear" w:color="auto" w:fill="auto"/>
          </w:tcPr>
          <w:p w14:paraId="63BDD80F" w14:textId="06318D6C" w:rsidR="0093400E" w:rsidRPr="00016E7B" w:rsidRDefault="0093400E" w:rsidP="009340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006" w:type="dxa"/>
            <w:vAlign w:val="bottom"/>
          </w:tcPr>
          <w:p w14:paraId="50153B6E" w14:textId="517F9C70" w:rsidR="0093400E" w:rsidRPr="00016E7B" w:rsidRDefault="00F10690" w:rsidP="00F1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4" w:type="dxa"/>
            <w:vAlign w:val="bottom"/>
          </w:tcPr>
          <w:p w14:paraId="5995CFE3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3" w:type="dxa"/>
            <w:vAlign w:val="bottom"/>
          </w:tcPr>
          <w:p w14:paraId="63552B01" w14:textId="27C1A150" w:rsidR="0093400E" w:rsidRPr="00016E7B" w:rsidRDefault="00F10690" w:rsidP="0037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630,204</w:t>
            </w:r>
          </w:p>
        </w:tc>
        <w:tc>
          <w:tcPr>
            <w:tcW w:w="257" w:type="dxa"/>
            <w:vAlign w:val="bottom"/>
          </w:tcPr>
          <w:p w14:paraId="555FA2A6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0EF999D" w14:textId="61C774BA" w:rsidR="0093400E" w:rsidRPr="003703DB" w:rsidRDefault="003703DB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03DB">
              <w:rPr>
                <w:rFonts w:asciiTheme="majorBidi" w:hAnsiTheme="majorBidi" w:cstheme="majorBidi"/>
                <w:sz w:val="27"/>
                <w:szCs w:val="27"/>
              </w:rPr>
              <w:t>630,204</w:t>
            </w:r>
          </w:p>
        </w:tc>
        <w:tc>
          <w:tcPr>
            <w:tcW w:w="292" w:type="dxa"/>
            <w:vAlign w:val="bottom"/>
          </w:tcPr>
          <w:p w14:paraId="12E4F7AD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74FE60F1" w14:textId="5E5A45C3" w:rsidR="0093400E" w:rsidRPr="00016E7B" w:rsidRDefault="00F10690" w:rsidP="00F1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bottom"/>
          </w:tcPr>
          <w:p w14:paraId="5DD9E720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0B848DEC" w14:textId="5B410227" w:rsidR="0093400E" w:rsidRPr="00016E7B" w:rsidRDefault="00F10690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414A8">
              <w:rPr>
                <w:rFonts w:asciiTheme="majorBidi" w:hAnsiTheme="majorBidi" w:cstheme="majorBidi"/>
                <w:sz w:val="27"/>
                <w:szCs w:val="27"/>
              </w:rPr>
              <w:t>645,181</w:t>
            </w:r>
          </w:p>
        </w:tc>
        <w:tc>
          <w:tcPr>
            <w:tcW w:w="227" w:type="dxa"/>
            <w:vAlign w:val="bottom"/>
          </w:tcPr>
          <w:p w14:paraId="77453B4C" w14:textId="77777777" w:rsidR="0093400E" w:rsidRPr="00016E7B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3600C507" w14:textId="7DF904ED" w:rsidR="0093400E" w:rsidRPr="009414A8" w:rsidRDefault="0093400E" w:rsidP="0093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414A8">
              <w:rPr>
                <w:rFonts w:asciiTheme="majorBidi" w:hAnsiTheme="majorBidi" w:cstheme="majorBidi"/>
                <w:sz w:val="27"/>
                <w:szCs w:val="27"/>
              </w:rPr>
              <w:t>645,181</w:t>
            </w:r>
          </w:p>
        </w:tc>
      </w:tr>
      <w:tr w:rsidR="00F10690" w:rsidRPr="005D1863" w14:paraId="473839AC" w14:textId="77777777" w:rsidTr="00F10690">
        <w:tc>
          <w:tcPr>
            <w:tcW w:w="1859" w:type="dxa"/>
          </w:tcPr>
          <w:p w14:paraId="7E4656B0" w14:textId="77777777" w:rsidR="00F10690" w:rsidRPr="00016E7B" w:rsidRDefault="00F10690" w:rsidP="00F10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 w:hanging="246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016E7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รวมหนี้สินที่มีภาระ</w:t>
            </w:r>
            <w:r w:rsidRPr="0093400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07881" w14:textId="4C72670E" w:rsidR="00F10690" w:rsidRPr="003703DB" w:rsidRDefault="00F10690" w:rsidP="00F1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4" w:type="dxa"/>
            <w:vAlign w:val="bottom"/>
          </w:tcPr>
          <w:p w14:paraId="464BA67C" w14:textId="77777777" w:rsidR="00F10690" w:rsidRPr="003703DB" w:rsidRDefault="00F10690" w:rsidP="00F1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EB0AC" w14:textId="00037554" w:rsidR="00F10690" w:rsidRPr="003703DB" w:rsidRDefault="00F10690" w:rsidP="00F1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44727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44727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74,045</w:t>
            </w:r>
          </w:p>
        </w:tc>
        <w:tc>
          <w:tcPr>
            <w:tcW w:w="257" w:type="dxa"/>
            <w:vAlign w:val="bottom"/>
          </w:tcPr>
          <w:p w14:paraId="030C9739" w14:textId="77777777" w:rsidR="00F10690" w:rsidRPr="003703DB" w:rsidRDefault="00F10690" w:rsidP="00F1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205EE" w14:textId="68DE81A6" w:rsidR="00F10690" w:rsidRPr="003703DB" w:rsidRDefault="00447277" w:rsidP="00F1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4727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16,174,045</w:t>
            </w:r>
          </w:p>
        </w:tc>
        <w:tc>
          <w:tcPr>
            <w:tcW w:w="292" w:type="dxa"/>
            <w:vAlign w:val="bottom"/>
          </w:tcPr>
          <w:p w14:paraId="6F7A32FC" w14:textId="77777777" w:rsidR="00F10690" w:rsidRPr="003703DB" w:rsidRDefault="00F10690" w:rsidP="00F1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2CEE1" w14:textId="7A3C6FFA" w:rsidR="00F10690" w:rsidRPr="003703DB" w:rsidRDefault="00F10690" w:rsidP="00F1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bottom"/>
          </w:tcPr>
          <w:p w14:paraId="0CC765C8" w14:textId="77777777" w:rsidR="00F10690" w:rsidRPr="003703DB" w:rsidRDefault="00F10690" w:rsidP="00F1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86D8A" w14:textId="1553F689" w:rsidR="00F10690" w:rsidRPr="003703DB" w:rsidRDefault="00F10690" w:rsidP="00F1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12,899,655</w:t>
            </w:r>
          </w:p>
        </w:tc>
        <w:tc>
          <w:tcPr>
            <w:tcW w:w="227" w:type="dxa"/>
            <w:vAlign w:val="bottom"/>
          </w:tcPr>
          <w:p w14:paraId="6AAF36B3" w14:textId="77777777" w:rsidR="00F10690" w:rsidRPr="00016E7B" w:rsidRDefault="00F10690" w:rsidP="00F1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25C9F" w14:textId="1C1087FB" w:rsidR="00F10690" w:rsidRPr="00016E7B" w:rsidRDefault="00F10690" w:rsidP="00F1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12,899,655</w:t>
            </w:r>
          </w:p>
        </w:tc>
      </w:tr>
    </w:tbl>
    <w:p w14:paraId="7C81B471" w14:textId="70C698D5" w:rsidR="0071773E" w:rsidRDefault="0071773E" w:rsidP="00696AF8">
      <w:pPr>
        <w:pStyle w:val="Bo-Blankline"/>
        <w:rPr>
          <w:rFonts w:asciiTheme="majorBidi" w:hAnsiTheme="majorBidi" w:cstheme="majorBidi"/>
          <w:cs/>
        </w:rPr>
      </w:pPr>
    </w:p>
    <w:p w14:paraId="16F4459F" w14:textId="46BC3C82" w:rsidR="00867D8A" w:rsidRPr="00BD6EE4" w:rsidRDefault="00867D8A" w:rsidP="00867D8A">
      <w:pPr>
        <w:pStyle w:val="block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D6EE4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 แสดงตามระยะเวลาครบกำหนดการจ่ายชำระ ณ วันที่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ธันวาคม ได้ดังนี้</w:t>
      </w:r>
    </w:p>
    <w:p w14:paraId="341FA4D4" w14:textId="77777777" w:rsidR="00DA6F99" w:rsidRPr="00C7044A" w:rsidRDefault="00DA6F99" w:rsidP="00867D8A">
      <w:pPr>
        <w:pStyle w:val="block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64"/>
        <w:gridCol w:w="1169"/>
        <w:gridCol w:w="273"/>
        <w:gridCol w:w="1166"/>
        <w:gridCol w:w="273"/>
        <w:gridCol w:w="1175"/>
      </w:tblGrid>
      <w:tr w:rsidR="00A84229" w:rsidRPr="00BD6EE4" w14:paraId="4BFA99C2" w14:textId="77777777" w:rsidTr="00D117BF">
        <w:trPr>
          <w:tblHeader/>
        </w:trPr>
        <w:tc>
          <w:tcPr>
            <w:tcW w:w="3600" w:type="dxa"/>
            <w:shd w:val="clear" w:color="auto" w:fill="auto"/>
          </w:tcPr>
          <w:p w14:paraId="3D03181B" w14:textId="77777777" w:rsidR="00A84229" w:rsidRPr="00BD6EE4" w:rsidRDefault="00A84229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14:paraId="3AC09B67" w14:textId="77777777" w:rsidR="00A84229" w:rsidRPr="00BD6EE4" w:rsidRDefault="00A8422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0A167EDC" w14:textId="77777777" w:rsidR="00A84229" w:rsidRPr="00BD6EE4" w:rsidRDefault="00A84229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shd w:val="clear" w:color="auto" w:fill="auto"/>
          </w:tcPr>
          <w:p w14:paraId="1C0D797E" w14:textId="77777777" w:rsidR="00A84229" w:rsidRPr="00BD6EE4" w:rsidRDefault="00A8422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234" w:rsidRPr="00BD6EE4" w14:paraId="690437DF" w14:textId="77777777" w:rsidTr="00D117BF">
        <w:trPr>
          <w:tblHeader/>
        </w:trPr>
        <w:tc>
          <w:tcPr>
            <w:tcW w:w="3600" w:type="dxa"/>
            <w:shd w:val="clear" w:color="auto" w:fill="auto"/>
          </w:tcPr>
          <w:p w14:paraId="67E99026" w14:textId="77777777" w:rsidR="006D4234" w:rsidRPr="00BD6EE4" w:rsidRDefault="006D4234" w:rsidP="006D4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4BF87F" w14:textId="609675A9" w:rsidR="006D4234" w:rsidRPr="00BD6EE4" w:rsidRDefault="006145CD" w:rsidP="006D4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A78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14:paraId="2B88C8D3" w14:textId="77777777" w:rsidR="006D4234" w:rsidRPr="00BD6EE4" w:rsidRDefault="006D4234" w:rsidP="006D4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98D1255" w14:textId="5B2482F0" w:rsidR="006D4234" w:rsidRPr="00BD6EE4" w:rsidRDefault="006145CD" w:rsidP="006D4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A78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3" w:type="dxa"/>
            <w:shd w:val="clear" w:color="auto" w:fill="auto"/>
          </w:tcPr>
          <w:p w14:paraId="74050BE3" w14:textId="77777777" w:rsidR="006D4234" w:rsidRPr="00BD6EE4" w:rsidRDefault="006D4234" w:rsidP="006D42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0A5E879" w14:textId="3E3728E9" w:rsidR="006D4234" w:rsidRPr="00BD6EE4" w:rsidRDefault="006145CD" w:rsidP="006D4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A78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77D417BC" w14:textId="77777777" w:rsidR="006D4234" w:rsidRPr="00BD6EE4" w:rsidRDefault="006D4234" w:rsidP="006D42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E9F86D4" w14:textId="7D1D1A91" w:rsidR="006D4234" w:rsidRPr="00BD6EE4" w:rsidRDefault="006145CD" w:rsidP="006D4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A78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84229" w:rsidRPr="00BD6EE4" w14:paraId="40571B1A" w14:textId="77777777" w:rsidTr="00D117BF">
        <w:trPr>
          <w:tblHeader/>
        </w:trPr>
        <w:tc>
          <w:tcPr>
            <w:tcW w:w="3600" w:type="dxa"/>
            <w:shd w:val="clear" w:color="auto" w:fill="auto"/>
          </w:tcPr>
          <w:p w14:paraId="61E06371" w14:textId="77777777" w:rsidR="00A84229" w:rsidRPr="00BD6EE4" w:rsidRDefault="00A84229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7853C26F" w14:textId="77777777" w:rsidR="00A84229" w:rsidRPr="00BD6EE4" w:rsidRDefault="00A8422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E2EF2" w:rsidRPr="00BD6EE4" w14:paraId="56571D6E" w14:textId="77777777" w:rsidTr="00D117BF">
        <w:tc>
          <w:tcPr>
            <w:tcW w:w="3600" w:type="dxa"/>
            <w:shd w:val="clear" w:color="auto" w:fill="auto"/>
          </w:tcPr>
          <w:p w14:paraId="68B79B2B" w14:textId="704D925A" w:rsidR="00AE2EF2" w:rsidRPr="004112AB" w:rsidRDefault="00AE2EF2" w:rsidP="00AE2EF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66C8C1F2" w14:textId="4309240E" w:rsidR="00AE2EF2" w:rsidRPr="00BD6EE4" w:rsidRDefault="00AE2EF2" w:rsidP="00AE2EF2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4,020,241</w:t>
            </w:r>
          </w:p>
        </w:tc>
        <w:tc>
          <w:tcPr>
            <w:tcW w:w="264" w:type="dxa"/>
            <w:shd w:val="clear" w:color="auto" w:fill="auto"/>
          </w:tcPr>
          <w:p w14:paraId="3EC54E62" w14:textId="77777777" w:rsidR="00AE2EF2" w:rsidRPr="00BD6EE4" w:rsidRDefault="00AE2EF2" w:rsidP="00AE2EF2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25CEDE7" w14:textId="27E831D3" w:rsidR="00AE2EF2" w:rsidRPr="00BD6EE4" w:rsidRDefault="00AE2EF2" w:rsidP="00AE2EF2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</w:p>
        </w:tc>
        <w:tc>
          <w:tcPr>
            <w:tcW w:w="273" w:type="dxa"/>
            <w:shd w:val="clear" w:color="auto" w:fill="auto"/>
          </w:tcPr>
          <w:p w14:paraId="321F8AC4" w14:textId="77777777" w:rsidR="00AE2EF2" w:rsidRPr="00BD6EE4" w:rsidRDefault="00AE2EF2" w:rsidP="00AE2E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F1B3E7E" w14:textId="0EEFFF2C" w:rsidR="00AE2EF2" w:rsidRPr="00BD6EE4" w:rsidRDefault="00AE2EF2" w:rsidP="00AE2EF2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4,020,241</w:t>
            </w:r>
          </w:p>
        </w:tc>
        <w:tc>
          <w:tcPr>
            <w:tcW w:w="273" w:type="dxa"/>
            <w:shd w:val="clear" w:color="auto" w:fill="auto"/>
          </w:tcPr>
          <w:p w14:paraId="533957F1" w14:textId="77777777" w:rsidR="00AE2EF2" w:rsidRPr="00BD6EE4" w:rsidRDefault="00AE2EF2" w:rsidP="00AE2E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9EF8F3E" w14:textId="11B289DF" w:rsidR="00AE2EF2" w:rsidRPr="00BD6EE4" w:rsidRDefault="00AE2EF2" w:rsidP="00AE2EF2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</w:p>
        </w:tc>
      </w:tr>
      <w:tr w:rsidR="00AE2EF2" w:rsidRPr="00BD6EE4" w14:paraId="0B65BE8D" w14:textId="77777777" w:rsidTr="00D117BF">
        <w:tc>
          <w:tcPr>
            <w:tcW w:w="3600" w:type="dxa"/>
            <w:shd w:val="clear" w:color="auto" w:fill="auto"/>
          </w:tcPr>
          <w:p w14:paraId="7EEFF9F1" w14:textId="4E3631C0" w:rsidR="00AE2EF2" w:rsidRPr="00BD6EE4" w:rsidRDefault="00AE2EF2" w:rsidP="00AE2EF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60" w:type="dxa"/>
            <w:shd w:val="clear" w:color="auto" w:fill="auto"/>
          </w:tcPr>
          <w:p w14:paraId="57549992" w14:textId="0442C31D" w:rsidR="00AE2EF2" w:rsidRPr="00BD6EE4" w:rsidRDefault="00AE2EF2" w:rsidP="00AE2EF2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11,586,283</w:t>
            </w:r>
          </w:p>
        </w:tc>
        <w:tc>
          <w:tcPr>
            <w:tcW w:w="264" w:type="dxa"/>
            <w:shd w:val="clear" w:color="auto" w:fill="auto"/>
          </w:tcPr>
          <w:p w14:paraId="63945C2A" w14:textId="77777777" w:rsidR="00AE2EF2" w:rsidRPr="00BD6EE4" w:rsidRDefault="00AE2EF2" w:rsidP="00AE2EF2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DA0A733" w14:textId="5F18038E" w:rsidR="00AE2EF2" w:rsidRPr="00BD6EE4" w:rsidRDefault="00AE2EF2" w:rsidP="00AE2EF2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066,789</w:t>
            </w:r>
          </w:p>
        </w:tc>
        <w:tc>
          <w:tcPr>
            <w:tcW w:w="273" w:type="dxa"/>
            <w:shd w:val="clear" w:color="auto" w:fill="auto"/>
          </w:tcPr>
          <w:p w14:paraId="273B379B" w14:textId="77777777" w:rsidR="00AE2EF2" w:rsidRPr="00BD6EE4" w:rsidRDefault="00AE2EF2" w:rsidP="00AE2E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5D0F440" w14:textId="281CF86D" w:rsidR="00AE2EF2" w:rsidRPr="00BD6EE4" w:rsidRDefault="00AE2EF2" w:rsidP="00AE2EF2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11,586,283</w:t>
            </w:r>
          </w:p>
        </w:tc>
        <w:tc>
          <w:tcPr>
            <w:tcW w:w="273" w:type="dxa"/>
            <w:shd w:val="clear" w:color="auto" w:fill="auto"/>
          </w:tcPr>
          <w:p w14:paraId="5C3704E7" w14:textId="77777777" w:rsidR="00AE2EF2" w:rsidRPr="00BD6EE4" w:rsidRDefault="00AE2EF2" w:rsidP="00AE2E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5C400F6" w14:textId="41C90000" w:rsidR="00AE2EF2" w:rsidRPr="00BD6EE4" w:rsidRDefault="00AE2EF2" w:rsidP="00AE2EF2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066,789</w:t>
            </w:r>
          </w:p>
        </w:tc>
      </w:tr>
      <w:tr w:rsidR="00AE2EF2" w:rsidRPr="00BD6EE4" w14:paraId="543C0179" w14:textId="77777777" w:rsidTr="00D117BF">
        <w:tc>
          <w:tcPr>
            <w:tcW w:w="3600" w:type="dxa"/>
            <w:shd w:val="clear" w:color="auto" w:fill="auto"/>
          </w:tcPr>
          <w:p w14:paraId="7242DBCC" w14:textId="6D070609" w:rsidR="00AE2EF2" w:rsidRPr="00BD6EE4" w:rsidRDefault="00AE2EF2" w:rsidP="00AE2EF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260" w:type="dxa"/>
            <w:shd w:val="clear" w:color="auto" w:fill="auto"/>
          </w:tcPr>
          <w:p w14:paraId="09F70CDC" w14:textId="7166BE1A" w:rsidR="00AE2EF2" w:rsidRPr="006145CD" w:rsidRDefault="00AE2EF2" w:rsidP="00AE2EF2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567,521</w:t>
            </w:r>
          </w:p>
        </w:tc>
        <w:tc>
          <w:tcPr>
            <w:tcW w:w="264" w:type="dxa"/>
            <w:shd w:val="clear" w:color="auto" w:fill="auto"/>
          </w:tcPr>
          <w:p w14:paraId="65B50F30" w14:textId="77777777" w:rsidR="00AE2EF2" w:rsidRPr="00BD6EE4" w:rsidRDefault="00AE2EF2" w:rsidP="00AE2EF2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E149846" w14:textId="2AD6241D" w:rsidR="00AE2EF2" w:rsidRPr="006145CD" w:rsidRDefault="00AE2EF2" w:rsidP="00AE2EF2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578,392</w:t>
            </w:r>
          </w:p>
        </w:tc>
        <w:tc>
          <w:tcPr>
            <w:tcW w:w="273" w:type="dxa"/>
            <w:shd w:val="clear" w:color="auto" w:fill="auto"/>
          </w:tcPr>
          <w:p w14:paraId="2722AE97" w14:textId="77777777" w:rsidR="00AE2EF2" w:rsidRPr="00BD6EE4" w:rsidRDefault="00AE2EF2" w:rsidP="00AE2E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890A5C0" w14:textId="7A734556" w:rsidR="00AE2EF2" w:rsidRPr="006145CD" w:rsidRDefault="00AE2EF2" w:rsidP="00AE2EF2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567,521</w:t>
            </w:r>
          </w:p>
        </w:tc>
        <w:tc>
          <w:tcPr>
            <w:tcW w:w="273" w:type="dxa"/>
            <w:shd w:val="clear" w:color="auto" w:fill="auto"/>
          </w:tcPr>
          <w:p w14:paraId="6033C137" w14:textId="77777777" w:rsidR="00AE2EF2" w:rsidRPr="00BD6EE4" w:rsidRDefault="00AE2EF2" w:rsidP="00AE2E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C884E98" w14:textId="62F8BD9D" w:rsidR="00AE2EF2" w:rsidRPr="006145CD" w:rsidRDefault="00AE2EF2" w:rsidP="00AE2EF2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578,392</w:t>
            </w:r>
          </w:p>
        </w:tc>
      </w:tr>
      <w:tr w:rsidR="00AE2EF2" w:rsidRPr="00BD6EE4" w14:paraId="20CEA799" w14:textId="77777777" w:rsidTr="00D117BF">
        <w:tc>
          <w:tcPr>
            <w:tcW w:w="3600" w:type="dxa"/>
            <w:shd w:val="clear" w:color="auto" w:fill="auto"/>
            <w:vAlign w:val="bottom"/>
          </w:tcPr>
          <w:p w14:paraId="6710F1FB" w14:textId="77777777" w:rsidR="00AE2EF2" w:rsidRPr="00BD6EE4" w:rsidRDefault="00AE2EF2" w:rsidP="00AE2EF2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00F0A" w14:textId="030809AE" w:rsidR="00AE2EF2" w:rsidRPr="00BD6EE4" w:rsidRDefault="00AE2EF2" w:rsidP="00AE2EF2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16,174,045</w:t>
            </w:r>
          </w:p>
        </w:tc>
        <w:tc>
          <w:tcPr>
            <w:tcW w:w="264" w:type="dxa"/>
            <w:shd w:val="clear" w:color="auto" w:fill="auto"/>
          </w:tcPr>
          <w:p w14:paraId="38EDB8D7" w14:textId="77777777" w:rsidR="00AE2EF2" w:rsidRPr="00BD6EE4" w:rsidRDefault="00AE2EF2" w:rsidP="00AE2EF2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8F184" w14:textId="11354850" w:rsidR="00AE2EF2" w:rsidRPr="005A78D9" w:rsidRDefault="00AE2EF2" w:rsidP="00AE2EF2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78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12,899,655</w:t>
            </w:r>
          </w:p>
        </w:tc>
        <w:tc>
          <w:tcPr>
            <w:tcW w:w="273" w:type="dxa"/>
            <w:shd w:val="clear" w:color="auto" w:fill="auto"/>
          </w:tcPr>
          <w:p w14:paraId="27B60D87" w14:textId="77777777" w:rsidR="00AE2EF2" w:rsidRPr="00BD6EE4" w:rsidRDefault="00AE2EF2" w:rsidP="00AE2E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1ACD8" w14:textId="3337E8FB" w:rsidR="00AE2EF2" w:rsidRPr="00BD6EE4" w:rsidRDefault="00AE2EF2" w:rsidP="00AE2EF2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16,174,045</w:t>
            </w:r>
          </w:p>
        </w:tc>
        <w:tc>
          <w:tcPr>
            <w:tcW w:w="273" w:type="dxa"/>
            <w:shd w:val="clear" w:color="auto" w:fill="auto"/>
          </w:tcPr>
          <w:p w14:paraId="22C081CF" w14:textId="77777777" w:rsidR="00AE2EF2" w:rsidRPr="00BD6EE4" w:rsidRDefault="00AE2EF2" w:rsidP="00AE2E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0A389" w14:textId="399A46A0" w:rsidR="00AE2EF2" w:rsidRPr="00BD6EE4" w:rsidRDefault="00AE2EF2" w:rsidP="00AE2EF2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899,655</w:t>
            </w:r>
          </w:p>
        </w:tc>
      </w:tr>
    </w:tbl>
    <w:p w14:paraId="3300507B" w14:textId="77777777" w:rsidR="005439C7" w:rsidRPr="00C7044A" w:rsidRDefault="005439C7" w:rsidP="000A2581">
      <w:pPr>
        <w:pStyle w:val="Bo-Blankline"/>
        <w:rPr>
          <w:rFonts w:asciiTheme="majorBidi" w:hAnsiTheme="majorBidi" w:cstheme="majorBidi"/>
        </w:rPr>
      </w:pPr>
    </w:p>
    <w:p w14:paraId="2E1C457E" w14:textId="6872ABC0" w:rsidR="004937B4" w:rsidRDefault="00400D18" w:rsidP="00C863C6">
      <w:pPr>
        <w:pStyle w:val="Bo-C1Content"/>
        <w:rPr>
          <w:rFonts w:asciiTheme="majorBidi" w:hAnsiTheme="majorBidi" w:cstheme="majorBidi"/>
        </w:rPr>
      </w:pPr>
      <w:r w:rsidRPr="00BD6EE4">
        <w:rPr>
          <w:rFonts w:asciiTheme="majorBidi" w:hAnsiTheme="majorBidi" w:cstheme="majorBidi"/>
          <w:cs/>
        </w:rPr>
        <w:t xml:space="preserve">ณ วันที่ </w:t>
      </w:r>
      <w:r w:rsidR="006145CD" w:rsidRPr="006145CD">
        <w:rPr>
          <w:rFonts w:asciiTheme="majorBidi" w:hAnsiTheme="majorBidi" w:cstheme="majorBidi"/>
          <w:lang w:val="en-US"/>
        </w:rPr>
        <w:t>31</w:t>
      </w:r>
      <w:r w:rsidR="004937B4" w:rsidRPr="00BD6EE4">
        <w:rPr>
          <w:rFonts w:asciiTheme="majorBidi" w:hAnsiTheme="majorBidi" w:cstheme="majorBidi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5A78D9">
        <w:rPr>
          <w:rFonts w:asciiTheme="majorBidi" w:hAnsiTheme="majorBidi" w:cstheme="majorBidi"/>
          <w:lang w:val="en-US"/>
        </w:rPr>
        <w:t>4</w:t>
      </w:r>
      <w:r w:rsidR="003A5941" w:rsidRPr="00BD6EE4">
        <w:rPr>
          <w:rFonts w:asciiTheme="majorBidi" w:hAnsiTheme="majorBidi" w:cstheme="majorBidi"/>
          <w:cs/>
        </w:rPr>
        <w:t xml:space="preserve"> และ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5A78D9">
        <w:rPr>
          <w:rFonts w:asciiTheme="majorBidi" w:hAnsiTheme="majorBidi" w:cstheme="majorBidi"/>
          <w:lang w:val="en-US"/>
        </w:rPr>
        <w:t>3</w:t>
      </w:r>
      <w:r w:rsidR="00AB33FD" w:rsidRPr="00BD6EE4">
        <w:rPr>
          <w:rFonts w:asciiTheme="majorBidi" w:hAnsiTheme="majorBidi" w:cstheme="majorBidi"/>
          <w:cs/>
        </w:rPr>
        <w:t xml:space="preserve"> </w:t>
      </w:r>
      <w:r w:rsidR="00112DF2" w:rsidRPr="00BD6EE4">
        <w:rPr>
          <w:rFonts w:asciiTheme="majorBidi" w:hAnsiTheme="majorBidi" w:cstheme="majorBidi"/>
          <w:cs/>
        </w:rPr>
        <w:t>บริษัท</w:t>
      </w:r>
      <w:r w:rsidR="009864E7" w:rsidRPr="00BD6EE4">
        <w:rPr>
          <w:rFonts w:asciiTheme="majorBidi" w:hAnsiTheme="majorBidi" w:cstheme="majorBidi"/>
          <w:cs/>
        </w:rPr>
        <w:t>ไม่</w:t>
      </w:r>
      <w:r w:rsidR="004937B4" w:rsidRPr="00BD6EE4">
        <w:rPr>
          <w:rFonts w:asciiTheme="majorBidi" w:hAnsiTheme="majorBidi" w:cstheme="majorBidi"/>
          <w:cs/>
        </w:rPr>
        <w:t>มีวงเงินสินเชื่อซึ่งยังมิได้เบิกใช้</w:t>
      </w:r>
    </w:p>
    <w:p w14:paraId="156CE152" w14:textId="77777777" w:rsidR="009062AE" w:rsidRDefault="00D33ED0">
      <w:pPr>
        <w:spacing w:line="240" w:lineRule="auto"/>
        <w:rPr>
          <w:cs/>
        </w:rPr>
        <w:sectPr w:rsidR="009062AE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  <w:r>
        <w:rPr>
          <w:cs/>
        </w:rPr>
        <w:br w:type="page"/>
      </w:r>
    </w:p>
    <w:p w14:paraId="77FD466D" w14:textId="77777777" w:rsidR="00D33ED0" w:rsidRPr="00744476" w:rsidRDefault="00D33ED0" w:rsidP="00D33ED0">
      <w:pPr>
        <w:pStyle w:val="Bo-C1Content"/>
        <w:rPr>
          <w:rFonts w:asciiTheme="majorBidi" w:hAnsiTheme="majorBidi" w:cstheme="majorBidi"/>
          <w:b/>
          <w:bCs/>
        </w:rPr>
      </w:pPr>
      <w:r w:rsidRPr="00744476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14:paraId="4A83BF01" w14:textId="77777777" w:rsidR="00D33ED0" w:rsidRPr="00585911" w:rsidRDefault="00D33ED0" w:rsidP="00D33ED0">
      <w:pPr>
        <w:pStyle w:val="Bo-Blankline"/>
      </w:pPr>
    </w:p>
    <w:p w14:paraId="3B43697F" w14:textId="5BDA15E6" w:rsidR="00D33ED0" w:rsidRPr="00AE741E" w:rsidRDefault="00D33ED0" w:rsidP="0093400E">
      <w:pPr>
        <w:pStyle w:val="Bo-C1Content"/>
        <w:ind w:right="897"/>
        <w:rPr>
          <w:rFonts w:asciiTheme="majorBidi" w:hAnsiTheme="majorBidi" w:cstheme="majorBidi"/>
          <w:i/>
          <w:iCs/>
          <w:lang w:val="en-US"/>
        </w:rPr>
      </w:pPr>
      <w:r w:rsidRPr="00AE741E">
        <w:rPr>
          <w:rFonts w:asciiTheme="majorBidi" w:hAnsiTheme="majorBidi" w:cstheme="majorBidi"/>
          <w:cs/>
        </w:rPr>
        <w:t xml:space="preserve">ณ วันที่ </w:t>
      </w:r>
      <w:r w:rsidRPr="006145CD">
        <w:rPr>
          <w:rFonts w:asciiTheme="majorBidi" w:hAnsiTheme="majorBidi" w:cstheme="majorBidi"/>
          <w:lang w:val="en-US"/>
        </w:rPr>
        <w:t>31</w:t>
      </w:r>
      <w:r w:rsidRPr="00AE741E">
        <w:rPr>
          <w:rFonts w:asciiTheme="majorBidi" w:hAnsiTheme="majorBidi" w:cstheme="majorBidi"/>
          <w:lang w:val="en-US"/>
        </w:rPr>
        <w:t xml:space="preserve"> </w:t>
      </w:r>
      <w:r w:rsidRPr="00AE741E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6145CD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4</w:t>
      </w:r>
      <w:r w:rsidRPr="00AE741E">
        <w:rPr>
          <w:rFonts w:asciiTheme="majorBidi" w:hAnsiTheme="majorBidi" w:cstheme="majorBidi"/>
          <w:cs/>
        </w:rPr>
        <w:t xml:space="preserve"> 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6145CD">
        <w:rPr>
          <w:rFonts w:asciiTheme="majorBidi" w:hAnsiTheme="majorBidi" w:cstheme="majorBidi"/>
          <w:lang w:val="en-US"/>
        </w:rPr>
        <w:t>3</w:t>
      </w:r>
      <w:r w:rsidRPr="00AE741E">
        <w:rPr>
          <w:rFonts w:asciiTheme="majorBidi" w:hAnsiTheme="majorBidi" w:cstheme="majorBidi"/>
          <w:cs/>
        </w:rPr>
        <w:t xml:space="preserve"> เดือน มูลค่ารวม </w:t>
      </w:r>
      <w:r w:rsidRPr="0093400E">
        <w:rPr>
          <w:rFonts w:asciiTheme="majorBidi" w:hAnsiTheme="majorBidi" w:cstheme="majorBidi"/>
          <w:lang w:val="en-US"/>
        </w:rPr>
        <w:t>15,</w:t>
      </w:r>
      <w:r w:rsidR="0093400E" w:rsidRPr="0093400E">
        <w:rPr>
          <w:rFonts w:asciiTheme="majorBidi" w:hAnsiTheme="majorBidi" w:cstheme="majorBidi"/>
          <w:lang w:val="en-US"/>
        </w:rPr>
        <w:t>524</w:t>
      </w:r>
      <w:r w:rsidRPr="00AE741E">
        <w:rPr>
          <w:rFonts w:asciiTheme="majorBidi" w:hAnsiTheme="majorBidi" w:cstheme="majorBidi"/>
        </w:rPr>
        <w:t xml:space="preserve"> </w:t>
      </w:r>
      <w:r w:rsidRPr="00AE741E">
        <w:rPr>
          <w:rFonts w:asciiTheme="majorBidi" w:hAnsiTheme="majorBidi" w:cstheme="majorBidi"/>
          <w:cs/>
        </w:rPr>
        <w:t xml:space="preserve">ล้านบาท </w:t>
      </w:r>
      <w:r w:rsidRPr="00AE741E">
        <w:rPr>
          <w:rFonts w:asciiTheme="majorBidi" w:hAnsiTheme="majorBidi" w:cstheme="majorBidi"/>
          <w:i/>
          <w:iCs/>
          <w:cs/>
        </w:rPr>
        <w:t>(</w:t>
      </w:r>
      <w:r w:rsidRPr="006145CD">
        <w:rPr>
          <w:rFonts w:asciiTheme="majorBidi" w:hAnsiTheme="majorBidi" w:cstheme="majorBidi"/>
          <w:i/>
          <w:iCs/>
          <w:lang w:val="en-US"/>
        </w:rPr>
        <w:t>31</w:t>
      </w:r>
      <w:r w:rsidRPr="00AE741E">
        <w:rPr>
          <w:rFonts w:asciiTheme="majorBidi" w:hAnsiTheme="majorBidi" w:cstheme="majorBidi"/>
          <w:i/>
          <w:iCs/>
        </w:rPr>
        <w:t xml:space="preserve"> </w:t>
      </w:r>
      <w:r w:rsidRPr="00AE741E">
        <w:rPr>
          <w:rFonts w:asciiTheme="majorBidi" w:hAnsiTheme="majorBidi" w:cstheme="majorBidi" w:hint="cs"/>
          <w:i/>
          <w:iCs/>
          <w:cs/>
        </w:rPr>
        <w:t xml:space="preserve">ธันวาคม </w:t>
      </w:r>
      <w:r w:rsidRPr="006145CD">
        <w:rPr>
          <w:rFonts w:asciiTheme="majorBidi" w:hAnsiTheme="majorBidi" w:cstheme="majorBidi"/>
          <w:i/>
          <w:iCs/>
          <w:lang w:val="en-US"/>
        </w:rPr>
        <w:t>256</w:t>
      </w:r>
      <w:r>
        <w:rPr>
          <w:rFonts w:asciiTheme="majorBidi" w:hAnsiTheme="majorBidi" w:cstheme="majorBidi"/>
          <w:i/>
          <w:iCs/>
          <w:lang w:val="en-US"/>
        </w:rPr>
        <w:t>3</w:t>
      </w:r>
      <w:r w:rsidRPr="00AE741E">
        <w:rPr>
          <w:rFonts w:asciiTheme="majorBidi" w:hAnsiTheme="majorBidi" w:cstheme="majorBidi"/>
          <w:i/>
          <w:iCs/>
          <w:lang w:val="en-US"/>
        </w:rPr>
        <w:t>:</w:t>
      </w:r>
      <w:r>
        <w:rPr>
          <w:rFonts w:asciiTheme="majorBidi" w:hAnsiTheme="majorBidi" w:cstheme="majorBidi"/>
          <w:i/>
          <w:iCs/>
          <w:lang w:val="en-US"/>
        </w:rPr>
        <w:t xml:space="preserve"> 12,</w:t>
      </w:r>
      <w:r w:rsidRPr="006145CD">
        <w:rPr>
          <w:rFonts w:asciiTheme="majorBidi" w:hAnsiTheme="majorBidi" w:cstheme="majorBidi"/>
          <w:i/>
          <w:iCs/>
          <w:lang w:val="en-US"/>
        </w:rPr>
        <w:t>000</w:t>
      </w:r>
      <w:r w:rsidRPr="00AE741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AE741E">
        <w:rPr>
          <w:rFonts w:asciiTheme="majorBidi" w:hAnsiTheme="majorBidi" w:cstheme="majorBidi" w:hint="cs"/>
          <w:i/>
          <w:iCs/>
          <w:cs/>
          <w:lang w:val="en-US"/>
        </w:rPr>
        <w:t>ล้านบาท</w:t>
      </w:r>
      <w:r w:rsidRPr="00AE741E">
        <w:rPr>
          <w:rFonts w:asciiTheme="majorBidi" w:hAnsiTheme="majorBidi" w:cstheme="majorBidi"/>
          <w:i/>
          <w:iCs/>
          <w:cs/>
          <w:lang w:val="en-US"/>
        </w:rPr>
        <w:t>)</w:t>
      </w:r>
      <w:r w:rsidRPr="00AE741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AE741E">
        <w:rPr>
          <w:rFonts w:asciiTheme="majorBidi" w:hAnsiTheme="majorBidi" w:cstheme="majorBidi"/>
          <w:cs/>
          <w:lang w:val="en-US"/>
        </w:rPr>
        <w:t>ดังนี้</w:t>
      </w:r>
    </w:p>
    <w:p w14:paraId="243308B3" w14:textId="77777777" w:rsidR="00D33ED0" w:rsidRPr="00503902" w:rsidRDefault="00D33ED0" w:rsidP="00D33ED0">
      <w:pPr>
        <w:pStyle w:val="Bo-C1Content"/>
        <w:ind w:right="-338"/>
        <w:rPr>
          <w:sz w:val="20"/>
          <w:szCs w:val="20"/>
          <w:cs/>
          <w:lang w:val="en-US"/>
        </w:r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70"/>
        <w:gridCol w:w="1260"/>
        <w:gridCol w:w="27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170"/>
      </w:tblGrid>
      <w:tr w:rsidR="009062AE" w:rsidRPr="000E72B7" w14:paraId="75C85ACB" w14:textId="77777777" w:rsidTr="009D1AE7">
        <w:tc>
          <w:tcPr>
            <w:tcW w:w="1980" w:type="dxa"/>
          </w:tcPr>
          <w:p w14:paraId="0A2ED586" w14:textId="77777777" w:rsidR="009062AE" w:rsidRPr="000E72B7" w:rsidRDefault="009062AE" w:rsidP="009D1AE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1C22C3A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970" w:type="dxa"/>
            <w:gridSpan w:val="15"/>
          </w:tcPr>
          <w:p w14:paraId="51278FE6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9062AE" w:rsidRPr="000E72B7" w14:paraId="31686F12" w14:textId="77777777" w:rsidTr="009D1AE7">
        <w:tc>
          <w:tcPr>
            <w:tcW w:w="1980" w:type="dxa"/>
          </w:tcPr>
          <w:p w14:paraId="225021B2" w14:textId="77777777" w:rsidR="009062AE" w:rsidRPr="000E72B7" w:rsidRDefault="009062AE" w:rsidP="009D1AE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70" w:type="dxa"/>
          </w:tcPr>
          <w:p w14:paraId="77297E8E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80" w:type="dxa"/>
            <w:gridSpan w:val="3"/>
          </w:tcPr>
          <w:p w14:paraId="0DE90613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3F9ABD60" w14:textId="77777777" w:rsidR="009062AE" w:rsidRPr="000E72B7" w:rsidRDefault="009062AE" w:rsidP="009D1AE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80" w:type="dxa"/>
            <w:gridSpan w:val="3"/>
          </w:tcPr>
          <w:p w14:paraId="2E5FE7BD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304A0BA9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90" w:type="dxa"/>
            <w:gridSpan w:val="3"/>
          </w:tcPr>
          <w:p w14:paraId="23AE2F9B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</w:tcPr>
          <w:p w14:paraId="6C6525A6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F62310F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501120B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51E2B1A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062AE" w:rsidRPr="000E72B7" w14:paraId="30EE0FDD" w14:textId="77777777" w:rsidTr="009D1AE7">
        <w:tc>
          <w:tcPr>
            <w:tcW w:w="1980" w:type="dxa"/>
          </w:tcPr>
          <w:p w14:paraId="0E79CB3A" w14:textId="77777777" w:rsidR="009062AE" w:rsidRPr="000E72B7" w:rsidRDefault="009062AE" w:rsidP="009D1AE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70" w:type="dxa"/>
          </w:tcPr>
          <w:p w14:paraId="717620B2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BD14872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06D519F4" w14:textId="77777777" w:rsidR="009062AE" w:rsidRPr="000E72B7" w:rsidRDefault="009062AE" w:rsidP="009D1AE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85165A1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5B4AFFA" w14:textId="77777777" w:rsidR="009062AE" w:rsidRPr="000E72B7" w:rsidRDefault="009062AE" w:rsidP="009D1AE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FCFBF2C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7FE5BB0B" w14:textId="77777777" w:rsidR="009062AE" w:rsidRPr="000E72B7" w:rsidRDefault="009062AE" w:rsidP="009D1AE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B45A0D0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937234E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35235B6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43E360CE" w14:textId="77777777" w:rsidR="009062AE" w:rsidRPr="000E72B7" w:rsidRDefault="009062AE" w:rsidP="009D1AE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505A8F0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52EBA75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2CB3E7FB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0CD75AFC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CCA1E02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062AE" w:rsidRPr="000E72B7" w14:paraId="75995B00" w14:textId="77777777" w:rsidTr="009D1AE7">
        <w:tc>
          <w:tcPr>
            <w:tcW w:w="1980" w:type="dxa"/>
          </w:tcPr>
          <w:p w14:paraId="37E362A8" w14:textId="77777777" w:rsidR="009062AE" w:rsidRPr="000E72B7" w:rsidRDefault="009062AE" w:rsidP="009062A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270" w:type="dxa"/>
          </w:tcPr>
          <w:p w14:paraId="294CAAEA" w14:textId="77777777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7D458B5A" w14:textId="564B14A0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270" w:type="dxa"/>
          </w:tcPr>
          <w:p w14:paraId="6FFFEC4F" w14:textId="77777777" w:rsidR="009062AE" w:rsidRPr="000E72B7" w:rsidRDefault="009062AE" w:rsidP="009062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8199333" w14:textId="3A1BEFDC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</w:tcPr>
          <w:p w14:paraId="1830F926" w14:textId="77777777" w:rsidR="009062AE" w:rsidRPr="000E72B7" w:rsidRDefault="009062AE" w:rsidP="009062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9D2F6AE" w14:textId="6ADF3754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270" w:type="dxa"/>
          </w:tcPr>
          <w:p w14:paraId="1D4E3CD1" w14:textId="77777777" w:rsidR="009062AE" w:rsidRPr="000E72B7" w:rsidRDefault="009062AE" w:rsidP="009062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D7FDBF7" w14:textId="7A817506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</w:tcPr>
          <w:p w14:paraId="0D267BDC" w14:textId="77777777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186A5455" w14:textId="1BD7B475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270" w:type="dxa"/>
          </w:tcPr>
          <w:p w14:paraId="4231F734" w14:textId="77777777" w:rsidR="009062AE" w:rsidRPr="000E72B7" w:rsidRDefault="009062AE" w:rsidP="009062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1E553D2" w14:textId="5B32E637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</w:tcPr>
          <w:p w14:paraId="25CD4F2C" w14:textId="77777777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0630115" w14:textId="77777777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2D6204" w14:textId="77777777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515EFB2" w14:textId="77777777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9062AE" w:rsidRPr="000E72B7" w14:paraId="45DB442D" w14:textId="77777777" w:rsidTr="009D1AE7">
        <w:tc>
          <w:tcPr>
            <w:tcW w:w="1980" w:type="dxa"/>
          </w:tcPr>
          <w:p w14:paraId="1745046A" w14:textId="77777777" w:rsidR="009062AE" w:rsidRPr="000E72B7" w:rsidRDefault="009062AE" w:rsidP="009062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4DC72243" w14:textId="77777777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090" w:type="dxa"/>
            <w:gridSpan w:val="11"/>
          </w:tcPr>
          <w:p w14:paraId="6B7A3051" w14:textId="77777777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70" w:type="dxa"/>
          </w:tcPr>
          <w:p w14:paraId="499C744F" w14:textId="77777777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</w:tcPr>
          <w:p w14:paraId="1226CF4C" w14:textId="77777777" w:rsidR="009062AE" w:rsidRPr="000E72B7" w:rsidRDefault="009062AE" w:rsidP="00906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70" w:type="dxa"/>
          </w:tcPr>
          <w:p w14:paraId="75EB4CDB" w14:textId="77777777" w:rsidR="009062AE" w:rsidRPr="000E72B7" w:rsidRDefault="009062AE" w:rsidP="009062A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EF05AE1" w14:textId="77777777" w:rsidR="009062AE" w:rsidRPr="000E72B7" w:rsidRDefault="009062AE" w:rsidP="009062AE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C128C4" w:rsidRPr="000E72B7" w14:paraId="0AE14DB3" w14:textId="77777777" w:rsidTr="009D1AE7">
        <w:tc>
          <w:tcPr>
            <w:tcW w:w="1980" w:type="dxa"/>
          </w:tcPr>
          <w:p w14:paraId="07D35568" w14:textId="77777777" w:rsidR="00C128C4" w:rsidRPr="000E72B7" w:rsidRDefault="00C128C4" w:rsidP="00C128C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2561</w:t>
            </w:r>
          </w:p>
        </w:tc>
        <w:tc>
          <w:tcPr>
            <w:tcW w:w="270" w:type="dxa"/>
          </w:tcPr>
          <w:p w14:paraId="51802F34" w14:textId="77777777" w:rsidR="00C128C4" w:rsidRPr="000E72B7" w:rsidRDefault="00C128C4" w:rsidP="00C128C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D9FAF1D" w14:textId="6DF21896" w:rsidR="00C128C4" w:rsidRPr="000E72B7" w:rsidRDefault="0093400E" w:rsidP="0093400E">
            <w:pPr>
              <w:spacing w:line="240" w:lineRule="atLeast"/>
              <w:ind w:left="-46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0DC17B" w14:textId="77777777" w:rsidR="00C128C4" w:rsidRPr="000E72B7" w:rsidRDefault="00C128C4" w:rsidP="00C128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4C44C45" w14:textId="08EA8AC1" w:rsidR="00C128C4" w:rsidRPr="000E72B7" w:rsidRDefault="00C128C4" w:rsidP="00C128C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9AEE2F0" w14:textId="77777777" w:rsidR="00C128C4" w:rsidRPr="000E72B7" w:rsidRDefault="00C128C4" w:rsidP="00C128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544CBEF" w14:textId="6D1108AA" w:rsidR="00C128C4" w:rsidRPr="000E72B7" w:rsidRDefault="009E2A20" w:rsidP="00C128C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5052E3" w14:textId="77777777" w:rsidR="00C128C4" w:rsidRPr="000E72B7" w:rsidRDefault="00C128C4" w:rsidP="00C128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38897BF" w14:textId="7DB6822F" w:rsidR="00C128C4" w:rsidRPr="000E72B7" w:rsidRDefault="00C128C4" w:rsidP="00C128C4">
            <w:pPr>
              <w:spacing w:line="240" w:lineRule="atLeast"/>
              <w:ind w:left="-46" w:right="-12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324697" w14:textId="77777777" w:rsidR="00C128C4" w:rsidRPr="000E72B7" w:rsidRDefault="00C128C4" w:rsidP="00C128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5CADE49" w14:textId="317D8CAF" w:rsidR="00C128C4" w:rsidRPr="000E72B7" w:rsidRDefault="009E2A20" w:rsidP="009E2A20">
            <w:pPr>
              <w:spacing w:line="240" w:lineRule="atLeast"/>
              <w:ind w:left="-46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52BE3850" w14:textId="77777777" w:rsidR="00C128C4" w:rsidRPr="000E72B7" w:rsidRDefault="00C128C4" w:rsidP="00C128C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66832BD4" w14:textId="571A6E31" w:rsidR="00C128C4" w:rsidRPr="000E72B7" w:rsidRDefault="00C128C4" w:rsidP="00C128C4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51354AE4" w14:textId="77777777" w:rsidR="00C128C4" w:rsidRPr="000E72B7" w:rsidRDefault="00C128C4" w:rsidP="00C128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</w:tcPr>
          <w:p w14:paraId="0486F5BB" w14:textId="77777777" w:rsidR="00C128C4" w:rsidRPr="000E72B7" w:rsidRDefault="00C128C4" w:rsidP="00C128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</w:p>
        </w:tc>
        <w:tc>
          <w:tcPr>
            <w:tcW w:w="270" w:type="dxa"/>
          </w:tcPr>
          <w:p w14:paraId="488DC5CC" w14:textId="77777777" w:rsidR="00C128C4" w:rsidRPr="000E72B7" w:rsidRDefault="00C128C4" w:rsidP="00C128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1EA0C2A" w14:textId="77777777" w:rsidR="00C128C4" w:rsidRPr="000E72B7" w:rsidRDefault="00C128C4" w:rsidP="00C128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9E2A20" w:rsidRPr="000E72B7" w14:paraId="4E1A2687" w14:textId="77777777" w:rsidTr="009D1AE7">
        <w:tc>
          <w:tcPr>
            <w:tcW w:w="1980" w:type="dxa"/>
          </w:tcPr>
          <w:p w14:paraId="006E867A" w14:textId="77777777" w:rsidR="009E2A20" w:rsidRPr="000E72B7" w:rsidRDefault="009E2A20" w:rsidP="009E2A20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270" w:type="dxa"/>
          </w:tcPr>
          <w:p w14:paraId="2B29B481" w14:textId="77777777" w:rsidR="009E2A20" w:rsidRPr="000E72B7" w:rsidRDefault="009E2A20" w:rsidP="009E2A20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9FE7A4D" w14:textId="3D644D8E" w:rsidR="009E2A20" w:rsidRPr="000E72B7" w:rsidRDefault="009E2A20" w:rsidP="009E2A20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2A6DEB0" w14:textId="77777777" w:rsidR="009E2A20" w:rsidRPr="000E72B7" w:rsidRDefault="009E2A20" w:rsidP="009E2A2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6B9C7CD" w14:textId="447194B3" w:rsidR="009E2A20" w:rsidRPr="000E72B7" w:rsidRDefault="009E2A20" w:rsidP="009E2A20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32D059" w14:textId="77777777" w:rsidR="009E2A20" w:rsidRPr="000E72B7" w:rsidRDefault="009E2A20" w:rsidP="009E2A2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86FCE1C" w14:textId="41865A65" w:rsidR="009E2A20" w:rsidRPr="000E72B7" w:rsidRDefault="009E2A20" w:rsidP="009E2A20">
            <w:pPr>
              <w:spacing w:line="240" w:lineRule="atLeast"/>
              <w:ind w:left="-46" w:right="-5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42D19B" w14:textId="77777777" w:rsidR="009E2A20" w:rsidRPr="000E72B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26FDB15" w14:textId="5CA916B5" w:rsidR="009E2A20" w:rsidRPr="000E72B7" w:rsidRDefault="009E2A20" w:rsidP="009E2A20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834A22C" w14:textId="77777777" w:rsidR="009E2A20" w:rsidRPr="000E72B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63E6141" w14:textId="209565AA" w:rsidR="009E2A20" w:rsidRPr="000E72B7" w:rsidRDefault="009E2A20" w:rsidP="009E2A20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7225CA69" w14:textId="77777777" w:rsidR="009E2A20" w:rsidRPr="000E72B7" w:rsidRDefault="009E2A20" w:rsidP="009E2A2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2ED30925" w14:textId="6983D293" w:rsidR="009E2A20" w:rsidRPr="000E72B7" w:rsidRDefault="009E2A20" w:rsidP="009E2A20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7112929A" w14:textId="77777777" w:rsidR="009E2A20" w:rsidRPr="000E72B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</w:tcPr>
          <w:p w14:paraId="708F06B1" w14:textId="77777777" w:rsidR="009E2A20" w:rsidRPr="000E72B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</w:t>
            </w:r>
          </w:p>
        </w:tc>
        <w:tc>
          <w:tcPr>
            <w:tcW w:w="270" w:type="dxa"/>
          </w:tcPr>
          <w:p w14:paraId="3A00B21B" w14:textId="77777777" w:rsidR="009E2A20" w:rsidRPr="000E72B7" w:rsidRDefault="009E2A20" w:rsidP="009E2A2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7BD8EC0" w14:textId="77777777" w:rsidR="009E2A20" w:rsidRPr="000E72B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E2A20" w:rsidRPr="000E72B7" w14:paraId="1B479A0D" w14:textId="77777777" w:rsidTr="009062AE">
        <w:tc>
          <w:tcPr>
            <w:tcW w:w="1980" w:type="dxa"/>
          </w:tcPr>
          <w:p w14:paraId="5C44ED85" w14:textId="77777777" w:rsidR="009E2A20" w:rsidRPr="004259F7" w:rsidRDefault="009E2A20" w:rsidP="009E2A20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270" w:type="dxa"/>
          </w:tcPr>
          <w:p w14:paraId="5B58F768" w14:textId="77777777" w:rsidR="009E2A20" w:rsidRPr="000E72B7" w:rsidRDefault="009E2A20" w:rsidP="009E2A20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F1846CA" w14:textId="31744A0D" w:rsidR="009E2A20" w:rsidRPr="000E72B7" w:rsidRDefault="009E2A20" w:rsidP="00F835A2">
            <w:pPr>
              <w:spacing w:line="240" w:lineRule="atLeast"/>
              <w:ind w:left="-46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60B6CE" w14:textId="77777777" w:rsidR="009E2A20" w:rsidRPr="000E72B7" w:rsidRDefault="009E2A20" w:rsidP="009E2A2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651EDC0" w14:textId="61347370" w:rsidR="009E2A20" w:rsidRPr="000E72B7" w:rsidRDefault="009E2A20" w:rsidP="009E2A20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1AD4B0" w14:textId="77777777" w:rsidR="009E2A20" w:rsidRPr="000E72B7" w:rsidRDefault="009E2A20" w:rsidP="009E2A2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05E3A08" w14:textId="75FA595F" w:rsidR="009E2A20" w:rsidRPr="000E72B7" w:rsidRDefault="009E2A20" w:rsidP="009E2A20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79E5136E" w14:textId="77777777" w:rsidR="009E2A20" w:rsidRPr="000E72B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4274A96" w14:textId="686B6AB5" w:rsidR="009E2A20" w:rsidRPr="004259F7" w:rsidRDefault="009E2A20" w:rsidP="009E2A20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2653E6C" w14:textId="77777777" w:rsidR="009E2A20" w:rsidRPr="000E72B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1189E96" w14:textId="1E69FA09" w:rsidR="009E2A20" w:rsidRPr="000E72B7" w:rsidRDefault="009E2A20" w:rsidP="009E2A20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7888A2CD" w14:textId="77777777" w:rsidR="009E2A20" w:rsidRPr="000E72B7" w:rsidRDefault="009E2A20" w:rsidP="009E2A2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2CDA8929" w14:textId="01FE7E28" w:rsidR="009E2A20" w:rsidRPr="004259F7" w:rsidRDefault="009E2A20" w:rsidP="009E2A20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56CCB8F1" w14:textId="77777777" w:rsidR="009E2A20" w:rsidRPr="000E72B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6DFE798" w14:textId="77777777" w:rsidR="009E2A20" w:rsidRPr="004259F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</w:p>
        </w:tc>
        <w:tc>
          <w:tcPr>
            <w:tcW w:w="270" w:type="dxa"/>
          </w:tcPr>
          <w:p w14:paraId="56C4773A" w14:textId="77777777" w:rsidR="009E2A20" w:rsidRPr="000E72B7" w:rsidRDefault="009E2A20" w:rsidP="009E2A2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A1ED113" w14:textId="77777777" w:rsidR="009E2A20" w:rsidRPr="004259F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E2A20" w:rsidRPr="000E72B7" w14:paraId="4F47B5E1" w14:textId="77777777" w:rsidTr="009E2A20">
        <w:tc>
          <w:tcPr>
            <w:tcW w:w="1980" w:type="dxa"/>
          </w:tcPr>
          <w:p w14:paraId="65BF7329" w14:textId="42079C35" w:rsidR="009E2A20" w:rsidRPr="000E72B7" w:rsidRDefault="009E2A20" w:rsidP="009E2A20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270" w:type="dxa"/>
          </w:tcPr>
          <w:p w14:paraId="7CB1CD86" w14:textId="77777777" w:rsidR="009E2A20" w:rsidRPr="000E72B7" w:rsidRDefault="009E2A20" w:rsidP="009E2A20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C268185" w14:textId="5E74DF64" w:rsidR="009E2A20" w:rsidRPr="00F835A2" w:rsidRDefault="009E2A20" w:rsidP="00F835A2">
            <w:pPr>
              <w:spacing w:line="240" w:lineRule="atLeast"/>
              <w:ind w:left="-46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39E42" w14:textId="77777777" w:rsidR="009E2A20" w:rsidRPr="000E72B7" w:rsidRDefault="009E2A20" w:rsidP="009E2A2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491B4D1A" w14:textId="60CFF6F2" w:rsidR="009E2A20" w:rsidRPr="006145CD" w:rsidRDefault="009E2A20" w:rsidP="009E2A20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9B37D" w14:textId="77777777" w:rsidR="009E2A20" w:rsidRPr="000E72B7" w:rsidRDefault="009E2A20" w:rsidP="009E2A2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6D17A277" w14:textId="0552EEF7" w:rsidR="009E2A20" w:rsidRPr="00C128C4" w:rsidRDefault="009E2A20" w:rsidP="009E2A20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3EC0AA30" w14:textId="77777777" w:rsidR="009E2A20" w:rsidRPr="000E72B7" w:rsidRDefault="009E2A20" w:rsidP="009E2A20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04DD021" w14:textId="1C3E4F8C" w:rsidR="009E2A20" w:rsidRPr="00F835A2" w:rsidRDefault="009E2A20" w:rsidP="00F835A2">
            <w:pPr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36298D" w14:textId="77777777" w:rsidR="009E2A20" w:rsidRPr="000E72B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CE4DC77" w14:textId="20A6BD66" w:rsidR="009E2A20" w:rsidRPr="00353249" w:rsidRDefault="009E2A20" w:rsidP="009E2A20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22EAAC15" w14:textId="77777777" w:rsidR="009E2A20" w:rsidRPr="000E72B7" w:rsidRDefault="009E2A20" w:rsidP="009E2A2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1FD85602" w14:textId="7A5B27CF" w:rsidR="009E2A20" w:rsidRPr="006145CD" w:rsidRDefault="009E2A20" w:rsidP="00F835A2">
            <w:pPr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49683CEE" w14:textId="77777777" w:rsidR="009E2A20" w:rsidRPr="000E72B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</w:tcPr>
          <w:p w14:paraId="3EF644C3" w14:textId="6A554451" w:rsidR="009E2A20" w:rsidRPr="00C128C4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70" w:type="dxa"/>
          </w:tcPr>
          <w:p w14:paraId="08B8BF90" w14:textId="77777777" w:rsidR="009E2A20" w:rsidRPr="00C128C4" w:rsidRDefault="009E2A20" w:rsidP="009E2A2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299BF2B" w14:textId="3D019CE0" w:rsidR="009E2A20" w:rsidRPr="00C128C4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6 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E2A20" w:rsidRPr="000E72B7" w14:paraId="6BFE4E0C" w14:textId="77777777" w:rsidTr="009E2A20">
        <w:tc>
          <w:tcPr>
            <w:tcW w:w="1980" w:type="dxa"/>
            <w:shd w:val="clear" w:color="auto" w:fill="auto"/>
          </w:tcPr>
          <w:p w14:paraId="4C4BDF10" w14:textId="763DC471" w:rsidR="009E2A20" w:rsidRPr="0093400E" w:rsidRDefault="009E2A20" w:rsidP="009E2A20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พฤศจิกายน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270" w:type="dxa"/>
            <w:shd w:val="clear" w:color="auto" w:fill="auto"/>
          </w:tcPr>
          <w:p w14:paraId="15B94CD8" w14:textId="77777777" w:rsidR="009E2A20" w:rsidRPr="0093400E" w:rsidRDefault="009E2A20" w:rsidP="009E2A20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C5C0C1" w14:textId="3AA62B1F" w:rsidR="009E2A20" w:rsidRPr="0093400E" w:rsidRDefault="009E2A20" w:rsidP="00F835A2">
            <w:pPr>
              <w:spacing w:line="240" w:lineRule="atLeast"/>
              <w:ind w:left="-46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806E20" w14:textId="77777777" w:rsidR="009E2A20" w:rsidRPr="0093400E" w:rsidRDefault="009E2A20" w:rsidP="009E2A2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0D9C71" w14:textId="13D118B5" w:rsidR="009E2A20" w:rsidRPr="0093400E" w:rsidRDefault="009E2A20" w:rsidP="009E2A20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375FB0" w14:textId="77777777" w:rsidR="009E2A20" w:rsidRPr="0093400E" w:rsidRDefault="009E2A20" w:rsidP="009E2A2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5EA51A" w14:textId="5436DB76" w:rsidR="009E2A20" w:rsidRPr="0093400E" w:rsidRDefault="009E2A20" w:rsidP="009E2A20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50F0AFD6" w14:textId="77777777" w:rsidR="009E2A20" w:rsidRPr="0093400E" w:rsidRDefault="009E2A20" w:rsidP="009E2A20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9672F8" w14:textId="2479C385" w:rsidR="009E2A20" w:rsidRPr="0093400E" w:rsidRDefault="009E2A20" w:rsidP="00F835A2">
            <w:pPr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C55FD8" w14:textId="77777777" w:rsidR="009E2A20" w:rsidRPr="0093400E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FAD3D0" w14:textId="578E2651" w:rsidR="009E2A20" w:rsidRPr="0093400E" w:rsidRDefault="009E2A20" w:rsidP="009E2A20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699C8D3B" w14:textId="77777777" w:rsidR="009E2A20" w:rsidRPr="0093400E" w:rsidRDefault="009E2A20" w:rsidP="009E2A2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5E2F2E4" w14:textId="0360D336" w:rsidR="009E2A20" w:rsidRPr="0093400E" w:rsidRDefault="009E2A20" w:rsidP="00F835A2">
            <w:pPr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8CE23A" w14:textId="77777777" w:rsidR="009E2A20" w:rsidRPr="0093400E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CFBD42" w14:textId="7D3BCA53" w:rsidR="009E2A20" w:rsidRPr="0093400E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70" w:type="dxa"/>
            <w:shd w:val="clear" w:color="auto" w:fill="auto"/>
          </w:tcPr>
          <w:p w14:paraId="059C864A" w14:textId="77777777" w:rsidR="009E2A20" w:rsidRPr="0093400E" w:rsidRDefault="009E2A20" w:rsidP="009E2A2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0D87B47" w14:textId="66226112" w:rsidR="009E2A20" w:rsidRPr="0093400E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 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9E2A20" w:rsidRPr="000E72B7" w14:paraId="7B8D9EC2" w14:textId="77777777" w:rsidTr="009E2A20">
        <w:tc>
          <w:tcPr>
            <w:tcW w:w="1980" w:type="dxa"/>
          </w:tcPr>
          <w:p w14:paraId="24ED9787" w14:textId="77777777" w:rsidR="009E2A20" w:rsidRPr="000E72B7" w:rsidRDefault="009E2A20" w:rsidP="009E2A20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270" w:type="dxa"/>
          </w:tcPr>
          <w:p w14:paraId="49DACF5D" w14:textId="77777777" w:rsidR="009E2A20" w:rsidRPr="000E72B7" w:rsidRDefault="009E2A20" w:rsidP="009E2A20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1FAE6" w14:textId="05E34CA2" w:rsidR="009E2A20" w:rsidRPr="00163E6B" w:rsidRDefault="009E2A20" w:rsidP="009E2A20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 w:rsidRPr="00163E6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  <w:r w:rsidRPr="00163E6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6133AC5" w14:textId="77777777" w:rsidR="009E2A20" w:rsidRPr="000E72B7" w:rsidRDefault="009E2A20" w:rsidP="009E2A2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28304" w14:textId="34C69D8A" w:rsidR="009E2A20" w:rsidRPr="000E72B7" w:rsidRDefault="009E2A20" w:rsidP="009E2A20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 w:rsidRPr="00163E6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  <w:r w:rsidRPr="00163E6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328F60F" w14:textId="77777777" w:rsidR="009E2A20" w:rsidRPr="000E72B7" w:rsidRDefault="009E2A20" w:rsidP="009E2A2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493D6" w14:textId="04ECC12F" w:rsidR="009E2A20" w:rsidRPr="00353249" w:rsidRDefault="009E2A20" w:rsidP="009E2A20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F835A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,523,600</w:t>
            </w:r>
          </w:p>
        </w:tc>
        <w:tc>
          <w:tcPr>
            <w:tcW w:w="270" w:type="dxa"/>
            <w:shd w:val="clear" w:color="auto" w:fill="auto"/>
          </w:tcPr>
          <w:p w14:paraId="54585248" w14:textId="77777777" w:rsidR="009E2A20" w:rsidRPr="000E72B7" w:rsidRDefault="009E2A20" w:rsidP="009E2A20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97051" w14:textId="494B0FF7" w:rsidR="009E2A20" w:rsidRPr="000E72B7" w:rsidRDefault="009E2A20" w:rsidP="009E2A20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Pr="0035324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  <w:r w:rsidRPr="0035324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136BD4D" w14:textId="77777777" w:rsidR="009E2A20" w:rsidRPr="000E72B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8FFB2" w14:textId="64F39C47" w:rsidR="009E2A20" w:rsidRPr="00353249" w:rsidRDefault="009E2A20" w:rsidP="009E2A20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15,523,600</w:t>
            </w:r>
          </w:p>
        </w:tc>
        <w:tc>
          <w:tcPr>
            <w:tcW w:w="270" w:type="dxa"/>
          </w:tcPr>
          <w:p w14:paraId="00464FDF" w14:textId="77777777" w:rsidR="009E2A20" w:rsidRPr="000E72B7" w:rsidRDefault="009E2A20" w:rsidP="009E2A2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72C966" w14:textId="2EBE6F04" w:rsidR="009E2A20" w:rsidRPr="000E72B7" w:rsidRDefault="009E2A20" w:rsidP="009E2A20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</w:t>
            </w:r>
            <w:r w:rsidRPr="0035324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  <w:r w:rsidRPr="0035324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62A5080D" w14:textId="77777777" w:rsidR="009E2A20" w:rsidRPr="000E72B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</w:tcPr>
          <w:p w14:paraId="7032B336" w14:textId="77777777" w:rsidR="009E2A20" w:rsidRPr="000E72B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64120C4F" w14:textId="77777777" w:rsidR="009E2A20" w:rsidRPr="000E72B7" w:rsidRDefault="009E2A20" w:rsidP="009E2A2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236F2FE8" w14:textId="77777777" w:rsidR="009E2A20" w:rsidRPr="000E72B7" w:rsidRDefault="009E2A20" w:rsidP="009E2A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48367805" w14:textId="4E90B556" w:rsidR="009062AE" w:rsidRDefault="009062AE" w:rsidP="00D33ED0">
      <w:pPr>
        <w:pStyle w:val="Bo-Blankline"/>
        <w:rPr>
          <w:cs/>
        </w:rPr>
      </w:pPr>
    </w:p>
    <w:p w14:paraId="6DD0F622" w14:textId="77777777" w:rsidR="009062AE" w:rsidRDefault="009062AE">
      <w:pPr>
        <w:spacing w:line="240" w:lineRule="auto"/>
        <w:rPr>
          <w:cs/>
        </w:rPr>
        <w:sectPr w:rsidR="009062AE" w:rsidSect="009062AE">
          <w:pgSz w:w="16834" w:h="11909" w:orient="landscape" w:code="9"/>
          <w:pgMar w:top="1152" w:right="691" w:bottom="1152" w:left="576" w:header="706" w:footer="706" w:gutter="0"/>
          <w:paperSrc w:first="7" w:other="7"/>
          <w:cols w:space="737"/>
          <w:docGrid w:linePitch="360"/>
        </w:sectPr>
      </w:pPr>
      <w:r>
        <w:rPr>
          <w:cs/>
        </w:rPr>
        <w:br w:type="page"/>
      </w:r>
    </w:p>
    <w:p w14:paraId="21B922B4" w14:textId="77777777" w:rsidR="00144F7F" w:rsidRPr="00AB33FD" w:rsidRDefault="00965A20" w:rsidP="0007647B">
      <w:pPr>
        <w:pStyle w:val="Caption"/>
        <w:ind w:left="567" w:hanging="567"/>
      </w:pPr>
      <w:r w:rsidRPr="00AB33FD">
        <w:rPr>
          <w:rFonts w:hint="cs"/>
          <w:cs/>
        </w:rPr>
        <w:lastRenderedPageBreak/>
        <w:t>เจ้าหนี้การค้า</w:t>
      </w:r>
    </w:p>
    <w:p w14:paraId="567517F3" w14:textId="77777777" w:rsidR="00FA215F" w:rsidRDefault="00FA215F" w:rsidP="002623B6">
      <w:pPr>
        <w:pStyle w:val="Bo-Blankline"/>
      </w:pPr>
    </w:p>
    <w:tbl>
      <w:tblPr>
        <w:tblW w:w="9192" w:type="dxa"/>
        <w:tblInd w:w="450" w:type="dxa"/>
        <w:tblLook w:val="04A0" w:firstRow="1" w:lastRow="0" w:firstColumn="1" w:lastColumn="0" w:noHBand="0" w:noVBand="1"/>
      </w:tblPr>
      <w:tblGrid>
        <w:gridCol w:w="2595"/>
        <w:gridCol w:w="986"/>
        <w:gridCol w:w="236"/>
        <w:gridCol w:w="1169"/>
        <w:gridCol w:w="237"/>
        <w:gridCol w:w="1243"/>
        <w:gridCol w:w="232"/>
        <w:gridCol w:w="1136"/>
        <w:gridCol w:w="232"/>
        <w:gridCol w:w="1126"/>
      </w:tblGrid>
      <w:tr w:rsidR="00F24EAF" w:rsidRPr="005E6955" w14:paraId="53E4ABF9" w14:textId="77777777" w:rsidTr="007064F8">
        <w:trPr>
          <w:tblHeader/>
        </w:trPr>
        <w:tc>
          <w:tcPr>
            <w:tcW w:w="2609" w:type="dxa"/>
            <w:shd w:val="clear" w:color="auto" w:fill="auto"/>
          </w:tcPr>
          <w:p w14:paraId="6524A6D5" w14:textId="77777777" w:rsidR="00F24EAF" w:rsidRPr="00242972" w:rsidRDefault="00F24EAF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A212640" w14:textId="77777777" w:rsidR="00F24EAF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C53C2A" w14:textId="77777777" w:rsidR="00F24EAF" w:rsidRPr="00D87537" w:rsidRDefault="00F24EA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dxa"/>
            <w:gridSpan w:val="3"/>
            <w:shd w:val="clear" w:color="auto" w:fill="auto"/>
          </w:tcPr>
          <w:p w14:paraId="4DA20C12" w14:textId="77777777" w:rsidR="00F24EAF" w:rsidRPr="00F24F9C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" w:type="dxa"/>
            <w:shd w:val="clear" w:color="auto" w:fill="auto"/>
          </w:tcPr>
          <w:p w14:paraId="5CB5EF45" w14:textId="77777777" w:rsidR="00F24EAF" w:rsidRPr="00F24F9C" w:rsidRDefault="00F24EAF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6" w:type="dxa"/>
            <w:gridSpan w:val="3"/>
            <w:shd w:val="clear" w:color="auto" w:fill="auto"/>
          </w:tcPr>
          <w:p w14:paraId="4AA91703" w14:textId="77777777" w:rsidR="00F24EAF" w:rsidRPr="00F24F9C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EAF" w:rsidRPr="005E6955" w14:paraId="3A2B6630" w14:textId="77777777" w:rsidTr="007064F8">
        <w:trPr>
          <w:tblHeader/>
        </w:trPr>
        <w:tc>
          <w:tcPr>
            <w:tcW w:w="2609" w:type="dxa"/>
            <w:shd w:val="clear" w:color="auto" w:fill="auto"/>
          </w:tcPr>
          <w:p w14:paraId="06A66027" w14:textId="77777777" w:rsidR="00F24EAF" w:rsidRPr="00242972" w:rsidRDefault="00F24EAF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7C372D6" w14:textId="77777777" w:rsidR="00F24EAF" w:rsidRPr="00EB7266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  <w:shd w:val="clear" w:color="auto" w:fill="auto"/>
          </w:tcPr>
          <w:p w14:paraId="60195E32" w14:textId="77777777" w:rsidR="00F24EAF" w:rsidRPr="00D87537" w:rsidRDefault="00F24EA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83F97EE" w14:textId="344864F3" w:rsidR="00F24EAF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B2D3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4AB4514A" w14:textId="77777777" w:rsidR="00F24EAF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029F56D5" w14:textId="674C21F9" w:rsidR="00F24EAF" w:rsidRPr="00D87537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B2D3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2" w:type="dxa"/>
            <w:shd w:val="clear" w:color="auto" w:fill="auto"/>
          </w:tcPr>
          <w:p w14:paraId="35D2DFC7" w14:textId="77777777" w:rsidR="00F24EAF" w:rsidRPr="00D87537" w:rsidRDefault="00F24EA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75DFAA30" w14:textId="5F9E9E87" w:rsidR="00F24EAF" w:rsidRPr="00D87537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B2D3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2" w:type="dxa"/>
            <w:shd w:val="clear" w:color="auto" w:fill="auto"/>
          </w:tcPr>
          <w:p w14:paraId="2090DC90" w14:textId="77777777" w:rsidR="00F24EAF" w:rsidRPr="00D87537" w:rsidRDefault="00F24EA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706A5428" w14:textId="6F1604E0" w:rsidR="00F24EAF" w:rsidRPr="00D87537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B2D3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24EAF" w:rsidRPr="005E6955" w14:paraId="107E2870" w14:textId="77777777" w:rsidTr="007064F8">
        <w:trPr>
          <w:tblHeader/>
        </w:trPr>
        <w:tc>
          <w:tcPr>
            <w:tcW w:w="2609" w:type="dxa"/>
            <w:shd w:val="clear" w:color="auto" w:fill="auto"/>
          </w:tcPr>
          <w:p w14:paraId="2DFC0965" w14:textId="77777777" w:rsidR="00F24EAF" w:rsidRPr="00242972" w:rsidRDefault="00F24EAF" w:rsidP="00F24EA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90125E2" w14:textId="77777777" w:rsidR="00F24EAF" w:rsidRPr="00EB7266" w:rsidRDefault="00F24EAF" w:rsidP="00F24E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171FCC" w14:textId="77777777" w:rsidR="00F24EAF" w:rsidRPr="00D87537" w:rsidRDefault="00F24EAF" w:rsidP="00F24EA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7" w:type="dxa"/>
            <w:gridSpan w:val="7"/>
            <w:shd w:val="clear" w:color="auto" w:fill="auto"/>
          </w:tcPr>
          <w:p w14:paraId="1E2BC701" w14:textId="77777777" w:rsidR="00F24EAF" w:rsidRDefault="00F24EAF" w:rsidP="00F24E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E2A20" w:rsidRPr="005E6955" w14:paraId="13CEC207" w14:textId="77777777" w:rsidTr="007064F8">
        <w:tc>
          <w:tcPr>
            <w:tcW w:w="2609" w:type="dxa"/>
            <w:shd w:val="clear" w:color="auto" w:fill="auto"/>
          </w:tcPr>
          <w:p w14:paraId="52E21792" w14:textId="77777777" w:rsidR="009E2A20" w:rsidRPr="00AB33FD" w:rsidRDefault="009E2A20" w:rsidP="009E2A2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46AF0F6F" w14:textId="6F0F9A42" w:rsidR="009E2A20" w:rsidRPr="00FE78AE" w:rsidRDefault="009E2A20" w:rsidP="009E2A2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4EFF588" w14:textId="77777777" w:rsidR="009E2A20" w:rsidRPr="00604263" w:rsidRDefault="009E2A20" w:rsidP="009E2A2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4AB44F0" w14:textId="11876AB3" w:rsidR="009E2A20" w:rsidRPr="008B7985" w:rsidRDefault="009E2A20" w:rsidP="009E2A20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152,864</w:t>
            </w:r>
          </w:p>
        </w:tc>
        <w:tc>
          <w:tcPr>
            <w:tcW w:w="237" w:type="dxa"/>
            <w:shd w:val="clear" w:color="auto" w:fill="auto"/>
          </w:tcPr>
          <w:p w14:paraId="79807F8E" w14:textId="77777777" w:rsidR="009E2A20" w:rsidRDefault="009E2A20" w:rsidP="009E2A20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51AA58A8" w14:textId="52877E9B" w:rsidR="009E2A20" w:rsidRPr="008B7985" w:rsidRDefault="009E2A20" w:rsidP="009E2A20">
            <w:pPr>
              <w:tabs>
                <w:tab w:val="decimal" w:pos="102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169,026</w:t>
            </w:r>
          </w:p>
        </w:tc>
        <w:tc>
          <w:tcPr>
            <w:tcW w:w="232" w:type="dxa"/>
            <w:shd w:val="clear" w:color="auto" w:fill="auto"/>
          </w:tcPr>
          <w:p w14:paraId="0F17F86E" w14:textId="77777777" w:rsidR="009E2A20" w:rsidRPr="00604263" w:rsidRDefault="009E2A20" w:rsidP="009E2A2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5A24DCF" w14:textId="3818F937" w:rsidR="009E2A20" w:rsidRPr="008B7985" w:rsidRDefault="009E2A20" w:rsidP="009B3AD8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152,864</w:t>
            </w:r>
          </w:p>
        </w:tc>
        <w:tc>
          <w:tcPr>
            <w:tcW w:w="232" w:type="dxa"/>
            <w:shd w:val="clear" w:color="auto" w:fill="auto"/>
          </w:tcPr>
          <w:p w14:paraId="5E8FBA5D" w14:textId="77777777" w:rsidR="009E2A20" w:rsidRPr="00604263" w:rsidRDefault="009E2A20" w:rsidP="009E2A2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4AED7C84" w14:textId="37C8615A" w:rsidR="009E2A20" w:rsidRPr="008B7985" w:rsidRDefault="009E2A20" w:rsidP="009B3AD8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169,026</w:t>
            </w:r>
          </w:p>
        </w:tc>
      </w:tr>
      <w:tr w:rsidR="009E2A20" w:rsidRPr="005E6955" w14:paraId="0F00AB33" w14:textId="77777777" w:rsidTr="007064F8">
        <w:tc>
          <w:tcPr>
            <w:tcW w:w="2609" w:type="dxa"/>
            <w:shd w:val="clear" w:color="auto" w:fill="auto"/>
          </w:tcPr>
          <w:p w14:paraId="7DF6337F" w14:textId="77777777" w:rsidR="009E2A20" w:rsidRPr="00242972" w:rsidRDefault="009E2A20" w:rsidP="009E2A20">
            <w:pPr>
              <w:spacing w:line="240" w:lineRule="atLeast"/>
              <w:rPr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AB33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shd w:val="clear" w:color="auto" w:fill="auto"/>
          </w:tcPr>
          <w:p w14:paraId="69228EBD" w14:textId="77777777" w:rsidR="009E2A20" w:rsidRPr="00604263" w:rsidRDefault="009E2A20" w:rsidP="009E2A2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CACF62" w14:textId="77777777" w:rsidR="009E2A20" w:rsidRPr="00604263" w:rsidRDefault="009E2A20" w:rsidP="009E2A2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882E3EE" w14:textId="53B09AAD" w:rsidR="009E2A20" w:rsidRPr="008B7985" w:rsidRDefault="009E2A20" w:rsidP="009E2A20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396FF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96FF6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F3219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706EE8B7" w14:textId="77777777" w:rsidR="009E2A20" w:rsidRDefault="009E2A20" w:rsidP="009E2A20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69E2AAB7" w14:textId="27854160" w:rsidR="009E2A20" w:rsidRPr="008B7985" w:rsidRDefault="009E2A20" w:rsidP="009E2A20">
            <w:pPr>
              <w:tabs>
                <w:tab w:val="decimal" w:pos="102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263,490</w:t>
            </w:r>
          </w:p>
        </w:tc>
        <w:tc>
          <w:tcPr>
            <w:tcW w:w="232" w:type="dxa"/>
            <w:shd w:val="clear" w:color="auto" w:fill="auto"/>
          </w:tcPr>
          <w:p w14:paraId="37BC2099" w14:textId="77777777" w:rsidR="009E2A20" w:rsidRPr="00604263" w:rsidRDefault="009E2A20" w:rsidP="009E2A2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473B598F" w14:textId="37A881DA" w:rsidR="009E2A20" w:rsidRPr="008B7985" w:rsidRDefault="009E2A20" w:rsidP="009B3AD8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396FF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96FF6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F3219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2" w:type="dxa"/>
            <w:shd w:val="clear" w:color="auto" w:fill="auto"/>
          </w:tcPr>
          <w:p w14:paraId="4AE7A3D5" w14:textId="77777777" w:rsidR="009E2A20" w:rsidRPr="00604263" w:rsidRDefault="009E2A20" w:rsidP="009E2A2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3384F6E6" w14:textId="76E94621" w:rsidR="009E2A20" w:rsidRPr="008B7985" w:rsidRDefault="009E2A20" w:rsidP="009B3AD8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263,490</w:t>
            </w:r>
          </w:p>
        </w:tc>
      </w:tr>
      <w:tr w:rsidR="009E2A20" w:rsidRPr="005E6955" w14:paraId="0E64922F" w14:textId="77777777" w:rsidTr="007064F8">
        <w:tc>
          <w:tcPr>
            <w:tcW w:w="2609" w:type="dxa"/>
            <w:shd w:val="clear" w:color="auto" w:fill="auto"/>
          </w:tcPr>
          <w:p w14:paraId="27B48E9B" w14:textId="77777777" w:rsidR="009E2A20" w:rsidRPr="00FE78AE" w:rsidRDefault="009E2A20" w:rsidP="009E2A20">
            <w:pPr>
              <w:spacing w:line="240" w:lineRule="atLeast"/>
              <w:rPr>
                <w:b/>
                <w:bCs/>
                <w:sz w:val="30"/>
                <w:szCs w:val="30"/>
                <w:cs/>
              </w:rPr>
            </w:pPr>
            <w:r w:rsidRPr="00FE78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4CFAA4C" w14:textId="77777777" w:rsidR="009E2A20" w:rsidRPr="00FE78AE" w:rsidRDefault="009E2A20" w:rsidP="009E2A2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C50538" w14:textId="77777777" w:rsidR="009E2A20" w:rsidRPr="00FE78AE" w:rsidRDefault="009E2A20" w:rsidP="009E2A20">
            <w:pPr>
              <w:spacing w:line="240" w:lineRule="atLeas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6067E" w14:textId="079EBB82" w:rsidR="009E2A20" w:rsidRPr="00FE78AE" w:rsidRDefault="009E2A20" w:rsidP="009E2A20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396F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96F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396</w:t>
            </w:r>
          </w:p>
        </w:tc>
        <w:tc>
          <w:tcPr>
            <w:tcW w:w="237" w:type="dxa"/>
            <w:shd w:val="clear" w:color="auto" w:fill="auto"/>
          </w:tcPr>
          <w:p w14:paraId="4713DEBF" w14:textId="77777777" w:rsidR="009E2A20" w:rsidRDefault="009E2A20" w:rsidP="009E2A20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3075" w14:textId="65D45BB0" w:rsidR="009E2A20" w:rsidRPr="00FE78AE" w:rsidRDefault="009E2A20" w:rsidP="009E2A20">
            <w:pPr>
              <w:tabs>
                <w:tab w:val="decimal" w:pos="102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432,516</w:t>
            </w:r>
          </w:p>
        </w:tc>
        <w:tc>
          <w:tcPr>
            <w:tcW w:w="232" w:type="dxa"/>
            <w:shd w:val="clear" w:color="auto" w:fill="auto"/>
          </w:tcPr>
          <w:p w14:paraId="3F30E7FF" w14:textId="77777777" w:rsidR="009E2A20" w:rsidRPr="00FE78AE" w:rsidRDefault="009E2A20" w:rsidP="009E2A2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10644" w14:textId="7DC2F6CD" w:rsidR="009E2A20" w:rsidRPr="00FE78AE" w:rsidRDefault="009E2A20" w:rsidP="009B3AD8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396F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96F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396</w:t>
            </w:r>
          </w:p>
        </w:tc>
        <w:tc>
          <w:tcPr>
            <w:tcW w:w="232" w:type="dxa"/>
            <w:shd w:val="clear" w:color="auto" w:fill="auto"/>
          </w:tcPr>
          <w:p w14:paraId="239A365F" w14:textId="77777777" w:rsidR="009E2A20" w:rsidRPr="00FE78AE" w:rsidRDefault="009E2A20" w:rsidP="009E2A2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4A1EA" w14:textId="68B75C6D" w:rsidR="009E2A20" w:rsidRPr="00FE78AE" w:rsidRDefault="009E2A20" w:rsidP="009B3AD8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432,516</w:t>
            </w:r>
          </w:p>
        </w:tc>
      </w:tr>
    </w:tbl>
    <w:p w14:paraId="4348D86F" w14:textId="74690F68" w:rsidR="003B2D38" w:rsidRDefault="003B2D38" w:rsidP="004E75F8">
      <w:pPr>
        <w:spacing w:line="240" w:lineRule="auto"/>
        <w:ind w:right="2"/>
        <w:rPr>
          <w:rFonts w:ascii="Angsana New" w:hAnsi="Angsana New"/>
          <w:sz w:val="20"/>
          <w:szCs w:val="20"/>
        </w:rPr>
      </w:pPr>
    </w:p>
    <w:p w14:paraId="5CA3FF7A" w14:textId="77777777" w:rsidR="00144F7F" w:rsidRPr="00AB33FD" w:rsidRDefault="00B96B7A" w:rsidP="007D10DB">
      <w:pPr>
        <w:pStyle w:val="Caption"/>
        <w:ind w:left="567" w:hanging="567"/>
      </w:pPr>
      <w:r w:rsidRPr="00AB33FD">
        <w:rPr>
          <w:rFonts w:hint="cs"/>
          <w:cs/>
        </w:rPr>
        <w:t>เจ้าหนี้อื่น</w:t>
      </w:r>
    </w:p>
    <w:p w14:paraId="1A8CCD67" w14:textId="77777777" w:rsidR="00A25865" w:rsidRDefault="00A25865" w:rsidP="00D56B02">
      <w:pPr>
        <w:pStyle w:val="Bo-Blankline"/>
        <w:rPr>
          <w:lang w:val="en-US"/>
        </w:rPr>
      </w:pPr>
    </w:p>
    <w:tbl>
      <w:tblPr>
        <w:tblW w:w="91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5"/>
        <w:gridCol w:w="270"/>
        <w:gridCol w:w="1088"/>
      </w:tblGrid>
      <w:tr w:rsidR="00B449F2" w:rsidRPr="00EB7266" w14:paraId="594757AB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26B0B958" w14:textId="77777777" w:rsidR="00B449F2" w:rsidRPr="00EB7266" w:rsidRDefault="00B449F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4C31F09" w14:textId="77777777" w:rsidR="00B449F2" w:rsidRPr="00EB7266" w:rsidRDefault="00B449F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C8A93B5" w14:textId="77777777" w:rsidR="00B449F2" w:rsidRPr="00EB7266" w:rsidRDefault="00B449F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5B514EC2" w14:textId="77777777" w:rsidR="00B449F2" w:rsidRPr="00EB7266" w:rsidRDefault="00B449F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47B" w:rsidRPr="00B73E7A" w14:paraId="203771B9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20FB2A3E" w14:textId="77777777" w:rsidR="0007647B" w:rsidRPr="00744476" w:rsidRDefault="0007647B" w:rsidP="0007647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904E4F" w14:textId="2E434893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B2D3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11918F8" w14:textId="77777777" w:rsidR="0007647B" w:rsidRPr="00744476" w:rsidRDefault="0007647B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DFCDFE" w14:textId="5674B720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B2D3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6EE5255" w14:textId="77777777" w:rsidR="0007647B" w:rsidRPr="00BE704B" w:rsidRDefault="0007647B" w:rsidP="000764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FD93E2D" w14:textId="23853542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B2D3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C332022" w14:textId="77777777" w:rsidR="0007647B" w:rsidRPr="00BE704B" w:rsidRDefault="0007647B" w:rsidP="000764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064A5C0" w14:textId="18B30F6C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B2D3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449F2" w:rsidRPr="00B73E7A" w14:paraId="51DCF302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0A1277D0" w14:textId="77777777" w:rsidR="00B449F2" w:rsidRPr="00744476" w:rsidRDefault="00B449F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3" w:type="dxa"/>
            <w:gridSpan w:val="7"/>
            <w:shd w:val="clear" w:color="auto" w:fill="auto"/>
          </w:tcPr>
          <w:p w14:paraId="018B237C" w14:textId="77777777" w:rsidR="00B449F2" w:rsidRPr="00744476" w:rsidRDefault="00B449F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B2D38" w:rsidRPr="00B73E7A" w14:paraId="4C025EB0" w14:textId="77777777" w:rsidTr="007064F8">
        <w:tc>
          <w:tcPr>
            <w:tcW w:w="3870" w:type="dxa"/>
            <w:shd w:val="clear" w:color="auto" w:fill="auto"/>
          </w:tcPr>
          <w:p w14:paraId="24637EF4" w14:textId="77777777" w:rsidR="003B2D38" w:rsidRPr="00AB33FD" w:rsidRDefault="003B2D38" w:rsidP="003B2D3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เงินประกัน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ผลงาน</w:t>
            </w:r>
          </w:p>
        </w:tc>
        <w:tc>
          <w:tcPr>
            <w:tcW w:w="1170" w:type="dxa"/>
            <w:shd w:val="clear" w:color="auto" w:fill="auto"/>
          </w:tcPr>
          <w:p w14:paraId="180A12D0" w14:textId="6E2CCF73" w:rsidR="003B2D38" w:rsidRPr="0033434F" w:rsidRDefault="009E2A20" w:rsidP="003B2D38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116,468</w:t>
            </w:r>
          </w:p>
        </w:tc>
        <w:tc>
          <w:tcPr>
            <w:tcW w:w="270" w:type="dxa"/>
            <w:shd w:val="clear" w:color="auto" w:fill="auto"/>
          </w:tcPr>
          <w:p w14:paraId="55806391" w14:textId="77777777" w:rsidR="003B2D38" w:rsidRDefault="003B2D38" w:rsidP="003B2D38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789FBF" w14:textId="360BF713" w:rsidR="003B2D38" w:rsidRPr="0033434F" w:rsidRDefault="003B2D38" w:rsidP="003B2D38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407,525</w:t>
            </w:r>
          </w:p>
        </w:tc>
        <w:tc>
          <w:tcPr>
            <w:tcW w:w="270" w:type="dxa"/>
            <w:shd w:val="clear" w:color="auto" w:fill="auto"/>
          </w:tcPr>
          <w:p w14:paraId="639535B5" w14:textId="77777777" w:rsidR="003B2D38" w:rsidRPr="00BE704B" w:rsidRDefault="003B2D38" w:rsidP="003B2D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E3A39FE" w14:textId="7CE2FF72" w:rsidR="003B2D38" w:rsidRPr="0033434F" w:rsidRDefault="009E2A20" w:rsidP="009B3AD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116,468</w:t>
            </w:r>
          </w:p>
        </w:tc>
        <w:tc>
          <w:tcPr>
            <w:tcW w:w="270" w:type="dxa"/>
            <w:shd w:val="clear" w:color="auto" w:fill="auto"/>
          </w:tcPr>
          <w:p w14:paraId="4ACFABED" w14:textId="77777777" w:rsidR="003B2D38" w:rsidRPr="00BE704B" w:rsidRDefault="003B2D38" w:rsidP="003B2D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C03773F" w14:textId="290189CA" w:rsidR="003B2D38" w:rsidRPr="0033434F" w:rsidRDefault="003B2D38" w:rsidP="003B2D38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407,525</w:t>
            </w:r>
          </w:p>
        </w:tc>
      </w:tr>
      <w:tr w:rsidR="009E2A20" w:rsidRPr="00B73E7A" w14:paraId="44EAECCF" w14:textId="77777777" w:rsidTr="007064F8">
        <w:tc>
          <w:tcPr>
            <w:tcW w:w="3870" w:type="dxa"/>
            <w:shd w:val="clear" w:color="auto" w:fill="auto"/>
          </w:tcPr>
          <w:p w14:paraId="11F765A0" w14:textId="77777777" w:rsidR="009E2A20" w:rsidRPr="00AB33FD" w:rsidRDefault="009E2A20" w:rsidP="009E2A2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AB33F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5B025CE0" w14:textId="36F13136" w:rsidR="009E2A20" w:rsidRDefault="009E2A20" w:rsidP="009E2A20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96FF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96FF6">
              <w:rPr>
                <w:rFonts w:ascii="Angsana New" w:hAnsi="Angsana New"/>
                <w:sz w:val="30"/>
                <w:szCs w:val="30"/>
                <w:lang w:val="en-US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04B1EE98" w14:textId="77777777" w:rsidR="009E2A20" w:rsidRDefault="009E2A20" w:rsidP="009E2A2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1B024E" w14:textId="4DFB3262" w:rsidR="009E2A20" w:rsidRDefault="009E2A20" w:rsidP="009E2A20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167,502</w:t>
            </w:r>
          </w:p>
        </w:tc>
        <w:tc>
          <w:tcPr>
            <w:tcW w:w="270" w:type="dxa"/>
            <w:shd w:val="clear" w:color="auto" w:fill="auto"/>
          </w:tcPr>
          <w:p w14:paraId="5C342FF1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92026F0" w14:textId="6ABE780C" w:rsidR="009E2A20" w:rsidRDefault="009E2A20" w:rsidP="009B3AD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96FF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96FF6">
              <w:rPr>
                <w:rFonts w:ascii="Angsana New" w:hAnsi="Angsana New"/>
                <w:sz w:val="30"/>
                <w:szCs w:val="30"/>
                <w:lang w:val="en-US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41829EBA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B1021BB" w14:textId="66F906D3" w:rsidR="009E2A20" w:rsidRDefault="009E2A20" w:rsidP="009E2A2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167,502</w:t>
            </w:r>
          </w:p>
        </w:tc>
      </w:tr>
      <w:tr w:rsidR="009E2A20" w:rsidRPr="00B73E7A" w14:paraId="56E708FC" w14:textId="77777777" w:rsidTr="007064F8">
        <w:tc>
          <w:tcPr>
            <w:tcW w:w="3870" w:type="dxa"/>
            <w:shd w:val="clear" w:color="auto" w:fill="auto"/>
          </w:tcPr>
          <w:p w14:paraId="038B8DEE" w14:textId="77777777" w:rsidR="009E2A20" w:rsidRPr="00AB33FD" w:rsidRDefault="009E2A20" w:rsidP="009E2A2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1BD096F0" w14:textId="0E82FB7E" w:rsidR="009E2A20" w:rsidRDefault="00396FF6" w:rsidP="009E2A20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="009E2A2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C513C">
              <w:rPr>
                <w:rFonts w:ascii="Angsana New" w:hAnsi="Angsana New"/>
                <w:sz w:val="30"/>
                <w:szCs w:val="30"/>
                <w:lang w:val="en-US"/>
              </w:rPr>
              <w:t>939</w:t>
            </w:r>
          </w:p>
        </w:tc>
        <w:tc>
          <w:tcPr>
            <w:tcW w:w="270" w:type="dxa"/>
            <w:shd w:val="clear" w:color="auto" w:fill="auto"/>
          </w:tcPr>
          <w:p w14:paraId="2C3B46DC" w14:textId="77777777" w:rsidR="009E2A20" w:rsidRDefault="009E2A20" w:rsidP="009E2A2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91A3F4F" w14:textId="0542B71E" w:rsidR="009E2A20" w:rsidRDefault="009E2A20" w:rsidP="009E2A20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76,875</w:t>
            </w:r>
          </w:p>
        </w:tc>
        <w:tc>
          <w:tcPr>
            <w:tcW w:w="270" w:type="dxa"/>
            <w:shd w:val="clear" w:color="auto" w:fill="auto"/>
          </w:tcPr>
          <w:p w14:paraId="7EFBAE49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85A18A3" w14:textId="373A0A1A" w:rsidR="009E2A20" w:rsidRDefault="00396FF6" w:rsidP="009B3AD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="009E2A2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C513C">
              <w:rPr>
                <w:rFonts w:ascii="Angsana New" w:hAnsi="Angsana New"/>
                <w:sz w:val="30"/>
                <w:szCs w:val="30"/>
                <w:lang w:val="en-US"/>
              </w:rPr>
              <w:t>794</w:t>
            </w:r>
          </w:p>
        </w:tc>
        <w:tc>
          <w:tcPr>
            <w:tcW w:w="270" w:type="dxa"/>
            <w:shd w:val="clear" w:color="auto" w:fill="auto"/>
          </w:tcPr>
          <w:p w14:paraId="536FF144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887A58F" w14:textId="42445359" w:rsidR="009E2A20" w:rsidRDefault="009E2A20" w:rsidP="009E2A2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76,732</w:t>
            </w:r>
          </w:p>
        </w:tc>
      </w:tr>
      <w:tr w:rsidR="009E2A20" w:rsidRPr="00B73E7A" w14:paraId="09AAA074" w14:textId="77777777" w:rsidTr="007064F8">
        <w:tc>
          <w:tcPr>
            <w:tcW w:w="3870" w:type="dxa"/>
            <w:shd w:val="clear" w:color="auto" w:fill="auto"/>
          </w:tcPr>
          <w:p w14:paraId="78508190" w14:textId="77777777" w:rsidR="009E2A20" w:rsidRPr="00AB33FD" w:rsidRDefault="009E2A20" w:rsidP="009E2A2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170" w:type="dxa"/>
            <w:shd w:val="clear" w:color="auto" w:fill="auto"/>
          </w:tcPr>
          <w:p w14:paraId="43875F3B" w14:textId="434938DD" w:rsidR="009E2A20" w:rsidRDefault="009E2A20" w:rsidP="009E2A20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3,789</w:t>
            </w:r>
          </w:p>
        </w:tc>
        <w:tc>
          <w:tcPr>
            <w:tcW w:w="270" w:type="dxa"/>
            <w:shd w:val="clear" w:color="auto" w:fill="auto"/>
          </w:tcPr>
          <w:p w14:paraId="3B5D4642" w14:textId="77777777" w:rsidR="009E2A20" w:rsidRDefault="009E2A20" w:rsidP="009E2A2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45D1411" w14:textId="67F2BCAD" w:rsidR="009E2A20" w:rsidRDefault="009E2A20" w:rsidP="009E2A20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6,023</w:t>
            </w:r>
          </w:p>
        </w:tc>
        <w:tc>
          <w:tcPr>
            <w:tcW w:w="270" w:type="dxa"/>
            <w:shd w:val="clear" w:color="auto" w:fill="auto"/>
          </w:tcPr>
          <w:p w14:paraId="01D78B99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51321A2" w14:textId="2639FE36" w:rsidR="009E2A20" w:rsidRDefault="009E2A20" w:rsidP="009B3AD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3,789</w:t>
            </w:r>
          </w:p>
        </w:tc>
        <w:tc>
          <w:tcPr>
            <w:tcW w:w="270" w:type="dxa"/>
            <w:shd w:val="clear" w:color="auto" w:fill="auto"/>
          </w:tcPr>
          <w:p w14:paraId="09FE0E69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27B925B" w14:textId="3E40F209" w:rsidR="009E2A20" w:rsidRDefault="009E2A20" w:rsidP="009E2A2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6,023</w:t>
            </w:r>
          </w:p>
        </w:tc>
      </w:tr>
      <w:tr w:rsidR="009E2A20" w:rsidRPr="00B73E7A" w14:paraId="0ECDB869" w14:textId="77777777" w:rsidTr="007064F8">
        <w:tc>
          <w:tcPr>
            <w:tcW w:w="3870" w:type="dxa"/>
            <w:shd w:val="clear" w:color="auto" w:fill="auto"/>
          </w:tcPr>
          <w:p w14:paraId="71DA2B20" w14:textId="77777777" w:rsidR="009E2A20" w:rsidRPr="00AB33FD" w:rsidRDefault="009E2A20" w:rsidP="009E2A2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B5522D" w14:textId="409A7CF8" w:rsidR="009E2A20" w:rsidRDefault="009E2A20" w:rsidP="009E2A20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C513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C513C">
              <w:rPr>
                <w:rFonts w:ascii="Angsana New" w:hAnsi="Angsana New"/>
                <w:sz w:val="30"/>
                <w:szCs w:val="30"/>
                <w:lang w:val="en-US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1C1E6363" w14:textId="77777777" w:rsidR="009E2A20" w:rsidRDefault="009E2A20" w:rsidP="009E2A2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D79B0A" w14:textId="5338D69F" w:rsidR="009E2A20" w:rsidRDefault="009E2A20" w:rsidP="009E2A20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133,291</w:t>
            </w:r>
          </w:p>
        </w:tc>
        <w:tc>
          <w:tcPr>
            <w:tcW w:w="270" w:type="dxa"/>
            <w:shd w:val="clear" w:color="auto" w:fill="auto"/>
          </w:tcPr>
          <w:p w14:paraId="6E63B2CF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01CFA9C9" w14:textId="2AB7052F" w:rsidR="009E2A20" w:rsidRDefault="009E2A20" w:rsidP="009B3AD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C513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C513C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16B13DCB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89C49F3" w14:textId="69B06CA8" w:rsidR="009E2A20" w:rsidRDefault="009E2A20" w:rsidP="009E2A2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133,227</w:t>
            </w:r>
          </w:p>
        </w:tc>
      </w:tr>
      <w:tr w:rsidR="009E2A20" w:rsidRPr="00B73E7A" w14:paraId="3B05C6FA" w14:textId="77777777" w:rsidTr="007064F8">
        <w:tc>
          <w:tcPr>
            <w:tcW w:w="3870" w:type="dxa"/>
            <w:shd w:val="clear" w:color="auto" w:fill="auto"/>
          </w:tcPr>
          <w:p w14:paraId="0528526A" w14:textId="77777777" w:rsidR="009E2A20" w:rsidRPr="00AB33FD" w:rsidRDefault="009E2A20" w:rsidP="009E2A2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E5DCF" w14:textId="7BEA24D3" w:rsidR="009E2A20" w:rsidRPr="0002021B" w:rsidRDefault="00396FF6" w:rsidP="009E2A20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  <w:r w:rsidR="009E2A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882</w:t>
            </w:r>
          </w:p>
        </w:tc>
        <w:tc>
          <w:tcPr>
            <w:tcW w:w="270" w:type="dxa"/>
            <w:shd w:val="clear" w:color="auto" w:fill="auto"/>
          </w:tcPr>
          <w:p w14:paraId="3191BBF8" w14:textId="77777777" w:rsidR="009E2A20" w:rsidRPr="00F237B2" w:rsidRDefault="009E2A20" w:rsidP="009E2A2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4F6FB" w14:textId="6249B307" w:rsidR="009E2A20" w:rsidRPr="00F237B2" w:rsidRDefault="009E2A20" w:rsidP="009E2A20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2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791,216</w:t>
            </w:r>
          </w:p>
        </w:tc>
        <w:tc>
          <w:tcPr>
            <w:tcW w:w="270" w:type="dxa"/>
            <w:shd w:val="clear" w:color="auto" w:fill="auto"/>
          </w:tcPr>
          <w:p w14:paraId="70E3C583" w14:textId="77777777" w:rsidR="009E2A20" w:rsidRPr="00F237B2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D139F" w14:textId="240EBC5E" w:rsidR="009E2A20" w:rsidRPr="00F237B2" w:rsidRDefault="00396FF6" w:rsidP="009B3AD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  <w:r w:rsidR="009E2A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0F869D4C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D1AB1" w14:textId="6E849B44" w:rsidR="009E2A20" w:rsidRPr="00F237B2" w:rsidRDefault="009E2A20" w:rsidP="009E2A2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791,009</w:t>
            </w:r>
          </w:p>
        </w:tc>
      </w:tr>
    </w:tbl>
    <w:p w14:paraId="67AF3404" w14:textId="77777777" w:rsidR="004E75F8" w:rsidRDefault="004E75F8" w:rsidP="00D56B02">
      <w:pPr>
        <w:pStyle w:val="Bo-Blankline"/>
        <w:rPr>
          <w:lang w:val="en-US"/>
        </w:rPr>
      </w:pPr>
    </w:p>
    <w:p w14:paraId="476B7D6E" w14:textId="77777777" w:rsidR="00C3088B" w:rsidRDefault="00C3088B" w:rsidP="00C3088B">
      <w:pPr>
        <w:pStyle w:val="Caption"/>
        <w:ind w:left="567" w:hanging="567"/>
      </w:pPr>
      <w:r>
        <w:rPr>
          <w:rFonts w:hint="cs"/>
          <w:cs/>
        </w:rPr>
        <w:t>หนี้สินหมุนเวียนอื่น</w:t>
      </w:r>
    </w:p>
    <w:p w14:paraId="01B7C818" w14:textId="77777777" w:rsidR="00C3088B" w:rsidRPr="00C3088B" w:rsidRDefault="00C3088B" w:rsidP="00C3088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67"/>
        <w:gridCol w:w="270"/>
        <w:gridCol w:w="1170"/>
        <w:gridCol w:w="270"/>
        <w:gridCol w:w="1080"/>
        <w:gridCol w:w="270"/>
        <w:gridCol w:w="1083"/>
      </w:tblGrid>
      <w:tr w:rsidR="005346B4" w:rsidRPr="00EB7266" w14:paraId="6A009907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0284001D" w14:textId="77777777" w:rsidR="005346B4" w:rsidRPr="00EB7266" w:rsidRDefault="005346B4" w:rsidP="00A33A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  <w:shd w:val="clear" w:color="auto" w:fill="auto"/>
          </w:tcPr>
          <w:p w14:paraId="1D04FF47" w14:textId="77777777" w:rsidR="005346B4" w:rsidRPr="00EB7266" w:rsidRDefault="005346B4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3C20DBE" w14:textId="77777777" w:rsidR="005346B4" w:rsidRPr="00EB7266" w:rsidRDefault="005346B4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26962B1C" w14:textId="77777777" w:rsidR="005346B4" w:rsidRPr="00EB7266" w:rsidRDefault="005346B4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47B" w:rsidRPr="00B73E7A" w14:paraId="04EDC26A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33FB82CD" w14:textId="77777777" w:rsidR="0007647B" w:rsidRPr="00744476" w:rsidRDefault="0007647B" w:rsidP="0007647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52D5C378" w14:textId="02FF7B28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B2D3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DB8B9FE" w14:textId="77777777" w:rsidR="0007647B" w:rsidRPr="00744476" w:rsidRDefault="0007647B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C43896" w14:textId="73DB64B6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B2D3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CBBC150" w14:textId="77777777" w:rsidR="0007647B" w:rsidRPr="00BE704B" w:rsidRDefault="0007647B" w:rsidP="000764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F3E656" w14:textId="7B4E9A55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B2D3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CD86DFF" w14:textId="77777777" w:rsidR="0007647B" w:rsidRPr="00BE704B" w:rsidRDefault="0007647B" w:rsidP="000764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600BA09" w14:textId="056498FF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B2D3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346B4" w:rsidRPr="00B73E7A" w14:paraId="0028ADDA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30481980" w14:textId="77777777" w:rsidR="005346B4" w:rsidRPr="00744476" w:rsidRDefault="005346B4" w:rsidP="00A33A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590717CB" w14:textId="77777777" w:rsidR="005346B4" w:rsidRPr="00744476" w:rsidRDefault="005346B4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2A20" w:rsidRPr="00B73E7A" w14:paraId="012E8EA2" w14:textId="77777777" w:rsidTr="007064F8">
        <w:tc>
          <w:tcPr>
            <w:tcW w:w="3870" w:type="dxa"/>
            <w:shd w:val="clear" w:color="auto" w:fill="auto"/>
          </w:tcPr>
          <w:p w14:paraId="33A23546" w14:textId="77777777" w:rsidR="009E2A20" w:rsidRPr="00AB33FD" w:rsidRDefault="009E2A20" w:rsidP="009E2A2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167" w:type="dxa"/>
            <w:shd w:val="clear" w:color="auto" w:fill="auto"/>
          </w:tcPr>
          <w:p w14:paraId="70E2974B" w14:textId="12AB553D" w:rsidR="009E2A20" w:rsidRDefault="009E2A20" w:rsidP="009B3AD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30,615</w:t>
            </w:r>
          </w:p>
        </w:tc>
        <w:tc>
          <w:tcPr>
            <w:tcW w:w="270" w:type="dxa"/>
            <w:shd w:val="clear" w:color="auto" w:fill="auto"/>
          </w:tcPr>
          <w:p w14:paraId="3FD310CE" w14:textId="77777777" w:rsidR="009E2A20" w:rsidRDefault="009E2A20" w:rsidP="009E2A2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3892B8" w14:textId="4817E1FD" w:rsidR="009E2A20" w:rsidRDefault="009E2A20" w:rsidP="009B3AD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33,092</w:t>
            </w:r>
          </w:p>
        </w:tc>
        <w:tc>
          <w:tcPr>
            <w:tcW w:w="270" w:type="dxa"/>
            <w:shd w:val="clear" w:color="auto" w:fill="auto"/>
          </w:tcPr>
          <w:p w14:paraId="58615530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0E030E" w14:textId="2E0D2437" w:rsidR="009E2A20" w:rsidRDefault="009E2A20" w:rsidP="009B3AD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30,615</w:t>
            </w:r>
          </w:p>
        </w:tc>
        <w:tc>
          <w:tcPr>
            <w:tcW w:w="270" w:type="dxa"/>
            <w:shd w:val="clear" w:color="auto" w:fill="auto"/>
          </w:tcPr>
          <w:p w14:paraId="19980A27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8CA3A61" w14:textId="3FB90E5C" w:rsidR="009E2A20" w:rsidRDefault="009E2A20" w:rsidP="009E2A2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33,092</w:t>
            </w:r>
          </w:p>
        </w:tc>
      </w:tr>
      <w:tr w:rsidR="009E2A20" w:rsidRPr="00B73E7A" w14:paraId="7F69D04A" w14:textId="77777777" w:rsidTr="007064F8">
        <w:tc>
          <w:tcPr>
            <w:tcW w:w="3870" w:type="dxa"/>
            <w:shd w:val="clear" w:color="auto" w:fill="auto"/>
          </w:tcPr>
          <w:p w14:paraId="722285D6" w14:textId="77777777" w:rsidR="009E2A20" w:rsidRPr="00AB33FD" w:rsidRDefault="009E2A20" w:rsidP="009E2A2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ภาษีขายยังไม่ถึงกำหนดชำระ</w:t>
            </w:r>
          </w:p>
        </w:tc>
        <w:tc>
          <w:tcPr>
            <w:tcW w:w="1167" w:type="dxa"/>
            <w:shd w:val="clear" w:color="auto" w:fill="auto"/>
          </w:tcPr>
          <w:p w14:paraId="31754A4C" w14:textId="64DB63FD" w:rsidR="009E2A20" w:rsidRDefault="009E2A20" w:rsidP="009B3AD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101,89</w:t>
            </w:r>
            <w:r w:rsidR="00552BA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BB005AB" w14:textId="77777777" w:rsidR="009E2A20" w:rsidRDefault="009E2A20" w:rsidP="009E2A2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D67CF0" w14:textId="20916C9E" w:rsidR="009E2A20" w:rsidRDefault="009E2A20" w:rsidP="009B3AD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99,306</w:t>
            </w:r>
          </w:p>
        </w:tc>
        <w:tc>
          <w:tcPr>
            <w:tcW w:w="270" w:type="dxa"/>
            <w:shd w:val="clear" w:color="auto" w:fill="auto"/>
          </w:tcPr>
          <w:p w14:paraId="0183DAEF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72AAD6" w14:textId="4247C206" w:rsidR="009E2A20" w:rsidRDefault="009E2A20" w:rsidP="009B3AD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101,89</w:t>
            </w:r>
            <w:r w:rsidR="00552BA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C10AD6E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6DA4A87" w14:textId="00C91A54" w:rsidR="009E2A20" w:rsidRDefault="009E2A20" w:rsidP="009E2A2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99,306</w:t>
            </w:r>
          </w:p>
        </w:tc>
      </w:tr>
      <w:tr w:rsidR="009E2A20" w:rsidRPr="00B73E7A" w14:paraId="0E9124EF" w14:textId="77777777" w:rsidTr="007064F8">
        <w:tc>
          <w:tcPr>
            <w:tcW w:w="3870" w:type="dxa"/>
            <w:shd w:val="clear" w:color="auto" w:fill="auto"/>
          </w:tcPr>
          <w:p w14:paraId="1968B061" w14:textId="77777777" w:rsidR="009E2A20" w:rsidRPr="00AB33FD" w:rsidRDefault="009E2A20" w:rsidP="009E2A2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604338B3" w14:textId="6C7CE16C" w:rsidR="009E2A20" w:rsidRDefault="009E2A20" w:rsidP="009B3AD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</w:t>
            </w:r>
            <w:r w:rsidR="00552BA5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0DE32577" w14:textId="77777777" w:rsidR="009E2A20" w:rsidRDefault="009E2A20" w:rsidP="009E2A2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20F210" w14:textId="61FC1E9F" w:rsidR="009E2A20" w:rsidRDefault="009E2A20" w:rsidP="009B3AD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6,659</w:t>
            </w:r>
          </w:p>
        </w:tc>
        <w:tc>
          <w:tcPr>
            <w:tcW w:w="270" w:type="dxa"/>
            <w:shd w:val="clear" w:color="auto" w:fill="auto"/>
          </w:tcPr>
          <w:p w14:paraId="30F3339E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100C23" w14:textId="4B5B9D82" w:rsidR="009E2A20" w:rsidRDefault="009E2A20" w:rsidP="009B3AD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10,720</w:t>
            </w:r>
          </w:p>
        </w:tc>
        <w:tc>
          <w:tcPr>
            <w:tcW w:w="270" w:type="dxa"/>
            <w:shd w:val="clear" w:color="auto" w:fill="auto"/>
          </w:tcPr>
          <w:p w14:paraId="6BAE8F73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22C22EFB" w14:textId="2EB7A350" w:rsidR="009E2A20" w:rsidRDefault="009E2A20" w:rsidP="009E2A2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6,659</w:t>
            </w:r>
          </w:p>
        </w:tc>
      </w:tr>
      <w:tr w:rsidR="009E2A20" w:rsidRPr="00B73E7A" w14:paraId="3E663133" w14:textId="77777777" w:rsidTr="007064F8">
        <w:tc>
          <w:tcPr>
            <w:tcW w:w="3870" w:type="dxa"/>
            <w:shd w:val="clear" w:color="auto" w:fill="auto"/>
          </w:tcPr>
          <w:p w14:paraId="71429ED1" w14:textId="77777777" w:rsidR="009E2A20" w:rsidRPr="00AB33FD" w:rsidRDefault="009E2A20" w:rsidP="009E2A2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3A865" w14:textId="69A39CBF" w:rsidR="009E2A20" w:rsidRPr="00F237B2" w:rsidRDefault="009E2A20" w:rsidP="009B3AD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143,2</w:t>
            </w:r>
            <w:r w:rsidR="00552B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09EFF6E6" w14:textId="77777777" w:rsidR="009E2A20" w:rsidRDefault="009E2A20" w:rsidP="009E2A2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F7E9D" w14:textId="5E3B15BA" w:rsidR="009E2A20" w:rsidRPr="00F237B2" w:rsidRDefault="009E2A20" w:rsidP="009B3AD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139,057</w:t>
            </w:r>
          </w:p>
        </w:tc>
        <w:tc>
          <w:tcPr>
            <w:tcW w:w="270" w:type="dxa"/>
            <w:shd w:val="clear" w:color="auto" w:fill="auto"/>
          </w:tcPr>
          <w:p w14:paraId="7A093B8D" w14:textId="77777777" w:rsidR="009E2A20" w:rsidRPr="00F237B2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E8D5A" w14:textId="3DAD3183" w:rsidR="009E2A20" w:rsidRPr="00F237B2" w:rsidRDefault="009E2A20" w:rsidP="009B3AD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143,23</w:t>
            </w:r>
            <w:r w:rsidR="00552B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DC19CB9" w14:textId="77777777" w:rsidR="009E2A20" w:rsidRPr="00BE704B" w:rsidRDefault="009E2A20" w:rsidP="009E2A2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635AD" w14:textId="7EDBA6FA" w:rsidR="009E2A20" w:rsidRPr="00F237B2" w:rsidRDefault="009E2A20" w:rsidP="009E2A2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139,057</w:t>
            </w:r>
          </w:p>
        </w:tc>
      </w:tr>
    </w:tbl>
    <w:p w14:paraId="717A3509" w14:textId="77777777" w:rsidR="00982126" w:rsidRDefault="0098212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14:paraId="78518D5B" w14:textId="77777777" w:rsidR="00B94B8F" w:rsidRPr="00AB33FD" w:rsidRDefault="00DE399F" w:rsidP="00EF22F9">
      <w:pPr>
        <w:pStyle w:val="Caption"/>
      </w:pPr>
      <w:r w:rsidRPr="00DE399F">
        <w:rPr>
          <w:cs/>
        </w:rPr>
        <w:lastRenderedPageBreak/>
        <w:t>ประมาณการหนี้สิน</w:t>
      </w:r>
      <w:r w:rsidR="00505B92">
        <w:rPr>
          <w:rFonts w:hint="cs"/>
          <w:cs/>
        </w:rPr>
        <w:t>ไม่หมุนเวียน</w:t>
      </w:r>
      <w:r w:rsidRPr="00DE399F">
        <w:rPr>
          <w:cs/>
        </w:rPr>
        <w:t>สำหรับ</w:t>
      </w:r>
      <w:r w:rsidR="009C3B63" w:rsidRPr="00AB33FD">
        <w:rPr>
          <w:rFonts w:hint="cs"/>
          <w:cs/>
        </w:rPr>
        <w:t>ผลประโยชน์พนักงาน</w:t>
      </w:r>
    </w:p>
    <w:p w14:paraId="6BA8DC42" w14:textId="77777777" w:rsidR="0061303D" w:rsidRDefault="0061303D" w:rsidP="0061303D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B2213C" w:rsidRPr="00EB7266" w14:paraId="4CE83AAE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4816C816" w14:textId="77777777" w:rsidR="00B2213C" w:rsidRPr="00EB7266" w:rsidRDefault="00B2213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D06D46D" w14:textId="77777777" w:rsidR="00B2213C" w:rsidRPr="00EB726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A102AAB" w14:textId="77777777" w:rsidR="00B2213C" w:rsidRPr="00EB7266" w:rsidRDefault="00B2213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941D07D" w14:textId="77777777" w:rsidR="00B2213C" w:rsidRPr="00EB726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47B" w:rsidRPr="00B73E7A" w14:paraId="2F8711F3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041FF4F0" w14:textId="3E3137D7" w:rsidR="0007647B" w:rsidRPr="00744476" w:rsidRDefault="00434D74" w:rsidP="0007647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4D7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34D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34D7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590458DA" w14:textId="5C898647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4D7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6D18FD8" w14:textId="77777777" w:rsidR="0007647B" w:rsidRPr="00744476" w:rsidRDefault="0007647B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88137C" w14:textId="1A26775A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4D7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F60307E" w14:textId="77777777" w:rsidR="0007647B" w:rsidRPr="00BE704B" w:rsidRDefault="0007647B" w:rsidP="000764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3157AC" w14:textId="0E69214A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4D7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7FD3748" w14:textId="77777777" w:rsidR="0007647B" w:rsidRPr="00BE704B" w:rsidRDefault="0007647B" w:rsidP="000764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3E77CF" w14:textId="06DC8F05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4D7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2213C" w:rsidRPr="00B73E7A" w14:paraId="5A34B7F8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6BC85145" w14:textId="77777777" w:rsidR="00B2213C" w:rsidRPr="00744476" w:rsidRDefault="00B2213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7EE2B488" w14:textId="77777777" w:rsidR="00B2213C" w:rsidRPr="0074447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E670A" w:rsidRPr="00B73E7A" w14:paraId="3C5DDC1B" w14:textId="77777777" w:rsidTr="007064F8">
        <w:tc>
          <w:tcPr>
            <w:tcW w:w="3870" w:type="dxa"/>
            <w:shd w:val="clear" w:color="auto" w:fill="auto"/>
          </w:tcPr>
          <w:p w14:paraId="1879A86C" w14:textId="681D921E" w:rsidR="00EE670A" w:rsidRPr="00AB33FD" w:rsidRDefault="00EE670A" w:rsidP="00982126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99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</w:t>
            </w:r>
            <w:r w:rsidR="00E1781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ไม่หมุนเวียน</w:t>
            </w:r>
            <w:r w:rsidRPr="00DE399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</w:t>
            </w:r>
          </w:p>
        </w:tc>
        <w:tc>
          <w:tcPr>
            <w:tcW w:w="1170" w:type="dxa"/>
            <w:shd w:val="clear" w:color="auto" w:fill="auto"/>
          </w:tcPr>
          <w:p w14:paraId="0E3EECF6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1555E9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8D9C7F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9673D" w14:textId="77777777" w:rsidR="00EE670A" w:rsidRPr="00BE704B" w:rsidRDefault="00EE670A" w:rsidP="009821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BA645B" w14:textId="77777777" w:rsidR="00EE670A" w:rsidRPr="0033434F" w:rsidRDefault="00EE670A" w:rsidP="00982126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A8BEB0" w14:textId="77777777" w:rsidR="00EE670A" w:rsidRPr="00BE704B" w:rsidRDefault="00EE670A" w:rsidP="009821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A858A8" w14:textId="77777777" w:rsidR="00EE670A" w:rsidRPr="0020336C" w:rsidRDefault="00EE670A" w:rsidP="00982126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434D74" w:rsidRPr="00B73E7A" w14:paraId="53157050" w14:textId="77777777" w:rsidTr="007064F8">
        <w:tc>
          <w:tcPr>
            <w:tcW w:w="3870" w:type="dxa"/>
            <w:shd w:val="clear" w:color="auto" w:fill="auto"/>
          </w:tcPr>
          <w:p w14:paraId="41CE2536" w14:textId="2F9D5140" w:rsidR="00434D74" w:rsidRPr="00905631" w:rsidRDefault="00905631" w:rsidP="00905631">
            <w:pPr>
              <w:spacing w:line="240" w:lineRule="atLeast"/>
              <w:jc w:val="both"/>
              <w:rPr>
                <w:sz w:val="30"/>
                <w:szCs w:val="30"/>
              </w:rPr>
            </w:pPr>
            <w:r w:rsidRPr="00AB33FD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C766322" w14:textId="166B70B7" w:rsidR="00434D74" w:rsidRPr="00833FFC" w:rsidRDefault="00631648" w:rsidP="00434D7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FFC">
              <w:rPr>
                <w:rFonts w:ascii="Angsana New" w:hAnsi="Angsana New"/>
                <w:sz w:val="30"/>
                <w:szCs w:val="30"/>
                <w:lang w:val="en-US"/>
              </w:rPr>
              <w:t>151,657</w:t>
            </w:r>
          </w:p>
        </w:tc>
        <w:tc>
          <w:tcPr>
            <w:tcW w:w="270" w:type="dxa"/>
            <w:shd w:val="clear" w:color="auto" w:fill="auto"/>
          </w:tcPr>
          <w:p w14:paraId="04C5D304" w14:textId="77777777" w:rsidR="00434D74" w:rsidRPr="00833FFC" w:rsidRDefault="00434D74" w:rsidP="00434D7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43CF4C1" w14:textId="13415749" w:rsidR="00434D74" w:rsidRPr="00833FFC" w:rsidRDefault="00434D74" w:rsidP="00434D7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FFC">
              <w:rPr>
                <w:rFonts w:ascii="Angsana New" w:hAnsi="Angsana New"/>
                <w:sz w:val="30"/>
                <w:szCs w:val="30"/>
                <w:lang w:val="en-US"/>
              </w:rPr>
              <w:t>152,705</w:t>
            </w:r>
          </w:p>
        </w:tc>
        <w:tc>
          <w:tcPr>
            <w:tcW w:w="270" w:type="dxa"/>
            <w:shd w:val="clear" w:color="auto" w:fill="auto"/>
          </w:tcPr>
          <w:p w14:paraId="218661B6" w14:textId="77777777" w:rsidR="00434D74" w:rsidRPr="00833FFC" w:rsidRDefault="00434D74" w:rsidP="00434D74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B5F558A" w14:textId="70D286AD" w:rsidR="00434D74" w:rsidRPr="00833FFC" w:rsidRDefault="00631648" w:rsidP="00434D7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FFC">
              <w:rPr>
                <w:rFonts w:ascii="Angsana New" w:hAnsi="Angsana New"/>
                <w:sz w:val="30"/>
                <w:szCs w:val="30"/>
                <w:lang w:val="en-US"/>
              </w:rPr>
              <w:t>151,657</w:t>
            </w:r>
          </w:p>
        </w:tc>
        <w:tc>
          <w:tcPr>
            <w:tcW w:w="270" w:type="dxa"/>
            <w:shd w:val="clear" w:color="auto" w:fill="auto"/>
          </w:tcPr>
          <w:p w14:paraId="5361617A" w14:textId="77777777" w:rsidR="00434D74" w:rsidRPr="00833FFC" w:rsidRDefault="00434D74" w:rsidP="00434D74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9E5770F" w14:textId="408D8AB5" w:rsidR="00434D74" w:rsidRPr="00833FFC" w:rsidRDefault="00434D74" w:rsidP="00434D7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FFC">
              <w:rPr>
                <w:rFonts w:ascii="Angsana New" w:hAnsi="Angsana New"/>
                <w:sz w:val="30"/>
                <w:szCs w:val="30"/>
                <w:lang w:val="en-US"/>
              </w:rPr>
              <w:t>152,705</w:t>
            </w:r>
          </w:p>
        </w:tc>
      </w:tr>
    </w:tbl>
    <w:p w14:paraId="722E0F41" w14:textId="77777777" w:rsidR="00B33BF2" w:rsidRPr="0007647B" w:rsidRDefault="00B33BF2" w:rsidP="00434D74">
      <w:pPr>
        <w:pStyle w:val="Bo-Blankline"/>
        <w:rPr>
          <w:cs/>
        </w:rPr>
      </w:pPr>
    </w:p>
    <w:p w14:paraId="6C0C3130" w14:textId="77777777" w:rsidR="00F87B7A" w:rsidRPr="0007647B" w:rsidRDefault="00540611" w:rsidP="00F87B7A">
      <w:pPr>
        <w:spacing w:line="240" w:lineRule="auto"/>
        <w:ind w:right="2" w:firstLine="540"/>
        <w:jc w:val="thaiDistribute"/>
        <w:rPr>
          <w:rFonts w:ascii="Angsana New" w:hAnsi="Angsana New"/>
          <w:sz w:val="30"/>
          <w:szCs w:val="30"/>
        </w:rPr>
      </w:pPr>
      <w:r w:rsidRPr="0007647B">
        <w:rPr>
          <w:b/>
          <w:bCs/>
          <w:i/>
          <w:iCs/>
          <w:sz w:val="30"/>
          <w:szCs w:val="30"/>
          <w:cs/>
        </w:rPr>
        <w:t>โครงการ</w:t>
      </w:r>
      <w:r w:rsidR="00A55FFB" w:rsidRPr="0007647B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2AC7F2F4" w14:textId="77777777" w:rsidR="00540611" w:rsidRPr="0007647B" w:rsidRDefault="00540611" w:rsidP="00434D74">
      <w:pPr>
        <w:pStyle w:val="Bo-Blankline"/>
      </w:pPr>
    </w:p>
    <w:p w14:paraId="67F6DF0F" w14:textId="411F2626" w:rsidR="00154FCB" w:rsidRPr="0007647B" w:rsidRDefault="00DA4F60" w:rsidP="00434D74">
      <w:pPr>
        <w:pStyle w:val="Bo-C1Content"/>
      </w:pPr>
      <w:r w:rsidRPr="0007647B">
        <w:rPr>
          <w:rFonts w:hint="cs"/>
          <w:cs/>
        </w:rPr>
        <w:t>กลุ่ม</w:t>
      </w:r>
      <w:r w:rsidR="00FA4089" w:rsidRPr="0007647B">
        <w:rPr>
          <w:rFonts w:hint="cs"/>
          <w:cs/>
        </w:rPr>
        <w:t>บริษัท</w:t>
      </w:r>
      <w:r w:rsidR="00540611" w:rsidRPr="0007647B">
        <w:rPr>
          <w:cs/>
        </w:rPr>
        <w:t>จัดการโครงการ</w:t>
      </w:r>
      <w:r w:rsidR="00A55FFB" w:rsidRPr="0007647B">
        <w:rPr>
          <w:rFonts w:hint="cs"/>
          <w:cs/>
        </w:rPr>
        <w:t>ผลประโยชน์ที่กำหนดไว้</w:t>
      </w:r>
      <w:r w:rsidR="00540611" w:rsidRPr="0007647B">
        <w:rPr>
          <w:cs/>
        </w:rPr>
        <w:t xml:space="preserve">ตามข้อกำหนดของพระราชบัญญัติคุ้มครองแรงงาน พ.ศ. </w:t>
      </w:r>
      <w:r w:rsidR="006145CD" w:rsidRPr="006145CD">
        <w:rPr>
          <w:lang w:val="en-US"/>
        </w:rPr>
        <w:t>2541</w:t>
      </w:r>
      <w:r w:rsidR="00540611" w:rsidRPr="0007647B">
        <w:rPr>
          <w:rFonts w:hint="cs"/>
          <w:cs/>
        </w:rPr>
        <w:t xml:space="preserve"> </w:t>
      </w:r>
      <w:r w:rsidR="00540611" w:rsidRPr="0007647B">
        <w:rPr>
          <w:cs/>
        </w:rPr>
        <w:t>ในการให้ผลประโยชน์เมื่อเกษียณแก่พนักงานตามสิทธิและอายุงาน</w:t>
      </w:r>
      <w:r w:rsidR="00434D74">
        <w:t xml:space="preserve"> </w:t>
      </w:r>
      <w:r w:rsidR="00154FCB" w:rsidRPr="0007647B">
        <w:rPr>
          <w:cs/>
        </w:rPr>
        <w:t>โครงการผลประโยชน์</w:t>
      </w:r>
      <w:r w:rsidR="00154FCB" w:rsidRPr="0007647B">
        <w:rPr>
          <w:rFonts w:hint="cs"/>
          <w:cs/>
        </w:rPr>
        <w:t>ที่กำหนดไว้</w:t>
      </w:r>
      <w:r w:rsidR="00154FCB" w:rsidRPr="0007647B">
        <w:rPr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74B34CB" w14:textId="1E34C45E" w:rsidR="00342826" w:rsidRDefault="00342826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39"/>
        <w:gridCol w:w="1111"/>
        <w:gridCol w:w="237"/>
        <w:gridCol w:w="1113"/>
      </w:tblGrid>
      <w:tr w:rsidR="009E2A20" w:rsidRPr="00EB7266" w14:paraId="19400F2F" w14:textId="77777777" w:rsidTr="007064F8">
        <w:trPr>
          <w:tblHeader/>
        </w:trPr>
        <w:tc>
          <w:tcPr>
            <w:tcW w:w="3870" w:type="dxa"/>
            <w:vMerge w:val="restart"/>
            <w:shd w:val="clear" w:color="auto" w:fill="auto"/>
          </w:tcPr>
          <w:p w14:paraId="0DB27682" w14:textId="77777777" w:rsidR="009E2A20" w:rsidRPr="00EB7266" w:rsidRDefault="009E2A20" w:rsidP="009E2A2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64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A29ADC4" w14:textId="1279086F" w:rsidR="009E2A20" w:rsidRPr="00EB7266" w:rsidRDefault="009E2A20" w:rsidP="009E2A20">
            <w:pPr>
              <w:spacing w:line="240" w:lineRule="atLeast"/>
              <w:ind w:left="25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</w:t>
            </w:r>
            <w:r w:rsidRPr="008B64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5BFC2A2B" w14:textId="112A964E" w:rsidR="009E2A20" w:rsidRPr="00EB7266" w:rsidRDefault="009E2A2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73EA9806" w14:textId="77777777" w:rsidR="009E2A20" w:rsidRPr="00EB7266" w:rsidRDefault="009E2A20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61" w:type="dxa"/>
            <w:gridSpan w:val="3"/>
            <w:shd w:val="clear" w:color="auto" w:fill="auto"/>
          </w:tcPr>
          <w:p w14:paraId="09D7074F" w14:textId="69E457D5" w:rsidR="009E2A20" w:rsidRPr="00EB7266" w:rsidRDefault="009E2A2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2A20" w:rsidRPr="00B73E7A" w14:paraId="0D2828EB" w14:textId="77777777" w:rsidTr="007064F8">
        <w:trPr>
          <w:tblHeader/>
        </w:trPr>
        <w:tc>
          <w:tcPr>
            <w:tcW w:w="3870" w:type="dxa"/>
            <w:vMerge/>
            <w:shd w:val="clear" w:color="auto" w:fill="auto"/>
          </w:tcPr>
          <w:p w14:paraId="49933B5E" w14:textId="24ACA13D" w:rsidR="009E2A20" w:rsidRPr="00744476" w:rsidRDefault="009E2A20" w:rsidP="009E2A20">
            <w:pPr>
              <w:spacing w:line="240" w:lineRule="atLeast"/>
              <w:ind w:left="25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594EF4" w14:textId="12A6AD74" w:rsidR="009E2A20" w:rsidRPr="00744476" w:rsidRDefault="009E2A2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D36BD41" w14:textId="77777777" w:rsidR="009E2A20" w:rsidRPr="00744476" w:rsidRDefault="009E2A2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0765EA" w14:textId="34D1F206" w:rsidR="009E2A20" w:rsidRPr="00744476" w:rsidRDefault="009E2A2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7EDDB339" w14:textId="77777777" w:rsidR="009E2A20" w:rsidRPr="00BE704B" w:rsidRDefault="009E2A20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1A317D28" w14:textId="7F583BA2" w:rsidR="009E2A20" w:rsidRPr="00744476" w:rsidRDefault="009E2A2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779B2D49" w14:textId="77777777" w:rsidR="009E2A20" w:rsidRPr="00BE704B" w:rsidRDefault="009E2A20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7254DD9" w14:textId="239498DF" w:rsidR="009E2A20" w:rsidRPr="00744476" w:rsidRDefault="009E2A2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43151A" w:rsidRPr="00B73E7A" w14:paraId="6535D36E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58B683DB" w14:textId="77777777" w:rsidR="0043151A" w:rsidRPr="00744476" w:rsidRDefault="0043151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6CED4325" w14:textId="77777777" w:rsidR="0043151A" w:rsidRPr="00744476" w:rsidRDefault="0043151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25170" w:rsidRPr="00B73E7A" w14:paraId="66F215A3" w14:textId="77777777" w:rsidTr="007064F8">
        <w:tc>
          <w:tcPr>
            <w:tcW w:w="3870" w:type="dxa"/>
            <w:shd w:val="clear" w:color="auto" w:fill="auto"/>
          </w:tcPr>
          <w:p w14:paraId="5CFD1FDD" w14:textId="2B364A2E" w:rsidR="00425170" w:rsidRPr="00AB33FD" w:rsidRDefault="00425170" w:rsidP="00425170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75BC599E" w14:textId="377B22DC" w:rsidR="00425170" w:rsidRPr="00F75B74" w:rsidRDefault="00425170" w:rsidP="00425170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152,70</w:t>
            </w:r>
            <w:r w:rsidR="0063164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5C6F7A9" w14:textId="77777777" w:rsidR="00425170" w:rsidRDefault="00425170" w:rsidP="0042517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D17F293" w14:textId="4E5DEA1E" w:rsidR="00425170" w:rsidRPr="0033434F" w:rsidRDefault="00425170" w:rsidP="00425170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39" w:type="dxa"/>
            <w:shd w:val="clear" w:color="auto" w:fill="auto"/>
          </w:tcPr>
          <w:p w14:paraId="2AC1C5A0" w14:textId="77777777" w:rsidR="00425170" w:rsidRPr="00BE704B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6C744E5" w14:textId="1A3B7071" w:rsidR="00425170" w:rsidRPr="0033434F" w:rsidRDefault="00425170" w:rsidP="00425170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152,70</w:t>
            </w:r>
            <w:r w:rsidR="0063164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05AAE0C2" w14:textId="77777777" w:rsidR="00425170" w:rsidRPr="00BE704B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77D249B" w14:textId="7E00136F" w:rsidR="00425170" w:rsidRPr="0033434F" w:rsidRDefault="00425170" w:rsidP="00425170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</w:tr>
      <w:tr w:rsidR="00425170" w:rsidRPr="00B73E7A" w14:paraId="636BB61C" w14:textId="77777777" w:rsidTr="007064F8">
        <w:tc>
          <w:tcPr>
            <w:tcW w:w="3870" w:type="dxa"/>
            <w:shd w:val="clear" w:color="auto" w:fill="auto"/>
          </w:tcPr>
          <w:p w14:paraId="70350B6B" w14:textId="0A429294" w:rsidR="00425170" w:rsidRPr="00C07B22" w:rsidRDefault="00425170" w:rsidP="00425170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C07B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auto"/>
          </w:tcPr>
          <w:p w14:paraId="3E03F5B7" w14:textId="77777777" w:rsidR="00425170" w:rsidRDefault="00425170" w:rsidP="00425170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F65269" w14:textId="77777777" w:rsidR="00425170" w:rsidRDefault="00425170" w:rsidP="0042517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CC45352" w14:textId="77777777" w:rsidR="00425170" w:rsidRDefault="00425170" w:rsidP="00425170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72BD4E12" w14:textId="77777777" w:rsidR="00425170" w:rsidRPr="00BE704B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3690E36" w14:textId="77777777" w:rsidR="00425170" w:rsidRDefault="00425170" w:rsidP="00425170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0530941" w14:textId="77777777" w:rsidR="00425170" w:rsidRPr="00BE704B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C96E213" w14:textId="77777777" w:rsidR="00425170" w:rsidRDefault="00425170" w:rsidP="00425170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5170" w:rsidRPr="00B73E7A" w14:paraId="16B0E5E1" w14:textId="77777777" w:rsidTr="007064F8">
        <w:tc>
          <w:tcPr>
            <w:tcW w:w="3870" w:type="dxa"/>
            <w:shd w:val="clear" w:color="auto" w:fill="auto"/>
          </w:tcPr>
          <w:p w14:paraId="36364DC1" w14:textId="77777777" w:rsidR="00425170" w:rsidRPr="00AB33FD" w:rsidRDefault="00425170" w:rsidP="0042517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</w:t>
            </w:r>
          </w:p>
        </w:tc>
        <w:tc>
          <w:tcPr>
            <w:tcW w:w="1170" w:type="dxa"/>
            <w:shd w:val="clear" w:color="auto" w:fill="auto"/>
          </w:tcPr>
          <w:p w14:paraId="5C51A912" w14:textId="1C315D36" w:rsidR="00425170" w:rsidRDefault="00425170" w:rsidP="007C5623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D00E13" w14:textId="77777777" w:rsidR="00425170" w:rsidRDefault="00425170" w:rsidP="0042517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B8D661" w14:textId="75A6261B" w:rsidR="00425170" w:rsidRDefault="00425170" w:rsidP="00425170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2,978</w:t>
            </w:r>
          </w:p>
        </w:tc>
        <w:tc>
          <w:tcPr>
            <w:tcW w:w="239" w:type="dxa"/>
            <w:shd w:val="clear" w:color="auto" w:fill="auto"/>
          </w:tcPr>
          <w:p w14:paraId="11051B29" w14:textId="77777777" w:rsidR="00425170" w:rsidRPr="00BE704B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BEFB828" w14:textId="1344B82C" w:rsidR="00425170" w:rsidRDefault="00425170" w:rsidP="007C5623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6789C38" w14:textId="77777777" w:rsidR="00425170" w:rsidRPr="00BE704B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C0DC0F9" w14:textId="04A20ACF" w:rsidR="00425170" w:rsidRDefault="00425170" w:rsidP="00425170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2,978</w:t>
            </w:r>
          </w:p>
        </w:tc>
      </w:tr>
      <w:tr w:rsidR="00425170" w:rsidRPr="00B73E7A" w14:paraId="4039BBBC" w14:textId="77777777" w:rsidTr="007064F8">
        <w:tc>
          <w:tcPr>
            <w:tcW w:w="3870" w:type="dxa"/>
            <w:shd w:val="clear" w:color="auto" w:fill="auto"/>
          </w:tcPr>
          <w:p w14:paraId="1B6F9EEA" w14:textId="77777777" w:rsidR="00425170" w:rsidRPr="00C07B22" w:rsidRDefault="00425170" w:rsidP="00425170">
            <w:pPr>
              <w:ind w:left="342" w:hanging="34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24303700" w14:textId="77777777" w:rsidR="00425170" w:rsidRDefault="00425170" w:rsidP="00425170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BAB31E" w14:textId="77777777" w:rsidR="00425170" w:rsidRDefault="00425170" w:rsidP="0042517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7687F9" w14:textId="77777777" w:rsidR="00425170" w:rsidRDefault="00425170" w:rsidP="00425170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74B41E3" w14:textId="77777777" w:rsidR="00425170" w:rsidRPr="00BE704B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2B608F" w14:textId="77777777" w:rsidR="00425170" w:rsidRDefault="00425170" w:rsidP="00425170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423FF2D" w14:textId="77777777" w:rsidR="00425170" w:rsidRPr="00BE704B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4014827" w14:textId="77777777" w:rsidR="00425170" w:rsidRDefault="00425170" w:rsidP="00425170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5170" w:rsidRPr="00B73E7A" w14:paraId="712883DC" w14:textId="77777777" w:rsidTr="007064F8">
        <w:tc>
          <w:tcPr>
            <w:tcW w:w="3870" w:type="dxa"/>
            <w:shd w:val="clear" w:color="auto" w:fill="auto"/>
          </w:tcPr>
          <w:p w14:paraId="01E404A6" w14:textId="77777777" w:rsidR="00425170" w:rsidRPr="00AB33FD" w:rsidRDefault="00425170" w:rsidP="00425170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3169E" w14:textId="67262160" w:rsidR="00425170" w:rsidRDefault="00631648" w:rsidP="00631648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77BB9" w14:textId="77777777" w:rsidR="00425170" w:rsidRDefault="00425170" w:rsidP="0042517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B24E42" w14:textId="5C1270A1" w:rsidR="00425170" w:rsidRDefault="00425170" w:rsidP="00425170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7122F4" w14:textId="77777777" w:rsidR="00425170" w:rsidRPr="00BE704B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F56B079" w14:textId="42C8E190" w:rsidR="00425170" w:rsidRDefault="00631648" w:rsidP="00631648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BCF6E3" w14:textId="77777777" w:rsidR="00425170" w:rsidRPr="00BE704B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B582FA4" w14:textId="3413B814" w:rsidR="00425170" w:rsidRDefault="00425170" w:rsidP="00425170">
            <w:pPr>
              <w:spacing w:line="240" w:lineRule="atLeast"/>
              <w:ind w:left="-80" w:right="-1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25170" w:rsidRPr="00B73E7A" w14:paraId="147C4EDE" w14:textId="77777777" w:rsidTr="007064F8">
        <w:tc>
          <w:tcPr>
            <w:tcW w:w="3870" w:type="dxa"/>
            <w:shd w:val="clear" w:color="auto" w:fill="auto"/>
          </w:tcPr>
          <w:p w14:paraId="3A579498" w14:textId="77777777" w:rsidR="00425170" w:rsidRPr="00AB33FD" w:rsidRDefault="00425170" w:rsidP="0042517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4CEC66DB" w14:textId="77777777" w:rsidR="00425170" w:rsidRDefault="00425170" w:rsidP="00425170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32BF05" w14:textId="77777777" w:rsidR="00425170" w:rsidRDefault="00425170" w:rsidP="0042517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D6E607" w14:textId="77777777" w:rsidR="00425170" w:rsidRDefault="00425170" w:rsidP="00425170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44371C2" w14:textId="77777777" w:rsidR="00425170" w:rsidRPr="00BE704B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A7009CD" w14:textId="77777777" w:rsidR="00425170" w:rsidRDefault="00425170" w:rsidP="00425170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734CDA5" w14:textId="77777777" w:rsidR="00425170" w:rsidRPr="00BE704B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FC21A6B" w14:textId="77777777" w:rsidR="00425170" w:rsidRDefault="00425170" w:rsidP="00425170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5170" w:rsidRPr="00B73E7A" w14:paraId="418E349E" w14:textId="77777777" w:rsidTr="007064F8">
        <w:tc>
          <w:tcPr>
            <w:tcW w:w="3870" w:type="dxa"/>
            <w:shd w:val="clear" w:color="auto" w:fill="auto"/>
          </w:tcPr>
          <w:p w14:paraId="7FEA65DF" w14:textId="77777777" w:rsidR="00425170" w:rsidRPr="00A55FFB" w:rsidRDefault="00425170" w:rsidP="0042517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55FF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shd w:val="clear" w:color="auto" w:fill="auto"/>
          </w:tcPr>
          <w:p w14:paraId="5E532A4D" w14:textId="34FF1864" w:rsidR="00425170" w:rsidRDefault="00425170" w:rsidP="00425170">
            <w:pPr>
              <w:tabs>
                <w:tab w:val="decimal" w:pos="88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(1,048)</w:t>
            </w:r>
          </w:p>
        </w:tc>
        <w:tc>
          <w:tcPr>
            <w:tcW w:w="270" w:type="dxa"/>
            <w:shd w:val="clear" w:color="auto" w:fill="auto"/>
          </w:tcPr>
          <w:p w14:paraId="378AA36A" w14:textId="77777777" w:rsidR="00425170" w:rsidRDefault="00425170" w:rsidP="0042517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CABF25F" w14:textId="6BE26048" w:rsidR="00425170" w:rsidRDefault="00425170" w:rsidP="00067FF9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(1,392)</w:t>
            </w:r>
          </w:p>
        </w:tc>
        <w:tc>
          <w:tcPr>
            <w:tcW w:w="239" w:type="dxa"/>
            <w:shd w:val="clear" w:color="auto" w:fill="auto"/>
          </w:tcPr>
          <w:p w14:paraId="4B7E10AF" w14:textId="77777777" w:rsidR="00425170" w:rsidRPr="00BE704B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E52F22D" w14:textId="741A8B82" w:rsidR="00425170" w:rsidRDefault="00425170" w:rsidP="00425170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(1,048)</w:t>
            </w:r>
          </w:p>
        </w:tc>
        <w:tc>
          <w:tcPr>
            <w:tcW w:w="237" w:type="dxa"/>
            <w:shd w:val="clear" w:color="auto" w:fill="auto"/>
          </w:tcPr>
          <w:p w14:paraId="0F2171B5" w14:textId="77777777" w:rsidR="00425170" w:rsidRPr="00BE704B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113D990" w14:textId="028D5F4E" w:rsidR="00425170" w:rsidRDefault="00425170" w:rsidP="00425170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(1,392)</w:t>
            </w:r>
          </w:p>
        </w:tc>
      </w:tr>
      <w:tr w:rsidR="00425170" w:rsidRPr="00B73E7A" w14:paraId="74BD7A0F" w14:textId="77777777" w:rsidTr="007064F8">
        <w:tc>
          <w:tcPr>
            <w:tcW w:w="3870" w:type="dxa"/>
            <w:shd w:val="clear" w:color="auto" w:fill="auto"/>
            <w:vAlign w:val="bottom"/>
          </w:tcPr>
          <w:p w14:paraId="078559EF" w14:textId="21487CDB" w:rsidR="00425170" w:rsidRPr="00AB33FD" w:rsidRDefault="00425170" w:rsidP="0042517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7D2B5" w14:textId="33A49BE3" w:rsidR="00425170" w:rsidRPr="00ED3891" w:rsidRDefault="00631648" w:rsidP="00425170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151,657</w:t>
            </w:r>
          </w:p>
        </w:tc>
        <w:tc>
          <w:tcPr>
            <w:tcW w:w="270" w:type="dxa"/>
            <w:shd w:val="clear" w:color="auto" w:fill="auto"/>
          </w:tcPr>
          <w:p w14:paraId="6FBB3C06" w14:textId="77777777" w:rsidR="00425170" w:rsidRPr="00ED3891" w:rsidRDefault="00425170" w:rsidP="0042517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9CF3" w14:textId="70585D2B" w:rsidR="00425170" w:rsidRPr="00ED3891" w:rsidRDefault="00425170" w:rsidP="00425170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152,705</w:t>
            </w:r>
          </w:p>
        </w:tc>
        <w:tc>
          <w:tcPr>
            <w:tcW w:w="239" w:type="dxa"/>
            <w:shd w:val="clear" w:color="auto" w:fill="auto"/>
          </w:tcPr>
          <w:p w14:paraId="35641056" w14:textId="77777777" w:rsidR="00425170" w:rsidRPr="00ED3891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38909" w14:textId="4ED2A489" w:rsidR="00425170" w:rsidRPr="00ED3891" w:rsidRDefault="00631648" w:rsidP="00425170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151,657</w:t>
            </w:r>
          </w:p>
        </w:tc>
        <w:tc>
          <w:tcPr>
            <w:tcW w:w="237" w:type="dxa"/>
            <w:shd w:val="clear" w:color="auto" w:fill="auto"/>
          </w:tcPr>
          <w:p w14:paraId="003CF74A" w14:textId="77777777" w:rsidR="00425170" w:rsidRPr="00BE704B" w:rsidRDefault="00425170" w:rsidP="004251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77D44" w14:textId="5480385B" w:rsidR="00425170" w:rsidRPr="00ED3891" w:rsidRDefault="00425170" w:rsidP="00425170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152,705</w:t>
            </w:r>
          </w:p>
        </w:tc>
      </w:tr>
    </w:tbl>
    <w:p w14:paraId="2400904E" w14:textId="69FF657F" w:rsidR="00314540" w:rsidRDefault="00314540" w:rsidP="00212418">
      <w:pPr>
        <w:pStyle w:val="Bo-Blankline"/>
      </w:pPr>
    </w:p>
    <w:p w14:paraId="05E5B8BE" w14:textId="77777777" w:rsidR="00314540" w:rsidRDefault="00314540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5"/>
        <w:gridCol w:w="265"/>
        <w:gridCol w:w="1083"/>
      </w:tblGrid>
      <w:tr w:rsidR="00F835A2" w:rsidRPr="00B73E7A" w14:paraId="0D07D3A2" w14:textId="77777777" w:rsidTr="007064F8">
        <w:trPr>
          <w:tblHeader/>
        </w:trPr>
        <w:tc>
          <w:tcPr>
            <w:tcW w:w="3870" w:type="dxa"/>
            <w:vMerge w:val="restart"/>
            <w:shd w:val="clear" w:color="auto" w:fill="auto"/>
          </w:tcPr>
          <w:p w14:paraId="11A4CF96" w14:textId="77777777" w:rsidR="00F835A2" w:rsidRPr="00AE2AE0" w:rsidRDefault="00F835A2" w:rsidP="00F835A2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35A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  <w:p w14:paraId="41305718" w14:textId="7ABC7B1D" w:rsidR="00F835A2" w:rsidRPr="00AE2AE0" w:rsidRDefault="00F835A2" w:rsidP="00F835A2">
            <w:pPr>
              <w:spacing w:line="240" w:lineRule="atLeast"/>
              <w:ind w:left="250"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2AE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5C34D1FF" w14:textId="3DE4107F" w:rsidR="00F835A2" w:rsidRPr="006145CD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168FFCC" w14:textId="77777777" w:rsidR="00F835A2" w:rsidRPr="00BE704B" w:rsidRDefault="00F835A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1D101524" w14:textId="74A9DC5D" w:rsidR="00F835A2" w:rsidRPr="006145CD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5A2" w:rsidRPr="00B73E7A" w14:paraId="5F0B9B18" w14:textId="77777777" w:rsidTr="007064F8">
        <w:trPr>
          <w:tblHeader/>
        </w:trPr>
        <w:tc>
          <w:tcPr>
            <w:tcW w:w="3870" w:type="dxa"/>
            <w:vMerge/>
            <w:shd w:val="clear" w:color="auto" w:fill="auto"/>
          </w:tcPr>
          <w:p w14:paraId="5FFC8272" w14:textId="2D9A4063" w:rsidR="00F835A2" w:rsidRPr="00744476" w:rsidRDefault="00F835A2" w:rsidP="00F835A2">
            <w:pPr>
              <w:spacing w:line="240" w:lineRule="atLeast"/>
              <w:ind w:left="25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253C48" w14:textId="30E4550D" w:rsidR="00F835A2" w:rsidRPr="00744476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0869370" w14:textId="77777777" w:rsidR="00F835A2" w:rsidRPr="00744476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D2FE23" w14:textId="01B2CBEC" w:rsidR="00F835A2" w:rsidRPr="00744476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A6C655E" w14:textId="77777777" w:rsidR="00F835A2" w:rsidRPr="00BE704B" w:rsidRDefault="00F835A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B79D37E" w14:textId="66C4CB23" w:rsidR="00F835A2" w:rsidRPr="00744476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  <w:shd w:val="clear" w:color="auto" w:fill="auto"/>
          </w:tcPr>
          <w:p w14:paraId="7BB3447D" w14:textId="77777777" w:rsidR="00F835A2" w:rsidRPr="00BE704B" w:rsidRDefault="00F835A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75766B3" w14:textId="1205B8F9" w:rsidR="00F835A2" w:rsidRPr="00744476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3533E2" w:rsidRPr="00B73E7A" w14:paraId="51FA7BF6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5B49DF27" w14:textId="77777777" w:rsidR="003533E2" w:rsidRPr="00744476" w:rsidRDefault="003533E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shd w:val="clear" w:color="auto" w:fill="auto"/>
          </w:tcPr>
          <w:p w14:paraId="3C02C98A" w14:textId="77777777" w:rsidR="003533E2" w:rsidRPr="00744476" w:rsidRDefault="00353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ED7FDD" w:rsidRPr="00B73E7A" w14:paraId="301BF53F" w14:textId="77777777" w:rsidTr="007064F8">
        <w:tc>
          <w:tcPr>
            <w:tcW w:w="3870" w:type="dxa"/>
            <w:shd w:val="clear" w:color="auto" w:fill="auto"/>
          </w:tcPr>
          <w:p w14:paraId="11727B7D" w14:textId="77777777" w:rsidR="00ED7FDD" w:rsidRPr="00AB33FD" w:rsidRDefault="00ED7FDD" w:rsidP="00ED7FDD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6FF82C32" w14:textId="73EA8BFC" w:rsidR="00ED7FDD" w:rsidRPr="0033434F" w:rsidRDefault="00ED7FDD" w:rsidP="00ED7FD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2.8</w:t>
            </w:r>
            <w:r w:rsidR="00CF004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EC46670" w14:textId="77777777" w:rsidR="00ED7FDD" w:rsidRDefault="00ED7FDD" w:rsidP="00ED7FD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9A9C4B" w14:textId="08B9C828" w:rsidR="00ED7FDD" w:rsidRPr="0033434F" w:rsidRDefault="00ED7FDD" w:rsidP="00ED7FD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2.00</w:t>
            </w:r>
          </w:p>
        </w:tc>
        <w:tc>
          <w:tcPr>
            <w:tcW w:w="270" w:type="dxa"/>
            <w:shd w:val="clear" w:color="auto" w:fill="auto"/>
          </w:tcPr>
          <w:p w14:paraId="196ADFA3" w14:textId="77777777" w:rsidR="00ED7FDD" w:rsidRPr="00BE704B" w:rsidRDefault="00ED7FDD" w:rsidP="00ED7F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4122364" w14:textId="6791A337" w:rsidR="00ED7FDD" w:rsidRPr="0033434F" w:rsidRDefault="00ED7FDD" w:rsidP="00ED7FD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2.8</w:t>
            </w:r>
            <w:r w:rsidR="00CF004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5" w:type="dxa"/>
            <w:shd w:val="clear" w:color="auto" w:fill="auto"/>
          </w:tcPr>
          <w:p w14:paraId="36E48F7E" w14:textId="77777777" w:rsidR="00ED7FDD" w:rsidRPr="00BE704B" w:rsidRDefault="00ED7FDD" w:rsidP="00ED7F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9619848" w14:textId="68FFA86E" w:rsidR="00ED7FDD" w:rsidRPr="0033434F" w:rsidRDefault="00ED7FDD" w:rsidP="00ED7FD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2.00</w:t>
            </w:r>
          </w:p>
        </w:tc>
      </w:tr>
      <w:tr w:rsidR="00ED7FDD" w:rsidRPr="00B73E7A" w14:paraId="5B94E111" w14:textId="77777777" w:rsidTr="007064F8">
        <w:tc>
          <w:tcPr>
            <w:tcW w:w="3870" w:type="dxa"/>
            <w:shd w:val="clear" w:color="auto" w:fill="auto"/>
          </w:tcPr>
          <w:p w14:paraId="3B9C4BBA" w14:textId="77777777" w:rsidR="00ED7FDD" w:rsidRPr="00AB33FD" w:rsidRDefault="00ED7FDD" w:rsidP="00ED7FDD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7611F03D" w14:textId="004161EF" w:rsidR="00ED7FDD" w:rsidRDefault="00CF004D" w:rsidP="00ED7FD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D7FD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293A53EA" w14:textId="77777777" w:rsidR="00ED7FDD" w:rsidRDefault="00ED7FDD" w:rsidP="00ED7FD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DB2064F" w14:textId="70B2FCF1" w:rsidR="00ED7FDD" w:rsidRDefault="00ED7FDD" w:rsidP="00ED7FD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2.46</w:t>
            </w:r>
          </w:p>
        </w:tc>
        <w:tc>
          <w:tcPr>
            <w:tcW w:w="270" w:type="dxa"/>
            <w:shd w:val="clear" w:color="auto" w:fill="auto"/>
          </w:tcPr>
          <w:p w14:paraId="71A8D76B" w14:textId="77777777" w:rsidR="00ED7FDD" w:rsidRPr="00BE704B" w:rsidRDefault="00ED7FDD" w:rsidP="00ED7F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55D1216" w14:textId="5609251D" w:rsidR="00ED7FDD" w:rsidRDefault="00CF004D" w:rsidP="00ED7FD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D7FD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65" w:type="dxa"/>
            <w:shd w:val="clear" w:color="auto" w:fill="auto"/>
          </w:tcPr>
          <w:p w14:paraId="0E8BDDB1" w14:textId="77777777" w:rsidR="00ED7FDD" w:rsidRPr="00BE704B" w:rsidRDefault="00ED7FDD" w:rsidP="00ED7F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6C480FB" w14:textId="5CCBD2BD" w:rsidR="00ED7FDD" w:rsidRDefault="00ED7FDD" w:rsidP="00ED7FD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2.46</w:t>
            </w:r>
          </w:p>
        </w:tc>
      </w:tr>
    </w:tbl>
    <w:p w14:paraId="798B38BE" w14:textId="77777777" w:rsidR="000C7AE2" w:rsidRDefault="000C7AE2" w:rsidP="000C7AE2">
      <w:pPr>
        <w:pStyle w:val="Bo-Blankline"/>
      </w:pPr>
    </w:p>
    <w:p w14:paraId="6D0CBC9E" w14:textId="77777777" w:rsidR="003C3324" w:rsidRPr="00AB33FD" w:rsidRDefault="00AA3940" w:rsidP="00B56688">
      <w:pPr>
        <w:pStyle w:val="Bo-C1Content"/>
      </w:pPr>
      <w:r w:rsidRPr="00AB33FD">
        <w:rPr>
          <w:cs/>
        </w:rPr>
        <w:t>ข้อสมม</w:t>
      </w:r>
      <w:r w:rsidR="00B56688" w:rsidRPr="00AB33FD">
        <w:rPr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EB4FBB" w:rsidRPr="00AB33FD">
        <w:rPr>
          <w:rFonts w:hint="cs"/>
          <w:cs/>
        </w:rPr>
        <w:t xml:space="preserve"> </w:t>
      </w:r>
    </w:p>
    <w:p w14:paraId="1CACF34F" w14:textId="77777777" w:rsidR="00DA6F99" w:rsidRPr="00A55FFB" w:rsidRDefault="00DA6F99" w:rsidP="00322145">
      <w:pPr>
        <w:pStyle w:val="Bo-Blankline"/>
      </w:pPr>
    </w:p>
    <w:p w14:paraId="31FEE58E" w14:textId="25DFD09B" w:rsidR="0005012E" w:rsidRDefault="002412D2" w:rsidP="001A5EAE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31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 xml:space="preserve">ธันวาคม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256</w:t>
      </w:r>
      <w:r w:rsidR="008B64BB">
        <w:rPr>
          <w:rFonts w:ascii="Angsana New" w:hAnsi="Angsana New"/>
          <w:sz w:val="30"/>
          <w:szCs w:val="30"/>
          <w:lang w:val="en-US"/>
        </w:rPr>
        <w:t>4</w:t>
      </w:r>
      <w:r w:rsidR="00AB33FD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EC3BEB">
        <w:rPr>
          <w:rFonts w:ascii="Angsana New" w:hAnsi="Angsana New"/>
          <w:sz w:val="30"/>
          <w:szCs w:val="30"/>
        </w:rPr>
        <w:t xml:space="preserve"> </w:t>
      </w:r>
      <w:r w:rsidR="00524551" w:rsidRPr="00631648">
        <w:rPr>
          <w:rFonts w:ascii="Angsana New" w:hAnsi="Angsana New"/>
          <w:sz w:val="30"/>
          <w:szCs w:val="30"/>
        </w:rPr>
        <w:t>2</w:t>
      </w:r>
      <w:r w:rsidR="00631648" w:rsidRPr="00631648">
        <w:rPr>
          <w:rFonts w:ascii="Angsana New" w:hAnsi="Angsana New"/>
          <w:sz w:val="30"/>
          <w:szCs w:val="30"/>
        </w:rPr>
        <w:t>5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>ปี</w:t>
      </w:r>
      <w:r w:rsidR="00691214" w:rsidRPr="00AB33F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 </w:t>
      </w:r>
      <w:r w:rsidR="00496262" w:rsidRPr="00AB33FD">
        <w:rPr>
          <w:rFonts w:ascii="Angsana New" w:hAnsi="Angsana New"/>
          <w:i/>
          <w:iCs/>
          <w:sz w:val="30"/>
          <w:szCs w:val="30"/>
          <w:cs/>
        </w:rPr>
        <w:br/>
      </w:r>
      <w:r w:rsidRPr="00AB33FD">
        <w:rPr>
          <w:rFonts w:ascii="Angsana New" w:hAnsi="Angsana New"/>
          <w:i/>
          <w:iCs/>
          <w:sz w:val="30"/>
          <w:szCs w:val="30"/>
          <w:cs/>
        </w:rPr>
        <w:t>(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8B64BB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: 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27</w:t>
      </w:r>
      <w:r w:rsidR="00AB33FD" w:rsidRPr="00AB33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1AB959D8" w14:textId="58ED1150" w:rsidR="00AE2AE0" w:rsidRDefault="00AE2AE0">
      <w:pPr>
        <w:spacing w:line="240" w:lineRule="auto"/>
        <w:rPr>
          <w:rFonts w:ascii="Angsana New" w:eastAsia="Calibri" w:hAnsi="Angsana New"/>
          <w:sz w:val="20"/>
          <w:szCs w:val="20"/>
          <w:lang w:eastAsia="x-none"/>
        </w:rPr>
      </w:pPr>
    </w:p>
    <w:p w14:paraId="53B88477" w14:textId="77777777" w:rsidR="003A74F8" w:rsidRPr="00AE2AE0" w:rsidRDefault="003A74F8" w:rsidP="001A5EAE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E2AE0">
        <w:rPr>
          <w:rFonts w:ascii="Angsana New" w:eastAsia="Calibri" w:hAnsi="Angsana New"/>
          <w:i/>
          <w:iCs/>
          <w:sz w:val="30"/>
          <w:szCs w:val="30"/>
          <w:cs/>
        </w:rPr>
        <w:t>การวิเคราะห์ความอ่อนไหว</w:t>
      </w:r>
      <w:r w:rsidR="00691214" w:rsidRPr="00AE2AE0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68BEB0A1" w14:textId="77777777" w:rsidR="00804837" w:rsidRPr="00B2441D" w:rsidRDefault="00804837" w:rsidP="00B2441D">
      <w:pPr>
        <w:pStyle w:val="Bo-Blankline"/>
      </w:pPr>
    </w:p>
    <w:p w14:paraId="768B03CD" w14:textId="62F9D611" w:rsidR="00233CEA" w:rsidRPr="00AB33FD" w:rsidRDefault="00D922BC" w:rsidP="00F108A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33FD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ที่เกี่ยวข้อง</w:t>
      </w:r>
      <w:r w:rsidR="003A74F8" w:rsidRPr="00AB33FD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AB33FD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อื่น</w:t>
      </w:r>
      <w:r w:rsidR="00FE1189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="003A74F8" w:rsidRPr="00AB33FD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4E1DBE37" w14:textId="77777777" w:rsidR="00233CEA" w:rsidRDefault="00233CEA" w:rsidP="00804837">
      <w:pPr>
        <w:pStyle w:val="Bo-Blankline"/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80"/>
        <w:gridCol w:w="1170"/>
        <w:gridCol w:w="233"/>
        <w:gridCol w:w="1207"/>
        <w:gridCol w:w="233"/>
        <w:gridCol w:w="1117"/>
        <w:gridCol w:w="235"/>
        <w:gridCol w:w="1205"/>
      </w:tblGrid>
      <w:tr w:rsidR="00133641" w:rsidRPr="00C07B22" w14:paraId="052B8006" w14:textId="77777777" w:rsidTr="00335AD1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0A47BCC4" w14:textId="77777777" w:rsidR="00133641" w:rsidRPr="00C07B22" w:rsidRDefault="00133641" w:rsidP="00133641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7D2164F8" w14:textId="616EFF80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07B2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="00F835A2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33641" w:rsidRPr="00C07B22" w14:paraId="260636BC" w14:textId="77777777" w:rsidTr="00335AD1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70DB1874" w14:textId="77777777" w:rsidR="00133641" w:rsidRPr="00C07B22" w:rsidRDefault="00133641" w:rsidP="00133641">
            <w:pPr>
              <w:ind w:left="250" w:hanging="2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204615C6" w14:textId="77777777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ข้อสมมติเพิ่มขึ้นร้อยละ </w:t>
            </w:r>
            <w:r w:rsidRPr="00C07B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3" w:type="dxa"/>
            <w:shd w:val="clear" w:color="auto" w:fill="auto"/>
          </w:tcPr>
          <w:p w14:paraId="3BBE1BAE" w14:textId="77777777" w:rsidR="00133641" w:rsidRPr="00C07B22" w:rsidRDefault="00133641" w:rsidP="001336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shd w:val="clear" w:color="auto" w:fill="auto"/>
          </w:tcPr>
          <w:p w14:paraId="0738B862" w14:textId="77777777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ข้อสมมติ</w:t>
            </w:r>
            <w:r w:rsidRPr="00C07B2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C07B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ร้อยละ </w:t>
            </w:r>
            <w:r w:rsidRPr="00C07B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33641" w:rsidRPr="00C07B22" w14:paraId="0D9323C3" w14:textId="77777777" w:rsidTr="00335AD1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576E8770" w14:textId="77777777" w:rsidR="00133641" w:rsidRPr="00C07B22" w:rsidRDefault="00133641" w:rsidP="0013364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4EB5EB" w14:textId="77777777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54A5D73B" w14:textId="77777777" w:rsidR="00133641" w:rsidRPr="00C07B22" w:rsidRDefault="00133641" w:rsidP="001336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93ECA9F" w14:textId="77777777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</w:tcPr>
          <w:p w14:paraId="78F02DF2" w14:textId="77777777" w:rsidR="00133641" w:rsidRPr="00C07B22" w:rsidRDefault="00133641" w:rsidP="001336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11F843E" w14:textId="77777777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21210495" w14:textId="77777777" w:rsidR="00133641" w:rsidRPr="00C07B22" w:rsidRDefault="00133641" w:rsidP="001336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AB99B9A" w14:textId="77777777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33641" w:rsidRPr="00C07B22" w14:paraId="59A4CFCD" w14:textId="77777777" w:rsidTr="00335AD1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60CFA7E2" w14:textId="77777777" w:rsidR="00133641" w:rsidRPr="00C07B22" w:rsidRDefault="00133641" w:rsidP="00133641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center"/>
          </w:tcPr>
          <w:p w14:paraId="19688436" w14:textId="3A02D649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7B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07B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07B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2EE3" w:rsidRPr="00C07B22" w14:paraId="29EB4452" w14:textId="77777777" w:rsidTr="00335AD1">
        <w:trPr>
          <w:trHeight w:val="20"/>
        </w:trPr>
        <w:tc>
          <w:tcPr>
            <w:tcW w:w="3780" w:type="dxa"/>
            <w:shd w:val="clear" w:color="auto" w:fill="auto"/>
          </w:tcPr>
          <w:p w14:paraId="22C4D08E" w14:textId="77777777" w:rsidR="00C02EE3" w:rsidRPr="00C07B22" w:rsidRDefault="00C02EE3" w:rsidP="00C02EE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07B2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818C55" w14:textId="68C88994" w:rsidR="00C02EE3" w:rsidRPr="00C07B22" w:rsidRDefault="00C02EE3" w:rsidP="00C02E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F73D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F73DB"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4BF19449" w14:textId="77777777" w:rsidR="00C02EE3" w:rsidRPr="00C07B22" w:rsidRDefault="00C02EE3" w:rsidP="00C02EE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DD294A8" w14:textId="35490F38" w:rsidR="00C02EE3" w:rsidRPr="00C07B22" w:rsidRDefault="00C02EE3" w:rsidP="00C02EE3">
            <w:pPr>
              <w:pStyle w:val="acctfourfigures"/>
              <w:tabs>
                <w:tab w:val="clear" w:pos="765"/>
              </w:tabs>
              <w:spacing w:line="240" w:lineRule="atLeast"/>
              <w:ind w:left="-79" w:right="-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lang w:val="en-US"/>
              </w:rPr>
              <w:t>(12,218)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29DA63B" w14:textId="77777777" w:rsidR="00C02EE3" w:rsidRPr="00C07B22" w:rsidRDefault="00C02EE3" w:rsidP="00C02EE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FEFDEC" w14:textId="17B5E992" w:rsidR="00C02EE3" w:rsidRPr="00C07B22" w:rsidRDefault="00C02EE3" w:rsidP="007C5623">
            <w:pPr>
              <w:pStyle w:val="acctfourfigures"/>
              <w:tabs>
                <w:tab w:val="clear" w:pos="765"/>
              </w:tabs>
              <w:spacing w:line="240" w:lineRule="atLeast"/>
              <w:ind w:left="-79" w:right="-290" w:firstLine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F73D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73DB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5560346E" w14:textId="77777777" w:rsidR="00C02EE3" w:rsidRPr="00C07B22" w:rsidRDefault="00C02EE3" w:rsidP="00C02EE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6C836CD" w14:textId="71ED75AA" w:rsidR="00C02EE3" w:rsidRPr="00C07B22" w:rsidRDefault="00C02EE3" w:rsidP="00C02EE3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lang w:val="en-US"/>
              </w:rPr>
              <w:t>14,367</w:t>
            </w:r>
          </w:p>
        </w:tc>
      </w:tr>
      <w:tr w:rsidR="00C02EE3" w:rsidRPr="00C07B22" w14:paraId="46736621" w14:textId="77777777" w:rsidTr="00335AD1">
        <w:trPr>
          <w:trHeight w:val="20"/>
        </w:trPr>
        <w:tc>
          <w:tcPr>
            <w:tcW w:w="3780" w:type="dxa"/>
            <w:shd w:val="clear" w:color="auto" w:fill="auto"/>
          </w:tcPr>
          <w:p w14:paraId="41A8BC34" w14:textId="77777777" w:rsidR="00C02EE3" w:rsidRPr="00C07B22" w:rsidRDefault="00C02EE3" w:rsidP="00C02EE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shd w:val="clear" w:color="auto" w:fill="auto"/>
          </w:tcPr>
          <w:p w14:paraId="0148FC7F" w14:textId="1732BC55" w:rsidR="00C02EE3" w:rsidRPr="00C02EE3" w:rsidRDefault="00CF73DB" w:rsidP="00C02EE3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02EE3" w:rsidRPr="00C02EE3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33" w:type="dxa"/>
            <w:shd w:val="clear" w:color="auto" w:fill="auto"/>
          </w:tcPr>
          <w:p w14:paraId="680B534D" w14:textId="77777777" w:rsidR="00C02EE3" w:rsidRPr="00C07B22" w:rsidRDefault="00C02EE3" w:rsidP="00C02EE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15878F89" w14:textId="0BCF61BA" w:rsidR="00C02EE3" w:rsidRPr="00C07B22" w:rsidRDefault="00C02EE3" w:rsidP="00C02E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lang w:val="en-US"/>
              </w:rPr>
              <w:t>11,814</w:t>
            </w:r>
          </w:p>
        </w:tc>
        <w:tc>
          <w:tcPr>
            <w:tcW w:w="233" w:type="dxa"/>
            <w:shd w:val="clear" w:color="auto" w:fill="auto"/>
          </w:tcPr>
          <w:p w14:paraId="0C9A428E" w14:textId="77777777" w:rsidR="00C02EE3" w:rsidRPr="00C07B22" w:rsidRDefault="00C02EE3" w:rsidP="00C02EE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4F7F584" w14:textId="2A373F06" w:rsidR="00C02EE3" w:rsidRPr="00C07B22" w:rsidRDefault="00C02EE3" w:rsidP="00C02E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73D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73DB">
              <w:rPr>
                <w:rFonts w:ascii="Angsana New" w:hAnsi="Angsana New"/>
                <w:sz w:val="30"/>
                <w:szCs w:val="30"/>
              </w:rPr>
              <w:t>794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079277B6" w14:textId="77777777" w:rsidR="00C02EE3" w:rsidRPr="00C07B22" w:rsidRDefault="00C02EE3" w:rsidP="00C02EE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190741C8" w14:textId="7A41331D" w:rsidR="00C02EE3" w:rsidRPr="00C07B22" w:rsidRDefault="00C02EE3" w:rsidP="00C02EE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lang w:val="en-US"/>
              </w:rPr>
              <w:t>(10,191)</w:t>
            </w:r>
          </w:p>
        </w:tc>
      </w:tr>
    </w:tbl>
    <w:p w14:paraId="7AF7AA28" w14:textId="277560F5" w:rsidR="00133641" w:rsidRPr="00C07B22" w:rsidRDefault="00133641" w:rsidP="00F108AF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D156587" w14:textId="77777777" w:rsidR="00133641" w:rsidRPr="00133641" w:rsidRDefault="00133641" w:rsidP="00F108AF">
      <w:pPr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3424B55C" w14:textId="73822A3D" w:rsidR="00BB283D" w:rsidRDefault="00BB283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7CF9150D" w14:textId="77777777" w:rsidR="00BB7A6E" w:rsidRPr="00AB33FD" w:rsidRDefault="00FE1189" w:rsidP="00696AF8">
      <w:pPr>
        <w:pStyle w:val="Caption"/>
        <w:tabs>
          <w:tab w:val="clear" w:pos="540"/>
        </w:tabs>
        <w:ind w:left="567" w:hanging="567"/>
      </w:pPr>
      <w:r w:rsidRPr="00AB33FD">
        <w:rPr>
          <w:cs/>
        </w:rPr>
        <w:lastRenderedPageBreak/>
        <w:t>ประมาณการหนี้สิน</w:t>
      </w:r>
      <w:r w:rsidR="006158DF" w:rsidRPr="00AB33FD">
        <w:rPr>
          <w:rFonts w:hint="cs"/>
          <w:cs/>
        </w:rPr>
        <w:t>สำหรับต้นทุนในการรื้อถอน</w:t>
      </w:r>
    </w:p>
    <w:p w14:paraId="7AA99AD1" w14:textId="77777777" w:rsidR="00FE1189" w:rsidRPr="003E0E05" w:rsidRDefault="00FE1189" w:rsidP="00FE1189">
      <w:pPr>
        <w:pStyle w:val="Bo-Blankline"/>
        <w:rPr>
          <w:sz w:val="18"/>
          <w:szCs w:val="18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88"/>
        <w:gridCol w:w="252"/>
        <w:gridCol w:w="1890"/>
        <w:gridCol w:w="2160"/>
      </w:tblGrid>
      <w:tr w:rsidR="005C7C58" w:rsidRPr="00AB33FD" w14:paraId="0BBD06CF" w14:textId="77777777" w:rsidTr="0014560B">
        <w:tc>
          <w:tcPr>
            <w:tcW w:w="4590" w:type="dxa"/>
            <w:shd w:val="clear" w:color="auto" w:fill="auto"/>
          </w:tcPr>
          <w:p w14:paraId="57A530F2" w14:textId="77777777" w:rsidR="005C7C58" w:rsidRPr="00AB33FD" w:rsidRDefault="005C7C58" w:rsidP="00BE2541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75398D7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5D1B63A5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ECA8E60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3BC4E61F" w14:textId="77777777" w:rsidR="005C7C58" w:rsidRPr="00BB283D" w:rsidRDefault="005C7C58" w:rsidP="0014560B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BB283D">
              <w:rPr>
                <w:rFonts w:ascii="Angsana New" w:hAnsi="Angsana New" w:hint="cs"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="0014560B" w:rsidRPr="00BB283D">
              <w:rPr>
                <w:rFonts w:ascii="Angsana New" w:hAnsi="Angsana New"/>
                <w:bCs/>
                <w:sz w:val="30"/>
                <w:szCs w:val="30"/>
                <w:lang w:val="en-US"/>
              </w:rPr>
              <w:br/>
            </w:r>
            <w:r w:rsidRPr="00BB283D">
              <w:rPr>
                <w:rFonts w:ascii="Angsana New" w:hAnsi="Angsana New" w:hint="cs"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C7C58" w:rsidRPr="00AB33FD" w14:paraId="12EDB304" w14:textId="77777777" w:rsidTr="003E0E05">
        <w:trPr>
          <w:trHeight w:val="182"/>
        </w:trPr>
        <w:tc>
          <w:tcPr>
            <w:tcW w:w="4590" w:type="dxa"/>
            <w:shd w:val="clear" w:color="auto" w:fill="auto"/>
          </w:tcPr>
          <w:p w14:paraId="6DBAFAFA" w14:textId="77777777" w:rsidR="005C7C58" w:rsidRPr="00AB33FD" w:rsidRDefault="005C7C58" w:rsidP="00BE2541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93B4979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327E7C27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96DABCD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3F64A3D3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8AF" w:rsidRPr="00AB33FD" w14:paraId="50E4D2E2" w14:textId="77777777" w:rsidTr="0014560B">
        <w:tc>
          <w:tcPr>
            <w:tcW w:w="4590" w:type="dxa"/>
            <w:shd w:val="clear" w:color="auto" w:fill="auto"/>
            <w:vAlign w:val="bottom"/>
          </w:tcPr>
          <w:p w14:paraId="43F9605E" w14:textId="23BFBFE8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745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E130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8" w:type="dxa"/>
            <w:vAlign w:val="bottom"/>
          </w:tcPr>
          <w:p w14:paraId="50F2CDAA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DC8D298" w14:textId="77777777" w:rsidR="00F108AF" w:rsidRPr="00AB33FD" w:rsidRDefault="00F108AF" w:rsidP="00F108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C43D0E8" w14:textId="77777777" w:rsidR="00F108AF" w:rsidRPr="00E041F2" w:rsidRDefault="00F108AF" w:rsidP="00F108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0B23D43" w14:textId="401699A8" w:rsidR="00F108AF" w:rsidRPr="00E26E88" w:rsidRDefault="007E1301" w:rsidP="002048A3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E8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E26E88">
              <w:rPr>
                <w:rFonts w:ascii="Angsana New" w:hAnsi="Angsana New"/>
                <w:sz w:val="30"/>
                <w:szCs w:val="30"/>
              </w:rPr>
              <w:t>,</w:t>
            </w:r>
            <w:r w:rsidRPr="00E26E88">
              <w:rPr>
                <w:rFonts w:ascii="Angsana New" w:hAnsi="Angsana New"/>
                <w:sz w:val="30"/>
                <w:szCs w:val="30"/>
                <w:lang w:val="en-US"/>
              </w:rPr>
              <w:t>855</w:t>
            </w:r>
          </w:p>
        </w:tc>
      </w:tr>
      <w:tr w:rsidR="00F108AF" w:rsidRPr="00AB33FD" w14:paraId="16DD7108" w14:textId="77777777" w:rsidTr="0014560B">
        <w:tc>
          <w:tcPr>
            <w:tcW w:w="4590" w:type="dxa"/>
            <w:shd w:val="clear" w:color="auto" w:fill="auto"/>
            <w:vAlign w:val="bottom"/>
          </w:tcPr>
          <w:p w14:paraId="757B13FF" w14:textId="77777777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288" w:type="dxa"/>
            <w:vAlign w:val="bottom"/>
          </w:tcPr>
          <w:p w14:paraId="0DBB1886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DA87BF5" w14:textId="77777777" w:rsidR="00F108AF" w:rsidRPr="00AB33FD" w:rsidRDefault="00F108AF" w:rsidP="00F108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3A85773" w14:textId="77777777" w:rsidR="00F108AF" w:rsidRPr="00AB33FD" w:rsidRDefault="00F108AF" w:rsidP="00F108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0C2F8A68" w14:textId="425950C3" w:rsidR="00F108AF" w:rsidRPr="00A94E5D" w:rsidRDefault="007E1301" w:rsidP="002048A3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4EF0">
              <w:rPr>
                <w:rFonts w:ascii="Angsana New" w:hAnsi="Angsana New"/>
                <w:sz w:val="30"/>
                <w:szCs w:val="30"/>
                <w:lang w:val="en-US"/>
              </w:rPr>
              <w:t>8,079</w:t>
            </w:r>
          </w:p>
        </w:tc>
      </w:tr>
      <w:tr w:rsidR="00F108AF" w:rsidRPr="00AB33FD" w14:paraId="251FED96" w14:textId="77777777" w:rsidTr="0014560B">
        <w:tc>
          <w:tcPr>
            <w:tcW w:w="4590" w:type="dxa"/>
            <w:shd w:val="clear" w:color="auto" w:fill="auto"/>
            <w:vAlign w:val="bottom"/>
          </w:tcPr>
          <w:p w14:paraId="4845EAB1" w14:textId="483CADCB" w:rsidR="00F108AF" w:rsidRPr="00AB33FD" w:rsidRDefault="00F108AF" w:rsidP="00F108AF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7E1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7E1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88" w:type="dxa"/>
            <w:vAlign w:val="bottom"/>
          </w:tcPr>
          <w:p w14:paraId="3D495747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1A60381" w14:textId="77777777" w:rsidR="00F108AF" w:rsidRPr="00AB33FD" w:rsidRDefault="00F108AF" w:rsidP="00F108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8E134FF" w14:textId="77777777" w:rsidR="00F108AF" w:rsidRPr="00AB33FD" w:rsidRDefault="00F108AF" w:rsidP="00F108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2BAD8E8" w14:textId="68CABD04" w:rsidR="00F108AF" w:rsidRPr="00A94E5D" w:rsidRDefault="007E1301" w:rsidP="002048A3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4E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264,934</w:t>
            </w:r>
          </w:p>
        </w:tc>
      </w:tr>
      <w:tr w:rsidR="00F108AF" w:rsidRPr="00AB33FD" w14:paraId="752F4DB5" w14:textId="77777777" w:rsidTr="0014560B">
        <w:tc>
          <w:tcPr>
            <w:tcW w:w="4590" w:type="dxa"/>
            <w:shd w:val="clear" w:color="auto" w:fill="auto"/>
            <w:vAlign w:val="bottom"/>
          </w:tcPr>
          <w:p w14:paraId="54EA5AE6" w14:textId="77777777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288" w:type="dxa"/>
            <w:vAlign w:val="bottom"/>
          </w:tcPr>
          <w:p w14:paraId="3DAE075E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85D6482" w14:textId="77777777" w:rsidR="00F108AF" w:rsidRPr="00AB33FD" w:rsidRDefault="00F108AF" w:rsidP="00F108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1E5B462" w14:textId="77777777" w:rsidR="00F108AF" w:rsidRPr="00AB33FD" w:rsidRDefault="00F108AF" w:rsidP="00F108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445CF52" w14:textId="7697BE3C" w:rsidR="00F108AF" w:rsidRPr="00974EF0" w:rsidRDefault="007546D2" w:rsidP="00974EF0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4,67</w:t>
            </w:r>
            <w:r w:rsidR="00B4030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108AF" w:rsidRPr="00AB33FD" w14:paraId="3175D2F5" w14:textId="77777777" w:rsidTr="0014560B">
        <w:tc>
          <w:tcPr>
            <w:tcW w:w="4590" w:type="dxa"/>
            <w:shd w:val="clear" w:color="auto" w:fill="auto"/>
          </w:tcPr>
          <w:p w14:paraId="32C51F8D" w14:textId="7F812F1D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6145CD" w:rsidRPr="006145C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</w:t>
            </w:r>
            <w:r w:rsidR="007E1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88" w:type="dxa"/>
          </w:tcPr>
          <w:p w14:paraId="4F58355F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6044C7D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F71C1E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E9A64" w14:textId="1A985BCA" w:rsidR="00F108AF" w:rsidRPr="00974EF0" w:rsidRDefault="007546D2" w:rsidP="00974EF0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269,60</w:t>
            </w:r>
            <w:r w:rsidR="00B403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F108AF" w:rsidRPr="00AB33FD" w14:paraId="30F99AB0" w14:textId="77777777" w:rsidTr="003E0E05">
        <w:trPr>
          <w:trHeight w:val="161"/>
        </w:trPr>
        <w:tc>
          <w:tcPr>
            <w:tcW w:w="4590" w:type="dxa"/>
            <w:shd w:val="clear" w:color="auto" w:fill="auto"/>
          </w:tcPr>
          <w:p w14:paraId="102AD8AC" w14:textId="77777777" w:rsidR="00F108AF" w:rsidRPr="00AB33FD" w:rsidRDefault="00F108AF" w:rsidP="00F108AF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14:paraId="56C705E4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2C39D9A4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14:paraId="425F2BF0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58257B57" w14:textId="77777777" w:rsidR="00F108AF" w:rsidRPr="00AB33FD" w:rsidRDefault="00F108AF" w:rsidP="002048A3">
            <w:pPr>
              <w:pStyle w:val="acctfourfigures"/>
              <w:tabs>
                <w:tab w:val="clear" w:pos="765"/>
                <w:tab w:val="decimal" w:pos="1152"/>
                <w:tab w:val="decimal" w:pos="1870"/>
                <w:tab w:val="decimal" w:pos="1962"/>
              </w:tabs>
              <w:spacing w:line="24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108AF" w:rsidRPr="00AB33FD" w14:paraId="0E9FD693" w14:textId="77777777" w:rsidTr="0014560B">
        <w:tc>
          <w:tcPr>
            <w:tcW w:w="4590" w:type="dxa"/>
            <w:shd w:val="clear" w:color="auto" w:fill="auto"/>
          </w:tcPr>
          <w:p w14:paraId="72B022DB" w14:textId="0D374185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7E1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7E1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88" w:type="dxa"/>
          </w:tcPr>
          <w:p w14:paraId="6A36325A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C369E35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60263B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1A76A26" w14:textId="77777777" w:rsidR="00F108AF" w:rsidRPr="00AB33FD" w:rsidRDefault="00F108AF" w:rsidP="002048A3">
            <w:pPr>
              <w:pStyle w:val="acctfourfigures"/>
              <w:tabs>
                <w:tab w:val="clear" w:pos="765"/>
                <w:tab w:val="decimal" w:pos="1152"/>
                <w:tab w:val="decimal" w:pos="1870"/>
                <w:tab w:val="decimal" w:pos="1962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8AF" w:rsidRPr="003739AB" w14:paraId="074413EC" w14:textId="77777777" w:rsidTr="0014560B">
        <w:tc>
          <w:tcPr>
            <w:tcW w:w="4590" w:type="dxa"/>
            <w:shd w:val="clear" w:color="auto" w:fill="auto"/>
          </w:tcPr>
          <w:p w14:paraId="24F783AC" w14:textId="77777777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88" w:type="dxa"/>
          </w:tcPr>
          <w:p w14:paraId="46831A4A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E945EF0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D0AFB73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795D3195" w14:textId="39629B60" w:rsidR="00F108AF" w:rsidRPr="00A94E5D" w:rsidRDefault="007E1301" w:rsidP="002048A3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264,934</w:t>
            </w:r>
          </w:p>
        </w:tc>
      </w:tr>
      <w:tr w:rsidR="00F108AF" w:rsidRPr="00A94E5D" w14:paraId="3A35FDE6" w14:textId="77777777" w:rsidTr="0014560B">
        <w:tc>
          <w:tcPr>
            <w:tcW w:w="4590" w:type="dxa"/>
            <w:shd w:val="clear" w:color="auto" w:fill="auto"/>
          </w:tcPr>
          <w:p w14:paraId="59BD02B3" w14:textId="77777777" w:rsidR="00F108AF" w:rsidRPr="00A94E5D" w:rsidRDefault="00F108AF" w:rsidP="00F108A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14:paraId="431D6F2F" w14:textId="77777777" w:rsidR="00F108AF" w:rsidRPr="00A94E5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5B3F35F7" w14:textId="77777777" w:rsidR="00F108AF" w:rsidRPr="00A94E5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14:paraId="2306210B" w14:textId="77777777" w:rsidR="00F108AF" w:rsidRPr="00A94E5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  <w:vAlign w:val="bottom"/>
          </w:tcPr>
          <w:p w14:paraId="3D2E7472" w14:textId="77777777" w:rsidR="00F108AF" w:rsidRPr="00A94E5D" w:rsidRDefault="00F108AF" w:rsidP="00F108AF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08AF" w:rsidRPr="00AB33FD" w14:paraId="11708D51" w14:textId="77777777" w:rsidTr="0014560B">
        <w:tc>
          <w:tcPr>
            <w:tcW w:w="4590" w:type="dxa"/>
            <w:shd w:val="clear" w:color="auto" w:fill="auto"/>
          </w:tcPr>
          <w:p w14:paraId="445A3B25" w14:textId="7AAF07DE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7E1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88" w:type="dxa"/>
          </w:tcPr>
          <w:p w14:paraId="549BC512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6E41A14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7C9699A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4E507FE" w14:textId="77777777" w:rsidR="00F108AF" w:rsidRPr="00AB33FD" w:rsidRDefault="00F108AF" w:rsidP="00F108AF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8AF" w:rsidRPr="00AB33FD" w14:paraId="0F01FFC9" w14:textId="77777777" w:rsidTr="0014560B">
        <w:tc>
          <w:tcPr>
            <w:tcW w:w="4590" w:type="dxa"/>
            <w:shd w:val="clear" w:color="auto" w:fill="auto"/>
          </w:tcPr>
          <w:p w14:paraId="25EA2196" w14:textId="77777777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88" w:type="dxa"/>
          </w:tcPr>
          <w:p w14:paraId="22174412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19B3270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EAF2F6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7577C65E" w14:textId="1DB8A577" w:rsidR="00F108AF" w:rsidRPr="00A94E5D" w:rsidRDefault="007546D2" w:rsidP="00974EF0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269,60</w:t>
            </w:r>
            <w:r w:rsidR="00B4030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5ABE6A68" w14:textId="77777777" w:rsidR="005C7C58" w:rsidRPr="00BB283D" w:rsidRDefault="005C7C58" w:rsidP="003E0E05">
      <w:pPr>
        <w:pStyle w:val="Bo-Blankline"/>
      </w:pPr>
    </w:p>
    <w:p w14:paraId="7D4E8F38" w14:textId="2DB87A7A" w:rsidR="00B71D21" w:rsidRPr="007E1301" w:rsidRDefault="0046250C" w:rsidP="007E1301">
      <w:pPr>
        <w:pStyle w:val="Caption"/>
        <w:spacing w:line="240" w:lineRule="atLeast"/>
        <w:ind w:left="547"/>
      </w:pPr>
      <w:r w:rsidRPr="0078123E">
        <w:rPr>
          <w:rFonts w:hint="cs"/>
          <w:cs/>
        </w:rPr>
        <w:t>สำรอง</w:t>
      </w:r>
      <w:r w:rsidR="00B71D21" w:rsidRPr="007E1301">
        <w:rPr>
          <w:rFonts w:hint="cs"/>
          <w:cs/>
        </w:rPr>
        <w:t>ตามกฎหมาย</w:t>
      </w:r>
    </w:p>
    <w:p w14:paraId="49D9463D" w14:textId="77777777" w:rsidR="00B71D21" w:rsidRPr="00091910" w:rsidRDefault="00B71D21" w:rsidP="00091910">
      <w:pPr>
        <w:pStyle w:val="Bo-Blankline"/>
        <w:rPr>
          <w:cs/>
        </w:rPr>
      </w:pPr>
    </w:p>
    <w:p w14:paraId="2F686568" w14:textId="0AF29476" w:rsidR="00EE34D8" w:rsidRDefault="006F68A9" w:rsidP="0078123E">
      <w:pPr>
        <w:pStyle w:val="Bo-Blankline"/>
        <w:ind w:left="547"/>
        <w:jc w:val="thaiDistribute"/>
        <w:rPr>
          <w:sz w:val="30"/>
          <w:szCs w:val="30"/>
          <w:lang w:eastAsia="en-US"/>
        </w:rPr>
      </w:pPr>
      <w:r w:rsidRPr="0078123E">
        <w:rPr>
          <w:sz w:val="30"/>
          <w:szCs w:val="30"/>
          <w:cs/>
          <w:lang w:eastAsia="en-US"/>
        </w:rPr>
        <w:t xml:space="preserve">ตามบทบัญญัติแห่งพระราชบัญญัติบริษัทมหาชนจำกัด พ.ศ. </w:t>
      </w:r>
      <w:r w:rsidR="006145CD" w:rsidRPr="006145CD">
        <w:rPr>
          <w:sz w:val="30"/>
          <w:szCs w:val="30"/>
          <w:lang w:val="en-US" w:eastAsia="en-US"/>
        </w:rPr>
        <w:t>2535</w:t>
      </w:r>
      <w:r w:rsidR="00021658">
        <w:rPr>
          <w:sz w:val="30"/>
          <w:szCs w:val="30"/>
          <w:lang w:eastAsia="en-US"/>
        </w:rPr>
        <w:t xml:space="preserve"> </w:t>
      </w:r>
      <w:r w:rsidRPr="0078123E">
        <w:rPr>
          <w:sz w:val="30"/>
          <w:szCs w:val="30"/>
          <w:cs/>
          <w:lang w:eastAsia="en-US"/>
        </w:rPr>
        <w:t xml:space="preserve">มาตรา </w:t>
      </w:r>
      <w:r w:rsidR="006145CD" w:rsidRPr="006145CD">
        <w:rPr>
          <w:sz w:val="30"/>
          <w:szCs w:val="30"/>
          <w:lang w:val="en-US" w:eastAsia="en-US"/>
        </w:rPr>
        <w:t>116</w:t>
      </w:r>
      <w:r w:rsidR="009173E3">
        <w:rPr>
          <w:sz w:val="30"/>
          <w:szCs w:val="30"/>
          <w:lang w:eastAsia="en-US"/>
        </w:rPr>
        <w:t xml:space="preserve"> </w:t>
      </w:r>
      <w:r w:rsidRPr="0078123E">
        <w:rPr>
          <w:sz w:val="30"/>
          <w:szCs w:val="30"/>
          <w:cs/>
          <w:lang w:eastAsia="en-US"/>
        </w:rPr>
        <w:t>บริษัทจะต้องจัดสรรทุนสำรอง (</w:t>
      </w:r>
      <w:r w:rsidRPr="0078123E">
        <w:rPr>
          <w:sz w:val="30"/>
          <w:szCs w:val="30"/>
          <w:lang w:eastAsia="en-US"/>
        </w:rPr>
        <w:t>“</w:t>
      </w:r>
      <w:r w:rsidRPr="0078123E">
        <w:rPr>
          <w:sz w:val="30"/>
          <w:szCs w:val="30"/>
          <w:cs/>
          <w:lang w:eastAsia="en-US"/>
        </w:rPr>
        <w:t>สำรองตามกฎหมาย</w:t>
      </w:r>
      <w:r w:rsidRPr="0078123E">
        <w:rPr>
          <w:sz w:val="30"/>
          <w:szCs w:val="30"/>
          <w:lang w:eastAsia="en-US"/>
        </w:rPr>
        <w:t xml:space="preserve">”) </w:t>
      </w:r>
      <w:r w:rsidRPr="0078123E">
        <w:rPr>
          <w:sz w:val="30"/>
          <w:szCs w:val="30"/>
          <w:cs/>
          <w:lang w:eastAsia="en-US"/>
        </w:rPr>
        <w:t>อย่างน้อยร้อยละ</w:t>
      </w:r>
      <w:r w:rsidR="00021658">
        <w:rPr>
          <w:sz w:val="30"/>
          <w:szCs w:val="30"/>
          <w:lang w:eastAsia="en-US"/>
        </w:rPr>
        <w:t xml:space="preserve"> </w:t>
      </w:r>
      <w:r w:rsidR="006145CD" w:rsidRPr="006145CD">
        <w:rPr>
          <w:sz w:val="30"/>
          <w:szCs w:val="30"/>
          <w:lang w:val="en-US" w:eastAsia="en-US"/>
        </w:rPr>
        <w:t>5</w:t>
      </w:r>
      <w:r w:rsidR="009173E3">
        <w:rPr>
          <w:sz w:val="30"/>
          <w:szCs w:val="30"/>
          <w:lang w:eastAsia="en-US"/>
        </w:rPr>
        <w:t xml:space="preserve"> </w:t>
      </w:r>
      <w:r w:rsidRPr="0078123E">
        <w:rPr>
          <w:sz w:val="30"/>
          <w:szCs w:val="30"/>
          <w:cs/>
          <w:lang w:eastAsia="en-US"/>
        </w:rPr>
        <w:t>ของกำไรสุทธิประจำปีหลังจากหักขาดทุนสะสมยกมา (ถ้ามี) จนกว่าสำรองดังกล่าวมีจำนวนไม่น้</w:t>
      </w:r>
      <w:r w:rsidR="008660CD" w:rsidRPr="0078123E">
        <w:rPr>
          <w:sz w:val="30"/>
          <w:szCs w:val="30"/>
          <w:cs/>
          <w:lang w:eastAsia="en-US"/>
        </w:rPr>
        <w:t xml:space="preserve">อยกว่าร้อยละ </w:t>
      </w:r>
      <w:r w:rsidR="006145CD" w:rsidRPr="006145CD">
        <w:rPr>
          <w:sz w:val="30"/>
          <w:szCs w:val="30"/>
          <w:lang w:val="en-US" w:eastAsia="en-US"/>
        </w:rPr>
        <w:t>10</w:t>
      </w:r>
      <w:r w:rsidR="008660CD" w:rsidRPr="0078123E">
        <w:rPr>
          <w:sz w:val="30"/>
          <w:szCs w:val="30"/>
          <w:cs/>
          <w:lang w:eastAsia="en-US"/>
        </w:rPr>
        <w:t xml:space="preserve"> ของทุนจดทะเบียน</w:t>
      </w:r>
      <w:r w:rsidRPr="0078123E">
        <w:rPr>
          <w:sz w:val="30"/>
          <w:szCs w:val="30"/>
          <w:cs/>
          <w:lang w:eastAsia="en-US"/>
        </w:rPr>
        <w:t xml:space="preserve"> เงินสำรองนี้จะนำไปจ่ายเป็นเงินปันผลไม่ได้</w:t>
      </w:r>
    </w:p>
    <w:p w14:paraId="5307190D" w14:textId="479BB24F" w:rsidR="00527C84" w:rsidRPr="005A1D9A" w:rsidRDefault="00527C84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490F2C90" w14:textId="77777777" w:rsidR="00C21040" w:rsidRPr="004C0EF9" w:rsidRDefault="00C21040" w:rsidP="00E43453">
      <w:pPr>
        <w:pStyle w:val="Caption"/>
        <w:spacing w:line="240" w:lineRule="atLeast"/>
        <w:ind w:left="547"/>
      </w:pPr>
      <w:r w:rsidRPr="004C0EF9">
        <w:rPr>
          <w:rFonts w:hint="cs"/>
          <w:cs/>
        </w:rPr>
        <w:t>ส่วนงานดำเนินงาน</w:t>
      </w:r>
      <w:r w:rsidR="002E37B0" w:rsidRPr="004C0EF9">
        <w:rPr>
          <w:rFonts w:hint="cs"/>
          <w:cs/>
        </w:rPr>
        <w:t>และการจำแนกรายได้</w:t>
      </w:r>
    </w:p>
    <w:p w14:paraId="662D69ED" w14:textId="77777777" w:rsidR="00C21040" w:rsidRPr="00091910" w:rsidRDefault="00C21040" w:rsidP="00091910">
      <w:pPr>
        <w:pStyle w:val="Bo-Blankline"/>
      </w:pPr>
    </w:p>
    <w:p w14:paraId="77458C3A" w14:textId="77777777" w:rsidR="00921BD1" w:rsidRPr="0078123E" w:rsidRDefault="00A44F76" w:rsidP="00921BD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921BD1" w:rsidRPr="0078123E"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14:paraId="422172D3" w14:textId="77777777" w:rsidR="00921BD1" w:rsidRPr="00091910" w:rsidRDefault="00921BD1" w:rsidP="00091910">
      <w:pPr>
        <w:pStyle w:val="Bo-Blankline"/>
      </w:pPr>
    </w:p>
    <w:p w14:paraId="183ED5E8" w14:textId="77777777" w:rsidR="00921BD1" w:rsidRPr="0078123E" w:rsidRDefault="00921BD1" w:rsidP="00BE05D9">
      <w:pPr>
        <w:numPr>
          <w:ilvl w:val="0"/>
          <w:numId w:val="10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3DA0E32C" w14:textId="77777777" w:rsidR="00921BD1" w:rsidRPr="0078123E" w:rsidRDefault="00921BD1" w:rsidP="00BE05D9">
      <w:pPr>
        <w:numPr>
          <w:ilvl w:val="0"/>
          <w:numId w:val="10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6037EA2C" w14:textId="02F61DC0" w:rsidR="005A1D9A" w:rsidRDefault="005A1D9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5C1F75FF" w14:textId="32BABE7C" w:rsidR="00C21040" w:rsidRDefault="00921BD1" w:rsidP="00143DD2">
      <w:pPr>
        <w:pStyle w:val="Bo-Blankline"/>
        <w:jc w:val="thaiDistribute"/>
        <w:rPr>
          <w:sz w:val="30"/>
          <w:szCs w:val="30"/>
        </w:rPr>
      </w:pPr>
      <w:r w:rsidRPr="0078123E">
        <w:rPr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8123E">
        <w:rPr>
          <w:sz w:val="30"/>
          <w:szCs w:val="30"/>
        </w:rPr>
        <w:t xml:space="preserve"> </w:t>
      </w:r>
      <w:r w:rsidRPr="0078123E">
        <w:rPr>
          <w:sz w:val="30"/>
          <w:szCs w:val="30"/>
          <w:cs/>
        </w:rPr>
        <w:t>ผลการดำเนินงานวัดโดยใช้กำไรก่อนภาษีเงินได้ของส่วนงาน</w:t>
      </w:r>
      <w:r w:rsidRPr="0078123E">
        <w:rPr>
          <w:sz w:val="30"/>
          <w:szCs w:val="30"/>
        </w:rPr>
        <w:t xml:space="preserve"> </w:t>
      </w:r>
      <w:r w:rsidRPr="0078123E">
        <w:rPr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A44F76">
        <w:rPr>
          <w:rFonts w:hint="cs"/>
          <w:sz w:val="30"/>
          <w:szCs w:val="30"/>
          <w:cs/>
        </w:rPr>
        <w:t>กลุ่ม</w:t>
      </w:r>
      <w:r w:rsidRPr="0078123E">
        <w:rPr>
          <w:sz w:val="30"/>
          <w:szCs w:val="30"/>
          <w:cs/>
        </w:rPr>
        <w:t>บริษัท</w:t>
      </w:r>
      <w:r w:rsidRPr="0078123E">
        <w:rPr>
          <w:sz w:val="30"/>
          <w:szCs w:val="30"/>
        </w:rPr>
        <w:t xml:space="preserve"> </w:t>
      </w:r>
      <w:r w:rsidRPr="0078123E">
        <w:rPr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DFE9393" w14:textId="77777777" w:rsidR="003D354D" w:rsidRDefault="003D354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3D354D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p w14:paraId="6A70435E" w14:textId="77777777" w:rsidR="00C21040" w:rsidRDefault="00C21040" w:rsidP="00BE05D9">
      <w:pPr>
        <w:pStyle w:val="Heading2"/>
        <w:keepLines w:val="0"/>
        <w:numPr>
          <w:ilvl w:val="1"/>
          <w:numId w:val="9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6FD56C99" w14:textId="77777777" w:rsidR="00C21040" w:rsidRDefault="00C21040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373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862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5C5069" w:rsidRPr="00F84191" w14:paraId="0BF86D45" w14:textId="77777777" w:rsidTr="00F10CA4">
        <w:tc>
          <w:tcPr>
            <w:tcW w:w="2862" w:type="dxa"/>
            <w:shd w:val="clear" w:color="auto" w:fill="auto"/>
            <w:vAlign w:val="bottom"/>
          </w:tcPr>
          <w:p w14:paraId="48323207" w14:textId="77777777" w:rsidR="005C5069" w:rsidRPr="00F84191" w:rsidRDefault="005C5069" w:rsidP="00F10CA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48B612B4" w14:textId="77777777" w:rsidR="005C5069" w:rsidRPr="00A5103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10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C5069" w:rsidRPr="00F84191" w14:paraId="5F437596" w14:textId="77777777" w:rsidTr="00F10CA4">
        <w:tc>
          <w:tcPr>
            <w:tcW w:w="2862" w:type="dxa"/>
            <w:shd w:val="clear" w:color="auto" w:fill="auto"/>
            <w:vAlign w:val="bottom"/>
          </w:tcPr>
          <w:p w14:paraId="5484966E" w14:textId="45BEFA54" w:rsidR="005C5069" w:rsidRPr="00F84191" w:rsidRDefault="005C5069" w:rsidP="00F10CA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7D8BD3CC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493124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14:paraId="2AEF31FB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5D466C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566367B6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65D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EA016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00A04636" w14:textId="77777777" w:rsidR="005C5069" w:rsidRDefault="005C5069" w:rsidP="00F10CA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1FB22D68" w14:textId="77777777" w:rsidR="005C5069" w:rsidRDefault="005C5069" w:rsidP="00F10CA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2AE99D47" w14:textId="07C1B608" w:rsidR="005C5069" w:rsidRPr="00477BE7" w:rsidRDefault="005C5069" w:rsidP="005A528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</w:t>
            </w:r>
            <w:r w:rsidR="005A52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</w:tr>
      <w:tr w:rsidR="005C5069" w:rsidRPr="00F84191" w14:paraId="3CF02316" w14:textId="77777777" w:rsidTr="00F10CA4">
        <w:tc>
          <w:tcPr>
            <w:tcW w:w="2862" w:type="dxa"/>
            <w:shd w:val="clear" w:color="auto" w:fill="auto"/>
            <w:vAlign w:val="bottom"/>
          </w:tcPr>
          <w:p w14:paraId="3A02D3F2" w14:textId="771DD3D2" w:rsidR="005C5069" w:rsidRPr="005C5069" w:rsidRDefault="005C5069" w:rsidP="00F10CA4">
            <w:pPr>
              <w:tabs>
                <w:tab w:val="left" w:pos="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C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C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</w:t>
            </w:r>
            <w:r w:rsidRPr="005C50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89C1FC" w14:textId="0ED2D103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7E13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E39692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143775" w14:textId="1ACD82ED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7E13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A043DE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58769E" w14:textId="6822AF2E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7E13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CB2C24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4694961" w14:textId="548ABF5C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7E13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0E215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5E2348" w14:textId="3B1F5089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7E13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7C7153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1453D8" w14:textId="23506ADB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7E13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16561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FB00E6" w14:textId="6DE27199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7E13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5E360B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4C3092" w14:textId="0E7B6FE8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7E13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5C5069" w:rsidRPr="00F84191" w14:paraId="34D044E8" w14:textId="77777777" w:rsidTr="00F10CA4">
        <w:tc>
          <w:tcPr>
            <w:tcW w:w="2862" w:type="dxa"/>
            <w:shd w:val="clear" w:color="auto" w:fill="auto"/>
          </w:tcPr>
          <w:p w14:paraId="637ED8DC" w14:textId="77777777" w:rsidR="005C5069" w:rsidRPr="00F84191" w:rsidRDefault="005C5069" w:rsidP="00F10C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14524FE8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F841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8F6F4D" w:rsidRPr="00F84191" w14:paraId="34431073" w14:textId="77777777" w:rsidTr="008F6F4D">
        <w:tc>
          <w:tcPr>
            <w:tcW w:w="2862" w:type="dxa"/>
            <w:shd w:val="clear" w:color="auto" w:fill="auto"/>
            <w:vAlign w:val="center"/>
          </w:tcPr>
          <w:p w14:paraId="34F05904" w14:textId="77777777" w:rsidR="008F6F4D" w:rsidRPr="00F84191" w:rsidRDefault="008F6F4D" w:rsidP="008F6F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393B50A" w14:textId="6FF6030D" w:rsidR="008F6F4D" w:rsidRPr="00F84191" w:rsidRDefault="008F6F4D" w:rsidP="008F6F4D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10,557,354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94F827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00E0DB" w14:textId="095DDC35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10,586,783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BF38F5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0F8CB2D" w14:textId="698658B6" w:rsidR="008F6F4D" w:rsidRPr="00F84191" w:rsidRDefault="008F6F4D" w:rsidP="008F6F4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33972B5B" w14:textId="77777777" w:rsidR="008F6F4D" w:rsidRPr="00F84191" w:rsidRDefault="008F6F4D" w:rsidP="008F6F4D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96709C4" w14:textId="03185244" w:rsidR="008F6F4D" w:rsidRPr="00F84191" w:rsidRDefault="008F6F4D" w:rsidP="008F6F4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EE7787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6C28EC" w14:textId="28CFF188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10,557,354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6AA605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570082D" w14:textId="225086B9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10,586,783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F671A6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A72DC34" w14:textId="02267F14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5,427,352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7663C5" w14:textId="77777777" w:rsidR="008F6F4D" w:rsidRPr="00F84191" w:rsidRDefault="008F6F4D" w:rsidP="008F6F4D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DE7534" w14:textId="47FA759A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5,695,331</w:t>
            </w:r>
          </w:p>
        </w:tc>
      </w:tr>
      <w:tr w:rsidR="008F6F4D" w:rsidRPr="00F84191" w14:paraId="41F86965" w14:textId="77777777" w:rsidTr="008F6F4D">
        <w:tc>
          <w:tcPr>
            <w:tcW w:w="2862" w:type="dxa"/>
            <w:shd w:val="clear" w:color="auto" w:fill="auto"/>
            <w:vAlign w:val="center"/>
          </w:tcPr>
          <w:p w14:paraId="0BDAED56" w14:textId="77777777" w:rsidR="008F6F4D" w:rsidRPr="00F84191" w:rsidRDefault="008F6F4D" w:rsidP="008F6F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8CFC2BF" w14:textId="24BDA6C5" w:rsidR="008F6F4D" w:rsidRPr="00F84191" w:rsidRDefault="008F6F4D" w:rsidP="008F6F4D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516,478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6F16AC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C56C93" w14:textId="4BC22BBE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532,567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E2FDB2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2B7BA4" w14:textId="62063853" w:rsidR="008F6F4D" w:rsidRPr="00F84191" w:rsidRDefault="008F6F4D" w:rsidP="008F6F4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7332495" w14:textId="77777777" w:rsidR="008F6F4D" w:rsidRPr="00F84191" w:rsidRDefault="008F6F4D" w:rsidP="008F6F4D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00F5873" w14:textId="5718B5D2" w:rsidR="008F6F4D" w:rsidRPr="00F84191" w:rsidRDefault="008F6F4D" w:rsidP="008F6F4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0F1F7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00F87CB" w14:textId="4C71C758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516,478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94247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D054DE" w14:textId="5A8654E5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532,567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548F88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51327CD" w14:textId="0B826A21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EAC3AF" w14:textId="77777777" w:rsidR="008F6F4D" w:rsidRPr="00F84191" w:rsidRDefault="008F6F4D" w:rsidP="008F6F4D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61CCBF" w14:textId="033C08E5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(1,814)</w:t>
            </w:r>
          </w:p>
        </w:tc>
      </w:tr>
      <w:tr w:rsidR="008F6F4D" w:rsidRPr="00F84191" w14:paraId="1E910D54" w14:textId="77777777" w:rsidTr="008F6F4D">
        <w:tc>
          <w:tcPr>
            <w:tcW w:w="2862" w:type="dxa"/>
            <w:shd w:val="clear" w:color="auto" w:fill="auto"/>
            <w:vAlign w:val="center"/>
          </w:tcPr>
          <w:p w14:paraId="71F00F65" w14:textId="77777777" w:rsidR="008F6F4D" w:rsidRPr="00F84191" w:rsidRDefault="008F6F4D" w:rsidP="008F6F4D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B8F61" w14:textId="7E97DFF4" w:rsidR="008F6F4D" w:rsidRPr="009416AF" w:rsidRDefault="008F6F4D" w:rsidP="008F6F4D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11,073,832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082F1E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45231" w14:textId="0807E082" w:rsidR="008F6F4D" w:rsidRPr="009416AF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11,119,350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D1CF6F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FB78F" w14:textId="23ABABCF" w:rsidR="008F6F4D" w:rsidRPr="00CD3648" w:rsidRDefault="008F6F4D" w:rsidP="008F6F4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5D01A172" w14:textId="77777777" w:rsidR="008F6F4D" w:rsidRPr="00F84191" w:rsidRDefault="008F6F4D" w:rsidP="008F6F4D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B6A9B" w14:textId="6A041F31" w:rsidR="008F6F4D" w:rsidRPr="00F84191" w:rsidRDefault="008F6F4D" w:rsidP="008F6F4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558E21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A6F50" w14:textId="43F96C1C" w:rsidR="008F6F4D" w:rsidRPr="009416AF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11,073,832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CD3C68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354A6" w14:textId="69C63847" w:rsidR="008F6F4D" w:rsidRPr="009416AF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11,119,350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232950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4C711" w14:textId="7CA67431" w:rsidR="008F6F4D" w:rsidRPr="009416AF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5,441,339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85AB52" w14:textId="77777777" w:rsidR="008F6F4D" w:rsidRPr="00F84191" w:rsidRDefault="008F6F4D" w:rsidP="008F6F4D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A41F4" w14:textId="48CEF9F4" w:rsidR="008F6F4D" w:rsidRPr="009416AF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5,693,517</w:t>
            </w:r>
          </w:p>
        </w:tc>
      </w:tr>
      <w:tr w:rsidR="008F6F4D" w:rsidRPr="00F84191" w14:paraId="6D98912C" w14:textId="77777777" w:rsidTr="008F6F4D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3DB90145" w14:textId="77777777" w:rsidR="008F6F4D" w:rsidRPr="00F84191" w:rsidRDefault="008F6F4D" w:rsidP="008F6F4D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27EEB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7BE8D2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F860D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AE65853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71316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73040FE7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2F3BF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ADD6B5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29C05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F8437C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1B375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88E46F3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44C200" w14:textId="77777777" w:rsidR="008F6F4D" w:rsidRPr="009416AF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D35F28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63D3F" w14:textId="77777777" w:rsidR="008F6F4D" w:rsidRPr="009416AF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F6F4D" w:rsidRPr="00F84191" w14:paraId="21673982" w14:textId="77777777" w:rsidTr="008F6F4D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1106256C" w14:textId="77777777" w:rsidR="008F6F4D" w:rsidRPr="00F84191" w:rsidRDefault="008F6F4D" w:rsidP="008F6F4D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D64B05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08CDCB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CBA974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30B6A2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DB497C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0D9ECB5A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FEC031B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3FDA42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8A4D955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329D65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CD0DED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9BF598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29A06A" w14:textId="36A7A81E" w:rsidR="008F6F4D" w:rsidRPr="00D17C1C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(207,786)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FBADF7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4DC40E" w14:textId="0F56782E" w:rsidR="008F6F4D" w:rsidRPr="00D17C1C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(285,182)</w:t>
            </w:r>
          </w:p>
        </w:tc>
      </w:tr>
      <w:tr w:rsidR="008F6F4D" w:rsidRPr="00F84191" w14:paraId="3391D151" w14:textId="77777777" w:rsidTr="008F6F4D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101603C6" w14:textId="60E5EEDF" w:rsidR="008F6F4D" w:rsidRPr="00F84191" w:rsidRDefault="008F6F4D" w:rsidP="008F6F4D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79B8AB6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254267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7164E6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38B294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827CE9A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0A2DC6EF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9358243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D30A19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373F0B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7A5A4C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E6CC28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E32FD5C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2EA2AA" w14:textId="5C5E87FC" w:rsidR="008F6F4D" w:rsidRPr="00D17C1C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(917,059)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23317E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2E9188" w14:textId="44DF405B" w:rsidR="008F6F4D" w:rsidRPr="00D17C1C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(875,925)</w:t>
            </w:r>
          </w:p>
        </w:tc>
      </w:tr>
      <w:tr w:rsidR="008F6F4D" w:rsidRPr="00F84191" w14:paraId="6AAB32BB" w14:textId="77777777" w:rsidTr="008F6F4D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7C17F221" w14:textId="77777777" w:rsidR="008F6F4D" w:rsidRPr="00F84191" w:rsidRDefault="008F6F4D" w:rsidP="008F6F4D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DB0D6CC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42D1EDC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205B418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DAABD8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2FF8757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1FF7D07A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10590D3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D91911E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4791B04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0E5C12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2EEDC6E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08B4327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BE4D0" w14:textId="3CD7876B" w:rsidR="008F6F4D" w:rsidRPr="00D17C1C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(15,0</w:t>
            </w:r>
            <w:r w:rsidR="00FB11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A601DD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25BDE" w14:textId="0A1E30F2" w:rsidR="008F6F4D" w:rsidRPr="00D17C1C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95,596</w:t>
            </w:r>
          </w:p>
        </w:tc>
      </w:tr>
      <w:tr w:rsidR="008F6F4D" w:rsidRPr="00F84191" w14:paraId="6DF6FB33" w14:textId="77777777" w:rsidTr="008F6F4D">
        <w:tc>
          <w:tcPr>
            <w:tcW w:w="4014" w:type="dxa"/>
            <w:gridSpan w:val="2"/>
            <w:shd w:val="clear" w:color="auto" w:fill="auto"/>
            <w:vAlign w:val="center"/>
          </w:tcPr>
          <w:p w14:paraId="44C61D07" w14:textId="6461D6D4" w:rsidR="008F6F4D" w:rsidRPr="00F84191" w:rsidRDefault="008F6F4D" w:rsidP="008F6F4D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กำไรก่อนภาษีเงินได้สำหรับปี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54815C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F3B53C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7CA0BB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2EE8EB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DAA680B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D6664AF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315CA0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CBB31CE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7270D9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55FF379" w14:textId="77777777" w:rsidR="008F6F4D" w:rsidRPr="00F84191" w:rsidRDefault="008F6F4D" w:rsidP="008F6F4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0C3D1A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90E79C" w14:textId="5889AE25" w:rsidR="008F6F4D" w:rsidRPr="009416AF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4,301,46</w:t>
            </w:r>
            <w:r w:rsidR="00FB11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122B5C" w14:textId="77777777" w:rsidR="008F6F4D" w:rsidRPr="00F84191" w:rsidRDefault="008F6F4D" w:rsidP="008F6F4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161A2C" w14:textId="67B7E26F" w:rsidR="008F6F4D" w:rsidRPr="009416AF" w:rsidRDefault="008F6F4D" w:rsidP="008F6F4D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4,628,006</w:t>
            </w:r>
          </w:p>
        </w:tc>
      </w:tr>
    </w:tbl>
    <w:p w14:paraId="18FC9E5F" w14:textId="77777777" w:rsidR="00B36DB8" w:rsidRDefault="00B36DB8" w:rsidP="00B36DB8">
      <w:pPr>
        <w:pStyle w:val="Bo-Blankline"/>
        <w:rPr>
          <w:lang w:val="en-US"/>
        </w:rPr>
      </w:pPr>
    </w:p>
    <w:p w14:paraId="23A7184F" w14:textId="0DED05BB" w:rsidR="00C21040" w:rsidRPr="005C5069" w:rsidRDefault="002A76AA" w:rsidP="005C5069">
      <w:pPr>
        <w:ind w:left="540" w:right="753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กลุ่มบริษัทดำเนินธุรกิจทั้งในประเทศและต่างประเทศ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774E0A">
        <w:rPr>
          <w:rFonts w:ascii="Angsana New" w:hAnsi="Angsana New"/>
          <w:spacing w:val="4"/>
          <w:sz w:val="30"/>
          <w:szCs w:val="30"/>
          <w:cs/>
        </w:rPr>
        <w:t>และจังหวะเวลาในการรับรู้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5C5C58F4" w14:textId="77777777" w:rsidR="00C21040" w:rsidRDefault="00C21040" w:rsidP="00C21040">
      <w:pPr>
        <w:rPr>
          <w:lang w:val="en-US"/>
        </w:rPr>
        <w:sectPr w:rsidR="00C21040" w:rsidSect="0091202C">
          <w:footerReference w:type="default" r:id="rId12"/>
          <w:pgSz w:w="16834" w:h="11909" w:orient="landscape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0F4B4C" w:rsidRPr="0027504C" w14:paraId="5313C8A3" w14:textId="77777777" w:rsidTr="00F10CA4">
        <w:tc>
          <w:tcPr>
            <w:tcW w:w="4842" w:type="dxa"/>
            <w:shd w:val="clear" w:color="auto" w:fill="auto"/>
          </w:tcPr>
          <w:p w14:paraId="2B421DAF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2279961F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D80EB0B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5C5DF49" w14:textId="77777777" w:rsidR="000F4B4C" w:rsidRPr="00FB34CF" w:rsidRDefault="000F4B4C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4B4C" w:rsidRPr="0027504C" w14:paraId="70DE2C11" w14:textId="77777777" w:rsidTr="00F10CA4">
        <w:tc>
          <w:tcPr>
            <w:tcW w:w="4842" w:type="dxa"/>
            <w:shd w:val="clear" w:color="auto" w:fill="auto"/>
          </w:tcPr>
          <w:p w14:paraId="3904FC3E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0F4DA700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10C61A0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309FA90" w14:textId="77777777" w:rsidR="000F4B4C" w:rsidRPr="00FB34CF" w:rsidRDefault="000F4B4C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0F4B4C" w:rsidRPr="0027504C" w14:paraId="6F2161EA" w14:textId="77777777" w:rsidTr="00F10CA4">
        <w:tc>
          <w:tcPr>
            <w:tcW w:w="4842" w:type="dxa"/>
            <w:shd w:val="clear" w:color="auto" w:fill="auto"/>
          </w:tcPr>
          <w:p w14:paraId="164D8C81" w14:textId="4BB752D8" w:rsidR="000F4B4C" w:rsidRPr="000F4B4C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="006145CD" w:rsidRPr="006145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6" w:type="dxa"/>
            <w:shd w:val="clear" w:color="auto" w:fill="auto"/>
          </w:tcPr>
          <w:p w14:paraId="3813DBF3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CE9BDC2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E21BC6D" w14:textId="3A1CE5EF" w:rsidR="000F4B4C" w:rsidRPr="00FB34CF" w:rsidRDefault="006145CD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B56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4F4692AA" w14:textId="77777777" w:rsidR="000F4B4C" w:rsidRPr="00FB34CF" w:rsidRDefault="000F4B4C" w:rsidP="00F10CA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1756144" w14:textId="074C495D" w:rsidR="000F4B4C" w:rsidRPr="00FB34CF" w:rsidRDefault="006145CD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B56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0F4B4C" w:rsidRPr="0027504C" w14:paraId="1CAA4E0E" w14:textId="77777777" w:rsidTr="00F10CA4">
        <w:tc>
          <w:tcPr>
            <w:tcW w:w="4842" w:type="dxa"/>
            <w:shd w:val="clear" w:color="auto" w:fill="auto"/>
          </w:tcPr>
          <w:p w14:paraId="6EB643A5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614DF1AC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63D4082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76E079B7" w14:textId="77777777" w:rsidR="000F4B4C" w:rsidRPr="00FB34CF" w:rsidRDefault="000F4B4C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B568C" w:rsidRPr="0027504C" w14:paraId="4F98F810" w14:textId="77777777" w:rsidTr="008F6F4D">
        <w:tc>
          <w:tcPr>
            <w:tcW w:w="4842" w:type="dxa"/>
            <w:shd w:val="clear" w:color="auto" w:fill="auto"/>
            <w:vAlign w:val="center"/>
          </w:tcPr>
          <w:p w14:paraId="4C812A34" w14:textId="77777777" w:rsidR="004B568C" w:rsidRPr="00FB34CF" w:rsidRDefault="004B568C" w:rsidP="004B5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123CF2CC" w14:textId="77777777" w:rsidR="004B568C" w:rsidRPr="00FB34CF" w:rsidRDefault="004B568C" w:rsidP="004B568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73B30C9" w14:textId="77777777" w:rsidR="004B568C" w:rsidRPr="00FB34CF" w:rsidRDefault="004B568C" w:rsidP="004B568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4CB5D18" w14:textId="7BD281F0" w:rsidR="004B568C" w:rsidRPr="00FB34CF" w:rsidRDefault="008F6F4D" w:rsidP="004B568C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4,334,90</w:t>
            </w:r>
            <w:r w:rsidR="00ED7A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48BF45E6" w14:textId="77777777" w:rsidR="004B568C" w:rsidRPr="00FB34CF" w:rsidRDefault="004B568C" w:rsidP="004B568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CE95CC6" w14:textId="17F249FB" w:rsidR="004B568C" w:rsidRPr="00FB34CF" w:rsidRDefault="004B568C" w:rsidP="004B568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4,655,122</w:t>
            </w:r>
          </w:p>
        </w:tc>
      </w:tr>
      <w:tr w:rsidR="004B568C" w:rsidRPr="0027504C" w14:paraId="1FD14B44" w14:textId="77777777" w:rsidTr="008F6F4D">
        <w:tc>
          <w:tcPr>
            <w:tcW w:w="4842" w:type="dxa"/>
            <w:shd w:val="clear" w:color="auto" w:fill="auto"/>
            <w:vAlign w:val="center"/>
          </w:tcPr>
          <w:p w14:paraId="3A715973" w14:textId="77777777" w:rsidR="004B568C" w:rsidRPr="00FB34CF" w:rsidRDefault="004B568C" w:rsidP="004B5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6" w:type="dxa"/>
            <w:shd w:val="clear" w:color="auto" w:fill="auto"/>
          </w:tcPr>
          <w:p w14:paraId="2981703D" w14:textId="77777777" w:rsidR="004B568C" w:rsidRPr="00FB34CF" w:rsidRDefault="004B568C" w:rsidP="004B568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5BB975E" w14:textId="77777777" w:rsidR="004B568C" w:rsidRPr="00FB34CF" w:rsidRDefault="004B568C" w:rsidP="004B568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AAEEBA" w14:textId="503E11FF" w:rsidR="004B568C" w:rsidRPr="00FB34CF" w:rsidRDefault="008F6F4D" w:rsidP="004B568C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(33,435)</w:t>
            </w:r>
          </w:p>
        </w:tc>
        <w:tc>
          <w:tcPr>
            <w:tcW w:w="268" w:type="dxa"/>
            <w:shd w:val="clear" w:color="auto" w:fill="auto"/>
          </w:tcPr>
          <w:p w14:paraId="00953FE6" w14:textId="77777777" w:rsidR="004B568C" w:rsidRPr="00FB34CF" w:rsidRDefault="004B568C" w:rsidP="004B568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8C1045D" w14:textId="1AE309BF" w:rsidR="004B568C" w:rsidRPr="00090831" w:rsidRDefault="004B568C" w:rsidP="004B568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(27,125)</w:t>
            </w:r>
          </w:p>
        </w:tc>
      </w:tr>
      <w:tr w:rsidR="004B568C" w:rsidRPr="0027504C" w14:paraId="5AD3E3A0" w14:textId="77777777" w:rsidTr="008F6F4D">
        <w:tc>
          <w:tcPr>
            <w:tcW w:w="4842" w:type="dxa"/>
            <w:shd w:val="clear" w:color="auto" w:fill="auto"/>
          </w:tcPr>
          <w:p w14:paraId="3B4128E0" w14:textId="77777777" w:rsidR="004B568C" w:rsidRPr="00BB268C" w:rsidRDefault="004B568C" w:rsidP="004B568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4DC9E38E" w14:textId="77777777" w:rsidR="004B568C" w:rsidRPr="00FB34CF" w:rsidRDefault="004B568C" w:rsidP="004B568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52B91AE" w14:textId="77777777" w:rsidR="004B568C" w:rsidRPr="00FB34CF" w:rsidRDefault="004B568C" w:rsidP="004B568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380AAEA" w14:textId="3AC8DE78" w:rsidR="004B568C" w:rsidRPr="00FB34CF" w:rsidRDefault="008F6F4D" w:rsidP="004B568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4,301,46</w:t>
            </w:r>
            <w:r w:rsidR="00ED7A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7A29794B" w14:textId="77777777" w:rsidR="004B568C" w:rsidRPr="00FB34CF" w:rsidRDefault="004B568C" w:rsidP="004B568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241F2B7B" w14:textId="0EED0C4F" w:rsidR="004B568C" w:rsidRPr="00090831" w:rsidRDefault="004B568C" w:rsidP="004B568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4,627,997</w:t>
            </w:r>
          </w:p>
        </w:tc>
      </w:tr>
      <w:tr w:rsidR="004B568C" w:rsidRPr="0027504C" w14:paraId="2B9B2524" w14:textId="77777777" w:rsidTr="008F6F4D">
        <w:tc>
          <w:tcPr>
            <w:tcW w:w="4842" w:type="dxa"/>
            <w:shd w:val="clear" w:color="auto" w:fill="auto"/>
            <w:vAlign w:val="center"/>
          </w:tcPr>
          <w:p w14:paraId="0DD05814" w14:textId="77777777" w:rsidR="004B568C" w:rsidRPr="00BB268C" w:rsidRDefault="004B568C" w:rsidP="004B568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BB268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0CCFC0C6" w14:textId="77777777" w:rsidR="004B568C" w:rsidRPr="00FB34CF" w:rsidRDefault="004B568C" w:rsidP="004B568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92326AD" w14:textId="77777777" w:rsidR="004B568C" w:rsidRPr="00FB34CF" w:rsidRDefault="004B568C" w:rsidP="004B568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748F7DE8" w14:textId="2D4DB1F2" w:rsidR="004B568C" w:rsidRPr="00FB34CF" w:rsidRDefault="008F6F4D" w:rsidP="008F6F4D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68" w:type="dxa"/>
            <w:shd w:val="clear" w:color="auto" w:fill="auto"/>
          </w:tcPr>
          <w:p w14:paraId="3FDE1CED" w14:textId="77777777" w:rsidR="004B568C" w:rsidRPr="00FB34CF" w:rsidRDefault="004B568C" w:rsidP="004B568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47087C73" w14:textId="487F1AF9" w:rsidR="004B568C" w:rsidRPr="00090831" w:rsidRDefault="004B568C" w:rsidP="004B568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B568C" w:rsidRPr="0027504C" w14:paraId="31EA70C1" w14:textId="77777777" w:rsidTr="008F6F4D">
        <w:trPr>
          <w:trHeight w:val="415"/>
        </w:trPr>
        <w:tc>
          <w:tcPr>
            <w:tcW w:w="4842" w:type="dxa"/>
            <w:shd w:val="clear" w:color="auto" w:fill="auto"/>
          </w:tcPr>
          <w:p w14:paraId="79EC95FD" w14:textId="0B312B08" w:rsidR="004B568C" w:rsidRPr="0027504C" w:rsidRDefault="004B568C" w:rsidP="004B568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247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 (ขาดทุน) ก่อนภาษีเงินได้สำหรับ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806" w:type="dxa"/>
            <w:shd w:val="clear" w:color="auto" w:fill="auto"/>
          </w:tcPr>
          <w:p w14:paraId="044308CB" w14:textId="77777777" w:rsidR="004B568C" w:rsidRPr="0027504C" w:rsidRDefault="004B568C" w:rsidP="004B568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AB50D38" w14:textId="77777777" w:rsidR="004B568C" w:rsidRPr="0027504C" w:rsidRDefault="004B568C" w:rsidP="004B568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8DD09" w14:textId="1BC802D0" w:rsidR="004B568C" w:rsidRPr="0027504C" w:rsidRDefault="008F6F4D" w:rsidP="004B568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4,301,46</w:t>
            </w:r>
            <w:r w:rsidR="00ED7A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6AD464E1" w14:textId="77777777" w:rsidR="004B568C" w:rsidRPr="0027504C" w:rsidRDefault="004B568C" w:rsidP="004B568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EF7EF" w14:textId="15D5C96F" w:rsidR="004B568C" w:rsidRPr="00090831" w:rsidRDefault="004B568C" w:rsidP="004B568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4,628,006</w:t>
            </w:r>
          </w:p>
        </w:tc>
      </w:tr>
    </w:tbl>
    <w:p w14:paraId="0E0036B7" w14:textId="77777777" w:rsidR="000F4B4C" w:rsidRPr="000F4B4C" w:rsidRDefault="000F4B4C" w:rsidP="000F4B4C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04" w:right="191"/>
        <w:rPr>
          <w:rFonts w:ascii="Angsana New" w:hAnsi="Angsana New"/>
          <w:b w:val="0"/>
          <w:bCs w:val="0"/>
          <w:i w:val="0"/>
          <w:iCs w:val="0"/>
          <w:sz w:val="20"/>
          <w:szCs w:val="20"/>
        </w:rPr>
      </w:pPr>
    </w:p>
    <w:p w14:paraId="5DCD62B4" w14:textId="21BDEB7F" w:rsidR="005A69E3" w:rsidRPr="0078123E" w:rsidRDefault="005A69E3" w:rsidP="00BE05D9">
      <w:pPr>
        <w:pStyle w:val="Heading2"/>
        <w:keepLines w:val="0"/>
        <w:numPr>
          <w:ilvl w:val="1"/>
          <w:numId w:val="9"/>
        </w:numPr>
        <w:shd w:val="clear" w:color="auto" w:fill="FFFFFF"/>
        <w:tabs>
          <w:tab w:val="clear" w:pos="504"/>
          <w:tab w:val="num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78123E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2B5079F8" w14:textId="77777777" w:rsidR="005A69E3" w:rsidRPr="0078123E" w:rsidRDefault="005A69E3" w:rsidP="00696AF8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846"/>
        <w:gridCol w:w="234"/>
        <w:gridCol w:w="1440"/>
        <w:gridCol w:w="234"/>
        <w:gridCol w:w="1566"/>
      </w:tblGrid>
      <w:tr w:rsidR="005A69E3" w:rsidRPr="0078123E" w14:paraId="540AD6B9" w14:textId="77777777" w:rsidTr="00E7659B">
        <w:tc>
          <w:tcPr>
            <w:tcW w:w="4860" w:type="dxa"/>
            <w:shd w:val="clear" w:color="auto" w:fill="auto"/>
          </w:tcPr>
          <w:p w14:paraId="4963EC1F" w14:textId="77777777"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966309D" w14:textId="77777777" w:rsidR="005A69E3" w:rsidRPr="0078123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063B83A" w14:textId="77777777"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0C9F3D99" w14:textId="77777777" w:rsidR="005A69E3" w:rsidRPr="0078123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78123E" w:rsidRPr="0078123E" w14:paraId="140DB631" w14:textId="77777777" w:rsidTr="00E7659B">
        <w:trPr>
          <w:trHeight w:val="317"/>
        </w:trPr>
        <w:tc>
          <w:tcPr>
            <w:tcW w:w="4860" w:type="dxa"/>
            <w:shd w:val="clear" w:color="auto" w:fill="auto"/>
          </w:tcPr>
          <w:p w14:paraId="3EDC4BA4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244EB855" w14:textId="77777777"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B0261FA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575B081" w14:textId="15124752" w:rsidR="0078123E" w:rsidRPr="0078123E" w:rsidRDefault="006145CD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6285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4" w:type="dxa"/>
            <w:shd w:val="clear" w:color="auto" w:fill="auto"/>
          </w:tcPr>
          <w:p w14:paraId="2F0101EE" w14:textId="77777777" w:rsidR="0078123E" w:rsidRPr="0078123E" w:rsidRDefault="0078123E" w:rsidP="007812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54B3E2B9" w14:textId="2EC5049D" w:rsidR="0078123E" w:rsidRPr="0078123E" w:rsidRDefault="006145CD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6285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8123E" w:rsidRPr="0078123E" w14:paraId="12444598" w14:textId="77777777" w:rsidTr="00E7659B">
        <w:tc>
          <w:tcPr>
            <w:tcW w:w="4860" w:type="dxa"/>
            <w:shd w:val="clear" w:color="auto" w:fill="auto"/>
          </w:tcPr>
          <w:p w14:paraId="6D132740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2D5BDF6" w14:textId="77777777"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CE535A6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7047EC61" w14:textId="77777777" w:rsidR="0078123E" w:rsidRPr="0078123E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812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6285A" w:rsidRPr="0078123E" w14:paraId="50F828E1" w14:textId="77777777" w:rsidTr="00E33F13">
        <w:tc>
          <w:tcPr>
            <w:tcW w:w="4860" w:type="dxa"/>
            <w:shd w:val="clear" w:color="auto" w:fill="auto"/>
            <w:vAlign w:val="center"/>
          </w:tcPr>
          <w:p w14:paraId="602E918A" w14:textId="77777777" w:rsidR="0056285A" w:rsidRPr="0078123E" w:rsidRDefault="0056285A" w:rsidP="0056285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  <w:shd w:val="clear" w:color="auto" w:fill="auto"/>
          </w:tcPr>
          <w:p w14:paraId="7592333F" w14:textId="77777777" w:rsidR="0056285A" w:rsidRPr="0078123E" w:rsidRDefault="0056285A" w:rsidP="0056285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4C4E91B" w14:textId="77777777" w:rsidR="0056285A" w:rsidRPr="0078123E" w:rsidRDefault="0056285A" w:rsidP="0056285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2F75F8" w14:textId="5D274355" w:rsidR="0056285A" w:rsidRPr="00E7659B" w:rsidRDefault="00E33F13" w:rsidP="001848FA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42,956,956</w:t>
            </w:r>
          </w:p>
        </w:tc>
        <w:tc>
          <w:tcPr>
            <w:tcW w:w="234" w:type="dxa"/>
            <w:shd w:val="clear" w:color="auto" w:fill="auto"/>
          </w:tcPr>
          <w:p w14:paraId="64CD77AB" w14:textId="77777777" w:rsidR="0056285A" w:rsidRPr="0078123E" w:rsidRDefault="0056285A" w:rsidP="0056285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974CD63" w14:textId="544924DF" w:rsidR="0056285A" w:rsidRPr="00C30615" w:rsidRDefault="0056285A" w:rsidP="001848F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6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40,146,047</w:t>
            </w:r>
          </w:p>
        </w:tc>
      </w:tr>
      <w:tr w:rsidR="0056285A" w:rsidRPr="0078123E" w14:paraId="42F2C53A" w14:textId="77777777" w:rsidTr="00E33F13">
        <w:tc>
          <w:tcPr>
            <w:tcW w:w="4860" w:type="dxa"/>
            <w:shd w:val="clear" w:color="auto" w:fill="auto"/>
            <w:vAlign w:val="center"/>
          </w:tcPr>
          <w:p w14:paraId="5B451861" w14:textId="77777777" w:rsidR="0056285A" w:rsidRPr="0078123E" w:rsidRDefault="0056285A" w:rsidP="0056285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  <w:shd w:val="clear" w:color="auto" w:fill="auto"/>
          </w:tcPr>
          <w:p w14:paraId="04C51683" w14:textId="77777777" w:rsidR="0056285A" w:rsidRPr="0078123E" w:rsidRDefault="0056285A" w:rsidP="0056285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7FD47D4" w14:textId="77777777" w:rsidR="0056285A" w:rsidRPr="0078123E" w:rsidRDefault="0056285A" w:rsidP="0056285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B9583F" w14:textId="7D476867" w:rsidR="0056285A" w:rsidRPr="00E7659B" w:rsidRDefault="00E33F13" w:rsidP="0056285A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74,742</w:t>
            </w:r>
          </w:p>
        </w:tc>
        <w:tc>
          <w:tcPr>
            <w:tcW w:w="234" w:type="dxa"/>
            <w:shd w:val="clear" w:color="auto" w:fill="auto"/>
          </w:tcPr>
          <w:p w14:paraId="637B469F" w14:textId="77777777" w:rsidR="0056285A" w:rsidRPr="0078123E" w:rsidRDefault="0056285A" w:rsidP="0056285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B512485" w14:textId="647F790F" w:rsidR="0056285A" w:rsidRPr="00E7659B" w:rsidRDefault="0056285A" w:rsidP="001848F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72,703</w:t>
            </w:r>
          </w:p>
        </w:tc>
      </w:tr>
      <w:tr w:rsidR="0056285A" w:rsidRPr="0078123E" w14:paraId="1702C989" w14:textId="77777777" w:rsidTr="00E33F13">
        <w:tc>
          <w:tcPr>
            <w:tcW w:w="4860" w:type="dxa"/>
            <w:shd w:val="clear" w:color="auto" w:fill="auto"/>
          </w:tcPr>
          <w:p w14:paraId="768523C6" w14:textId="77777777" w:rsidR="0056285A" w:rsidRPr="0078123E" w:rsidRDefault="0056285A" w:rsidP="0056285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6CBA5DBC" w14:textId="77777777" w:rsidR="0056285A" w:rsidRPr="0078123E" w:rsidRDefault="0056285A" w:rsidP="0056285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4AAEA69" w14:textId="77777777" w:rsidR="0056285A" w:rsidRPr="0078123E" w:rsidRDefault="0056285A" w:rsidP="0056285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F9462" w14:textId="42DA2003" w:rsidR="0056285A" w:rsidRPr="00E7659B" w:rsidRDefault="00E33F13" w:rsidP="0056285A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43,031,698</w:t>
            </w:r>
          </w:p>
        </w:tc>
        <w:tc>
          <w:tcPr>
            <w:tcW w:w="234" w:type="dxa"/>
            <w:shd w:val="clear" w:color="auto" w:fill="auto"/>
          </w:tcPr>
          <w:p w14:paraId="611C766D" w14:textId="77777777" w:rsidR="0056285A" w:rsidRPr="0078123E" w:rsidRDefault="0056285A" w:rsidP="0056285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81322" w14:textId="7DD6A373" w:rsidR="0056285A" w:rsidRPr="00E7659B" w:rsidRDefault="0056285A" w:rsidP="001848F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40,218,750</w:t>
            </w:r>
          </w:p>
        </w:tc>
      </w:tr>
      <w:tr w:rsidR="0056285A" w:rsidRPr="0078123E" w14:paraId="4B380071" w14:textId="77777777" w:rsidTr="00E33F13">
        <w:tc>
          <w:tcPr>
            <w:tcW w:w="4860" w:type="dxa"/>
            <w:shd w:val="clear" w:color="auto" w:fill="auto"/>
          </w:tcPr>
          <w:p w14:paraId="60FA3980" w14:textId="77777777" w:rsidR="0056285A" w:rsidRPr="0078123E" w:rsidRDefault="0056285A" w:rsidP="0056285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  <w:shd w:val="clear" w:color="auto" w:fill="auto"/>
          </w:tcPr>
          <w:p w14:paraId="7A7CCE32" w14:textId="77777777" w:rsidR="0056285A" w:rsidRPr="0078123E" w:rsidRDefault="0056285A" w:rsidP="0056285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0FF472E" w14:textId="77777777" w:rsidR="0056285A" w:rsidRPr="0078123E" w:rsidRDefault="0056285A" w:rsidP="0056285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A82A7" w14:textId="0778D40D" w:rsidR="0056285A" w:rsidRPr="00E7659B" w:rsidRDefault="00E33F13" w:rsidP="0056285A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</w:t>
            </w:r>
            <w:r w:rsidR="00FB03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B03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</w:p>
        </w:tc>
        <w:tc>
          <w:tcPr>
            <w:tcW w:w="234" w:type="dxa"/>
            <w:shd w:val="clear" w:color="auto" w:fill="auto"/>
          </w:tcPr>
          <w:p w14:paraId="375343CB" w14:textId="77777777" w:rsidR="0056285A" w:rsidRPr="0078123E" w:rsidRDefault="0056285A" w:rsidP="0056285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C97CB" w14:textId="52347FDC" w:rsidR="0056285A" w:rsidRPr="00E7659B" w:rsidRDefault="0056285A" w:rsidP="001848F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3,556,402</w:t>
            </w:r>
          </w:p>
        </w:tc>
      </w:tr>
      <w:tr w:rsidR="0056285A" w:rsidRPr="0078123E" w14:paraId="5F573B91" w14:textId="77777777" w:rsidTr="00E33F13">
        <w:tc>
          <w:tcPr>
            <w:tcW w:w="4860" w:type="dxa"/>
            <w:shd w:val="clear" w:color="auto" w:fill="auto"/>
          </w:tcPr>
          <w:p w14:paraId="3E75C3A5" w14:textId="77777777" w:rsidR="0056285A" w:rsidRPr="0078123E" w:rsidRDefault="0056285A" w:rsidP="0056285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  <w:shd w:val="clear" w:color="auto" w:fill="auto"/>
          </w:tcPr>
          <w:p w14:paraId="46DF6D8D" w14:textId="77777777" w:rsidR="0056285A" w:rsidRPr="0078123E" w:rsidRDefault="0056285A" w:rsidP="0056285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47AA78C" w14:textId="77777777" w:rsidR="0056285A" w:rsidRPr="0078123E" w:rsidRDefault="0056285A" w:rsidP="0056285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9DB" w14:textId="1AEF6BAB" w:rsidR="0056285A" w:rsidRPr="00E7659B" w:rsidRDefault="00E33F13" w:rsidP="0056285A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48,4</w:t>
            </w:r>
            <w:r w:rsidR="00ED7A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FB03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FB03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350</w:t>
            </w:r>
          </w:p>
        </w:tc>
        <w:tc>
          <w:tcPr>
            <w:tcW w:w="234" w:type="dxa"/>
            <w:shd w:val="clear" w:color="auto" w:fill="auto"/>
          </w:tcPr>
          <w:p w14:paraId="20D62903" w14:textId="77777777" w:rsidR="0056285A" w:rsidRPr="0078123E" w:rsidRDefault="0056285A" w:rsidP="0056285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F014B5" w14:textId="5611CB89" w:rsidR="0056285A" w:rsidRPr="00E7659B" w:rsidRDefault="0056285A" w:rsidP="001848F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43,775,152</w:t>
            </w:r>
          </w:p>
        </w:tc>
      </w:tr>
    </w:tbl>
    <w:p w14:paraId="30952562" w14:textId="77777777" w:rsidR="005A69E3" w:rsidRPr="00EA5B1C" w:rsidRDefault="005A69E3" w:rsidP="001F5A2E">
      <w:pPr>
        <w:pStyle w:val="Bo-Blankline"/>
        <w:ind w:left="0"/>
        <w:rPr>
          <w:cs/>
          <w:lang w:val="en-US"/>
        </w:rPr>
      </w:pPr>
    </w:p>
    <w:p w14:paraId="64C7F62B" w14:textId="77777777" w:rsidR="005A69E3" w:rsidRPr="00693434" w:rsidRDefault="005A69E3" w:rsidP="005A69E3">
      <w:pPr>
        <w:pStyle w:val="Bo-C1Content"/>
        <w:rPr>
          <w:b/>
          <w:bCs/>
        </w:rPr>
      </w:pPr>
      <w:r w:rsidRPr="00693434">
        <w:rPr>
          <w:b/>
          <w:bCs/>
          <w:i/>
          <w:iCs/>
          <w:cs/>
        </w:rPr>
        <w:t>ส่วนงานภูมิศาสตร์</w:t>
      </w:r>
    </w:p>
    <w:p w14:paraId="663BBA18" w14:textId="77777777" w:rsidR="005A69E3" w:rsidRPr="00EA5B1C" w:rsidRDefault="005A69E3" w:rsidP="005A69E3">
      <w:pPr>
        <w:pStyle w:val="Bo-Blankline"/>
      </w:pPr>
    </w:p>
    <w:p w14:paraId="1C5F08D5" w14:textId="77777777" w:rsidR="005A69E3" w:rsidRPr="00693434" w:rsidRDefault="00A44F76" w:rsidP="00AA5767">
      <w:pPr>
        <w:pStyle w:val="Bo-C1Content"/>
        <w:rPr>
          <w:rFonts w:eastAsia="Calibri"/>
        </w:rPr>
      </w:pPr>
      <w:r>
        <w:rPr>
          <w:rFonts w:eastAsia="Calibri" w:hint="cs"/>
          <w:cs/>
        </w:rPr>
        <w:t>กลุ่ม</w:t>
      </w:r>
      <w:r w:rsidR="005A69E3" w:rsidRPr="00693434">
        <w:rPr>
          <w:rFonts w:eastAsia="Calibri"/>
          <w:cs/>
        </w:rPr>
        <w:t>บ</w:t>
      </w:r>
      <w:r>
        <w:rPr>
          <w:rFonts w:eastAsia="Calibri"/>
          <w:cs/>
        </w:rPr>
        <w:t>ริษัทดำเนินธุรกิจทั้ง</w:t>
      </w:r>
      <w:r w:rsidR="008E1464" w:rsidRPr="00693434">
        <w:rPr>
          <w:rFonts w:eastAsia="Calibri"/>
          <w:cs/>
        </w:rPr>
        <w:t>ในประเทศ</w:t>
      </w:r>
      <w:r>
        <w:rPr>
          <w:rFonts w:eastAsia="Calibri" w:hint="cs"/>
          <w:cs/>
        </w:rPr>
        <w:t>และต่างประเทศ</w:t>
      </w:r>
      <w:r w:rsidR="00944713" w:rsidRPr="00693434">
        <w:rPr>
          <w:rFonts w:eastAsia="Calibri" w:hint="cs"/>
          <w:cs/>
        </w:rPr>
        <w:t xml:space="preserve"> </w:t>
      </w:r>
      <w:r>
        <w:rPr>
          <w:rFonts w:eastAsia="Calibri" w:hint="cs"/>
          <w:cs/>
        </w:rPr>
        <w:t>ทั้งนี้กลุ่มบริษัท</w:t>
      </w:r>
      <w:r w:rsidR="00944713" w:rsidRPr="00693434">
        <w:rPr>
          <w:rFonts w:eastAsia="Calibri" w:hint="cs"/>
          <w:cs/>
        </w:rPr>
        <w:t>ไม่มีรายได้จากต่างประเทศหรือ</w:t>
      </w:r>
      <w:r w:rsidR="005A69E3" w:rsidRPr="00693434">
        <w:rPr>
          <w:rFonts w:eastAsia="Calibri"/>
          <w:cs/>
        </w:rPr>
        <w:t>สินทรัพย์ในต่างประเทศที่มีสาระสำคัญ</w:t>
      </w:r>
    </w:p>
    <w:p w14:paraId="04E28C41" w14:textId="77777777" w:rsidR="00860B68" w:rsidRPr="00EA5B1C" w:rsidRDefault="00860B68" w:rsidP="00860B68">
      <w:pPr>
        <w:pStyle w:val="Bo-Blankline"/>
        <w:rPr>
          <w:rFonts w:eastAsia="Calibri"/>
        </w:rPr>
      </w:pPr>
    </w:p>
    <w:p w14:paraId="022B47EC" w14:textId="77777777" w:rsidR="00860B68" w:rsidRPr="00693434" w:rsidRDefault="00860B68" w:rsidP="00860B68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69343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</w:t>
      </w:r>
      <w:r w:rsidRPr="00693434">
        <w:rPr>
          <w:rFonts w:ascii="Angsana New" w:hAnsi="Angsana New"/>
          <w:b/>
          <w:bCs/>
          <w:i/>
          <w:iCs/>
          <w:sz w:val="30"/>
          <w:szCs w:val="30"/>
          <w:cs/>
        </w:rPr>
        <w:t>กค้ารายใหญ่</w:t>
      </w:r>
    </w:p>
    <w:p w14:paraId="5172E5F3" w14:textId="77777777" w:rsidR="00860B68" w:rsidRPr="00EA5B1C" w:rsidRDefault="00860B68" w:rsidP="00860B68">
      <w:pPr>
        <w:pStyle w:val="Bo-Blankline"/>
        <w:rPr>
          <w:lang w:val="en-US"/>
        </w:rPr>
      </w:pPr>
    </w:p>
    <w:p w14:paraId="3FEC847B" w14:textId="6F9C8D15" w:rsidR="00860B68" w:rsidRDefault="00860B68" w:rsidP="00860B6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93434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Pr="00693434">
        <w:rPr>
          <w:rFonts w:ascii="Angsana New" w:hAnsi="Angsana New"/>
          <w:sz w:val="30"/>
          <w:szCs w:val="30"/>
          <w:cs/>
        </w:rPr>
        <w:t>ราย</w:t>
      </w:r>
      <w:r w:rsidRPr="00693434">
        <w:rPr>
          <w:rFonts w:ascii="Angsana New" w:hAnsi="Angsana New" w:hint="cs"/>
          <w:sz w:val="30"/>
          <w:szCs w:val="30"/>
          <w:cs/>
        </w:rPr>
        <w:t>ของ</w:t>
      </w:r>
      <w:r w:rsidR="00B800A4">
        <w:rPr>
          <w:rFonts w:ascii="Angsana New" w:hAnsi="Angsana New" w:hint="cs"/>
          <w:sz w:val="30"/>
          <w:szCs w:val="30"/>
          <w:cs/>
        </w:rPr>
        <w:t>กลุ่ม</w:t>
      </w:r>
      <w:r w:rsidRPr="00693434">
        <w:rPr>
          <w:rFonts w:ascii="Angsana New" w:hAnsi="Angsana New" w:hint="cs"/>
          <w:sz w:val="30"/>
          <w:szCs w:val="30"/>
          <w:cs/>
        </w:rPr>
        <w:t>บริษัทเป็นเงินประมาณ</w:t>
      </w:r>
      <w:r w:rsidR="002E37B0">
        <w:rPr>
          <w:rFonts w:ascii="Angsana New" w:hAnsi="Angsana New"/>
          <w:sz w:val="30"/>
          <w:szCs w:val="30"/>
        </w:rPr>
        <w:t xml:space="preserve"> </w:t>
      </w:r>
      <w:r w:rsidR="00F835A2">
        <w:rPr>
          <w:rFonts w:ascii="Angsana New" w:hAnsi="Angsana New"/>
          <w:sz w:val="30"/>
          <w:szCs w:val="30"/>
        </w:rPr>
        <w:t>10,580</w:t>
      </w:r>
      <w:r w:rsidRPr="00693434">
        <w:rPr>
          <w:rFonts w:ascii="Angsana New" w:hAnsi="Angsana New"/>
          <w:sz w:val="30"/>
          <w:szCs w:val="30"/>
        </w:rPr>
        <w:t xml:space="preserve"> </w:t>
      </w:r>
      <w:r w:rsidRPr="0069343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56285A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693434">
        <w:rPr>
          <w:rFonts w:ascii="Angsana New" w:hAnsi="Angsana New"/>
          <w:i/>
          <w:iCs/>
          <w:sz w:val="30"/>
          <w:szCs w:val="30"/>
        </w:rPr>
        <w:t xml:space="preserve">: </w:t>
      </w:r>
      <w:r w:rsidR="0056285A">
        <w:rPr>
          <w:rFonts w:ascii="Angsana New" w:hAnsi="Angsana New"/>
          <w:i/>
          <w:iCs/>
          <w:sz w:val="30"/>
          <w:szCs w:val="30"/>
          <w:lang w:val="en-US"/>
        </w:rPr>
        <w:t>10,611</w:t>
      </w:r>
      <w:r w:rsidR="00DE3EE4">
        <w:rPr>
          <w:rFonts w:ascii="Angsana New" w:hAnsi="Angsana New"/>
          <w:i/>
          <w:iCs/>
          <w:sz w:val="30"/>
          <w:szCs w:val="30"/>
        </w:rPr>
        <w:t xml:space="preserve">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693434">
        <w:rPr>
          <w:rFonts w:ascii="Angsana New" w:hAnsi="Angsana New" w:hint="cs"/>
          <w:sz w:val="30"/>
          <w:szCs w:val="30"/>
          <w:cs/>
        </w:rPr>
        <w:t>จากรายได้รวมของ</w:t>
      </w:r>
      <w:r w:rsidR="00B800A4">
        <w:rPr>
          <w:rFonts w:ascii="Angsana New" w:hAnsi="Angsana New" w:hint="cs"/>
          <w:sz w:val="30"/>
          <w:szCs w:val="30"/>
          <w:cs/>
        </w:rPr>
        <w:t>กลุ่ม</w:t>
      </w:r>
      <w:r w:rsidRPr="00693434">
        <w:rPr>
          <w:rFonts w:ascii="Angsana New" w:hAnsi="Angsana New" w:hint="cs"/>
          <w:sz w:val="30"/>
          <w:szCs w:val="30"/>
          <w:cs/>
        </w:rPr>
        <w:t>บริษัท</w:t>
      </w:r>
    </w:p>
    <w:p w14:paraId="6FA32E0F" w14:textId="3EA931F0" w:rsidR="00684138" w:rsidRDefault="00684138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70A9AF87" w14:textId="77777777" w:rsidR="00375FEB" w:rsidRDefault="00375FEB" w:rsidP="00DE3EE4">
      <w:pPr>
        <w:pStyle w:val="Caption"/>
        <w:tabs>
          <w:tab w:val="clear" w:pos="540"/>
        </w:tabs>
        <w:ind w:left="567" w:hanging="567"/>
      </w:pPr>
      <w:r w:rsidRPr="00693434">
        <w:rPr>
          <w:rFonts w:hint="cs"/>
          <w:cs/>
        </w:rPr>
        <w:lastRenderedPageBreak/>
        <w:t>รายได้</w:t>
      </w:r>
      <w:r>
        <w:rPr>
          <w:rFonts w:hint="cs"/>
          <w:cs/>
        </w:rPr>
        <w:t>อื่น</w:t>
      </w:r>
    </w:p>
    <w:p w14:paraId="38BFC40E" w14:textId="77777777" w:rsidR="00375FEB" w:rsidRDefault="00375FEB" w:rsidP="00375FEB">
      <w:pPr>
        <w:pStyle w:val="Bo-Blankline"/>
        <w:rPr>
          <w:lang w:val="en-US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3"/>
      </w:tblGrid>
      <w:tr w:rsidR="0051545A" w:rsidRPr="00EB7266" w14:paraId="0083756D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2FD12A39" w14:textId="77777777" w:rsidR="0051545A" w:rsidRPr="00EB7266" w:rsidRDefault="0051545A" w:rsidP="00375F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64D9E15" w14:textId="77777777" w:rsidR="0051545A" w:rsidRPr="00EB726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AB64925" w14:textId="77777777" w:rsidR="0051545A" w:rsidRPr="00EB7266" w:rsidRDefault="0051545A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6E20EF26" w14:textId="77777777" w:rsidR="0051545A" w:rsidRPr="00EB726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45A" w:rsidRPr="00B73E7A" w14:paraId="63597B16" w14:textId="77777777" w:rsidTr="0051545A">
        <w:trPr>
          <w:tblHeader/>
        </w:trPr>
        <w:tc>
          <w:tcPr>
            <w:tcW w:w="3690" w:type="dxa"/>
            <w:shd w:val="clear" w:color="auto" w:fill="auto"/>
          </w:tcPr>
          <w:p w14:paraId="4E3C8A5F" w14:textId="77777777" w:rsidR="0051545A" w:rsidRPr="00744476" w:rsidRDefault="0051545A" w:rsidP="00375F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954C10" w14:textId="35F29463" w:rsidR="0051545A" w:rsidRPr="00744476" w:rsidRDefault="006145CD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193AFD2" w14:textId="77777777" w:rsidR="0051545A" w:rsidRPr="0074447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CCD2FE" w14:textId="6B6D9FDB" w:rsidR="0051545A" w:rsidRPr="00744476" w:rsidRDefault="006145CD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1C753F4" w14:textId="77777777" w:rsidR="0051545A" w:rsidRPr="00BE704B" w:rsidRDefault="0051545A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ECB73F" w14:textId="2D6FAF70" w:rsidR="0051545A" w:rsidRPr="00744476" w:rsidRDefault="006145CD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23EAC40" w14:textId="77777777" w:rsidR="0051545A" w:rsidRPr="00BE704B" w:rsidRDefault="0051545A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962EE36" w14:textId="09B251CD" w:rsidR="0051545A" w:rsidRPr="00744476" w:rsidRDefault="006145CD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51545A" w:rsidRPr="00B73E7A" w14:paraId="2F8F27E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7AD3E35D" w14:textId="77777777" w:rsidR="0051545A" w:rsidRPr="00744476" w:rsidRDefault="0051545A" w:rsidP="00375F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2DC667F7" w14:textId="77777777" w:rsidR="0051545A" w:rsidRPr="0074447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31648" w:rsidRPr="00B73E7A" w14:paraId="759934AF" w14:textId="77777777" w:rsidTr="004E0A2F">
        <w:tc>
          <w:tcPr>
            <w:tcW w:w="3690" w:type="dxa"/>
            <w:shd w:val="clear" w:color="auto" w:fill="auto"/>
          </w:tcPr>
          <w:p w14:paraId="21FA9319" w14:textId="77777777" w:rsidR="00631648" w:rsidRPr="00EA5B1C" w:rsidRDefault="00631648" w:rsidP="0063164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1170" w:type="dxa"/>
            <w:shd w:val="clear" w:color="auto" w:fill="auto"/>
          </w:tcPr>
          <w:p w14:paraId="24E9F92E" w14:textId="481BA474" w:rsidR="00631648" w:rsidRPr="0033434F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</w:tcPr>
          <w:p w14:paraId="3F091E0C" w14:textId="77777777" w:rsidR="00631648" w:rsidRDefault="00631648" w:rsidP="0063164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D27F02" w14:textId="4A46E4F2" w:rsidR="00631648" w:rsidRPr="0033434F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99,587</w:t>
            </w:r>
          </w:p>
        </w:tc>
        <w:tc>
          <w:tcPr>
            <w:tcW w:w="270" w:type="dxa"/>
            <w:shd w:val="clear" w:color="auto" w:fill="auto"/>
          </w:tcPr>
          <w:p w14:paraId="355F68F6" w14:textId="77777777" w:rsidR="00631648" w:rsidRPr="00BE704B" w:rsidRDefault="00631648" w:rsidP="006316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4A7B29" w14:textId="65E20192" w:rsidR="00631648" w:rsidRPr="0033434F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4C63ACE9" w14:textId="77777777" w:rsidR="00631648" w:rsidRPr="00BE704B" w:rsidRDefault="00631648" w:rsidP="006316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6ED3865" w14:textId="1BBECAAB" w:rsidR="00631648" w:rsidRPr="0033434F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99,587</w:t>
            </w:r>
          </w:p>
        </w:tc>
      </w:tr>
      <w:tr w:rsidR="00631648" w:rsidRPr="00B73E7A" w14:paraId="3DCF6953" w14:textId="77777777" w:rsidTr="004E0A2F">
        <w:tc>
          <w:tcPr>
            <w:tcW w:w="3690" w:type="dxa"/>
            <w:shd w:val="clear" w:color="auto" w:fill="auto"/>
          </w:tcPr>
          <w:p w14:paraId="11870E0B" w14:textId="77777777" w:rsidR="00631648" w:rsidRPr="00375FEB" w:rsidRDefault="00631648" w:rsidP="00631648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05328834" w14:textId="564FA3FB" w:rsidR="00631648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183,155</w:t>
            </w:r>
          </w:p>
        </w:tc>
        <w:tc>
          <w:tcPr>
            <w:tcW w:w="270" w:type="dxa"/>
          </w:tcPr>
          <w:p w14:paraId="7E9FDBF3" w14:textId="77777777" w:rsidR="00631648" w:rsidRDefault="00631648" w:rsidP="0063164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5C5E7CC" w14:textId="08D24BC2" w:rsidR="00631648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141,363</w:t>
            </w:r>
          </w:p>
        </w:tc>
        <w:tc>
          <w:tcPr>
            <w:tcW w:w="270" w:type="dxa"/>
            <w:shd w:val="clear" w:color="auto" w:fill="auto"/>
          </w:tcPr>
          <w:p w14:paraId="245A53F4" w14:textId="77777777" w:rsidR="00631648" w:rsidRPr="00BE704B" w:rsidRDefault="00631648" w:rsidP="006316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537F1F" w14:textId="2A6336D3" w:rsidR="00631648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183,155</w:t>
            </w:r>
          </w:p>
        </w:tc>
        <w:tc>
          <w:tcPr>
            <w:tcW w:w="270" w:type="dxa"/>
            <w:shd w:val="clear" w:color="auto" w:fill="auto"/>
          </w:tcPr>
          <w:p w14:paraId="7640AD0A" w14:textId="77777777" w:rsidR="00631648" w:rsidRPr="00BE704B" w:rsidRDefault="00631648" w:rsidP="006316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A3B3E3D" w14:textId="01B5473E" w:rsidR="00631648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141,363</w:t>
            </w:r>
          </w:p>
        </w:tc>
      </w:tr>
      <w:tr w:rsidR="00631648" w:rsidRPr="00B73E7A" w14:paraId="61296F6E" w14:textId="77777777" w:rsidTr="004E0A2F">
        <w:tc>
          <w:tcPr>
            <w:tcW w:w="3690" w:type="dxa"/>
            <w:shd w:val="clear" w:color="auto" w:fill="auto"/>
          </w:tcPr>
          <w:p w14:paraId="590873B6" w14:textId="77777777" w:rsidR="00631648" w:rsidRPr="00693434" w:rsidRDefault="00631648" w:rsidP="006316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4BEFCC" w14:textId="54761308" w:rsidR="00631648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1355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13555"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</w:p>
        </w:tc>
        <w:tc>
          <w:tcPr>
            <w:tcW w:w="270" w:type="dxa"/>
          </w:tcPr>
          <w:p w14:paraId="603B476A" w14:textId="77777777" w:rsidR="00631648" w:rsidRDefault="00631648" w:rsidP="0063164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2F9355" w14:textId="503A54C3" w:rsidR="00631648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40,842</w:t>
            </w:r>
          </w:p>
        </w:tc>
        <w:tc>
          <w:tcPr>
            <w:tcW w:w="270" w:type="dxa"/>
            <w:shd w:val="clear" w:color="auto" w:fill="auto"/>
          </w:tcPr>
          <w:p w14:paraId="05341E51" w14:textId="77777777" w:rsidR="00631648" w:rsidRPr="00BE704B" w:rsidRDefault="00631648" w:rsidP="006316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7BB542" w14:textId="040A74B0" w:rsidR="00631648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4001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40013"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</w:p>
        </w:tc>
        <w:tc>
          <w:tcPr>
            <w:tcW w:w="270" w:type="dxa"/>
            <w:shd w:val="clear" w:color="auto" w:fill="auto"/>
          </w:tcPr>
          <w:p w14:paraId="13E588C9" w14:textId="77777777" w:rsidR="00631648" w:rsidRPr="00BE704B" w:rsidRDefault="00631648" w:rsidP="006316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7BD3865" w14:textId="5A477023" w:rsidR="00631648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40,815</w:t>
            </w:r>
          </w:p>
        </w:tc>
      </w:tr>
      <w:tr w:rsidR="00631648" w:rsidRPr="00B73E7A" w14:paraId="00F4B534" w14:textId="77777777" w:rsidTr="004E0A2F">
        <w:tc>
          <w:tcPr>
            <w:tcW w:w="3690" w:type="dxa"/>
            <w:shd w:val="clear" w:color="auto" w:fill="auto"/>
          </w:tcPr>
          <w:p w14:paraId="0DA4A8A7" w14:textId="77777777" w:rsidR="00631648" w:rsidRPr="00693434" w:rsidRDefault="00631648" w:rsidP="0063164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6D268" w14:textId="628739D7" w:rsidR="00631648" w:rsidRPr="00AA6293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135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135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582</w:t>
            </w:r>
          </w:p>
        </w:tc>
        <w:tc>
          <w:tcPr>
            <w:tcW w:w="270" w:type="dxa"/>
          </w:tcPr>
          <w:p w14:paraId="32229B0D" w14:textId="77777777" w:rsidR="00631648" w:rsidRDefault="00631648" w:rsidP="0063164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30F32" w14:textId="7030B6CC" w:rsidR="00631648" w:rsidRPr="00AA6293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281,792</w:t>
            </w:r>
          </w:p>
        </w:tc>
        <w:tc>
          <w:tcPr>
            <w:tcW w:w="270" w:type="dxa"/>
            <w:shd w:val="clear" w:color="auto" w:fill="auto"/>
          </w:tcPr>
          <w:p w14:paraId="2E8AF5D3" w14:textId="77777777" w:rsidR="00631648" w:rsidRPr="00AA6293" w:rsidRDefault="00631648" w:rsidP="006316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57D3D" w14:textId="6ADAE63E" w:rsidR="00631648" w:rsidRPr="00AA6293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400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400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582</w:t>
            </w:r>
          </w:p>
        </w:tc>
        <w:tc>
          <w:tcPr>
            <w:tcW w:w="270" w:type="dxa"/>
            <w:shd w:val="clear" w:color="auto" w:fill="auto"/>
          </w:tcPr>
          <w:p w14:paraId="01A261FC" w14:textId="77777777" w:rsidR="00631648" w:rsidRPr="00BE704B" w:rsidRDefault="00631648" w:rsidP="006316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5A556" w14:textId="522F5895" w:rsidR="00631648" w:rsidRPr="00AA6293" w:rsidRDefault="00631648" w:rsidP="0063164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281,765</w:t>
            </w:r>
          </w:p>
        </w:tc>
      </w:tr>
    </w:tbl>
    <w:p w14:paraId="46D84C7B" w14:textId="77777777" w:rsidR="00375FEB" w:rsidRDefault="00375FEB" w:rsidP="00375FEB">
      <w:pPr>
        <w:pStyle w:val="Bo-Blankline"/>
      </w:pPr>
    </w:p>
    <w:p w14:paraId="72FAD430" w14:textId="77777777" w:rsidR="00583ACF" w:rsidRPr="00693434" w:rsidRDefault="00AA6293" w:rsidP="00696AF8">
      <w:pPr>
        <w:pStyle w:val="Caption"/>
        <w:ind w:left="567" w:hanging="567"/>
      </w:pPr>
      <w:r>
        <w:rPr>
          <w:rFonts w:hint="cs"/>
          <w:cs/>
        </w:rPr>
        <w:t>ต้นทุนในการจัดจำหน่าย</w:t>
      </w:r>
    </w:p>
    <w:p w14:paraId="1BAB2203" w14:textId="77777777" w:rsidR="00583ACF" w:rsidRDefault="00583ACF" w:rsidP="00B213E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5157E5" w:rsidRPr="00EB7266" w14:paraId="3DB16BB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0F448836" w14:textId="77777777" w:rsidR="005157E5" w:rsidRPr="00EB7266" w:rsidRDefault="005157E5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32A3F28" w14:textId="77777777" w:rsidR="005157E5" w:rsidRPr="00EB726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C5BC92" w14:textId="77777777" w:rsidR="005157E5" w:rsidRPr="00EB7266" w:rsidRDefault="005157E5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ADFFB1D" w14:textId="77777777" w:rsidR="005157E5" w:rsidRPr="00EB726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EE4" w:rsidRPr="00B73E7A" w14:paraId="0B281A29" w14:textId="77777777" w:rsidTr="005157E5">
        <w:trPr>
          <w:tblHeader/>
        </w:trPr>
        <w:tc>
          <w:tcPr>
            <w:tcW w:w="3690" w:type="dxa"/>
            <w:shd w:val="clear" w:color="auto" w:fill="auto"/>
          </w:tcPr>
          <w:p w14:paraId="5A7E1FB3" w14:textId="77777777" w:rsidR="00DE3EE4" w:rsidRPr="00744476" w:rsidRDefault="00DE3EE4" w:rsidP="00DE3EE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92F629" w14:textId="017A487E" w:rsidR="00DE3EE4" w:rsidRPr="00744476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7FA5E75" w14:textId="77777777" w:rsidR="00DE3EE4" w:rsidRPr="00744476" w:rsidRDefault="00DE3EE4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0686FE" w14:textId="4C6DE238" w:rsidR="00DE3EE4" w:rsidRPr="00744476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475ABF8" w14:textId="77777777" w:rsidR="00DE3EE4" w:rsidRPr="00BE704B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531FF0" w14:textId="581A4083" w:rsidR="00DE3EE4" w:rsidRPr="00744476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CFD01AC" w14:textId="77777777" w:rsidR="00DE3EE4" w:rsidRPr="00BE704B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35E1E7" w14:textId="1A6C2A12" w:rsidR="00DE3EE4" w:rsidRPr="00744476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5157E5" w:rsidRPr="00B73E7A" w14:paraId="79F9D78D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1C805610" w14:textId="77777777" w:rsidR="005157E5" w:rsidRPr="00744476" w:rsidRDefault="005157E5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2726784" w14:textId="77777777" w:rsidR="005157E5" w:rsidRPr="0074447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835A2" w:rsidRPr="00B73E7A" w14:paraId="568CF282" w14:textId="77777777" w:rsidTr="004E0A2F">
        <w:tc>
          <w:tcPr>
            <w:tcW w:w="3690" w:type="dxa"/>
            <w:shd w:val="clear" w:color="auto" w:fill="auto"/>
          </w:tcPr>
          <w:p w14:paraId="00CF454F" w14:textId="77777777" w:rsidR="00F835A2" w:rsidRPr="00693434" w:rsidRDefault="00F835A2" w:rsidP="00F835A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AA2AB10" w14:textId="5886FBC7" w:rsidR="00F835A2" w:rsidRPr="0033434F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29,059</w:t>
            </w:r>
          </w:p>
        </w:tc>
        <w:tc>
          <w:tcPr>
            <w:tcW w:w="270" w:type="dxa"/>
          </w:tcPr>
          <w:p w14:paraId="3D89439B" w14:textId="77777777" w:rsidR="00F835A2" w:rsidRDefault="00F835A2" w:rsidP="00F835A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5F35887" w14:textId="542CE2C7" w:rsidR="00F835A2" w:rsidRPr="0033434F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28,205</w:t>
            </w:r>
          </w:p>
        </w:tc>
        <w:tc>
          <w:tcPr>
            <w:tcW w:w="270" w:type="dxa"/>
          </w:tcPr>
          <w:p w14:paraId="739812A6" w14:textId="77777777" w:rsidR="00F835A2" w:rsidRPr="00BE704B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1061D1" w14:textId="2081DB1E" w:rsidR="00F835A2" w:rsidRPr="0033434F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29,059</w:t>
            </w:r>
          </w:p>
        </w:tc>
        <w:tc>
          <w:tcPr>
            <w:tcW w:w="270" w:type="dxa"/>
            <w:shd w:val="clear" w:color="auto" w:fill="auto"/>
          </w:tcPr>
          <w:p w14:paraId="0B855DFB" w14:textId="77777777" w:rsidR="00F835A2" w:rsidRPr="00BE704B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730B80" w14:textId="3A583238" w:rsidR="00F835A2" w:rsidRPr="0033434F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28,205</w:t>
            </w:r>
          </w:p>
        </w:tc>
      </w:tr>
      <w:tr w:rsidR="00F835A2" w:rsidRPr="00B73E7A" w14:paraId="68B84625" w14:textId="77777777" w:rsidTr="004E0A2F">
        <w:tc>
          <w:tcPr>
            <w:tcW w:w="3690" w:type="dxa"/>
            <w:shd w:val="clear" w:color="auto" w:fill="auto"/>
          </w:tcPr>
          <w:p w14:paraId="78404A3A" w14:textId="77777777" w:rsidR="00F835A2" w:rsidRPr="00693434" w:rsidRDefault="00F835A2" w:rsidP="00F835A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556C8D94" w14:textId="257E6DCD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7,857</w:t>
            </w:r>
          </w:p>
        </w:tc>
        <w:tc>
          <w:tcPr>
            <w:tcW w:w="270" w:type="dxa"/>
          </w:tcPr>
          <w:p w14:paraId="40804001" w14:textId="77777777" w:rsidR="00F835A2" w:rsidRDefault="00F835A2" w:rsidP="00F835A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244D05" w14:textId="2814EDCF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8,355</w:t>
            </w:r>
          </w:p>
        </w:tc>
        <w:tc>
          <w:tcPr>
            <w:tcW w:w="270" w:type="dxa"/>
          </w:tcPr>
          <w:p w14:paraId="72AB6672" w14:textId="77777777" w:rsidR="00F835A2" w:rsidRPr="00BE704B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861502" w14:textId="30BFC473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7,857</w:t>
            </w:r>
          </w:p>
        </w:tc>
        <w:tc>
          <w:tcPr>
            <w:tcW w:w="270" w:type="dxa"/>
            <w:shd w:val="clear" w:color="auto" w:fill="auto"/>
          </w:tcPr>
          <w:p w14:paraId="16E0AF4B" w14:textId="77777777" w:rsidR="00F835A2" w:rsidRPr="00BE704B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18140" w14:textId="4FCA4B8B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8,355</w:t>
            </w:r>
          </w:p>
        </w:tc>
      </w:tr>
      <w:tr w:rsidR="00F835A2" w:rsidRPr="00B73E7A" w14:paraId="4753C91F" w14:textId="77777777" w:rsidTr="004E0A2F">
        <w:tc>
          <w:tcPr>
            <w:tcW w:w="3690" w:type="dxa"/>
            <w:shd w:val="clear" w:color="auto" w:fill="auto"/>
          </w:tcPr>
          <w:p w14:paraId="0067E7BD" w14:textId="77777777" w:rsidR="00F835A2" w:rsidRPr="00693434" w:rsidRDefault="00F835A2" w:rsidP="00F835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  <w:shd w:val="clear" w:color="auto" w:fill="auto"/>
          </w:tcPr>
          <w:p w14:paraId="2D31FF86" w14:textId="66170E9F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1,425</w:t>
            </w:r>
          </w:p>
        </w:tc>
        <w:tc>
          <w:tcPr>
            <w:tcW w:w="270" w:type="dxa"/>
          </w:tcPr>
          <w:p w14:paraId="7224848E" w14:textId="77777777" w:rsidR="00F835A2" w:rsidRDefault="00F835A2" w:rsidP="00F835A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DFE31BF" w14:textId="38A26A49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1,455</w:t>
            </w:r>
          </w:p>
        </w:tc>
        <w:tc>
          <w:tcPr>
            <w:tcW w:w="270" w:type="dxa"/>
          </w:tcPr>
          <w:p w14:paraId="1BC75776" w14:textId="77777777" w:rsidR="00F835A2" w:rsidRPr="00BE704B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731312" w14:textId="47E02C3F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1,425</w:t>
            </w:r>
          </w:p>
        </w:tc>
        <w:tc>
          <w:tcPr>
            <w:tcW w:w="270" w:type="dxa"/>
            <w:shd w:val="clear" w:color="auto" w:fill="auto"/>
          </w:tcPr>
          <w:p w14:paraId="5EAF8522" w14:textId="77777777" w:rsidR="00F835A2" w:rsidRPr="00BE704B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936343" w14:textId="6B99FFB0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1,455</w:t>
            </w:r>
          </w:p>
        </w:tc>
      </w:tr>
      <w:tr w:rsidR="00F835A2" w:rsidRPr="00B73E7A" w14:paraId="7F938DF3" w14:textId="77777777" w:rsidTr="004E0A2F">
        <w:tc>
          <w:tcPr>
            <w:tcW w:w="3690" w:type="dxa"/>
            <w:shd w:val="clear" w:color="auto" w:fill="auto"/>
          </w:tcPr>
          <w:p w14:paraId="7457848C" w14:textId="2BB81C56" w:rsidR="00F835A2" w:rsidRPr="00693434" w:rsidRDefault="00F835A2" w:rsidP="00F835A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5C84EA57" w14:textId="5830BA52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9,21</w:t>
            </w:r>
            <w:r w:rsidR="00AC432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721EF2A1" w14:textId="77777777" w:rsidR="00F835A2" w:rsidRDefault="00F835A2" w:rsidP="00F835A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84F0154" w14:textId="6CF30016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9,643</w:t>
            </w:r>
          </w:p>
        </w:tc>
        <w:tc>
          <w:tcPr>
            <w:tcW w:w="270" w:type="dxa"/>
          </w:tcPr>
          <w:p w14:paraId="79F2AA49" w14:textId="77777777" w:rsidR="00F835A2" w:rsidRPr="00BE704B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7BAA41" w14:textId="79922AFF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9,21</w:t>
            </w:r>
            <w:r w:rsidR="00AC432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C3F63A5" w14:textId="77777777" w:rsidR="00F835A2" w:rsidRPr="00BE704B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DE774C" w14:textId="3A0984A9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9,643</w:t>
            </w:r>
          </w:p>
        </w:tc>
      </w:tr>
      <w:tr w:rsidR="00F835A2" w:rsidRPr="00B73E7A" w14:paraId="254F5632" w14:textId="77777777" w:rsidTr="004E0A2F">
        <w:tc>
          <w:tcPr>
            <w:tcW w:w="3690" w:type="dxa"/>
            <w:shd w:val="clear" w:color="auto" w:fill="auto"/>
          </w:tcPr>
          <w:p w14:paraId="5AB9A055" w14:textId="77777777" w:rsidR="00F835A2" w:rsidRPr="00693434" w:rsidRDefault="00F835A2" w:rsidP="00F835A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48BCDD" w14:textId="2DC1B682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17,89</w:t>
            </w:r>
            <w:r w:rsidR="00AC43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78237E9" w14:textId="77777777" w:rsidR="00F835A2" w:rsidRDefault="00F835A2" w:rsidP="00F835A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A7C661" w14:textId="4D4F491F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18,779</w:t>
            </w:r>
          </w:p>
        </w:tc>
        <w:tc>
          <w:tcPr>
            <w:tcW w:w="270" w:type="dxa"/>
          </w:tcPr>
          <w:p w14:paraId="04723DD3" w14:textId="77777777" w:rsidR="00F835A2" w:rsidRPr="00BE704B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BA7F2D" w14:textId="47B93710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17,89</w:t>
            </w:r>
            <w:r w:rsidR="00AC43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6ADABAD" w14:textId="77777777" w:rsidR="00F835A2" w:rsidRPr="00BE704B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9FECE2" w14:textId="34EDFF39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18,779</w:t>
            </w:r>
          </w:p>
        </w:tc>
      </w:tr>
      <w:tr w:rsidR="00F835A2" w:rsidRPr="00B73E7A" w14:paraId="46AC9D69" w14:textId="77777777" w:rsidTr="004E0A2F">
        <w:tc>
          <w:tcPr>
            <w:tcW w:w="3690" w:type="dxa"/>
            <w:shd w:val="clear" w:color="auto" w:fill="auto"/>
          </w:tcPr>
          <w:p w14:paraId="6FAA8990" w14:textId="77777777" w:rsidR="00F835A2" w:rsidRPr="00693434" w:rsidRDefault="00F835A2" w:rsidP="00F835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C4B80" w14:textId="45B3F589" w:rsidR="00F835A2" w:rsidRPr="00AA62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65,443</w:t>
            </w:r>
          </w:p>
        </w:tc>
        <w:tc>
          <w:tcPr>
            <w:tcW w:w="270" w:type="dxa"/>
          </w:tcPr>
          <w:p w14:paraId="619966CF" w14:textId="77777777" w:rsidR="00F835A2" w:rsidRPr="00AA6293" w:rsidRDefault="00F835A2" w:rsidP="00F835A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9F009" w14:textId="3AE15CD6" w:rsidR="00F835A2" w:rsidRPr="00AA62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66,437</w:t>
            </w:r>
          </w:p>
        </w:tc>
        <w:tc>
          <w:tcPr>
            <w:tcW w:w="270" w:type="dxa"/>
          </w:tcPr>
          <w:p w14:paraId="794A6521" w14:textId="77777777" w:rsidR="00F835A2" w:rsidRPr="00AA6293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6975A" w14:textId="7F714C46" w:rsidR="00F835A2" w:rsidRPr="00AA62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65,443</w:t>
            </w:r>
          </w:p>
        </w:tc>
        <w:tc>
          <w:tcPr>
            <w:tcW w:w="270" w:type="dxa"/>
            <w:shd w:val="clear" w:color="auto" w:fill="auto"/>
          </w:tcPr>
          <w:p w14:paraId="1BB934FC" w14:textId="77777777" w:rsidR="00F835A2" w:rsidRPr="00BE704B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2607E" w14:textId="215E5460" w:rsidR="00F835A2" w:rsidRPr="00AA62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66,437</w:t>
            </w:r>
          </w:p>
        </w:tc>
      </w:tr>
    </w:tbl>
    <w:p w14:paraId="671FA49A" w14:textId="77777777" w:rsidR="00375FEB" w:rsidRDefault="00375FEB" w:rsidP="00B213EB">
      <w:pPr>
        <w:pStyle w:val="Bo-Blankline"/>
        <w:rPr>
          <w:lang w:val="en-US"/>
        </w:rPr>
      </w:pPr>
    </w:p>
    <w:p w14:paraId="43FA9185" w14:textId="77777777" w:rsidR="00375FEB" w:rsidRDefault="00375FEB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7EAD7288" w14:textId="77777777" w:rsidR="00757C00" w:rsidRPr="004C0EF9" w:rsidRDefault="003739AB" w:rsidP="00693434">
      <w:pPr>
        <w:pStyle w:val="Caption"/>
        <w:tabs>
          <w:tab w:val="clear" w:pos="540"/>
        </w:tabs>
      </w:pPr>
      <w:r w:rsidRPr="004C0EF9">
        <w:rPr>
          <w:cs/>
        </w:rPr>
        <w:lastRenderedPageBreak/>
        <w:t>ค่าใช้จ่ายในการ</w:t>
      </w:r>
      <w:r w:rsidRPr="004C0EF9">
        <w:rPr>
          <w:rFonts w:hint="cs"/>
          <w:cs/>
        </w:rPr>
        <w:t>บริหาร</w:t>
      </w:r>
    </w:p>
    <w:p w14:paraId="5F0FB5BA" w14:textId="77777777" w:rsidR="00CA0314" w:rsidRDefault="00CA0314" w:rsidP="0063794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3F2B0F" w:rsidRPr="00EB7266" w14:paraId="47135EE5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78BB972E" w14:textId="77777777" w:rsidR="003F2B0F" w:rsidRPr="003E3F87" w:rsidRDefault="003F2B0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FA3AE28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3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5D047B" w14:textId="77777777" w:rsidR="003F2B0F" w:rsidRPr="003E3F87" w:rsidRDefault="003F2B0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C81B541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3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EE4" w:rsidRPr="00B73E7A" w14:paraId="7B44FBFF" w14:textId="77777777" w:rsidTr="003F2B0F">
        <w:trPr>
          <w:tblHeader/>
        </w:trPr>
        <w:tc>
          <w:tcPr>
            <w:tcW w:w="3690" w:type="dxa"/>
            <w:shd w:val="clear" w:color="auto" w:fill="auto"/>
          </w:tcPr>
          <w:p w14:paraId="4D2C60C4" w14:textId="77777777" w:rsidR="00DE3EE4" w:rsidRPr="003E3F87" w:rsidRDefault="00DE3EE4" w:rsidP="00DE3EE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89166C" w14:textId="2907D9CD" w:rsidR="00DE3EE4" w:rsidRPr="003E3F87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82DF132" w14:textId="77777777" w:rsidR="00DE3EE4" w:rsidRPr="003E3F87" w:rsidRDefault="00DE3EE4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8ADB56" w14:textId="59C3A792" w:rsidR="00DE3EE4" w:rsidRPr="003E3F87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B0D59B8" w14:textId="77777777" w:rsidR="00DE3EE4" w:rsidRPr="003E3F87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37BBC3" w14:textId="27173A78" w:rsidR="00DE3EE4" w:rsidRPr="003E3F87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72B1277" w14:textId="77777777" w:rsidR="00DE3EE4" w:rsidRPr="003E3F87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7024EA" w14:textId="22DB6315" w:rsidR="00DE3EE4" w:rsidRPr="003E3F87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3F2B0F" w:rsidRPr="00B73E7A" w14:paraId="6126D622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2084616C" w14:textId="77777777" w:rsidR="003F2B0F" w:rsidRPr="003E3F87" w:rsidRDefault="003F2B0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19A2269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835A2" w:rsidRPr="00B73E7A" w14:paraId="523C92B5" w14:textId="77777777" w:rsidTr="00BC3E93">
        <w:tc>
          <w:tcPr>
            <w:tcW w:w="3690" w:type="dxa"/>
            <w:shd w:val="clear" w:color="auto" w:fill="auto"/>
          </w:tcPr>
          <w:p w14:paraId="29F1B4D6" w14:textId="77777777" w:rsidR="00F835A2" w:rsidRPr="003E3F87" w:rsidRDefault="00F835A2" w:rsidP="00F835A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38B35175" w14:textId="150FF2EF" w:rsidR="00F835A2" w:rsidRPr="00BC3E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81,48</w:t>
            </w:r>
            <w:r w:rsidR="00B85F2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248B591" w14:textId="77777777" w:rsidR="00F835A2" w:rsidRPr="00BC3E93" w:rsidRDefault="00F835A2" w:rsidP="00F835A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A6A6121" w14:textId="3565AA36" w:rsidR="00F835A2" w:rsidRPr="00BC3E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69,430</w:t>
            </w:r>
          </w:p>
        </w:tc>
        <w:tc>
          <w:tcPr>
            <w:tcW w:w="270" w:type="dxa"/>
            <w:shd w:val="clear" w:color="auto" w:fill="auto"/>
          </w:tcPr>
          <w:p w14:paraId="6E1D0694" w14:textId="77777777" w:rsidR="00F835A2" w:rsidRPr="00BC3E93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924291" w14:textId="0BC19A2F" w:rsidR="00F835A2" w:rsidRPr="00BC3E93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81,48</w:t>
            </w:r>
            <w:r w:rsidR="00B85F2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810969C" w14:textId="77777777" w:rsidR="00F835A2" w:rsidRPr="003E3F87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6EA1A7" w14:textId="6A872A44" w:rsidR="00F835A2" w:rsidRPr="003E3F87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69,429</w:t>
            </w:r>
          </w:p>
        </w:tc>
      </w:tr>
      <w:tr w:rsidR="00F835A2" w:rsidRPr="00B73E7A" w14:paraId="51292CA4" w14:textId="77777777" w:rsidTr="00BC3E93">
        <w:tc>
          <w:tcPr>
            <w:tcW w:w="3690" w:type="dxa"/>
            <w:shd w:val="clear" w:color="auto" w:fill="auto"/>
          </w:tcPr>
          <w:p w14:paraId="78D4FA26" w14:textId="77777777" w:rsidR="00F835A2" w:rsidRPr="003E3F87" w:rsidRDefault="00F835A2" w:rsidP="00F835A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1170" w:type="dxa"/>
            <w:shd w:val="clear" w:color="auto" w:fill="auto"/>
          </w:tcPr>
          <w:p w14:paraId="1D8D8030" w14:textId="376DA448" w:rsidR="00F835A2" w:rsidRPr="00BC3E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46,579</w:t>
            </w:r>
          </w:p>
        </w:tc>
        <w:tc>
          <w:tcPr>
            <w:tcW w:w="270" w:type="dxa"/>
            <w:shd w:val="clear" w:color="auto" w:fill="auto"/>
          </w:tcPr>
          <w:p w14:paraId="587B78FE" w14:textId="77777777" w:rsidR="00F835A2" w:rsidRPr="00BC3E93" w:rsidRDefault="00F835A2" w:rsidP="00F835A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DD9406" w14:textId="5F8C58E6" w:rsidR="00F835A2" w:rsidRPr="00BC3E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41,884</w:t>
            </w:r>
          </w:p>
        </w:tc>
        <w:tc>
          <w:tcPr>
            <w:tcW w:w="270" w:type="dxa"/>
            <w:shd w:val="clear" w:color="auto" w:fill="auto"/>
          </w:tcPr>
          <w:p w14:paraId="3684654D" w14:textId="77777777" w:rsidR="00F835A2" w:rsidRPr="00BC3E93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2EFA84" w14:textId="4258BE99" w:rsidR="00F835A2" w:rsidRPr="00BC3E93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46,451</w:t>
            </w:r>
          </w:p>
        </w:tc>
        <w:tc>
          <w:tcPr>
            <w:tcW w:w="270" w:type="dxa"/>
            <w:shd w:val="clear" w:color="auto" w:fill="auto"/>
          </w:tcPr>
          <w:p w14:paraId="754D4EA0" w14:textId="77777777" w:rsidR="00F835A2" w:rsidRPr="003E3F87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CE4491" w14:textId="259F30D3" w:rsidR="00F835A2" w:rsidRPr="003E3F87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41,760</w:t>
            </w:r>
          </w:p>
        </w:tc>
      </w:tr>
      <w:tr w:rsidR="00F835A2" w:rsidRPr="00B73E7A" w14:paraId="09E2662C" w14:textId="77777777" w:rsidTr="00BC3E93">
        <w:tc>
          <w:tcPr>
            <w:tcW w:w="3690" w:type="dxa"/>
            <w:shd w:val="clear" w:color="auto" w:fill="auto"/>
          </w:tcPr>
          <w:p w14:paraId="33A271BC" w14:textId="77777777" w:rsidR="00F835A2" w:rsidRPr="003E3F87" w:rsidRDefault="00F835A2" w:rsidP="00F835A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  <w:shd w:val="clear" w:color="auto" w:fill="auto"/>
          </w:tcPr>
          <w:p w14:paraId="79F2112F" w14:textId="747B3680" w:rsidR="00F835A2" w:rsidRPr="00BC3E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25,823</w:t>
            </w:r>
          </w:p>
        </w:tc>
        <w:tc>
          <w:tcPr>
            <w:tcW w:w="270" w:type="dxa"/>
            <w:shd w:val="clear" w:color="auto" w:fill="auto"/>
          </w:tcPr>
          <w:p w14:paraId="568A3AC0" w14:textId="77777777" w:rsidR="00F835A2" w:rsidRPr="00BC3E93" w:rsidRDefault="00F835A2" w:rsidP="00F835A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FFCA933" w14:textId="4C2231DD" w:rsidR="00F835A2" w:rsidRPr="00BC3E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15,076</w:t>
            </w:r>
          </w:p>
        </w:tc>
        <w:tc>
          <w:tcPr>
            <w:tcW w:w="270" w:type="dxa"/>
            <w:shd w:val="clear" w:color="auto" w:fill="auto"/>
          </w:tcPr>
          <w:p w14:paraId="6AF3CE02" w14:textId="77777777" w:rsidR="00F835A2" w:rsidRPr="00BC3E93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3323AE" w14:textId="60C43D8E" w:rsidR="00F835A2" w:rsidRPr="00BC3E93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20,674</w:t>
            </w:r>
          </w:p>
        </w:tc>
        <w:tc>
          <w:tcPr>
            <w:tcW w:w="270" w:type="dxa"/>
            <w:shd w:val="clear" w:color="auto" w:fill="auto"/>
          </w:tcPr>
          <w:p w14:paraId="12EC94EB" w14:textId="77777777" w:rsidR="00F835A2" w:rsidRPr="003E3F87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19B285" w14:textId="70200E02" w:rsidR="00F835A2" w:rsidRPr="003E3F87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14,999</w:t>
            </w:r>
          </w:p>
        </w:tc>
      </w:tr>
      <w:tr w:rsidR="00F835A2" w:rsidRPr="00B73E7A" w14:paraId="6BD44452" w14:textId="77777777" w:rsidTr="00BC3E93">
        <w:tc>
          <w:tcPr>
            <w:tcW w:w="3690" w:type="dxa"/>
            <w:shd w:val="clear" w:color="auto" w:fill="auto"/>
          </w:tcPr>
          <w:p w14:paraId="6950DA6F" w14:textId="0522DC44" w:rsidR="00F835A2" w:rsidRPr="003E3F87" w:rsidRDefault="00F835A2" w:rsidP="00F835A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</w:t>
            </w:r>
          </w:p>
        </w:tc>
        <w:tc>
          <w:tcPr>
            <w:tcW w:w="1170" w:type="dxa"/>
            <w:shd w:val="clear" w:color="auto" w:fill="auto"/>
          </w:tcPr>
          <w:p w14:paraId="5DD8CBFC" w14:textId="72B1D1AF" w:rsidR="00F835A2" w:rsidRPr="00BC3E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</w:t>
            </w:r>
            <w:r w:rsidR="00B85F2F">
              <w:rPr>
                <w:rFonts w:ascii="Angsana New" w:hAnsi="Angsana New"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61165F75" w14:textId="77777777" w:rsidR="00F835A2" w:rsidRPr="00BC3E93" w:rsidRDefault="00F835A2" w:rsidP="00F835A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258EE56" w14:textId="6035BE55" w:rsidR="00F835A2" w:rsidRPr="00BC3E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26,400</w:t>
            </w:r>
          </w:p>
        </w:tc>
        <w:tc>
          <w:tcPr>
            <w:tcW w:w="270" w:type="dxa"/>
            <w:shd w:val="clear" w:color="auto" w:fill="auto"/>
          </w:tcPr>
          <w:p w14:paraId="18BC2320" w14:textId="77777777" w:rsidR="00F835A2" w:rsidRPr="00BC3E93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9C39DA" w14:textId="42B586C5" w:rsidR="00F835A2" w:rsidRPr="00BC3E93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33,418</w:t>
            </w:r>
          </w:p>
        </w:tc>
        <w:tc>
          <w:tcPr>
            <w:tcW w:w="270" w:type="dxa"/>
            <w:shd w:val="clear" w:color="auto" w:fill="auto"/>
          </w:tcPr>
          <w:p w14:paraId="78640EA6" w14:textId="77777777" w:rsidR="00F835A2" w:rsidRPr="003E3F87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92E7D2" w14:textId="0DBFB6EF" w:rsidR="00F835A2" w:rsidRPr="003E3F87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26,392</w:t>
            </w:r>
          </w:p>
        </w:tc>
      </w:tr>
      <w:tr w:rsidR="00F835A2" w:rsidRPr="00B73E7A" w14:paraId="1ACF058C" w14:textId="77777777" w:rsidTr="00BC3E93">
        <w:tc>
          <w:tcPr>
            <w:tcW w:w="3690" w:type="dxa"/>
            <w:shd w:val="clear" w:color="auto" w:fill="auto"/>
          </w:tcPr>
          <w:p w14:paraId="2D4BE026" w14:textId="16BE8E6F" w:rsidR="00F835A2" w:rsidRPr="007F7AFF" w:rsidRDefault="00F835A2" w:rsidP="00F835A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52E2CBE0" w14:textId="48DA784F" w:rsidR="00F835A2" w:rsidRPr="00BC3E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4,28</w:t>
            </w:r>
            <w:r w:rsidR="00AC432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1B42172" w14:textId="77777777" w:rsidR="00F835A2" w:rsidRPr="00BC3E93" w:rsidRDefault="00F835A2" w:rsidP="00F835A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67400C8" w14:textId="3AF63C15" w:rsidR="00F835A2" w:rsidRPr="00BC3E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2,512</w:t>
            </w:r>
          </w:p>
        </w:tc>
        <w:tc>
          <w:tcPr>
            <w:tcW w:w="270" w:type="dxa"/>
            <w:shd w:val="clear" w:color="auto" w:fill="auto"/>
          </w:tcPr>
          <w:p w14:paraId="3B4EE7DA" w14:textId="77777777" w:rsidR="00F835A2" w:rsidRPr="00BC3E93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215EF3" w14:textId="4D5CBA1A" w:rsidR="00F835A2" w:rsidRPr="00BC3E93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4,28</w:t>
            </w:r>
            <w:r w:rsidR="00AC432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444786D" w14:textId="77777777" w:rsidR="00F835A2" w:rsidRPr="003E3F87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CCD9DF" w14:textId="4D905D04" w:rsidR="00F835A2" w:rsidRPr="003E3F87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2,512</w:t>
            </w:r>
          </w:p>
        </w:tc>
      </w:tr>
      <w:tr w:rsidR="00F835A2" w:rsidRPr="00B73E7A" w14:paraId="79D00623" w14:textId="77777777" w:rsidTr="00BC3E93">
        <w:tc>
          <w:tcPr>
            <w:tcW w:w="3690" w:type="dxa"/>
            <w:shd w:val="clear" w:color="auto" w:fill="auto"/>
          </w:tcPr>
          <w:p w14:paraId="4D764EE5" w14:textId="77777777" w:rsidR="00F835A2" w:rsidRPr="003E3F87" w:rsidRDefault="00F835A2" w:rsidP="00F835A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ค่าเบี้ยประกันภัย</w:t>
            </w:r>
          </w:p>
        </w:tc>
        <w:tc>
          <w:tcPr>
            <w:tcW w:w="1170" w:type="dxa"/>
            <w:shd w:val="clear" w:color="auto" w:fill="auto"/>
          </w:tcPr>
          <w:p w14:paraId="4EBD87C6" w14:textId="20FE02F7" w:rsidR="00F835A2" w:rsidRPr="00BC3E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AC432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80E95F0" w14:textId="77777777" w:rsidR="00F835A2" w:rsidRPr="00BC3E93" w:rsidRDefault="00F835A2" w:rsidP="00F835A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9AFE51" w14:textId="29808B3C" w:rsidR="00F835A2" w:rsidRPr="00BC3E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3,690</w:t>
            </w:r>
          </w:p>
        </w:tc>
        <w:tc>
          <w:tcPr>
            <w:tcW w:w="270" w:type="dxa"/>
            <w:shd w:val="clear" w:color="auto" w:fill="auto"/>
          </w:tcPr>
          <w:p w14:paraId="4F1B3301" w14:textId="77777777" w:rsidR="00F835A2" w:rsidRPr="00BC3E93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09570" w14:textId="646AFD6A" w:rsidR="00F835A2" w:rsidRPr="00BC3E93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AC432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CF1CEFE" w14:textId="77777777" w:rsidR="00F835A2" w:rsidRPr="003E3F87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9EAFEF" w14:textId="4CB2B38C" w:rsidR="00F835A2" w:rsidRPr="003E3F87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3,690</w:t>
            </w:r>
          </w:p>
        </w:tc>
      </w:tr>
      <w:tr w:rsidR="00F835A2" w:rsidRPr="00B73E7A" w14:paraId="74AB93A8" w14:textId="77777777" w:rsidTr="00BC3E93">
        <w:tc>
          <w:tcPr>
            <w:tcW w:w="3690" w:type="dxa"/>
            <w:shd w:val="clear" w:color="auto" w:fill="auto"/>
          </w:tcPr>
          <w:p w14:paraId="4DFB0DB4" w14:textId="28FECF59" w:rsidR="00F835A2" w:rsidRPr="003E3F87" w:rsidRDefault="00F835A2" w:rsidP="00F835A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ค่าบริจาค</w:t>
            </w:r>
          </w:p>
        </w:tc>
        <w:tc>
          <w:tcPr>
            <w:tcW w:w="1170" w:type="dxa"/>
            <w:shd w:val="clear" w:color="auto" w:fill="auto"/>
          </w:tcPr>
          <w:p w14:paraId="33499DC4" w14:textId="532924D3" w:rsidR="00F835A2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143,465</w:t>
            </w:r>
          </w:p>
        </w:tc>
        <w:tc>
          <w:tcPr>
            <w:tcW w:w="270" w:type="dxa"/>
            <w:shd w:val="clear" w:color="auto" w:fill="auto"/>
          </w:tcPr>
          <w:p w14:paraId="2A3626D8" w14:textId="77777777" w:rsidR="00F835A2" w:rsidRPr="00BC3E93" w:rsidRDefault="00F835A2" w:rsidP="00F835A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A7D009C" w14:textId="5C887691" w:rsidR="00F835A2" w:rsidRPr="006145CD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65,052</w:t>
            </w:r>
          </w:p>
        </w:tc>
        <w:tc>
          <w:tcPr>
            <w:tcW w:w="270" w:type="dxa"/>
            <w:shd w:val="clear" w:color="auto" w:fill="auto"/>
          </w:tcPr>
          <w:p w14:paraId="288D6034" w14:textId="77777777" w:rsidR="00F835A2" w:rsidRPr="00BC3E93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B0645C" w14:textId="281DF8F8" w:rsidR="00F835A2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143,465</w:t>
            </w:r>
          </w:p>
        </w:tc>
        <w:tc>
          <w:tcPr>
            <w:tcW w:w="270" w:type="dxa"/>
            <w:shd w:val="clear" w:color="auto" w:fill="auto"/>
          </w:tcPr>
          <w:p w14:paraId="54070379" w14:textId="77777777" w:rsidR="00F835A2" w:rsidRPr="003E3F87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1D21EF" w14:textId="2E98DCA0" w:rsidR="00F835A2" w:rsidRPr="006145CD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65,052</w:t>
            </w:r>
          </w:p>
        </w:tc>
      </w:tr>
      <w:tr w:rsidR="00F835A2" w:rsidRPr="00B73E7A" w14:paraId="27306F76" w14:textId="77777777" w:rsidTr="00BC3E93">
        <w:tc>
          <w:tcPr>
            <w:tcW w:w="3690" w:type="dxa"/>
            <w:shd w:val="clear" w:color="auto" w:fill="auto"/>
          </w:tcPr>
          <w:p w14:paraId="38EA799B" w14:textId="77777777" w:rsidR="00F835A2" w:rsidRPr="003E3F87" w:rsidRDefault="00F835A2" w:rsidP="00F835A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E3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47EEDA" w14:textId="0A389A0C" w:rsidR="00F835A2" w:rsidRPr="00BC3E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B85F2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85F2F"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  <w:r w:rsidR="00980E7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0A2D5DE" w14:textId="77777777" w:rsidR="00F835A2" w:rsidRPr="00BC3E93" w:rsidRDefault="00F835A2" w:rsidP="00F835A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F39A16" w14:textId="08558A5B" w:rsidR="00F835A2" w:rsidRPr="00BC3E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208,685</w:t>
            </w:r>
          </w:p>
        </w:tc>
        <w:tc>
          <w:tcPr>
            <w:tcW w:w="270" w:type="dxa"/>
            <w:shd w:val="clear" w:color="auto" w:fill="auto"/>
          </w:tcPr>
          <w:p w14:paraId="596B222C" w14:textId="77777777" w:rsidR="00F835A2" w:rsidRPr="00BC3E93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0AC633" w14:textId="25A5B245" w:rsidR="00F835A2" w:rsidRPr="00BC3E93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246,081</w:t>
            </w:r>
          </w:p>
        </w:tc>
        <w:tc>
          <w:tcPr>
            <w:tcW w:w="270" w:type="dxa"/>
            <w:shd w:val="clear" w:color="auto" w:fill="auto"/>
          </w:tcPr>
          <w:p w14:paraId="7E629905" w14:textId="77777777" w:rsidR="00F835A2" w:rsidRPr="003E3F87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9556D2" w14:textId="7FE59FF9" w:rsidR="00F835A2" w:rsidRPr="003E3F87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208,643</w:t>
            </w:r>
          </w:p>
        </w:tc>
      </w:tr>
      <w:tr w:rsidR="00F835A2" w:rsidRPr="00B73E7A" w14:paraId="373B2484" w14:textId="77777777" w:rsidTr="004E0A2F">
        <w:tc>
          <w:tcPr>
            <w:tcW w:w="3690" w:type="dxa"/>
            <w:shd w:val="clear" w:color="auto" w:fill="auto"/>
          </w:tcPr>
          <w:p w14:paraId="0830CC0D" w14:textId="77777777" w:rsidR="00F835A2" w:rsidRPr="00693434" w:rsidRDefault="00F835A2" w:rsidP="00F835A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0BB74" w14:textId="4E427B55" w:rsidR="00F835A2" w:rsidRPr="00AA62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581,80</w:t>
            </w:r>
            <w:r w:rsidR="00980E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3F43BD7" w14:textId="77777777" w:rsidR="00F835A2" w:rsidRDefault="00F835A2" w:rsidP="00F835A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873C3" w14:textId="02150D61" w:rsidR="00F835A2" w:rsidRPr="00AA6293" w:rsidRDefault="00F835A2" w:rsidP="00F835A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432,729</w:t>
            </w:r>
          </w:p>
        </w:tc>
        <w:tc>
          <w:tcPr>
            <w:tcW w:w="270" w:type="dxa"/>
          </w:tcPr>
          <w:p w14:paraId="586DAC59" w14:textId="77777777" w:rsidR="00F835A2" w:rsidRPr="00AA6293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9A821" w14:textId="7D121636" w:rsidR="00F835A2" w:rsidRPr="00AA6293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576,519</w:t>
            </w:r>
          </w:p>
        </w:tc>
        <w:tc>
          <w:tcPr>
            <w:tcW w:w="270" w:type="dxa"/>
            <w:shd w:val="clear" w:color="auto" w:fill="auto"/>
          </w:tcPr>
          <w:p w14:paraId="1033ACA5" w14:textId="77777777" w:rsidR="00F835A2" w:rsidRPr="00BE704B" w:rsidRDefault="00F835A2" w:rsidP="00F835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2E154" w14:textId="062B1575" w:rsidR="00F835A2" w:rsidRPr="00AA6293" w:rsidRDefault="00F835A2" w:rsidP="00F835A2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432,477</w:t>
            </w:r>
          </w:p>
        </w:tc>
      </w:tr>
    </w:tbl>
    <w:p w14:paraId="72F49CFD" w14:textId="77777777" w:rsidR="00F218F5" w:rsidRDefault="00F218F5" w:rsidP="00637944">
      <w:pPr>
        <w:pStyle w:val="Bo-Blankline"/>
        <w:rPr>
          <w:lang w:val="en-US"/>
        </w:rPr>
      </w:pPr>
    </w:p>
    <w:p w14:paraId="2D37893A" w14:textId="77777777" w:rsidR="003A5BC0" w:rsidRPr="004C0EF9" w:rsidRDefault="002453D3" w:rsidP="000A2581">
      <w:pPr>
        <w:pStyle w:val="Caption"/>
        <w:ind w:left="567" w:hanging="567"/>
      </w:pPr>
      <w:r w:rsidRPr="004C0EF9">
        <w:rPr>
          <w:cs/>
        </w:rPr>
        <w:t>ค่าใช้จ่ายผลประโยชน์ของพนักงา</w:t>
      </w:r>
      <w:r w:rsidRPr="004C0EF9">
        <w:rPr>
          <w:rFonts w:hint="cs"/>
          <w:cs/>
        </w:rPr>
        <w:t>น</w:t>
      </w:r>
    </w:p>
    <w:p w14:paraId="46983E87" w14:textId="77777777" w:rsidR="00BA4DAF" w:rsidRPr="00BA4DAF" w:rsidRDefault="00BA4DAF" w:rsidP="00BA4DAF">
      <w:pPr>
        <w:pStyle w:val="Bo-Blankline"/>
        <w:rPr>
          <w:lang w:val="en-US"/>
        </w:rPr>
      </w:pPr>
    </w:p>
    <w:tbl>
      <w:tblPr>
        <w:tblW w:w="91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1166"/>
        <w:gridCol w:w="270"/>
        <w:gridCol w:w="1170"/>
        <w:gridCol w:w="270"/>
        <w:gridCol w:w="1170"/>
        <w:gridCol w:w="270"/>
        <w:gridCol w:w="1170"/>
      </w:tblGrid>
      <w:tr w:rsidR="00995CFF" w:rsidRPr="00EB7266" w14:paraId="6FBE696A" w14:textId="77777777" w:rsidTr="004E0A2F">
        <w:trPr>
          <w:tblHeader/>
        </w:trPr>
        <w:tc>
          <w:tcPr>
            <w:tcW w:w="3688" w:type="dxa"/>
            <w:shd w:val="clear" w:color="auto" w:fill="auto"/>
          </w:tcPr>
          <w:p w14:paraId="59A38D52" w14:textId="77777777" w:rsidR="00995CFF" w:rsidRPr="00EB7266" w:rsidRDefault="00995CF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7271592E" w14:textId="77777777" w:rsidR="00995CFF" w:rsidRPr="00EB726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77241D" w14:textId="77777777" w:rsidR="00995CFF" w:rsidRPr="00EB7266" w:rsidRDefault="00995CF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2B11D50" w14:textId="77777777" w:rsidR="00995CFF" w:rsidRPr="00EB726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EE4" w:rsidRPr="00B73E7A" w14:paraId="2CF531EA" w14:textId="77777777" w:rsidTr="00995CFF">
        <w:trPr>
          <w:tblHeader/>
        </w:trPr>
        <w:tc>
          <w:tcPr>
            <w:tcW w:w="3688" w:type="dxa"/>
            <w:shd w:val="clear" w:color="auto" w:fill="auto"/>
          </w:tcPr>
          <w:p w14:paraId="76DF0DA0" w14:textId="77777777" w:rsidR="00DE3EE4" w:rsidRPr="003E3F87" w:rsidRDefault="00DE3EE4" w:rsidP="00DE3EE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61AB8B8" w14:textId="42B78131" w:rsidR="00DE3EE4" w:rsidRPr="003E3F87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A2D65F4" w14:textId="77777777" w:rsidR="00DE3EE4" w:rsidRPr="003E3F87" w:rsidRDefault="00DE3EE4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AD05D4" w14:textId="0D854A92" w:rsidR="00DE3EE4" w:rsidRPr="003E3F87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AC554BB" w14:textId="77777777" w:rsidR="00DE3EE4" w:rsidRPr="003E3F87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50650D" w14:textId="54B20EF6" w:rsidR="00DE3EE4" w:rsidRPr="003E3F87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A415268" w14:textId="77777777" w:rsidR="00DE3EE4" w:rsidRPr="003E3F87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03197A" w14:textId="423DA9C4" w:rsidR="00DE3EE4" w:rsidRPr="00744476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995CFF" w:rsidRPr="00B73E7A" w14:paraId="45FC6935" w14:textId="77777777" w:rsidTr="004E0A2F">
        <w:trPr>
          <w:tblHeader/>
        </w:trPr>
        <w:tc>
          <w:tcPr>
            <w:tcW w:w="3688" w:type="dxa"/>
            <w:shd w:val="clear" w:color="auto" w:fill="auto"/>
          </w:tcPr>
          <w:p w14:paraId="5588BA9E" w14:textId="77777777" w:rsidR="00995CFF" w:rsidRPr="003E3F87" w:rsidRDefault="00995CF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6" w:type="dxa"/>
            <w:gridSpan w:val="7"/>
          </w:tcPr>
          <w:p w14:paraId="796C2CB7" w14:textId="77777777" w:rsidR="00995CFF" w:rsidRPr="0074447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95CFF" w:rsidRPr="00B73E7A" w14:paraId="54303D82" w14:textId="77777777" w:rsidTr="00995CFF">
        <w:tc>
          <w:tcPr>
            <w:tcW w:w="3688" w:type="dxa"/>
            <w:shd w:val="clear" w:color="auto" w:fill="auto"/>
          </w:tcPr>
          <w:p w14:paraId="7F5CF27D" w14:textId="77777777" w:rsidR="00995CFF" w:rsidRPr="003E3F87" w:rsidRDefault="00995CFF" w:rsidP="003A5BC0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66" w:type="dxa"/>
          </w:tcPr>
          <w:p w14:paraId="2BCF9641" w14:textId="77777777" w:rsidR="00995CFF" w:rsidRPr="0033434F" w:rsidRDefault="00995CFF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C4045E" w14:textId="77777777" w:rsidR="00995CFF" w:rsidRPr="0033434F" w:rsidRDefault="00995CFF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E8724C" w14:textId="77777777" w:rsidR="00995CFF" w:rsidRPr="0033434F" w:rsidRDefault="00995CFF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75B9E1" w14:textId="77777777" w:rsidR="00995CFF" w:rsidRPr="00BE704B" w:rsidRDefault="00995CFF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68D8A2" w14:textId="77777777" w:rsidR="00995CFF" w:rsidRPr="0033434F" w:rsidRDefault="00995CFF" w:rsidP="003A5BC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4BAE45" w14:textId="77777777" w:rsidR="00995CFF" w:rsidRPr="00BE704B" w:rsidRDefault="00995CFF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696ABA" w14:textId="77777777" w:rsidR="00995CFF" w:rsidRPr="0078123E" w:rsidRDefault="00995CFF" w:rsidP="003A5BC0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4512" w:rsidRPr="00B73E7A" w14:paraId="5CD7ACA9" w14:textId="77777777" w:rsidTr="00027111">
        <w:tc>
          <w:tcPr>
            <w:tcW w:w="3688" w:type="dxa"/>
            <w:shd w:val="clear" w:color="auto" w:fill="auto"/>
          </w:tcPr>
          <w:p w14:paraId="59B47932" w14:textId="77777777" w:rsidR="00514512" w:rsidRPr="003E3F87" w:rsidRDefault="00514512" w:rsidP="005145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6" w:type="dxa"/>
            <w:shd w:val="clear" w:color="auto" w:fill="auto"/>
          </w:tcPr>
          <w:p w14:paraId="7B9A4C40" w14:textId="7FABB7C1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85F2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</w:t>
            </w:r>
            <w:r w:rsidR="00B85F2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696C3254" w14:textId="77777777" w:rsidR="00514512" w:rsidRDefault="00514512" w:rsidP="0051451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D39CC0" w14:textId="700287DB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24,498</w:t>
            </w:r>
          </w:p>
        </w:tc>
        <w:tc>
          <w:tcPr>
            <w:tcW w:w="270" w:type="dxa"/>
            <w:shd w:val="clear" w:color="auto" w:fill="auto"/>
          </w:tcPr>
          <w:p w14:paraId="2F316298" w14:textId="77777777" w:rsidR="00514512" w:rsidRPr="00BE704B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A029FA" w14:textId="2D57F2E2" w:rsidR="00514512" w:rsidRDefault="00514512" w:rsidP="00514512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85F2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</w:t>
            </w:r>
            <w:r w:rsidR="00B85F2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5F771D9B" w14:textId="77777777" w:rsidR="00514512" w:rsidRPr="00BE704B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B7AF94" w14:textId="0CF1E600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24,498</w:t>
            </w:r>
          </w:p>
        </w:tc>
      </w:tr>
      <w:tr w:rsidR="00514512" w:rsidRPr="00B73E7A" w14:paraId="650558EE" w14:textId="77777777" w:rsidTr="00027111">
        <w:tc>
          <w:tcPr>
            <w:tcW w:w="3688" w:type="dxa"/>
            <w:shd w:val="clear" w:color="auto" w:fill="auto"/>
          </w:tcPr>
          <w:p w14:paraId="5907BED0" w14:textId="77777777" w:rsidR="00514512" w:rsidRPr="003E3F87" w:rsidRDefault="00514512" w:rsidP="005145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6" w:type="dxa"/>
            <w:shd w:val="clear" w:color="auto" w:fill="auto"/>
          </w:tcPr>
          <w:p w14:paraId="19300F3A" w14:textId="370BDD17" w:rsidR="00514512" w:rsidRDefault="00514512" w:rsidP="0051451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4D97E" w14:textId="77777777" w:rsidR="00514512" w:rsidRDefault="00514512" w:rsidP="0051451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1D8A42C" w14:textId="4EC14A81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3F1EE6F4" w14:textId="77777777" w:rsidR="00514512" w:rsidRPr="00BE704B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8EF69C" w14:textId="445AEA2C" w:rsidR="00514512" w:rsidRDefault="00514512" w:rsidP="00A6071F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977B97" w14:textId="77777777" w:rsidR="00514512" w:rsidRPr="00BE704B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6D1D2F" w14:textId="29FBAEA9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</w:tr>
      <w:tr w:rsidR="00514512" w:rsidRPr="00B73E7A" w14:paraId="369396E4" w14:textId="77777777" w:rsidTr="00027111">
        <w:tc>
          <w:tcPr>
            <w:tcW w:w="3688" w:type="dxa"/>
            <w:shd w:val="clear" w:color="auto" w:fill="auto"/>
          </w:tcPr>
          <w:p w14:paraId="19319FE5" w14:textId="77777777" w:rsidR="00514512" w:rsidRPr="003E3F87" w:rsidRDefault="00514512" w:rsidP="005145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FCFCA38" w14:textId="104F18EA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24,671</w:t>
            </w:r>
          </w:p>
        </w:tc>
        <w:tc>
          <w:tcPr>
            <w:tcW w:w="270" w:type="dxa"/>
            <w:shd w:val="clear" w:color="auto" w:fill="auto"/>
          </w:tcPr>
          <w:p w14:paraId="018D7866" w14:textId="77777777" w:rsidR="00514512" w:rsidRDefault="00514512" w:rsidP="0051451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50A16B" w14:textId="7A6B0E12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20,718</w:t>
            </w:r>
          </w:p>
        </w:tc>
        <w:tc>
          <w:tcPr>
            <w:tcW w:w="270" w:type="dxa"/>
            <w:shd w:val="clear" w:color="auto" w:fill="auto"/>
          </w:tcPr>
          <w:p w14:paraId="4F4D60D6" w14:textId="77777777" w:rsidR="00514512" w:rsidRPr="00BE704B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88C459" w14:textId="6ED68415" w:rsidR="00514512" w:rsidRDefault="00514512" w:rsidP="00514512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24,671</w:t>
            </w:r>
          </w:p>
        </w:tc>
        <w:tc>
          <w:tcPr>
            <w:tcW w:w="270" w:type="dxa"/>
            <w:shd w:val="clear" w:color="auto" w:fill="auto"/>
          </w:tcPr>
          <w:p w14:paraId="27E18152" w14:textId="77777777" w:rsidR="00514512" w:rsidRPr="00BE704B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2AEB5A" w14:textId="38AB7DE1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20,718</w:t>
            </w:r>
          </w:p>
        </w:tc>
      </w:tr>
      <w:tr w:rsidR="00514512" w:rsidRPr="00B73E7A" w14:paraId="3280A221" w14:textId="77777777" w:rsidTr="00027111">
        <w:tc>
          <w:tcPr>
            <w:tcW w:w="3688" w:type="dxa"/>
            <w:shd w:val="clear" w:color="auto" w:fill="auto"/>
          </w:tcPr>
          <w:p w14:paraId="57106F56" w14:textId="77777777" w:rsidR="00514512" w:rsidRPr="003E3F87" w:rsidRDefault="00514512" w:rsidP="005145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C0D29" w14:textId="14247C25" w:rsidR="00514512" w:rsidRPr="00C07B2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B85F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</w:t>
            </w:r>
            <w:r w:rsidR="00B85F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13E1AC59" w14:textId="77777777" w:rsidR="00514512" w:rsidRPr="00C07B22" w:rsidRDefault="00514512" w:rsidP="0051451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D8CA0" w14:textId="5C682175" w:rsidR="00514512" w:rsidRPr="00C07B2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7B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45,268</w:t>
            </w:r>
          </w:p>
        </w:tc>
        <w:tc>
          <w:tcPr>
            <w:tcW w:w="270" w:type="dxa"/>
            <w:shd w:val="clear" w:color="auto" w:fill="auto"/>
          </w:tcPr>
          <w:p w14:paraId="5E28BC1A" w14:textId="77777777" w:rsidR="00514512" w:rsidRPr="00C07B22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51373" w14:textId="194955FA" w:rsidR="00514512" w:rsidRPr="00C07B22" w:rsidRDefault="00514512" w:rsidP="00514512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B85F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</w:t>
            </w:r>
            <w:r w:rsidR="00B85F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32881319" w14:textId="77777777" w:rsidR="00514512" w:rsidRPr="00C07B22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16446" w14:textId="3E3D5712" w:rsidR="00514512" w:rsidRPr="00C07B2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7B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45,268</w:t>
            </w:r>
          </w:p>
        </w:tc>
      </w:tr>
      <w:tr w:rsidR="00514512" w:rsidRPr="00B73E7A" w14:paraId="52A03B1C" w14:textId="77777777" w:rsidTr="00027111">
        <w:tc>
          <w:tcPr>
            <w:tcW w:w="3688" w:type="dxa"/>
            <w:shd w:val="clear" w:color="auto" w:fill="auto"/>
          </w:tcPr>
          <w:p w14:paraId="0BD89785" w14:textId="77777777" w:rsidR="00514512" w:rsidRPr="003E3F87" w:rsidRDefault="00514512" w:rsidP="005145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F398064" w14:textId="77777777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FF4336" w14:textId="77777777" w:rsidR="00514512" w:rsidRDefault="00514512" w:rsidP="0051451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C24202" w14:textId="77777777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6B4D4D" w14:textId="77777777" w:rsidR="00514512" w:rsidRPr="00BE704B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813F23" w14:textId="77777777" w:rsidR="00514512" w:rsidRDefault="00514512" w:rsidP="00514512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601C73" w14:textId="77777777" w:rsidR="00514512" w:rsidRPr="00BE704B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302FA3" w14:textId="77777777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4512" w:rsidRPr="00B73E7A" w14:paraId="089DAB53" w14:textId="77777777" w:rsidTr="00027111">
        <w:tc>
          <w:tcPr>
            <w:tcW w:w="3688" w:type="dxa"/>
            <w:shd w:val="clear" w:color="auto" w:fill="auto"/>
          </w:tcPr>
          <w:p w14:paraId="6808722B" w14:textId="77777777" w:rsidR="00514512" w:rsidRPr="003E3F87" w:rsidRDefault="00514512" w:rsidP="005145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6" w:type="dxa"/>
            <w:shd w:val="clear" w:color="auto" w:fill="auto"/>
          </w:tcPr>
          <w:p w14:paraId="2710C306" w14:textId="22C3901D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85F2F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85F2F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14:paraId="49168A21" w14:textId="77777777" w:rsidR="00514512" w:rsidRDefault="00514512" w:rsidP="005145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0BE02BD" w14:textId="07A2E40E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515,544</w:t>
            </w:r>
          </w:p>
        </w:tc>
        <w:tc>
          <w:tcPr>
            <w:tcW w:w="270" w:type="dxa"/>
            <w:shd w:val="clear" w:color="auto" w:fill="auto"/>
          </w:tcPr>
          <w:p w14:paraId="147BAB9C" w14:textId="77777777" w:rsidR="00514512" w:rsidRPr="00BE704B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7333D2" w14:textId="7FF54AA1" w:rsidR="00514512" w:rsidRDefault="00B85F2F" w:rsidP="00514512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542,709</w:t>
            </w:r>
          </w:p>
        </w:tc>
        <w:tc>
          <w:tcPr>
            <w:tcW w:w="270" w:type="dxa"/>
            <w:shd w:val="clear" w:color="auto" w:fill="auto"/>
          </w:tcPr>
          <w:p w14:paraId="4997F4D0" w14:textId="77777777" w:rsidR="00514512" w:rsidRPr="00BE704B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97B8E9" w14:textId="505A957C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515,544</w:t>
            </w:r>
          </w:p>
        </w:tc>
      </w:tr>
      <w:tr w:rsidR="00514512" w:rsidRPr="00B73E7A" w14:paraId="5A4BB451" w14:textId="77777777" w:rsidTr="00027111">
        <w:tc>
          <w:tcPr>
            <w:tcW w:w="3688" w:type="dxa"/>
            <w:shd w:val="clear" w:color="auto" w:fill="auto"/>
          </w:tcPr>
          <w:p w14:paraId="23C2391D" w14:textId="77777777" w:rsidR="00514512" w:rsidRPr="003E3F87" w:rsidRDefault="00514512" w:rsidP="005145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6" w:type="dxa"/>
            <w:shd w:val="clear" w:color="auto" w:fill="auto"/>
          </w:tcPr>
          <w:p w14:paraId="6D15DC95" w14:textId="254B2ACB" w:rsidR="00514512" w:rsidRDefault="00514512" w:rsidP="0051451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BC322B" w14:textId="77777777" w:rsidR="00514512" w:rsidRDefault="00514512" w:rsidP="005145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0DD8725" w14:textId="7E8ACB6A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2,926</w:t>
            </w:r>
          </w:p>
        </w:tc>
        <w:tc>
          <w:tcPr>
            <w:tcW w:w="270" w:type="dxa"/>
            <w:shd w:val="clear" w:color="auto" w:fill="auto"/>
          </w:tcPr>
          <w:p w14:paraId="6D966317" w14:textId="77777777" w:rsidR="00514512" w:rsidRPr="00BE704B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646297" w14:textId="3B65D4CC" w:rsidR="00514512" w:rsidRDefault="00514512" w:rsidP="0051451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2710CC" w14:textId="77777777" w:rsidR="00514512" w:rsidRPr="00BE704B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BC4910" w14:textId="440A923F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2,926</w:t>
            </w:r>
          </w:p>
        </w:tc>
      </w:tr>
      <w:tr w:rsidR="00514512" w:rsidRPr="00B73E7A" w14:paraId="58272252" w14:textId="77777777" w:rsidTr="00027111">
        <w:tc>
          <w:tcPr>
            <w:tcW w:w="3688" w:type="dxa"/>
            <w:shd w:val="clear" w:color="auto" w:fill="auto"/>
          </w:tcPr>
          <w:p w14:paraId="25516889" w14:textId="77777777" w:rsidR="00514512" w:rsidRPr="003E3F87" w:rsidRDefault="00514512" w:rsidP="005145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F2412D5" w14:textId="39341952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43,018</w:t>
            </w:r>
          </w:p>
        </w:tc>
        <w:tc>
          <w:tcPr>
            <w:tcW w:w="270" w:type="dxa"/>
            <w:shd w:val="clear" w:color="auto" w:fill="auto"/>
          </w:tcPr>
          <w:p w14:paraId="65F33EA8" w14:textId="77777777" w:rsidR="00514512" w:rsidRDefault="00514512" w:rsidP="005145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B7A599" w14:textId="032AB5FA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43,955</w:t>
            </w:r>
          </w:p>
        </w:tc>
        <w:tc>
          <w:tcPr>
            <w:tcW w:w="270" w:type="dxa"/>
            <w:shd w:val="clear" w:color="auto" w:fill="auto"/>
          </w:tcPr>
          <w:p w14:paraId="0358AE03" w14:textId="77777777" w:rsidR="00514512" w:rsidRPr="00BE704B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184AE1" w14:textId="4CA160BD" w:rsidR="00514512" w:rsidRDefault="00514512" w:rsidP="00514512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43,018</w:t>
            </w:r>
          </w:p>
        </w:tc>
        <w:tc>
          <w:tcPr>
            <w:tcW w:w="270" w:type="dxa"/>
            <w:shd w:val="clear" w:color="auto" w:fill="auto"/>
          </w:tcPr>
          <w:p w14:paraId="4AFD96DE" w14:textId="77777777" w:rsidR="00514512" w:rsidRPr="00BE704B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91A9AC" w14:textId="692ED6EC" w:rsidR="0051451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43,955</w:t>
            </w:r>
          </w:p>
        </w:tc>
      </w:tr>
      <w:tr w:rsidR="00514512" w:rsidRPr="00B73E7A" w14:paraId="779BEE4B" w14:textId="77777777" w:rsidTr="00027111">
        <w:tc>
          <w:tcPr>
            <w:tcW w:w="3688" w:type="dxa"/>
            <w:shd w:val="clear" w:color="auto" w:fill="auto"/>
          </w:tcPr>
          <w:p w14:paraId="705C80EC" w14:textId="77777777" w:rsidR="00514512" w:rsidRPr="003E3F87" w:rsidRDefault="00514512" w:rsidP="0051451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AD579" w14:textId="3D0F246B" w:rsidR="00514512" w:rsidRPr="00613CAA" w:rsidRDefault="00A6071F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3C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514512" w:rsidRPr="00613C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B85F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514512" w:rsidRPr="00613C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85F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727</w:t>
            </w:r>
          </w:p>
        </w:tc>
        <w:tc>
          <w:tcPr>
            <w:tcW w:w="270" w:type="dxa"/>
            <w:shd w:val="clear" w:color="auto" w:fill="auto"/>
          </w:tcPr>
          <w:p w14:paraId="2B6C40A0" w14:textId="77777777" w:rsidR="00514512" w:rsidRPr="00613CAA" w:rsidRDefault="00514512" w:rsidP="005145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80068" w14:textId="7BD0CA23" w:rsidR="00514512" w:rsidRPr="00613CAA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3C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562,425</w:t>
            </w:r>
          </w:p>
        </w:tc>
        <w:tc>
          <w:tcPr>
            <w:tcW w:w="270" w:type="dxa"/>
            <w:shd w:val="clear" w:color="auto" w:fill="auto"/>
          </w:tcPr>
          <w:p w14:paraId="2F347E28" w14:textId="77777777" w:rsidR="00514512" w:rsidRPr="00613CAA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89F6C" w14:textId="09C441FD" w:rsidR="00514512" w:rsidRPr="00613CAA" w:rsidRDefault="00B85F2F" w:rsidP="00514512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3C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613C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727</w:t>
            </w:r>
          </w:p>
        </w:tc>
        <w:tc>
          <w:tcPr>
            <w:tcW w:w="270" w:type="dxa"/>
            <w:shd w:val="clear" w:color="auto" w:fill="auto"/>
          </w:tcPr>
          <w:p w14:paraId="1068B260" w14:textId="77777777" w:rsidR="00514512" w:rsidRPr="00613CAA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FD2EF" w14:textId="79CB2098" w:rsidR="00514512" w:rsidRPr="00613CAA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3C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562,425</w:t>
            </w:r>
          </w:p>
        </w:tc>
      </w:tr>
      <w:tr w:rsidR="00514512" w:rsidRPr="00B73E7A" w14:paraId="6E6C8432" w14:textId="77777777" w:rsidTr="00027111">
        <w:tc>
          <w:tcPr>
            <w:tcW w:w="3688" w:type="dxa"/>
            <w:shd w:val="clear" w:color="auto" w:fill="auto"/>
          </w:tcPr>
          <w:p w14:paraId="34119A6C" w14:textId="77777777" w:rsidR="00514512" w:rsidRPr="003E3F87" w:rsidRDefault="00514512" w:rsidP="005145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DFFB9" w14:textId="1C588D25" w:rsidR="00514512" w:rsidRPr="00C07B2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B85F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85F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064</w:t>
            </w:r>
          </w:p>
        </w:tc>
        <w:tc>
          <w:tcPr>
            <w:tcW w:w="270" w:type="dxa"/>
            <w:shd w:val="clear" w:color="auto" w:fill="auto"/>
          </w:tcPr>
          <w:p w14:paraId="0B28118F" w14:textId="77777777" w:rsidR="00514512" w:rsidRPr="00C07B22" w:rsidRDefault="00514512" w:rsidP="005145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5B04" w14:textId="3699BA31" w:rsidR="00514512" w:rsidRPr="00C07B2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7B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607,693</w:t>
            </w:r>
          </w:p>
        </w:tc>
        <w:tc>
          <w:tcPr>
            <w:tcW w:w="270" w:type="dxa"/>
            <w:shd w:val="clear" w:color="auto" w:fill="auto"/>
          </w:tcPr>
          <w:p w14:paraId="0F4E678C" w14:textId="77777777" w:rsidR="00514512" w:rsidRPr="00C07B22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71716" w14:textId="3A323E92" w:rsidR="00514512" w:rsidRPr="00C07B22" w:rsidRDefault="00514512" w:rsidP="00514512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B85F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85F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8A36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85F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56D8DCB" w14:textId="77777777" w:rsidR="00514512" w:rsidRPr="00C07B22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586AD" w14:textId="3CC29791" w:rsidR="00514512" w:rsidRPr="00C07B22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7B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607,693</w:t>
            </w:r>
          </w:p>
        </w:tc>
      </w:tr>
    </w:tbl>
    <w:p w14:paraId="54185AD7" w14:textId="77777777" w:rsidR="00375FEB" w:rsidRDefault="00375FEB" w:rsidP="00FB28B9">
      <w:pPr>
        <w:pStyle w:val="Bo-Blankline"/>
      </w:pPr>
    </w:p>
    <w:p w14:paraId="4561BA81" w14:textId="77777777" w:rsidR="00375FEB" w:rsidRDefault="00375FEB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513CBCE1" w14:textId="77777777" w:rsidR="00FB28B9" w:rsidRPr="00866987" w:rsidRDefault="00FB28B9" w:rsidP="00FB28B9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lastRenderedPageBreak/>
        <w:t>โครงการสมทบเงิน</w:t>
      </w:r>
    </w:p>
    <w:p w14:paraId="2226F1A9" w14:textId="77777777" w:rsidR="00FB28B9" w:rsidRPr="00FB28B9" w:rsidRDefault="00FB28B9" w:rsidP="00FB28B9">
      <w:pPr>
        <w:pStyle w:val="Bo-Blankline"/>
      </w:pPr>
    </w:p>
    <w:p w14:paraId="4B11A5C7" w14:textId="7A331191" w:rsidR="001A5EAE" w:rsidRDefault="001A5EAE" w:rsidP="001A5EA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554E05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</w:t>
      </w:r>
      <w:r w:rsidRPr="002E2783">
        <w:rPr>
          <w:rFonts w:ascii="Angsana New" w:hAnsi="Angsana New"/>
          <w:sz w:val="30"/>
          <w:szCs w:val="30"/>
          <w:cs/>
        </w:rPr>
        <w:t>สำหรับพนักงานของ</w:t>
      </w: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</w:t>
      </w:r>
      <w:r w:rsidRPr="002E2783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</w:t>
      </w: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>จ่ายสมทบใน</w:t>
      </w:r>
      <w:r w:rsidRPr="00AB5D20">
        <w:rPr>
          <w:rFonts w:ascii="Angsana New" w:hAnsi="Angsana New"/>
          <w:spacing w:val="-2"/>
          <w:sz w:val="30"/>
          <w:szCs w:val="30"/>
          <w:cs/>
        </w:rPr>
        <w:t xml:space="preserve">อัตราร้อยละ </w:t>
      </w:r>
      <w:r w:rsidR="006145CD" w:rsidRPr="006145CD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AB5D20">
        <w:rPr>
          <w:rFonts w:ascii="Angsana New" w:hAnsi="Angsana New"/>
          <w:spacing w:val="-2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</w:t>
      </w:r>
      <w:r w:rsidRPr="002E2783">
        <w:rPr>
          <w:rFonts w:ascii="Angsana New" w:hAnsi="Angsana New"/>
          <w:sz w:val="30"/>
          <w:szCs w:val="30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F11A4C5" w14:textId="77777777" w:rsidR="00BA4DAF" w:rsidRDefault="00BA4DAF" w:rsidP="00375FEB">
      <w:pPr>
        <w:pStyle w:val="Bo-Blankline"/>
        <w:rPr>
          <w:cs/>
          <w:lang w:val="en-US"/>
        </w:rPr>
      </w:pPr>
    </w:p>
    <w:p w14:paraId="62EB25D5" w14:textId="77777777" w:rsidR="005A2CDC" w:rsidRPr="004C0EF9" w:rsidRDefault="005A2CDC" w:rsidP="000A2581">
      <w:pPr>
        <w:pStyle w:val="Caption"/>
        <w:ind w:left="567" w:hanging="567"/>
      </w:pPr>
      <w:r w:rsidRPr="004C0EF9">
        <w:rPr>
          <w:rFonts w:hint="cs"/>
          <w:cs/>
        </w:rPr>
        <w:t>ค่าใช้จ่ายตามลักษณะ</w:t>
      </w:r>
    </w:p>
    <w:p w14:paraId="7217376A" w14:textId="77777777" w:rsidR="005A2CDC" w:rsidRPr="00693434" w:rsidRDefault="005A2CDC" w:rsidP="006A4F6E">
      <w:pPr>
        <w:pStyle w:val="Bo-Blankline"/>
        <w:rPr>
          <w:lang w:val="en-US"/>
        </w:rPr>
      </w:pPr>
    </w:p>
    <w:p w14:paraId="7FB5D1F1" w14:textId="77777777" w:rsidR="005A2CDC" w:rsidRPr="0078123E" w:rsidRDefault="005A2CDC" w:rsidP="005A2CDC">
      <w:pPr>
        <w:pStyle w:val="Bo-C1Content"/>
        <w:rPr>
          <w:lang w:val="en-US"/>
        </w:rPr>
      </w:pPr>
      <w:r w:rsidRPr="0078123E">
        <w:rPr>
          <w:rFonts w:hint="cs"/>
          <w:spacing w:val="2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78123E">
        <w:rPr>
          <w:rFonts w:hint="cs"/>
          <w:cs/>
        </w:rPr>
        <w:t>การรายงานทางการเงินฉบับต่าง ๆ ดังนี้</w:t>
      </w:r>
    </w:p>
    <w:p w14:paraId="7D44153D" w14:textId="77777777" w:rsidR="008C27FA" w:rsidRDefault="008C27FA" w:rsidP="006A4F6E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4767DC" w:rsidRPr="00EB7266" w14:paraId="3F47642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37EFCDC1" w14:textId="77777777" w:rsidR="004767DC" w:rsidRPr="00EB7266" w:rsidRDefault="004767D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5B5440D" w14:textId="77777777" w:rsidR="004767DC" w:rsidRPr="00EB7266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005F85" w14:textId="77777777" w:rsidR="004767DC" w:rsidRPr="00EB7266" w:rsidRDefault="004767D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75D3F05" w14:textId="77777777" w:rsidR="004767DC" w:rsidRPr="00EB7266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7DC" w:rsidRPr="00B73E7A" w14:paraId="797FC33F" w14:textId="77777777" w:rsidTr="004767DC">
        <w:trPr>
          <w:tblHeader/>
        </w:trPr>
        <w:tc>
          <w:tcPr>
            <w:tcW w:w="3690" w:type="dxa"/>
            <w:shd w:val="clear" w:color="auto" w:fill="auto"/>
          </w:tcPr>
          <w:p w14:paraId="30DA14FE" w14:textId="77777777" w:rsidR="004767DC" w:rsidRPr="003E3F87" w:rsidRDefault="004767D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643289" w14:textId="25D81267" w:rsidR="004767DC" w:rsidRPr="003E3F87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42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3F37893" w14:textId="77777777" w:rsidR="004767DC" w:rsidRPr="003E3F87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659231" w14:textId="4F6B906F" w:rsidR="004767DC" w:rsidRPr="003E3F87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42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9A64621" w14:textId="77777777" w:rsidR="004767DC" w:rsidRPr="003E3F87" w:rsidRDefault="004767D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DD4225" w14:textId="0C67DCBD" w:rsidR="004767DC" w:rsidRPr="003E3F87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42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53F5D54" w14:textId="77777777" w:rsidR="004767DC" w:rsidRPr="003E3F87" w:rsidRDefault="004767D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EC6231" w14:textId="221C54A0" w:rsidR="004767DC" w:rsidRPr="003E3F87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42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4767DC" w:rsidRPr="00B73E7A" w14:paraId="2392FED6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357232BC" w14:textId="77777777" w:rsidR="004767DC" w:rsidRPr="003E3F87" w:rsidRDefault="004767D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9113108" w14:textId="77777777" w:rsidR="004767DC" w:rsidRPr="003E3F87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767DC" w:rsidRPr="00B73E7A" w14:paraId="764B39DC" w14:textId="77777777" w:rsidTr="004767DC">
        <w:tc>
          <w:tcPr>
            <w:tcW w:w="3690" w:type="dxa"/>
            <w:shd w:val="clear" w:color="auto" w:fill="auto"/>
          </w:tcPr>
          <w:p w14:paraId="59472631" w14:textId="77777777" w:rsidR="004767DC" w:rsidRPr="003E3F87" w:rsidRDefault="004767DC" w:rsidP="00BA4D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14:paraId="19910676" w14:textId="77777777" w:rsidR="004767DC" w:rsidRPr="003E3F87" w:rsidRDefault="004767DC" w:rsidP="00BA4DAF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B19C7B" w14:textId="77777777" w:rsidR="004767DC" w:rsidRPr="003E3F87" w:rsidRDefault="004767DC" w:rsidP="00BA4DAF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7CCFCB1" w14:textId="77777777" w:rsidR="004767DC" w:rsidRPr="003E3F87" w:rsidRDefault="004767DC" w:rsidP="00BA4DAF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06DC42" w14:textId="77777777" w:rsidR="004767DC" w:rsidRPr="003E3F87" w:rsidRDefault="004767DC" w:rsidP="00BA4D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3C8E2A" w14:textId="77777777" w:rsidR="004767DC" w:rsidRPr="003E3F87" w:rsidRDefault="004767DC" w:rsidP="00BA4DA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26D852" w14:textId="77777777" w:rsidR="004767DC" w:rsidRPr="003E3F87" w:rsidRDefault="004767DC" w:rsidP="00BA4D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458D51" w14:textId="77777777" w:rsidR="004767DC" w:rsidRPr="003E3F87" w:rsidRDefault="004767DC" w:rsidP="00BA4DAF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23F" w:rsidRPr="00B73E7A" w14:paraId="1AF2BBEB" w14:textId="77777777" w:rsidTr="004F3553">
        <w:tc>
          <w:tcPr>
            <w:tcW w:w="3690" w:type="dxa"/>
            <w:shd w:val="clear" w:color="auto" w:fill="auto"/>
          </w:tcPr>
          <w:p w14:paraId="3EF79A2B" w14:textId="77777777" w:rsidR="00DE423F" w:rsidRPr="003E3F87" w:rsidRDefault="00DE423F" w:rsidP="00DE423F">
            <w:pPr>
              <w:spacing w:line="240" w:lineRule="atLeast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E2372B" w14:textId="626A1143" w:rsidR="00DE423F" w:rsidRPr="003E3F87" w:rsidRDefault="00514512" w:rsidP="00DE423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111,263</w:t>
            </w:r>
          </w:p>
        </w:tc>
        <w:tc>
          <w:tcPr>
            <w:tcW w:w="270" w:type="dxa"/>
            <w:shd w:val="clear" w:color="auto" w:fill="auto"/>
          </w:tcPr>
          <w:p w14:paraId="706B3466" w14:textId="77777777" w:rsidR="00DE423F" w:rsidRPr="003E3F87" w:rsidRDefault="00DE423F" w:rsidP="00DE423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C62DB5" w14:textId="1F9FCA37" w:rsidR="00DE423F" w:rsidRPr="003E3F87" w:rsidRDefault="00DE423F" w:rsidP="00DE423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148,571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44DF2" w14:textId="77777777" w:rsidR="00DE423F" w:rsidRPr="003E3F87" w:rsidRDefault="00DE423F" w:rsidP="00DE42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F2AE8" w14:textId="4ACDE304" w:rsidR="00DE423F" w:rsidRPr="003E3F87" w:rsidRDefault="00514512" w:rsidP="00DE423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DF8FF" w14:textId="77777777" w:rsidR="00DE423F" w:rsidRPr="003E3F87" w:rsidRDefault="00DE423F" w:rsidP="00DE42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A62BFF" w14:textId="0C7DEBD9" w:rsidR="00DE423F" w:rsidRPr="003E3F87" w:rsidRDefault="00DE423F" w:rsidP="00DE423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148,571</w:t>
            </w:r>
          </w:p>
        </w:tc>
      </w:tr>
      <w:tr w:rsidR="00514512" w:rsidRPr="00B73E7A" w14:paraId="5FD632DE" w14:textId="77777777" w:rsidTr="004F3553">
        <w:tc>
          <w:tcPr>
            <w:tcW w:w="3690" w:type="dxa"/>
            <w:shd w:val="clear" w:color="auto" w:fill="auto"/>
          </w:tcPr>
          <w:p w14:paraId="6D1FD799" w14:textId="77777777" w:rsidR="00514512" w:rsidRPr="003E3F87" w:rsidRDefault="00514512" w:rsidP="005145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shd w:val="clear" w:color="auto" w:fill="auto"/>
          </w:tcPr>
          <w:p w14:paraId="799EEF61" w14:textId="4A3036C4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3,96</w:t>
            </w:r>
            <w:r w:rsidR="00FF27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F272A"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61526488" w14:textId="77777777" w:rsidR="00514512" w:rsidRPr="003E3F87" w:rsidRDefault="00514512" w:rsidP="005145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E79ED5" w14:textId="10AFDA53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3,838,801</w:t>
            </w:r>
          </w:p>
        </w:tc>
        <w:tc>
          <w:tcPr>
            <w:tcW w:w="270" w:type="dxa"/>
            <w:shd w:val="clear" w:color="auto" w:fill="auto"/>
          </w:tcPr>
          <w:p w14:paraId="40C51AA9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9C9198" w14:textId="41E61A9F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3,96</w:t>
            </w:r>
            <w:r w:rsidR="00FF27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F272A"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658A6A01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1196E3" w14:textId="4D6E89A2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3,838,801</w:t>
            </w:r>
          </w:p>
        </w:tc>
      </w:tr>
      <w:tr w:rsidR="00514512" w:rsidRPr="00B73E7A" w14:paraId="5AA7E3BB" w14:textId="77777777" w:rsidTr="00027111">
        <w:tc>
          <w:tcPr>
            <w:tcW w:w="3690" w:type="dxa"/>
            <w:shd w:val="clear" w:color="auto" w:fill="auto"/>
          </w:tcPr>
          <w:p w14:paraId="376A5587" w14:textId="77777777" w:rsidR="00514512" w:rsidRPr="003E3F87" w:rsidRDefault="00514512" w:rsidP="005145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055FDE95" w14:textId="6495EE2E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68526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85262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49EAB8FE" w14:textId="77777777" w:rsidR="00514512" w:rsidRPr="003E3F87" w:rsidRDefault="00514512" w:rsidP="005145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C7D153" w14:textId="442EDFA2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510,059</w:t>
            </w:r>
          </w:p>
        </w:tc>
        <w:tc>
          <w:tcPr>
            <w:tcW w:w="270" w:type="dxa"/>
            <w:shd w:val="clear" w:color="auto" w:fill="auto"/>
          </w:tcPr>
          <w:p w14:paraId="28B629F5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745672" w14:textId="5A936D99" w:rsidR="00514512" w:rsidRPr="003E3F87" w:rsidRDefault="0068526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527,520</w:t>
            </w:r>
          </w:p>
        </w:tc>
        <w:tc>
          <w:tcPr>
            <w:tcW w:w="270" w:type="dxa"/>
            <w:shd w:val="clear" w:color="auto" w:fill="auto"/>
          </w:tcPr>
          <w:p w14:paraId="5D254754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E3B5A" w14:textId="1BD6407F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510,059</w:t>
            </w:r>
          </w:p>
        </w:tc>
      </w:tr>
      <w:tr w:rsidR="00514512" w:rsidRPr="00B73E7A" w14:paraId="37ADB275" w14:textId="77777777" w:rsidTr="00027111">
        <w:tc>
          <w:tcPr>
            <w:tcW w:w="3690" w:type="dxa"/>
            <w:shd w:val="clear" w:color="auto" w:fill="auto"/>
          </w:tcPr>
          <w:p w14:paraId="75D85678" w14:textId="3AEC878A" w:rsidR="00514512" w:rsidRPr="003E3F87" w:rsidRDefault="00514512" w:rsidP="005145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077A3C1F" w14:textId="54DC63B8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903,56</w:t>
            </w:r>
            <w:r w:rsidR="00AC43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76134EB" w14:textId="77777777" w:rsidR="00514512" w:rsidRPr="003E3F87" w:rsidRDefault="00514512" w:rsidP="005145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381C65" w14:textId="7D7DFE5C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863,770</w:t>
            </w:r>
          </w:p>
        </w:tc>
        <w:tc>
          <w:tcPr>
            <w:tcW w:w="270" w:type="dxa"/>
            <w:shd w:val="clear" w:color="auto" w:fill="auto"/>
          </w:tcPr>
          <w:p w14:paraId="6EA646CD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706D4" w14:textId="3037D19F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903,56</w:t>
            </w:r>
            <w:r w:rsidR="00AC43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ECDE3A2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A297FD" w14:textId="75FF0F85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863,770</w:t>
            </w:r>
          </w:p>
        </w:tc>
      </w:tr>
      <w:tr w:rsidR="00514512" w:rsidRPr="00B73E7A" w14:paraId="5EC8A38D" w14:textId="77777777" w:rsidTr="00027111">
        <w:tc>
          <w:tcPr>
            <w:tcW w:w="3690" w:type="dxa"/>
            <w:shd w:val="clear" w:color="auto" w:fill="auto"/>
          </w:tcPr>
          <w:p w14:paraId="1DA3FB69" w14:textId="77777777" w:rsidR="00514512" w:rsidRPr="003E3F87" w:rsidRDefault="00514512" w:rsidP="005145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36F0BADE" w14:textId="77777777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3DBAAD" w14:textId="77777777" w:rsidR="00514512" w:rsidRPr="003E3F87" w:rsidRDefault="00514512" w:rsidP="005145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2F6B7E" w14:textId="77777777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3BA925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D4F1B2" w14:textId="77777777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48F9E1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A6F9C3" w14:textId="77777777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4512" w:rsidRPr="00B73E7A" w14:paraId="6BD60FC9" w14:textId="77777777" w:rsidTr="00027111">
        <w:tc>
          <w:tcPr>
            <w:tcW w:w="3690" w:type="dxa"/>
            <w:shd w:val="clear" w:color="auto" w:fill="auto"/>
          </w:tcPr>
          <w:p w14:paraId="52373FC6" w14:textId="77777777" w:rsidR="00514512" w:rsidRPr="003E3F87" w:rsidRDefault="00514512" w:rsidP="005145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2C9669D2" w14:textId="5B1877E8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29,059</w:t>
            </w:r>
          </w:p>
        </w:tc>
        <w:tc>
          <w:tcPr>
            <w:tcW w:w="270" w:type="dxa"/>
            <w:shd w:val="clear" w:color="auto" w:fill="auto"/>
          </w:tcPr>
          <w:p w14:paraId="21665D6E" w14:textId="77777777" w:rsidR="00514512" w:rsidRPr="003E3F87" w:rsidRDefault="00514512" w:rsidP="005145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1B0B04" w14:textId="7AD7EE13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28,205</w:t>
            </w:r>
          </w:p>
        </w:tc>
        <w:tc>
          <w:tcPr>
            <w:tcW w:w="270" w:type="dxa"/>
            <w:shd w:val="clear" w:color="auto" w:fill="auto"/>
          </w:tcPr>
          <w:p w14:paraId="7B829249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32E1D8" w14:textId="49B01E6F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29,059</w:t>
            </w:r>
          </w:p>
        </w:tc>
        <w:tc>
          <w:tcPr>
            <w:tcW w:w="270" w:type="dxa"/>
            <w:shd w:val="clear" w:color="auto" w:fill="auto"/>
          </w:tcPr>
          <w:p w14:paraId="4A0F07E4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AE894C" w14:textId="7D2E6395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28,205</w:t>
            </w:r>
          </w:p>
        </w:tc>
      </w:tr>
      <w:tr w:rsidR="00514512" w:rsidRPr="00B73E7A" w14:paraId="6216FB73" w14:textId="77777777" w:rsidTr="00027111">
        <w:tc>
          <w:tcPr>
            <w:tcW w:w="3690" w:type="dxa"/>
            <w:shd w:val="clear" w:color="auto" w:fill="auto"/>
          </w:tcPr>
          <w:p w14:paraId="0E28706F" w14:textId="1F188184" w:rsidR="00514512" w:rsidRPr="003E3F87" w:rsidRDefault="00514512" w:rsidP="005145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406E00B5" w14:textId="66F4B242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9,21</w:t>
            </w:r>
            <w:r w:rsidR="00AC432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71DE3F0" w14:textId="77777777" w:rsidR="00514512" w:rsidRPr="003E3F87" w:rsidRDefault="00514512" w:rsidP="005145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BE5344" w14:textId="39D2B5EF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9,643</w:t>
            </w:r>
          </w:p>
        </w:tc>
        <w:tc>
          <w:tcPr>
            <w:tcW w:w="270" w:type="dxa"/>
            <w:shd w:val="clear" w:color="auto" w:fill="auto"/>
          </w:tcPr>
          <w:p w14:paraId="108D32D2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350F9" w14:textId="1EB306D7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9,21</w:t>
            </w:r>
            <w:r w:rsidR="00AC432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2A61A28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461EC4" w14:textId="17D91102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9,643</w:t>
            </w:r>
          </w:p>
        </w:tc>
      </w:tr>
      <w:tr w:rsidR="00514512" w:rsidRPr="00B73E7A" w14:paraId="55BB9F3A" w14:textId="77777777" w:rsidTr="00027111">
        <w:tc>
          <w:tcPr>
            <w:tcW w:w="3690" w:type="dxa"/>
            <w:shd w:val="clear" w:color="auto" w:fill="auto"/>
          </w:tcPr>
          <w:p w14:paraId="26B95819" w14:textId="77777777" w:rsidR="00514512" w:rsidRPr="003E3F87" w:rsidRDefault="00514512" w:rsidP="005145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2F759172" w14:textId="77777777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599E80" w14:textId="77777777" w:rsidR="00514512" w:rsidRPr="003E3F87" w:rsidRDefault="00514512" w:rsidP="005145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227768" w14:textId="77777777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4BA1A1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8476F5" w14:textId="77777777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D443D6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3B3061" w14:textId="77777777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4512" w:rsidRPr="00B73E7A" w14:paraId="7A51A8C7" w14:textId="77777777" w:rsidTr="00027111">
        <w:tc>
          <w:tcPr>
            <w:tcW w:w="3690" w:type="dxa"/>
            <w:shd w:val="clear" w:color="auto" w:fill="auto"/>
          </w:tcPr>
          <w:p w14:paraId="19D8516F" w14:textId="77777777" w:rsidR="00514512" w:rsidRPr="003E3F87" w:rsidRDefault="00514512" w:rsidP="005145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1AB8CF3E" w14:textId="7071026D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81,485</w:t>
            </w:r>
          </w:p>
        </w:tc>
        <w:tc>
          <w:tcPr>
            <w:tcW w:w="270" w:type="dxa"/>
            <w:shd w:val="clear" w:color="auto" w:fill="auto"/>
          </w:tcPr>
          <w:p w14:paraId="3EF32EAD" w14:textId="77777777" w:rsidR="00514512" w:rsidRPr="003E3F87" w:rsidRDefault="00514512" w:rsidP="005145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5282AF" w14:textId="34B9DA99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69,429</w:t>
            </w:r>
          </w:p>
        </w:tc>
        <w:tc>
          <w:tcPr>
            <w:tcW w:w="270" w:type="dxa"/>
            <w:shd w:val="clear" w:color="auto" w:fill="auto"/>
          </w:tcPr>
          <w:p w14:paraId="026C3344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F77A51" w14:textId="1A1FE59A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81,485</w:t>
            </w:r>
          </w:p>
        </w:tc>
        <w:tc>
          <w:tcPr>
            <w:tcW w:w="270" w:type="dxa"/>
            <w:shd w:val="clear" w:color="auto" w:fill="auto"/>
          </w:tcPr>
          <w:p w14:paraId="301C3B43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1A4EE6" w14:textId="0AB14890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69,429</w:t>
            </w:r>
          </w:p>
        </w:tc>
      </w:tr>
      <w:tr w:rsidR="00514512" w:rsidRPr="00B73E7A" w14:paraId="163893EB" w14:textId="77777777" w:rsidTr="00027111">
        <w:tc>
          <w:tcPr>
            <w:tcW w:w="3690" w:type="dxa"/>
            <w:shd w:val="clear" w:color="auto" w:fill="auto"/>
          </w:tcPr>
          <w:p w14:paraId="29C4CCEF" w14:textId="0A2D6A44" w:rsidR="00514512" w:rsidRPr="003E3F87" w:rsidRDefault="00514512" w:rsidP="005145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7DF6C35D" w14:textId="687356D9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4,28</w:t>
            </w:r>
            <w:r w:rsidR="00AC432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B1BF1E" w14:textId="77777777" w:rsidR="00514512" w:rsidRPr="003E3F87" w:rsidRDefault="00514512" w:rsidP="005145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3FDD751" w14:textId="0528FC94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2,512</w:t>
            </w:r>
          </w:p>
        </w:tc>
        <w:tc>
          <w:tcPr>
            <w:tcW w:w="270" w:type="dxa"/>
            <w:shd w:val="clear" w:color="auto" w:fill="auto"/>
          </w:tcPr>
          <w:p w14:paraId="3C39E3D1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594E8" w14:textId="0A5A3BE2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4,28</w:t>
            </w:r>
            <w:r w:rsidR="00AC432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98E42CC" w14:textId="77777777" w:rsidR="00514512" w:rsidRPr="003E3F87" w:rsidRDefault="00514512" w:rsidP="005145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A586FF" w14:textId="0A4383EC" w:rsidR="00514512" w:rsidRPr="003E3F87" w:rsidRDefault="00514512" w:rsidP="005145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2,512</w:t>
            </w:r>
          </w:p>
        </w:tc>
      </w:tr>
    </w:tbl>
    <w:p w14:paraId="138F6974" w14:textId="77777777" w:rsidR="00BA4DAF" w:rsidRDefault="00BA4DAF" w:rsidP="00B800A4">
      <w:pPr>
        <w:pStyle w:val="Bo-Blankline"/>
        <w:rPr>
          <w:lang w:val="en-US"/>
        </w:rPr>
      </w:pPr>
    </w:p>
    <w:p w14:paraId="7FCD3AC3" w14:textId="77777777" w:rsidR="00B800A4" w:rsidRPr="00B800A4" w:rsidRDefault="00B800A4" w:rsidP="005A2CDC">
      <w:pPr>
        <w:spacing w:line="240" w:lineRule="atLeast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5450CF" w14:textId="77777777" w:rsidR="00504CCD" w:rsidRPr="00693434" w:rsidRDefault="00F25AC2" w:rsidP="00B40E56">
      <w:pPr>
        <w:pStyle w:val="Caption"/>
        <w:ind w:left="567" w:hanging="567"/>
      </w:pPr>
      <w:r w:rsidRPr="0078123E">
        <w:rPr>
          <w:cs/>
        </w:rPr>
        <w:br w:type="page"/>
      </w:r>
      <w:r w:rsidR="00261E63" w:rsidRPr="00693434">
        <w:rPr>
          <w:rFonts w:hint="cs"/>
          <w:cs/>
        </w:rPr>
        <w:lastRenderedPageBreak/>
        <w:t>ต้นทุนทางการเงิน</w:t>
      </w:r>
    </w:p>
    <w:p w14:paraId="60AD0CB5" w14:textId="77777777" w:rsidR="00504CCD" w:rsidRDefault="00504CCD" w:rsidP="006A4F6E">
      <w:pPr>
        <w:pStyle w:val="Bo-Blankline"/>
        <w:rPr>
          <w:lang w:val="en-US"/>
        </w:rPr>
      </w:pPr>
    </w:p>
    <w:tbl>
      <w:tblPr>
        <w:tblW w:w="91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40"/>
        <w:gridCol w:w="1050"/>
        <w:gridCol w:w="236"/>
        <w:gridCol w:w="1024"/>
        <w:gridCol w:w="236"/>
        <w:gridCol w:w="1078"/>
        <w:gridCol w:w="236"/>
        <w:gridCol w:w="1076"/>
      </w:tblGrid>
      <w:tr w:rsidR="001129A2" w:rsidRPr="005E6955" w14:paraId="73A0004A" w14:textId="77777777" w:rsidTr="008639DE">
        <w:trPr>
          <w:tblHeader/>
        </w:trPr>
        <w:tc>
          <w:tcPr>
            <w:tcW w:w="3420" w:type="dxa"/>
            <w:shd w:val="clear" w:color="auto" w:fill="auto"/>
          </w:tcPr>
          <w:p w14:paraId="69CD712A" w14:textId="77777777" w:rsidR="001129A2" w:rsidRPr="00242972" w:rsidRDefault="001129A2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097B4A4D" w14:textId="77777777" w:rsidR="001129A2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0" w:type="dxa"/>
            <w:gridSpan w:val="3"/>
            <w:shd w:val="clear" w:color="auto" w:fill="auto"/>
          </w:tcPr>
          <w:p w14:paraId="59DE30FB" w14:textId="77777777" w:rsidR="001129A2" w:rsidRPr="00F24F9C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C09F230" w14:textId="77777777" w:rsidR="001129A2" w:rsidRPr="00F24F9C" w:rsidRDefault="001129A2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0" w:type="dxa"/>
            <w:gridSpan w:val="3"/>
            <w:shd w:val="clear" w:color="auto" w:fill="auto"/>
          </w:tcPr>
          <w:p w14:paraId="649CEF94" w14:textId="77777777" w:rsidR="001129A2" w:rsidRPr="00F24F9C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595" w:rsidRPr="005E6955" w14:paraId="3254D54F" w14:textId="77777777" w:rsidTr="008639DE">
        <w:trPr>
          <w:tblHeader/>
        </w:trPr>
        <w:tc>
          <w:tcPr>
            <w:tcW w:w="3420" w:type="dxa"/>
            <w:shd w:val="clear" w:color="auto" w:fill="auto"/>
          </w:tcPr>
          <w:p w14:paraId="5C381CEE" w14:textId="77777777" w:rsidR="003E2595" w:rsidRPr="00242972" w:rsidRDefault="003E2595" w:rsidP="003E259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6FBAAEA6" w14:textId="77777777" w:rsidR="003E2595" w:rsidRPr="00EB7266" w:rsidRDefault="003E2595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50" w:type="dxa"/>
            <w:shd w:val="clear" w:color="auto" w:fill="auto"/>
          </w:tcPr>
          <w:p w14:paraId="67CB0E7D" w14:textId="448191FE" w:rsidR="003E2595" w:rsidRDefault="006145CD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42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3F7B8BC" w14:textId="77777777" w:rsidR="003E2595" w:rsidRDefault="003E2595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76F0A6" w14:textId="2C0885BA" w:rsidR="003E2595" w:rsidRPr="00D87537" w:rsidRDefault="006145CD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42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AFAB698" w14:textId="77777777" w:rsidR="003E2595" w:rsidRPr="00D87537" w:rsidRDefault="003E2595" w:rsidP="003E2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14:paraId="0F3BB818" w14:textId="18E6965C" w:rsidR="003E2595" w:rsidRPr="00D87537" w:rsidRDefault="006145CD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42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1122B9E" w14:textId="77777777" w:rsidR="003E2595" w:rsidRPr="00D87537" w:rsidRDefault="003E2595" w:rsidP="003E2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311FF709" w14:textId="16001B3B" w:rsidR="003E2595" w:rsidRPr="00D87537" w:rsidRDefault="006145CD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42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1129A2" w:rsidRPr="005E6955" w14:paraId="7D45077A" w14:textId="77777777" w:rsidTr="008639DE">
        <w:trPr>
          <w:tblHeader/>
        </w:trPr>
        <w:tc>
          <w:tcPr>
            <w:tcW w:w="3420" w:type="dxa"/>
            <w:shd w:val="clear" w:color="auto" w:fill="auto"/>
          </w:tcPr>
          <w:p w14:paraId="7B881026" w14:textId="77777777" w:rsidR="001129A2" w:rsidRPr="00242972" w:rsidRDefault="001129A2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2DE07F33" w14:textId="77777777" w:rsidR="001129A2" w:rsidRPr="00EB7266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6" w:type="dxa"/>
            <w:gridSpan w:val="7"/>
            <w:shd w:val="clear" w:color="auto" w:fill="auto"/>
          </w:tcPr>
          <w:p w14:paraId="187C8D4A" w14:textId="77777777" w:rsidR="001129A2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129A2" w:rsidRPr="005E6955" w14:paraId="514683E0" w14:textId="77777777" w:rsidTr="008639DE">
        <w:tc>
          <w:tcPr>
            <w:tcW w:w="3420" w:type="dxa"/>
            <w:shd w:val="clear" w:color="auto" w:fill="auto"/>
          </w:tcPr>
          <w:p w14:paraId="5C3CCAFB" w14:textId="77777777" w:rsidR="001129A2" w:rsidRPr="00831E6E" w:rsidRDefault="001129A2" w:rsidP="002609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934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40" w:type="dxa"/>
            <w:shd w:val="clear" w:color="auto" w:fill="auto"/>
          </w:tcPr>
          <w:p w14:paraId="2343DC2C" w14:textId="77777777" w:rsidR="001129A2" w:rsidRPr="00604263" w:rsidRDefault="001129A2" w:rsidP="002609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D62476B" w14:textId="77777777" w:rsidR="001129A2" w:rsidRPr="008B7985" w:rsidRDefault="001129A2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E5ABFFE" w14:textId="77777777" w:rsidR="001129A2" w:rsidRPr="008B7985" w:rsidRDefault="001129A2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3A84514F" w14:textId="77777777" w:rsidR="001129A2" w:rsidRPr="008B7985" w:rsidRDefault="001129A2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1301BF8" w14:textId="77777777" w:rsidR="001129A2" w:rsidRPr="00604263" w:rsidRDefault="001129A2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DADAB86" w14:textId="77777777" w:rsidR="001129A2" w:rsidRPr="008B7985" w:rsidRDefault="001129A2" w:rsidP="0026093E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99F085" w14:textId="77777777" w:rsidR="001129A2" w:rsidRPr="00604263" w:rsidRDefault="001129A2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7EAD1689" w14:textId="77777777" w:rsidR="001129A2" w:rsidRPr="008B7985" w:rsidRDefault="001129A2" w:rsidP="0026093E">
            <w:pPr>
              <w:tabs>
                <w:tab w:val="decimal" w:pos="98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423F" w:rsidRPr="005E6955" w14:paraId="03E9495F" w14:textId="77777777" w:rsidTr="008639DE">
        <w:tc>
          <w:tcPr>
            <w:tcW w:w="3420" w:type="dxa"/>
            <w:shd w:val="clear" w:color="auto" w:fill="auto"/>
          </w:tcPr>
          <w:p w14:paraId="193DF6D4" w14:textId="104A7F09" w:rsidR="00DE423F" w:rsidRPr="00693434" w:rsidRDefault="00DE423F" w:rsidP="00DE423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เงินกู้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ยืมระยะสั้นจากสถาบันการเงิน</w:t>
            </w:r>
          </w:p>
        </w:tc>
        <w:tc>
          <w:tcPr>
            <w:tcW w:w="840" w:type="dxa"/>
            <w:shd w:val="clear" w:color="auto" w:fill="auto"/>
          </w:tcPr>
          <w:p w14:paraId="7932DD4F" w14:textId="77777777" w:rsidR="00DE423F" w:rsidRPr="00604263" w:rsidRDefault="00DE423F" w:rsidP="00DE423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2F6105AE" w14:textId="3AFEAB40" w:rsidR="00DE423F" w:rsidRPr="008B7985" w:rsidRDefault="004A13B5" w:rsidP="00254B1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  <w:tc>
          <w:tcPr>
            <w:tcW w:w="236" w:type="dxa"/>
            <w:shd w:val="clear" w:color="auto" w:fill="auto"/>
          </w:tcPr>
          <w:p w14:paraId="38239FEE" w14:textId="77777777" w:rsidR="00DE423F" w:rsidRDefault="00DE423F" w:rsidP="00DE423F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49BB3E62" w14:textId="02788C2D" w:rsidR="00DE423F" w:rsidRPr="008B7985" w:rsidRDefault="00DE423F" w:rsidP="00254B1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11,670</w:t>
            </w:r>
          </w:p>
        </w:tc>
        <w:tc>
          <w:tcPr>
            <w:tcW w:w="236" w:type="dxa"/>
            <w:shd w:val="clear" w:color="auto" w:fill="auto"/>
          </w:tcPr>
          <w:p w14:paraId="2F551609" w14:textId="77777777" w:rsidR="00DE423F" w:rsidRPr="00604263" w:rsidRDefault="00DE423F" w:rsidP="00DE423F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E3B2857" w14:textId="3813CBA3" w:rsidR="00DE423F" w:rsidRPr="008B7985" w:rsidRDefault="007A36CE" w:rsidP="009439D1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  <w:tc>
          <w:tcPr>
            <w:tcW w:w="236" w:type="dxa"/>
            <w:shd w:val="clear" w:color="auto" w:fill="auto"/>
          </w:tcPr>
          <w:p w14:paraId="6E877FF9" w14:textId="77777777" w:rsidR="00DE423F" w:rsidRPr="00604263" w:rsidRDefault="00DE423F" w:rsidP="00DE423F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5F4562B9" w14:textId="2BC7D3F3" w:rsidR="00DE423F" w:rsidRPr="008B7985" w:rsidRDefault="00DE423F" w:rsidP="00254B1D">
            <w:pPr>
              <w:tabs>
                <w:tab w:val="decimal" w:pos="83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11,838</w:t>
            </w:r>
          </w:p>
        </w:tc>
      </w:tr>
      <w:tr w:rsidR="00DE423F" w:rsidRPr="005E6955" w14:paraId="01FA9516" w14:textId="77777777" w:rsidTr="008639DE">
        <w:tc>
          <w:tcPr>
            <w:tcW w:w="3420" w:type="dxa"/>
            <w:shd w:val="clear" w:color="auto" w:fill="auto"/>
          </w:tcPr>
          <w:p w14:paraId="27B08626" w14:textId="77777777" w:rsidR="00DE423F" w:rsidRPr="00693434" w:rsidRDefault="00DE423F" w:rsidP="00DE423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40" w:type="dxa"/>
            <w:shd w:val="clear" w:color="auto" w:fill="auto"/>
          </w:tcPr>
          <w:p w14:paraId="3A1721F8" w14:textId="77777777" w:rsidR="00DE423F" w:rsidRPr="00604263" w:rsidRDefault="00DE423F" w:rsidP="00DE423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247EE97B" w14:textId="0E8B265A" w:rsidR="00DE423F" w:rsidRDefault="004A13B5" w:rsidP="00254B1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510,442</w:t>
            </w:r>
          </w:p>
        </w:tc>
        <w:tc>
          <w:tcPr>
            <w:tcW w:w="236" w:type="dxa"/>
            <w:shd w:val="clear" w:color="auto" w:fill="auto"/>
          </w:tcPr>
          <w:p w14:paraId="33CFEAFA" w14:textId="77777777" w:rsidR="00DE423F" w:rsidRDefault="00DE423F" w:rsidP="00DE423F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4A7643C0" w14:textId="38B0E191" w:rsidR="00DE423F" w:rsidRDefault="00DE423F" w:rsidP="00DE423F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354,510</w:t>
            </w:r>
          </w:p>
        </w:tc>
        <w:tc>
          <w:tcPr>
            <w:tcW w:w="236" w:type="dxa"/>
            <w:shd w:val="clear" w:color="auto" w:fill="auto"/>
          </w:tcPr>
          <w:p w14:paraId="3611E8CE" w14:textId="77777777" w:rsidR="00DE423F" w:rsidRPr="00604263" w:rsidRDefault="00DE423F" w:rsidP="00DE423F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81CE852" w14:textId="37AEC909" w:rsidR="00DE423F" w:rsidRDefault="007A36CE" w:rsidP="009439D1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510,442</w:t>
            </w:r>
          </w:p>
        </w:tc>
        <w:tc>
          <w:tcPr>
            <w:tcW w:w="236" w:type="dxa"/>
            <w:shd w:val="clear" w:color="auto" w:fill="auto"/>
          </w:tcPr>
          <w:p w14:paraId="3809888D" w14:textId="77777777" w:rsidR="00DE423F" w:rsidRPr="00604263" w:rsidRDefault="00DE423F" w:rsidP="00DE423F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60C85F3D" w14:textId="1D33ECAC" w:rsidR="00DE423F" w:rsidRDefault="00DE423F" w:rsidP="00DE423F">
            <w:pPr>
              <w:tabs>
                <w:tab w:val="decimal" w:pos="83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354,510</w:t>
            </w:r>
          </w:p>
        </w:tc>
      </w:tr>
      <w:tr w:rsidR="00DE423F" w:rsidRPr="005E6955" w14:paraId="2EC35AB7" w14:textId="77777777" w:rsidTr="008639DE">
        <w:tc>
          <w:tcPr>
            <w:tcW w:w="3420" w:type="dxa"/>
            <w:shd w:val="clear" w:color="auto" w:fill="auto"/>
          </w:tcPr>
          <w:p w14:paraId="59423B89" w14:textId="0890F3BE" w:rsidR="00DE423F" w:rsidRPr="008B433E" w:rsidRDefault="00DE423F" w:rsidP="00DE423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สัญญาเช่า</w:t>
            </w:r>
          </w:p>
        </w:tc>
        <w:tc>
          <w:tcPr>
            <w:tcW w:w="840" w:type="dxa"/>
            <w:shd w:val="clear" w:color="auto" w:fill="auto"/>
          </w:tcPr>
          <w:p w14:paraId="5CF2E1B1" w14:textId="77777777" w:rsidR="00DE423F" w:rsidRPr="00604263" w:rsidRDefault="00DE423F" w:rsidP="00DE423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CC924DB" w14:textId="24F00830" w:rsidR="00DE423F" w:rsidRDefault="004A13B5" w:rsidP="00254B1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25,508</w:t>
            </w:r>
          </w:p>
        </w:tc>
        <w:tc>
          <w:tcPr>
            <w:tcW w:w="236" w:type="dxa"/>
            <w:shd w:val="clear" w:color="auto" w:fill="auto"/>
          </w:tcPr>
          <w:p w14:paraId="7B97D26D" w14:textId="77777777" w:rsidR="00DE423F" w:rsidRDefault="00DE423F" w:rsidP="00DE423F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0A709CF5" w14:textId="1177DD30" w:rsidR="00DE423F" w:rsidRDefault="00DE423F" w:rsidP="00DE423F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25,205</w:t>
            </w:r>
          </w:p>
        </w:tc>
        <w:tc>
          <w:tcPr>
            <w:tcW w:w="236" w:type="dxa"/>
            <w:shd w:val="clear" w:color="auto" w:fill="auto"/>
          </w:tcPr>
          <w:p w14:paraId="1D421223" w14:textId="77777777" w:rsidR="00DE423F" w:rsidRPr="00604263" w:rsidRDefault="00DE423F" w:rsidP="00DE423F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ABE85DC" w14:textId="5549B15D" w:rsidR="00DE423F" w:rsidRDefault="007A36CE" w:rsidP="009439D1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25,508</w:t>
            </w:r>
          </w:p>
        </w:tc>
        <w:tc>
          <w:tcPr>
            <w:tcW w:w="236" w:type="dxa"/>
            <w:shd w:val="clear" w:color="auto" w:fill="auto"/>
          </w:tcPr>
          <w:p w14:paraId="4A2204CA" w14:textId="77777777" w:rsidR="00DE423F" w:rsidRPr="00604263" w:rsidRDefault="00DE423F" w:rsidP="00DE423F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161E983F" w14:textId="060AC591" w:rsidR="00DE423F" w:rsidRDefault="00DE423F" w:rsidP="00DE423F">
            <w:pPr>
              <w:tabs>
                <w:tab w:val="decimal" w:pos="83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25,205</w:t>
            </w:r>
          </w:p>
        </w:tc>
      </w:tr>
      <w:tr w:rsidR="007A36CE" w:rsidRPr="005E6955" w14:paraId="4A0D939F" w14:textId="77777777" w:rsidTr="008639DE">
        <w:tc>
          <w:tcPr>
            <w:tcW w:w="3420" w:type="dxa"/>
            <w:shd w:val="clear" w:color="auto" w:fill="auto"/>
          </w:tcPr>
          <w:p w14:paraId="05360C04" w14:textId="77777777" w:rsidR="007A36CE" w:rsidRPr="00693434" w:rsidRDefault="007A36CE" w:rsidP="007A36C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40" w:type="dxa"/>
            <w:shd w:val="clear" w:color="auto" w:fill="auto"/>
          </w:tcPr>
          <w:p w14:paraId="0577B094" w14:textId="77777777" w:rsidR="007A36CE" w:rsidRPr="00604263" w:rsidRDefault="007A36CE" w:rsidP="007A36C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5BBDCDEF" w14:textId="71674784" w:rsidR="007A36CE" w:rsidRPr="00254B1D" w:rsidRDefault="007A36CE" w:rsidP="00254B1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4B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536,325</w:t>
            </w:r>
          </w:p>
        </w:tc>
        <w:tc>
          <w:tcPr>
            <w:tcW w:w="236" w:type="dxa"/>
            <w:shd w:val="clear" w:color="auto" w:fill="auto"/>
          </w:tcPr>
          <w:p w14:paraId="1B9232E8" w14:textId="77777777" w:rsidR="007A36CE" w:rsidRPr="00194837" w:rsidRDefault="007A36CE" w:rsidP="007A36CE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2B79C23" w14:textId="7E61B1D9" w:rsidR="007A36CE" w:rsidRPr="00194837" w:rsidRDefault="007A36CE" w:rsidP="007A36CE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391,385</w:t>
            </w:r>
          </w:p>
        </w:tc>
        <w:tc>
          <w:tcPr>
            <w:tcW w:w="236" w:type="dxa"/>
            <w:shd w:val="clear" w:color="auto" w:fill="auto"/>
          </w:tcPr>
          <w:p w14:paraId="68EDCAD8" w14:textId="77777777" w:rsidR="007A36CE" w:rsidRPr="00194837" w:rsidRDefault="007A36CE" w:rsidP="007A36CE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58BC266" w14:textId="145F960F" w:rsidR="007A36CE" w:rsidRPr="00194837" w:rsidRDefault="007A36CE" w:rsidP="009439D1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536,325</w:t>
            </w:r>
          </w:p>
        </w:tc>
        <w:tc>
          <w:tcPr>
            <w:tcW w:w="236" w:type="dxa"/>
            <w:shd w:val="clear" w:color="auto" w:fill="auto"/>
          </w:tcPr>
          <w:p w14:paraId="5DAD752E" w14:textId="77777777" w:rsidR="007A36CE" w:rsidRPr="00194837" w:rsidRDefault="007A36CE" w:rsidP="007A36CE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2755367" w14:textId="4177B9B3" w:rsidR="007A36CE" w:rsidRPr="00194837" w:rsidRDefault="007A36CE" w:rsidP="007A36CE">
            <w:pPr>
              <w:tabs>
                <w:tab w:val="decimal" w:pos="83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391,553</w:t>
            </w:r>
          </w:p>
        </w:tc>
      </w:tr>
      <w:tr w:rsidR="007A36CE" w:rsidRPr="005E6955" w14:paraId="61F759B6" w14:textId="77777777" w:rsidTr="008639DE">
        <w:tc>
          <w:tcPr>
            <w:tcW w:w="3420" w:type="dxa"/>
            <w:shd w:val="clear" w:color="auto" w:fill="auto"/>
          </w:tcPr>
          <w:p w14:paraId="05E5289C" w14:textId="77777777" w:rsidR="007A36CE" w:rsidRPr="00693434" w:rsidRDefault="007A36CE" w:rsidP="007A36C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840" w:type="dxa"/>
            <w:shd w:val="clear" w:color="auto" w:fill="auto"/>
          </w:tcPr>
          <w:p w14:paraId="4353A716" w14:textId="77777777" w:rsidR="007A36CE" w:rsidRPr="00604263" w:rsidRDefault="007A36CE" w:rsidP="007A36C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B3DDC97" w14:textId="05FA80E3" w:rsidR="007A36CE" w:rsidRPr="008B7985" w:rsidRDefault="007A36CE" w:rsidP="00254B1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5,145</w:t>
            </w:r>
          </w:p>
        </w:tc>
        <w:tc>
          <w:tcPr>
            <w:tcW w:w="236" w:type="dxa"/>
            <w:shd w:val="clear" w:color="auto" w:fill="auto"/>
          </w:tcPr>
          <w:p w14:paraId="0F4498C0" w14:textId="77777777" w:rsidR="007A36CE" w:rsidRDefault="007A36CE" w:rsidP="007A36CE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55A4B605" w14:textId="24B3C0A8" w:rsidR="007A36CE" w:rsidRPr="008B7985" w:rsidRDefault="007A36CE" w:rsidP="00254B1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8,080</w:t>
            </w:r>
          </w:p>
        </w:tc>
        <w:tc>
          <w:tcPr>
            <w:tcW w:w="236" w:type="dxa"/>
            <w:shd w:val="clear" w:color="auto" w:fill="auto"/>
          </w:tcPr>
          <w:p w14:paraId="2AE7C778" w14:textId="77777777" w:rsidR="007A36CE" w:rsidRPr="00604263" w:rsidRDefault="007A36CE" w:rsidP="007A36CE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8DBFE6B" w14:textId="320C7CEA" w:rsidR="007A36CE" w:rsidRPr="008B7985" w:rsidRDefault="007A36CE" w:rsidP="009439D1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5,145</w:t>
            </w:r>
          </w:p>
        </w:tc>
        <w:tc>
          <w:tcPr>
            <w:tcW w:w="236" w:type="dxa"/>
            <w:shd w:val="clear" w:color="auto" w:fill="auto"/>
          </w:tcPr>
          <w:p w14:paraId="4ABC0EB6" w14:textId="77777777" w:rsidR="007A36CE" w:rsidRPr="00604263" w:rsidRDefault="007A36CE" w:rsidP="007A36CE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2B8D2CAB" w14:textId="2E390D5F" w:rsidR="007A36CE" w:rsidRPr="008B7985" w:rsidRDefault="007A36CE" w:rsidP="007A36CE">
            <w:pPr>
              <w:tabs>
                <w:tab w:val="decimal" w:pos="83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8,080</w:t>
            </w:r>
          </w:p>
        </w:tc>
      </w:tr>
      <w:tr w:rsidR="007A36CE" w:rsidRPr="005E6955" w14:paraId="2A59A13C" w14:textId="77777777" w:rsidTr="008639DE">
        <w:tc>
          <w:tcPr>
            <w:tcW w:w="3420" w:type="dxa"/>
            <w:shd w:val="clear" w:color="auto" w:fill="auto"/>
          </w:tcPr>
          <w:p w14:paraId="693980CB" w14:textId="77777777" w:rsidR="007A36CE" w:rsidRPr="00693434" w:rsidRDefault="007A36CE" w:rsidP="007A36C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5E0ED83E" w14:textId="77777777" w:rsidR="007A36CE" w:rsidRPr="00604263" w:rsidRDefault="007A36CE" w:rsidP="007A36C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A8A9CF5" w14:textId="1F188B11" w:rsidR="007A36CE" w:rsidRPr="00254B1D" w:rsidRDefault="007A36CE" w:rsidP="00254B1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4B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541,470</w:t>
            </w:r>
          </w:p>
        </w:tc>
        <w:tc>
          <w:tcPr>
            <w:tcW w:w="236" w:type="dxa"/>
            <w:shd w:val="clear" w:color="auto" w:fill="auto"/>
          </w:tcPr>
          <w:p w14:paraId="32B46C6C" w14:textId="77777777" w:rsidR="007A36CE" w:rsidRPr="00194837" w:rsidRDefault="007A36CE" w:rsidP="007A36CE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4EB04A2B" w14:textId="61D5956A" w:rsidR="007A36CE" w:rsidRPr="00194837" w:rsidRDefault="007A36CE" w:rsidP="007A36CE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399,465</w:t>
            </w:r>
          </w:p>
        </w:tc>
        <w:tc>
          <w:tcPr>
            <w:tcW w:w="236" w:type="dxa"/>
            <w:shd w:val="clear" w:color="auto" w:fill="auto"/>
          </w:tcPr>
          <w:p w14:paraId="5C1A32C7" w14:textId="77777777" w:rsidR="007A36CE" w:rsidRPr="00194837" w:rsidRDefault="007A36CE" w:rsidP="007A36CE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41AF05B" w14:textId="2420F114" w:rsidR="007A36CE" w:rsidRPr="00194837" w:rsidRDefault="007A36CE" w:rsidP="009439D1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541,470</w:t>
            </w:r>
          </w:p>
        </w:tc>
        <w:tc>
          <w:tcPr>
            <w:tcW w:w="236" w:type="dxa"/>
            <w:shd w:val="clear" w:color="auto" w:fill="auto"/>
          </w:tcPr>
          <w:p w14:paraId="4883BAC2" w14:textId="77777777" w:rsidR="007A36CE" w:rsidRPr="00604263" w:rsidRDefault="007A36CE" w:rsidP="007A36CE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00A08D4E" w14:textId="15DE7E44" w:rsidR="007A36CE" w:rsidRPr="00194837" w:rsidRDefault="007A36CE" w:rsidP="007A36CE">
            <w:pPr>
              <w:tabs>
                <w:tab w:val="decimal" w:pos="83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399,633</w:t>
            </w:r>
          </w:p>
        </w:tc>
      </w:tr>
      <w:tr w:rsidR="007A36CE" w:rsidRPr="005E6955" w14:paraId="0C6C2FD1" w14:textId="77777777" w:rsidTr="008639DE">
        <w:tc>
          <w:tcPr>
            <w:tcW w:w="3420" w:type="dxa"/>
            <w:shd w:val="clear" w:color="auto" w:fill="auto"/>
          </w:tcPr>
          <w:p w14:paraId="4B8B419B" w14:textId="77777777" w:rsidR="007A36CE" w:rsidRPr="00693434" w:rsidRDefault="007A36CE" w:rsidP="007A36CE">
            <w:pPr>
              <w:spacing w:line="240" w:lineRule="atLeast"/>
              <w:ind w:left="34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จำนวนที่รวมอยู่ในต้นทุนของสินทรัพย์ที่เข้าเงื่อนไข</w:t>
            </w:r>
          </w:p>
        </w:tc>
        <w:tc>
          <w:tcPr>
            <w:tcW w:w="840" w:type="dxa"/>
            <w:shd w:val="clear" w:color="auto" w:fill="auto"/>
          </w:tcPr>
          <w:p w14:paraId="3860AF3D" w14:textId="77777777" w:rsidR="007A36CE" w:rsidRPr="00604263" w:rsidRDefault="007A36CE" w:rsidP="007A36C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02F83BC" w14:textId="0324D5AD" w:rsidR="007A36CE" w:rsidRDefault="007A36CE" w:rsidP="00254B1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9DDB58F" w14:textId="77777777" w:rsidR="007A36CE" w:rsidRDefault="007A36CE" w:rsidP="007A36CE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98B2F4C" w14:textId="43ADF1DF" w:rsidR="007A36CE" w:rsidRDefault="007A36CE" w:rsidP="007A36C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A27C94" w14:textId="577FFE19" w:rsidR="007A36CE" w:rsidRPr="007A36CE" w:rsidRDefault="007A36CE" w:rsidP="007A36CE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3923146" w14:textId="25297D05" w:rsidR="007A36CE" w:rsidRDefault="007A36CE" w:rsidP="009439D1">
            <w:pPr>
              <w:tabs>
                <w:tab w:val="decimal" w:pos="870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793FD8" w14:textId="77777777" w:rsidR="007A36CE" w:rsidRPr="007A36CE" w:rsidRDefault="007A36CE" w:rsidP="007A36CE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8930D26" w14:textId="6FDDA5AB" w:rsidR="007A36CE" w:rsidRDefault="007A36CE" w:rsidP="007A36C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6CE" w:rsidRPr="005E6955" w14:paraId="26307754" w14:textId="77777777" w:rsidTr="008639DE">
        <w:tc>
          <w:tcPr>
            <w:tcW w:w="3420" w:type="dxa"/>
            <w:shd w:val="clear" w:color="auto" w:fill="auto"/>
          </w:tcPr>
          <w:p w14:paraId="2D732391" w14:textId="77777777" w:rsidR="007A36CE" w:rsidRPr="00E06492" w:rsidRDefault="007A36CE" w:rsidP="007A36CE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left" w:pos="702"/>
              </w:tabs>
              <w:ind w:left="43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492">
              <w:rPr>
                <w:rFonts w:ascii="Angsana New" w:hAnsi="Angsana New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840" w:type="dxa"/>
            <w:shd w:val="clear" w:color="auto" w:fill="auto"/>
          </w:tcPr>
          <w:p w14:paraId="352845D2" w14:textId="77777777" w:rsidR="007A36CE" w:rsidRPr="00A96BAF" w:rsidRDefault="007A36CE" w:rsidP="007A36C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50B6274" w14:textId="59DBD49E" w:rsidR="007A36CE" w:rsidRPr="00604263" w:rsidRDefault="007A36CE" w:rsidP="007A36C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CDBD4" w14:textId="788EF64B" w:rsidR="007A36CE" w:rsidRDefault="007A36CE" w:rsidP="00254B1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(333,684)</w:t>
            </w:r>
          </w:p>
        </w:tc>
        <w:tc>
          <w:tcPr>
            <w:tcW w:w="236" w:type="dxa"/>
            <w:shd w:val="clear" w:color="auto" w:fill="auto"/>
          </w:tcPr>
          <w:p w14:paraId="4E1A05C4" w14:textId="77777777" w:rsidR="007A36CE" w:rsidRDefault="007A36CE" w:rsidP="007A36CE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C216B" w14:textId="68585520" w:rsidR="007A36CE" w:rsidRDefault="007A36CE" w:rsidP="007A36CE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(114,283)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7AFCC9" w14:textId="77777777" w:rsidR="007A36CE" w:rsidRPr="00604263" w:rsidRDefault="007A36CE" w:rsidP="007A36CE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0689B" w14:textId="6E927639" w:rsidR="007A36CE" w:rsidRDefault="007A36CE" w:rsidP="009439D1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(333,684)</w:t>
            </w:r>
          </w:p>
        </w:tc>
        <w:tc>
          <w:tcPr>
            <w:tcW w:w="236" w:type="dxa"/>
            <w:shd w:val="clear" w:color="auto" w:fill="auto"/>
          </w:tcPr>
          <w:p w14:paraId="2AFA0E5A" w14:textId="77777777" w:rsidR="007A36CE" w:rsidRPr="00604263" w:rsidRDefault="007A36CE" w:rsidP="007A36CE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558E7" w14:textId="4B4F1D39" w:rsidR="007A36CE" w:rsidRDefault="007A36CE" w:rsidP="00520365">
            <w:pPr>
              <w:tabs>
                <w:tab w:val="decimal" w:pos="83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(114,283)</w:t>
            </w:r>
          </w:p>
        </w:tc>
      </w:tr>
      <w:tr w:rsidR="007A36CE" w:rsidRPr="005E6955" w14:paraId="6438F00C" w14:textId="77777777" w:rsidTr="008639DE">
        <w:tc>
          <w:tcPr>
            <w:tcW w:w="3420" w:type="dxa"/>
            <w:shd w:val="clear" w:color="auto" w:fill="auto"/>
          </w:tcPr>
          <w:p w14:paraId="2C5E8A17" w14:textId="77777777" w:rsidR="007A36CE" w:rsidRPr="00693434" w:rsidRDefault="007A36CE" w:rsidP="007A36C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0" w:type="dxa"/>
            <w:shd w:val="clear" w:color="auto" w:fill="auto"/>
          </w:tcPr>
          <w:p w14:paraId="41E44D27" w14:textId="77777777" w:rsidR="007A36CE" w:rsidRPr="00604263" w:rsidRDefault="007A36CE" w:rsidP="007A36C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09EDE" w14:textId="0FA212EC" w:rsidR="007A36CE" w:rsidRPr="00254B1D" w:rsidRDefault="007A36CE" w:rsidP="00254B1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4B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207,786</w:t>
            </w:r>
          </w:p>
        </w:tc>
        <w:tc>
          <w:tcPr>
            <w:tcW w:w="236" w:type="dxa"/>
            <w:shd w:val="clear" w:color="auto" w:fill="auto"/>
          </w:tcPr>
          <w:p w14:paraId="718B9259" w14:textId="77777777" w:rsidR="007A36CE" w:rsidRPr="00194837" w:rsidRDefault="007A36CE" w:rsidP="007A36CE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A4929" w14:textId="1F942439" w:rsidR="007A36CE" w:rsidRPr="00194837" w:rsidRDefault="007A36CE" w:rsidP="007A36CE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285,182</w:t>
            </w:r>
          </w:p>
        </w:tc>
        <w:tc>
          <w:tcPr>
            <w:tcW w:w="236" w:type="dxa"/>
            <w:shd w:val="clear" w:color="auto" w:fill="auto"/>
          </w:tcPr>
          <w:p w14:paraId="785561DD" w14:textId="77777777" w:rsidR="007A36CE" w:rsidRPr="00194837" w:rsidRDefault="007A36CE" w:rsidP="007A36CE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84F6C" w14:textId="03CE5D73" w:rsidR="007A36CE" w:rsidRPr="00194837" w:rsidRDefault="007A36CE" w:rsidP="009439D1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207,786</w:t>
            </w:r>
          </w:p>
        </w:tc>
        <w:tc>
          <w:tcPr>
            <w:tcW w:w="236" w:type="dxa"/>
            <w:shd w:val="clear" w:color="auto" w:fill="auto"/>
          </w:tcPr>
          <w:p w14:paraId="342BD10E" w14:textId="77777777" w:rsidR="007A36CE" w:rsidRPr="00604263" w:rsidRDefault="007A36CE" w:rsidP="007A36CE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FD271" w14:textId="4DBE4914" w:rsidR="007A36CE" w:rsidRPr="00194837" w:rsidRDefault="007A36CE" w:rsidP="007A36CE">
            <w:pPr>
              <w:tabs>
                <w:tab w:val="decimal" w:pos="83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285,350</w:t>
            </w:r>
          </w:p>
        </w:tc>
      </w:tr>
    </w:tbl>
    <w:p w14:paraId="775DE2A2" w14:textId="77777777" w:rsidR="007B7B82" w:rsidRDefault="007B7B82" w:rsidP="006A4F6E">
      <w:pPr>
        <w:pStyle w:val="Bo-Blankline"/>
        <w:rPr>
          <w:cs/>
          <w:lang w:val="en-US"/>
        </w:rPr>
      </w:pPr>
    </w:p>
    <w:p w14:paraId="265B0BC5" w14:textId="77777777" w:rsidR="00C8429A" w:rsidRPr="004C0EF9" w:rsidRDefault="00C8429A" w:rsidP="00B40E56">
      <w:pPr>
        <w:pStyle w:val="Caption"/>
        <w:ind w:left="567" w:hanging="567"/>
      </w:pPr>
      <w:r w:rsidRPr="004C0EF9">
        <w:rPr>
          <w:rFonts w:hint="cs"/>
          <w:cs/>
        </w:rPr>
        <w:t>ภาษีเงินได้</w:t>
      </w:r>
    </w:p>
    <w:p w14:paraId="0DDF4442" w14:textId="77777777" w:rsidR="00F70C6B" w:rsidRDefault="00F70C6B" w:rsidP="00F70C6B">
      <w:pPr>
        <w:pStyle w:val="Bo-Blankline"/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720"/>
        <w:gridCol w:w="1080"/>
        <w:gridCol w:w="236"/>
        <w:gridCol w:w="1023"/>
        <w:gridCol w:w="236"/>
        <w:gridCol w:w="1099"/>
        <w:gridCol w:w="250"/>
        <w:gridCol w:w="1029"/>
      </w:tblGrid>
      <w:tr w:rsidR="00042ADF" w:rsidRPr="005E6955" w14:paraId="2415CA80" w14:textId="77777777" w:rsidTr="00D52361">
        <w:trPr>
          <w:tblHeader/>
        </w:trPr>
        <w:tc>
          <w:tcPr>
            <w:tcW w:w="3510" w:type="dxa"/>
            <w:shd w:val="clear" w:color="auto" w:fill="auto"/>
          </w:tcPr>
          <w:p w14:paraId="494A5A96" w14:textId="77777777" w:rsidR="00042ADF" w:rsidRPr="00E178DA" w:rsidRDefault="00CF0C15" w:rsidP="00E178DA">
            <w:pPr>
              <w:spacing w:line="240" w:lineRule="atLeast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78123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7812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20" w:type="dxa"/>
            <w:shd w:val="clear" w:color="auto" w:fill="auto"/>
          </w:tcPr>
          <w:p w14:paraId="448218B0" w14:textId="77777777" w:rsidR="00042ADF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shd w:val="clear" w:color="auto" w:fill="auto"/>
          </w:tcPr>
          <w:p w14:paraId="4DF9FCDE" w14:textId="77777777" w:rsidR="00042ADF" w:rsidRPr="00F24F9C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A669DD4" w14:textId="77777777" w:rsidR="00042ADF" w:rsidRPr="00F24F9C" w:rsidRDefault="00042ADF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8" w:type="dxa"/>
            <w:gridSpan w:val="3"/>
            <w:shd w:val="clear" w:color="auto" w:fill="auto"/>
          </w:tcPr>
          <w:p w14:paraId="1DC184F1" w14:textId="77777777" w:rsidR="00042ADF" w:rsidRPr="00F24F9C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ADF" w:rsidRPr="005E6955" w14:paraId="02C8E4E6" w14:textId="77777777" w:rsidTr="00D52361">
        <w:trPr>
          <w:tblHeader/>
        </w:trPr>
        <w:tc>
          <w:tcPr>
            <w:tcW w:w="3510" w:type="dxa"/>
            <w:shd w:val="clear" w:color="auto" w:fill="auto"/>
          </w:tcPr>
          <w:p w14:paraId="730645C5" w14:textId="77777777" w:rsidR="00042ADF" w:rsidRPr="00242972" w:rsidRDefault="00042ADF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2AF9C63" w14:textId="77777777" w:rsidR="00042ADF" w:rsidRPr="00EB7266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0F6BB1" w14:textId="24506F58" w:rsidR="00042ADF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DE423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8A32418" w14:textId="77777777" w:rsidR="00042ADF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5AC686F" w14:textId="027F65E6" w:rsidR="00042ADF" w:rsidRPr="00D87537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DE423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22F619B" w14:textId="77777777" w:rsidR="00042ADF" w:rsidRPr="00D87537" w:rsidRDefault="00042AD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shd w:val="clear" w:color="auto" w:fill="auto"/>
          </w:tcPr>
          <w:p w14:paraId="1EC07E1B" w14:textId="57C5AC20" w:rsidR="00042ADF" w:rsidRPr="00D87537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DE423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0" w:type="dxa"/>
            <w:shd w:val="clear" w:color="auto" w:fill="auto"/>
          </w:tcPr>
          <w:p w14:paraId="59B2A2F4" w14:textId="77777777" w:rsidR="00042ADF" w:rsidRPr="00D87537" w:rsidRDefault="00042AD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35225FFB" w14:textId="3FE784DD" w:rsidR="00042ADF" w:rsidRPr="00D87537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DE423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042ADF" w:rsidRPr="005E6955" w14:paraId="4D0611D6" w14:textId="77777777" w:rsidTr="00D52361">
        <w:trPr>
          <w:tblHeader/>
        </w:trPr>
        <w:tc>
          <w:tcPr>
            <w:tcW w:w="3510" w:type="dxa"/>
            <w:shd w:val="clear" w:color="auto" w:fill="auto"/>
          </w:tcPr>
          <w:p w14:paraId="7001EE52" w14:textId="77777777" w:rsidR="00042ADF" w:rsidRPr="00242972" w:rsidRDefault="00042ADF" w:rsidP="00042AD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20A46C" w14:textId="77777777" w:rsidR="00042ADF" w:rsidRPr="00EB7266" w:rsidRDefault="00042ADF" w:rsidP="00042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3" w:type="dxa"/>
            <w:gridSpan w:val="7"/>
            <w:shd w:val="clear" w:color="auto" w:fill="auto"/>
          </w:tcPr>
          <w:p w14:paraId="20508B8B" w14:textId="77777777" w:rsidR="00042ADF" w:rsidRDefault="00042ADF" w:rsidP="00042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42ADF" w:rsidRPr="005E6955" w14:paraId="19CD0572" w14:textId="77777777" w:rsidTr="00D52361">
        <w:tc>
          <w:tcPr>
            <w:tcW w:w="3510" w:type="dxa"/>
            <w:shd w:val="clear" w:color="auto" w:fill="auto"/>
            <w:vAlign w:val="bottom"/>
          </w:tcPr>
          <w:p w14:paraId="7CE71D60" w14:textId="77777777" w:rsidR="00042ADF" w:rsidRPr="003E3F87" w:rsidRDefault="00042ADF" w:rsidP="00042AD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E178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20" w:type="dxa"/>
            <w:shd w:val="clear" w:color="auto" w:fill="auto"/>
          </w:tcPr>
          <w:p w14:paraId="495ED586" w14:textId="77777777" w:rsidR="00042ADF" w:rsidRPr="003E3F87" w:rsidRDefault="00042ADF" w:rsidP="00042A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325403" w14:textId="77777777" w:rsidR="00042ADF" w:rsidRPr="003E3F87" w:rsidRDefault="00042ADF" w:rsidP="00042ADF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CDEB3A" w14:textId="77777777" w:rsidR="00042ADF" w:rsidRPr="003E3F87" w:rsidRDefault="00042ADF" w:rsidP="00042ADF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DC5FEBD" w14:textId="77777777" w:rsidR="00042ADF" w:rsidRPr="003E3F87" w:rsidRDefault="00042ADF" w:rsidP="00042ADF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CA7D5D" w14:textId="77777777" w:rsidR="00042ADF" w:rsidRPr="003E3F87" w:rsidRDefault="00042ADF" w:rsidP="00042A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638376B" w14:textId="77777777" w:rsidR="00042ADF" w:rsidRPr="003E3F87" w:rsidRDefault="00042ADF" w:rsidP="00042ADF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65B2ED85" w14:textId="77777777" w:rsidR="00042ADF" w:rsidRPr="003E3F87" w:rsidRDefault="00042ADF" w:rsidP="00042A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1C4EE5A7" w14:textId="77777777" w:rsidR="00042ADF" w:rsidRPr="003E3F87" w:rsidRDefault="00042ADF" w:rsidP="00042ADF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423F" w:rsidRPr="005E6955" w14:paraId="4DD444D9" w14:textId="77777777" w:rsidTr="00D52361">
        <w:tc>
          <w:tcPr>
            <w:tcW w:w="3510" w:type="dxa"/>
            <w:shd w:val="clear" w:color="auto" w:fill="auto"/>
            <w:vAlign w:val="bottom"/>
          </w:tcPr>
          <w:p w14:paraId="6956AEB8" w14:textId="77777777" w:rsidR="00DE423F" w:rsidRPr="003E3F87" w:rsidRDefault="00DE423F" w:rsidP="00DE423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งวดปั</w:t>
            </w: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จจุบัน</w:t>
            </w:r>
          </w:p>
        </w:tc>
        <w:tc>
          <w:tcPr>
            <w:tcW w:w="720" w:type="dxa"/>
            <w:shd w:val="clear" w:color="auto" w:fill="auto"/>
          </w:tcPr>
          <w:p w14:paraId="3D79AD8C" w14:textId="77777777" w:rsidR="00DE423F" w:rsidRPr="003E3F87" w:rsidRDefault="00DE423F" w:rsidP="00DE423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03B27F" w14:textId="16A4B410" w:rsidR="00DE423F" w:rsidRPr="003E3F87" w:rsidRDefault="007A36CE" w:rsidP="009439D1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D5236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52361">
              <w:rPr>
                <w:rFonts w:ascii="Angsana New" w:hAnsi="Angsana New"/>
                <w:sz w:val="30"/>
                <w:szCs w:val="30"/>
                <w:lang w:val="en-US"/>
              </w:rPr>
              <w:t>964</w:t>
            </w:r>
          </w:p>
        </w:tc>
        <w:tc>
          <w:tcPr>
            <w:tcW w:w="236" w:type="dxa"/>
            <w:shd w:val="clear" w:color="auto" w:fill="auto"/>
          </w:tcPr>
          <w:p w14:paraId="28E3756D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391C8E6C" w14:textId="160F8F0B" w:rsidR="00DE423F" w:rsidRPr="003E3F87" w:rsidRDefault="00DE423F" w:rsidP="00DE423F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107,512</w:t>
            </w:r>
          </w:p>
        </w:tc>
        <w:tc>
          <w:tcPr>
            <w:tcW w:w="236" w:type="dxa"/>
            <w:shd w:val="clear" w:color="auto" w:fill="auto"/>
          </w:tcPr>
          <w:p w14:paraId="179092E6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06052A1" w14:textId="5509B788" w:rsidR="00DE423F" w:rsidRPr="003E3F87" w:rsidRDefault="007A36CE" w:rsidP="009439D1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52361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52361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250" w:type="dxa"/>
            <w:shd w:val="clear" w:color="auto" w:fill="auto"/>
          </w:tcPr>
          <w:p w14:paraId="2A4EB27F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28227AF8" w14:textId="5ED02070" w:rsidR="00DE423F" w:rsidRPr="003E3F87" w:rsidRDefault="00DE423F" w:rsidP="00DE423F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107,143</w:t>
            </w:r>
          </w:p>
        </w:tc>
      </w:tr>
      <w:tr w:rsidR="00DE423F" w:rsidRPr="005E6955" w14:paraId="4EC571AA" w14:textId="77777777" w:rsidTr="00D52361">
        <w:tc>
          <w:tcPr>
            <w:tcW w:w="3510" w:type="dxa"/>
            <w:shd w:val="clear" w:color="auto" w:fill="auto"/>
          </w:tcPr>
          <w:p w14:paraId="636220FB" w14:textId="52825317" w:rsidR="00DE423F" w:rsidRPr="003E3F87" w:rsidRDefault="00DE423F" w:rsidP="00DE423F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E3F87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E3F87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720" w:type="dxa"/>
            <w:shd w:val="clear" w:color="auto" w:fill="auto"/>
          </w:tcPr>
          <w:p w14:paraId="46982974" w14:textId="77777777" w:rsidR="00DE423F" w:rsidRPr="00E178DA" w:rsidRDefault="00DE423F" w:rsidP="00DE423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7B3309" w14:textId="1CF98689" w:rsidR="00DE423F" w:rsidRPr="003E3F87" w:rsidRDefault="007A36CE" w:rsidP="009439D1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  <w:tc>
          <w:tcPr>
            <w:tcW w:w="236" w:type="dxa"/>
            <w:shd w:val="clear" w:color="auto" w:fill="auto"/>
          </w:tcPr>
          <w:p w14:paraId="4F61CFB0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76697098" w14:textId="128056AC" w:rsidR="00DE423F" w:rsidRPr="003E3F87" w:rsidRDefault="00DE423F" w:rsidP="00DE423F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  <w:tc>
          <w:tcPr>
            <w:tcW w:w="236" w:type="dxa"/>
            <w:shd w:val="clear" w:color="auto" w:fill="auto"/>
          </w:tcPr>
          <w:p w14:paraId="4611795F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2769F89F" w14:textId="6D73936F" w:rsidR="00DE423F" w:rsidRPr="003E3F87" w:rsidRDefault="007A36CE" w:rsidP="009439D1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  <w:tc>
          <w:tcPr>
            <w:tcW w:w="250" w:type="dxa"/>
            <w:shd w:val="clear" w:color="auto" w:fill="auto"/>
          </w:tcPr>
          <w:p w14:paraId="2773ADB3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1BDB7FE0" w14:textId="56BA4707" w:rsidR="00DE423F" w:rsidRPr="003E3F87" w:rsidRDefault="00DE423F" w:rsidP="00DE423F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</w:tr>
      <w:tr w:rsidR="00DE423F" w:rsidRPr="005E6955" w14:paraId="1BEB1CCD" w14:textId="77777777" w:rsidTr="00D52361">
        <w:tc>
          <w:tcPr>
            <w:tcW w:w="3510" w:type="dxa"/>
            <w:shd w:val="clear" w:color="auto" w:fill="auto"/>
          </w:tcPr>
          <w:p w14:paraId="07A676EE" w14:textId="77777777" w:rsidR="00DE423F" w:rsidRPr="003E3F87" w:rsidRDefault="00DE423F" w:rsidP="00DE423F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82D38B8" w14:textId="77777777" w:rsidR="00DE423F" w:rsidRPr="003E3F87" w:rsidRDefault="00DE423F" w:rsidP="00DE423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59D6C" w14:textId="64876194" w:rsidR="00DE423F" w:rsidRPr="00A835EA" w:rsidRDefault="007A36CE" w:rsidP="009439D1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523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523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885</w:t>
            </w:r>
          </w:p>
        </w:tc>
        <w:tc>
          <w:tcPr>
            <w:tcW w:w="236" w:type="dxa"/>
            <w:shd w:val="clear" w:color="auto" w:fill="auto"/>
          </w:tcPr>
          <w:p w14:paraId="18D50304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16E92" w14:textId="1FDE98F8" w:rsidR="00DE423F" w:rsidRPr="003E3F87" w:rsidRDefault="00DE423F" w:rsidP="00DE423F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3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113,433</w:t>
            </w:r>
          </w:p>
        </w:tc>
        <w:tc>
          <w:tcPr>
            <w:tcW w:w="236" w:type="dxa"/>
            <w:shd w:val="clear" w:color="auto" w:fill="auto"/>
          </w:tcPr>
          <w:p w14:paraId="695BA0C4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37536" w14:textId="33A759CD" w:rsidR="00DE423F" w:rsidRPr="003E3F87" w:rsidRDefault="007A36CE" w:rsidP="009439D1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523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523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531</w:t>
            </w:r>
          </w:p>
        </w:tc>
        <w:tc>
          <w:tcPr>
            <w:tcW w:w="250" w:type="dxa"/>
            <w:shd w:val="clear" w:color="auto" w:fill="auto"/>
          </w:tcPr>
          <w:p w14:paraId="00249C0C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31C8D" w14:textId="1AD5A1CA" w:rsidR="00DE423F" w:rsidRPr="003E3F87" w:rsidRDefault="00DE423F" w:rsidP="00DE423F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113,064</w:t>
            </w:r>
          </w:p>
        </w:tc>
      </w:tr>
      <w:tr w:rsidR="00DE423F" w:rsidRPr="005E6955" w14:paraId="6F29802A" w14:textId="77777777" w:rsidTr="00D52361">
        <w:tc>
          <w:tcPr>
            <w:tcW w:w="3510" w:type="dxa"/>
            <w:shd w:val="clear" w:color="auto" w:fill="auto"/>
          </w:tcPr>
          <w:p w14:paraId="25BCA292" w14:textId="77777777" w:rsidR="00DE423F" w:rsidRPr="003E3F87" w:rsidRDefault="00DE423F" w:rsidP="00DE423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B58CA3" w14:textId="77777777" w:rsidR="00DE423F" w:rsidRPr="003E3F87" w:rsidRDefault="00DE423F" w:rsidP="00DE423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E11BA2" w14:textId="77777777" w:rsidR="00DE423F" w:rsidRPr="003E3F87" w:rsidRDefault="00DE423F" w:rsidP="009439D1">
            <w:pPr>
              <w:tabs>
                <w:tab w:val="decimal" w:pos="86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9EE0E8F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1CB175B1" w14:textId="77777777" w:rsidR="00DE423F" w:rsidRPr="003E3F87" w:rsidRDefault="00DE423F" w:rsidP="00DE423F">
            <w:pPr>
              <w:tabs>
                <w:tab w:val="decimal" w:pos="81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EFCD6CC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24C94599" w14:textId="77777777" w:rsidR="00DE423F" w:rsidRPr="003E3F87" w:rsidRDefault="00DE423F" w:rsidP="009439D1">
            <w:pPr>
              <w:tabs>
                <w:tab w:val="decimal" w:pos="890"/>
              </w:tabs>
              <w:spacing w:line="240" w:lineRule="atLeast"/>
              <w:ind w:left="-6646" w:right="-172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587FD13A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3A8A8552" w14:textId="77777777" w:rsidR="00DE423F" w:rsidRPr="003E3F87" w:rsidRDefault="00DE423F" w:rsidP="00DE423F">
            <w:pPr>
              <w:tabs>
                <w:tab w:val="decimal" w:pos="820"/>
              </w:tabs>
              <w:spacing w:line="240" w:lineRule="atLeast"/>
              <w:ind w:left="-6646" w:right="-172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E423F" w:rsidRPr="005E6955" w14:paraId="3D20CF05" w14:textId="77777777" w:rsidTr="00D52361">
        <w:tc>
          <w:tcPr>
            <w:tcW w:w="3510" w:type="dxa"/>
            <w:shd w:val="clear" w:color="auto" w:fill="auto"/>
            <w:vAlign w:val="bottom"/>
          </w:tcPr>
          <w:p w14:paraId="2626C23F" w14:textId="77777777" w:rsidR="00DE423F" w:rsidRPr="003E3F87" w:rsidRDefault="00DE423F" w:rsidP="00DE423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0" w:type="dxa"/>
            <w:shd w:val="clear" w:color="auto" w:fill="auto"/>
          </w:tcPr>
          <w:p w14:paraId="37F6AF72" w14:textId="77777777" w:rsidR="00DE423F" w:rsidRPr="003E3F87" w:rsidRDefault="00DE423F" w:rsidP="00DE423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B589F9" w14:textId="77777777" w:rsidR="00DE423F" w:rsidRPr="003E3F87" w:rsidRDefault="00DE423F" w:rsidP="009439D1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87ADBF8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6C5569A5" w14:textId="77777777" w:rsidR="00DE423F" w:rsidRPr="003E3F87" w:rsidRDefault="00DE423F" w:rsidP="00DE423F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3C2D3C2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44273DA" w14:textId="77777777" w:rsidR="00DE423F" w:rsidRPr="003E3F87" w:rsidRDefault="00DE423F" w:rsidP="009439D1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0463126B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67C64A64" w14:textId="77777777" w:rsidR="00DE423F" w:rsidRPr="003E3F87" w:rsidRDefault="00DE423F" w:rsidP="00DE423F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423F" w:rsidRPr="005E6955" w14:paraId="4894B059" w14:textId="77777777" w:rsidTr="00D52361">
        <w:tc>
          <w:tcPr>
            <w:tcW w:w="3510" w:type="dxa"/>
            <w:shd w:val="clear" w:color="auto" w:fill="auto"/>
            <w:vAlign w:val="bottom"/>
          </w:tcPr>
          <w:p w14:paraId="2EB2D3DA" w14:textId="77777777" w:rsidR="00DE423F" w:rsidRPr="003E3F87" w:rsidRDefault="00DE423F" w:rsidP="00DE423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0" w:type="dxa"/>
            <w:shd w:val="clear" w:color="auto" w:fill="auto"/>
          </w:tcPr>
          <w:p w14:paraId="1D760E4A" w14:textId="77777777" w:rsidR="00DE423F" w:rsidRPr="003E3F87" w:rsidRDefault="00DE423F" w:rsidP="00DE423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0EFA48" w14:textId="20A5DC04" w:rsidR="00DE423F" w:rsidRPr="003E3F87" w:rsidRDefault="007A36CE" w:rsidP="009439D1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52361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52361"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A48E59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55F5BF47" w14:textId="2BB15E2C" w:rsidR="00DE423F" w:rsidRPr="003E3F87" w:rsidRDefault="00DE423F" w:rsidP="00DE423F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8,748</w:t>
            </w:r>
          </w:p>
        </w:tc>
        <w:tc>
          <w:tcPr>
            <w:tcW w:w="236" w:type="dxa"/>
            <w:shd w:val="clear" w:color="auto" w:fill="auto"/>
          </w:tcPr>
          <w:p w14:paraId="4FB7E38E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5CA1937A" w14:textId="75126E1D" w:rsidR="00DE423F" w:rsidRPr="003E3F87" w:rsidRDefault="007A36CE" w:rsidP="009439D1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52361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52361"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3DA3A7CE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4A6966AC" w14:textId="43660844" w:rsidR="00DE423F" w:rsidRPr="003E3F87" w:rsidRDefault="00DE423F" w:rsidP="00DE423F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8,748</w:t>
            </w:r>
          </w:p>
        </w:tc>
      </w:tr>
      <w:tr w:rsidR="00DE423F" w:rsidRPr="005E6955" w14:paraId="3BC9F70C" w14:textId="77777777" w:rsidTr="00D52361">
        <w:tc>
          <w:tcPr>
            <w:tcW w:w="3510" w:type="dxa"/>
            <w:shd w:val="clear" w:color="auto" w:fill="auto"/>
          </w:tcPr>
          <w:p w14:paraId="0B3E1456" w14:textId="77777777" w:rsidR="00DE423F" w:rsidRPr="003E3F87" w:rsidRDefault="00DE423F" w:rsidP="00DE423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9EDE16" w14:textId="77777777" w:rsidR="00DE423F" w:rsidRPr="003E3F87" w:rsidRDefault="00DE423F" w:rsidP="00DE423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BAF0B2" w14:textId="77777777" w:rsidR="00DE423F" w:rsidRPr="003E3F87" w:rsidRDefault="00DE423F" w:rsidP="009439D1">
            <w:pPr>
              <w:tabs>
                <w:tab w:val="decimal" w:pos="86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2B0BC6D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71395A51" w14:textId="77777777" w:rsidR="00DE423F" w:rsidRPr="003E3F87" w:rsidRDefault="00DE423F" w:rsidP="00DE423F">
            <w:pPr>
              <w:tabs>
                <w:tab w:val="decimal" w:pos="81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04AC286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0F155424" w14:textId="77777777" w:rsidR="00DE423F" w:rsidRPr="003E3F87" w:rsidRDefault="00DE423F" w:rsidP="009439D1">
            <w:pPr>
              <w:tabs>
                <w:tab w:val="decimal" w:pos="890"/>
              </w:tabs>
              <w:spacing w:line="240" w:lineRule="atLeast"/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4049AB2A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65384C0A" w14:textId="77777777" w:rsidR="00DE423F" w:rsidRPr="003E3F87" w:rsidRDefault="00DE423F" w:rsidP="00DE423F">
            <w:pPr>
              <w:tabs>
                <w:tab w:val="decimal" w:pos="820"/>
              </w:tabs>
              <w:spacing w:line="240" w:lineRule="atLeast"/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E423F" w:rsidRPr="005E6955" w14:paraId="41E168F5" w14:textId="77777777" w:rsidTr="00D52361">
        <w:tc>
          <w:tcPr>
            <w:tcW w:w="3510" w:type="dxa"/>
            <w:shd w:val="clear" w:color="auto" w:fill="auto"/>
            <w:vAlign w:val="bottom"/>
          </w:tcPr>
          <w:p w14:paraId="4E1751EA" w14:textId="54E39E6E" w:rsidR="00DE423F" w:rsidRPr="003E3F87" w:rsidRDefault="00DE423F" w:rsidP="00DE423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6FAE4D94" w14:textId="77777777" w:rsidR="00DE423F" w:rsidRPr="003E3F87" w:rsidRDefault="00DE423F" w:rsidP="00DE423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CE3233A" w14:textId="0407ED37" w:rsidR="00DE423F" w:rsidRPr="003E3F87" w:rsidRDefault="007A36CE" w:rsidP="009439D1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110,</w:t>
            </w:r>
            <w:r w:rsidR="00D523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00CB1050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</w:tcPr>
          <w:p w14:paraId="093D6EEF" w14:textId="33E26B66" w:rsidR="00DE423F" w:rsidRPr="003E3F87" w:rsidRDefault="00DE423F" w:rsidP="00DE423F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122,181</w:t>
            </w:r>
          </w:p>
        </w:tc>
        <w:tc>
          <w:tcPr>
            <w:tcW w:w="236" w:type="dxa"/>
            <w:shd w:val="clear" w:color="auto" w:fill="auto"/>
          </w:tcPr>
          <w:p w14:paraId="14D57E33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5D57326B" w14:textId="36E91EAD" w:rsidR="00DE423F" w:rsidRPr="003E3F87" w:rsidRDefault="007A36CE" w:rsidP="009439D1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</w:t>
            </w:r>
            <w:r w:rsidR="00D523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75362ACA" w14:textId="77777777" w:rsidR="00DE423F" w:rsidRPr="003E3F87" w:rsidRDefault="00DE423F" w:rsidP="00DE423F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shd w:val="clear" w:color="auto" w:fill="auto"/>
          </w:tcPr>
          <w:p w14:paraId="3A148FE7" w14:textId="15510C8D" w:rsidR="00DE423F" w:rsidRPr="003E3F87" w:rsidRDefault="00DE423F" w:rsidP="00DE423F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121,812</w:t>
            </w:r>
          </w:p>
        </w:tc>
      </w:tr>
    </w:tbl>
    <w:p w14:paraId="7F846940" w14:textId="77777777" w:rsidR="00F70C6B" w:rsidRDefault="00F70C6B">
      <w:pPr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159" w:type="dxa"/>
        <w:tblInd w:w="450" w:type="dxa"/>
        <w:tblLook w:val="04A0" w:firstRow="1" w:lastRow="0" w:firstColumn="1" w:lastColumn="0" w:noHBand="0" w:noVBand="1"/>
      </w:tblPr>
      <w:tblGrid>
        <w:gridCol w:w="4037"/>
        <w:gridCol w:w="898"/>
        <w:gridCol w:w="256"/>
        <w:gridCol w:w="1254"/>
        <w:gridCol w:w="268"/>
        <w:gridCol w:w="919"/>
        <w:gridCol w:w="243"/>
        <w:gridCol w:w="1284"/>
      </w:tblGrid>
      <w:tr w:rsidR="00186236" w:rsidRPr="006E4F8A" w14:paraId="467D069C" w14:textId="77777777" w:rsidTr="003067B2">
        <w:tc>
          <w:tcPr>
            <w:tcW w:w="4039" w:type="dxa"/>
            <w:shd w:val="clear" w:color="auto" w:fill="auto"/>
          </w:tcPr>
          <w:p w14:paraId="241D3021" w14:textId="77777777" w:rsidR="00186236" w:rsidRPr="006E4F8A" w:rsidRDefault="00E178DA" w:rsidP="00E178D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C0E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20" w:type="dxa"/>
            <w:gridSpan w:val="7"/>
            <w:shd w:val="clear" w:color="auto" w:fill="auto"/>
          </w:tcPr>
          <w:p w14:paraId="0ECC1637" w14:textId="77777777" w:rsidR="00186236" w:rsidRPr="002013A1" w:rsidRDefault="00186236" w:rsidP="008E2D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86236" w:rsidRPr="006E4F8A" w14:paraId="38D73248" w14:textId="77777777" w:rsidTr="003067B2">
        <w:tc>
          <w:tcPr>
            <w:tcW w:w="4039" w:type="dxa"/>
            <w:shd w:val="clear" w:color="auto" w:fill="auto"/>
          </w:tcPr>
          <w:p w14:paraId="45736537" w14:textId="77777777" w:rsidR="00186236" w:rsidRPr="006E4F8A" w:rsidRDefault="00186236" w:rsidP="002013A1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6" w:type="dxa"/>
            <w:gridSpan w:val="3"/>
            <w:shd w:val="clear" w:color="auto" w:fill="auto"/>
          </w:tcPr>
          <w:p w14:paraId="76FEC0F3" w14:textId="5D0127EA" w:rsidR="00186236" w:rsidRDefault="006145CD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A03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263D1F8B" w14:textId="77777777" w:rsidR="00186236" w:rsidRDefault="00186236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6" w:type="dxa"/>
            <w:gridSpan w:val="3"/>
            <w:shd w:val="clear" w:color="auto" w:fill="auto"/>
          </w:tcPr>
          <w:p w14:paraId="11EFD551" w14:textId="114BD446" w:rsidR="00186236" w:rsidRPr="00327186" w:rsidRDefault="006145CD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A034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E2B00" w:rsidRPr="006E4F8A" w14:paraId="56BAB498" w14:textId="77777777" w:rsidTr="003067B2">
        <w:tc>
          <w:tcPr>
            <w:tcW w:w="4039" w:type="dxa"/>
            <w:shd w:val="clear" w:color="auto" w:fill="auto"/>
          </w:tcPr>
          <w:p w14:paraId="32B0D44A" w14:textId="77777777" w:rsidR="00EE2B00" w:rsidRPr="006E4F8A" w:rsidRDefault="00EE2B00" w:rsidP="00EE2B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44CCF672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6" w:type="dxa"/>
            <w:shd w:val="clear" w:color="auto" w:fill="auto"/>
          </w:tcPr>
          <w:p w14:paraId="06174BE9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46C7CA9D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9B4BFE0" w14:textId="77777777" w:rsidR="00EE2B00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2631E239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43" w:type="dxa"/>
            <w:shd w:val="clear" w:color="auto" w:fill="auto"/>
          </w:tcPr>
          <w:p w14:paraId="62C06345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09AD419C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B00" w:rsidRPr="006E4F8A" w14:paraId="51E2A7E9" w14:textId="77777777" w:rsidTr="003067B2">
        <w:tc>
          <w:tcPr>
            <w:tcW w:w="4039" w:type="dxa"/>
            <w:shd w:val="clear" w:color="auto" w:fill="auto"/>
          </w:tcPr>
          <w:p w14:paraId="53AF0A87" w14:textId="77777777" w:rsidR="00EE2B00" w:rsidRPr="006E4F8A" w:rsidRDefault="00EE2B00" w:rsidP="00EE2B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7D33B8AD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6" w:type="dxa"/>
            <w:shd w:val="clear" w:color="auto" w:fill="auto"/>
          </w:tcPr>
          <w:p w14:paraId="4440CAAB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04ABEBD9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14:paraId="5283A29F" w14:textId="77777777" w:rsidR="00EE2B00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1F028FD8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40552264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1D1536C3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0345" w:rsidRPr="006E4F8A" w14:paraId="373B762A" w14:textId="77777777" w:rsidTr="003067B2">
        <w:tc>
          <w:tcPr>
            <w:tcW w:w="4039" w:type="dxa"/>
            <w:shd w:val="clear" w:color="auto" w:fill="auto"/>
          </w:tcPr>
          <w:p w14:paraId="7F508403" w14:textId="77777777" w:rsidR="00FA0345" w:rsidRPr="00251BEC" w:rsidRDefault="00FA0345" w:rsidP="00FA0345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dxa"/>
            <w:shd w:val="clear" w:color="auto" w:fill="auto"/>
          </w:tcPr>
          <w:p w14:paraId="4EE55648" w14:textId="77777777" w:rsidR="00FA0345" w:rsidRPr="006E4F8A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4F2BF746" w14:textId="77777777" w:rsidR="00FA0345" w:rsidRPr="006E4F8A" w:rsidRDefault="00FA0345" w:rsidP="00FA034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64BA2094" w14:textId="54A02770" w:rsidR="00FA0345" w:rsidRPr="0091773A" w:rsidRDefault="00456B5C" w:rsidP="00FA034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4,301,46</w:t>
            </w:r>
            <w:r w:rsidR="0052036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5380BA09" w14:textId="77777777" w:rsidR="00FA0345" w:rsidRPr="006E4F8A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0C6DD72B" w14:textId="77777777" w:rsidR="00FA0345" w:rsidRPr="00B40E56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CE455AC" w14:textId="77777777" w:rsidR="00FA0345" w:rsidRPr="006E4F8A" w:rsidRDefault="00FA0345" w:rsidP="00FA034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0EB7AB83" w14:textId="3A43A06B" w:rsidR="00FA0345" w:rsidRPr="0091773A" w:rsidRDefault="00FA0345" w:rsidP="00FA0345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4,628,006</w:t>
            </w:r>
          </w:p>
        </w:tc>
      </w:tr>
      <w:tr w:rsidR="00FA0345" w:rsidRPr="006E4F8A" w14:paraId="2FF686A6" w14:textId="77777777" w:rsidTr="003067B2">
        <w:tc>
          <w:tcPr>
            <w:tcW w:w="4039" w:type="dxa"/>
            <w:shd w:val="clear" w:color="auto" w:fill="auto"/>
          </w:tcPr>
          <w:p w14:paraId="7F30FE39" w14:textId="77777777" w:rsidR="00FA0345" w:rsidRPr="00251BEC" w:rsidRDefault="00FA0345" w:rsidP="00FA0345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98" w:type="dxa"/>
            <w:shd w:val="clear" w:color="auto" w:fill="auto"/>
          </w:tcPr>
          <w:p w14:paraId="1595D02A" w14:textId="7BEC1BA7" w:rsidR="00FA0345" w:rsidRPr="006E4F8A" w:rsidRDefault="00456B5C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56" w:type="dxa"/>
            <w:shd w:val="clear" w:color="auto" w:fill="auto"/>
          </w:tcPr>
          <w:p w14:paraId="2F5F8DB0" w14:textId="77777777" w:rsidR="00FA0345" w:rsidRPr="006E4F8A" w:rsidRDefault="00FA0345" w:rsidP="00FA034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</w:tcPr>
          <w:p w14:paraId="7FCB55C7" w14:textId="082EA3FE" w:rsidR="00FA0345" w:rsidRPr="0091773A" w:rsidRDefault="00456B5C" w:rsidP="00FA034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860,293</w:t>
            </w:r>
          </w:p>
        </w:tc>
        <w:tc>
          <w:tcPr>
            <w:tcW w:w="268" w:type="dxa"/>
            <w:shd w:val="clear" w:color="auto" w:fill="auto"/>
          </w:tcPr>
          <w:p w14:paraId="36A6A004" w14:textId="77777777" w:rsidR="00FA0345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31558282" w14:textId="4AE38C5B" w:rsidR="00FA0345" w:rsidRPr="006E4F8A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387C92E3" w14:textId="77777777" w:rsidR="00FA0345" w:rsidRPr="006E4F8A" w:rsidRDefault="00FA0345" w:rsidP="00FA034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1E1BEA41" w14:textId="23F8A1AC" w:rsidR="00FA0345" w:rsidRPr="0091773A" w:rsidRDefault="00FA0345" w:rsidP="00FA0345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925,601</w:t>
            </w:r>
          </w:p>
        </w:tc>
      </w:tr>
      <w:tr w:rsidR="00FA0345" w:rsidRPr="006E4F8A" w14:paraId="5F1EA6FD" w14:textId="77777777" w:rsidTr="003067B2">
        <w:tc>
          <w:tcPr>
            <w:tcW w:w="4039" w:type="dxa"/>
            <w:shd w:val="clear" w:color="auto" w:fill="auto"/>
          </w:tcPr>
          <w:p w14:paraId="1F984947" w14:textId="77777777" w:rsidR="00FA0345" w:rsidRPr="00197592" w:rsidRDefault="00FA0345" w:rsidP="00FA0345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รายจ่ายที่มีสิทธิหักได้สองเท่าและหักได้เพิ่มขึ้น</w:t>
            </w:r>
          </w:p>
        </w:tc>
        <w:tc>
          <w:tcPr>
            <w:tcW w:w="898" w:type="dxa"/>
            <w:shd w:val="clear" w:color="auto" w:fill="auto"/>
          </w:tcPr>
          <w:p w14:paraId="303FDA66" w14:textId="77777777" w:rsidR="00FA0345" w:rsidRPr="00197592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CAA37F9" w14:textId="77777777" w:rsidR="00FA0345" w:rsidRPr="00197592" w:rsidRDefault="00FA0345" w:rsidP="00FA034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493218C8" w14:textId="0ABC430D" w:rsidR="00FA0345" w:rsidRPr="00197592" w:rsidRDefault="00456B5C" w:rsidP="00FA034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(22,297)</w:t>
            </w:r>
          </w:p>
        </w:tc>
        <w:tc>
          <w:tcPr>
            <w:tcW w:w="268" w:type="dxa"/>
            <w:shd w:val="clear" w:color="auto" w:fill="auto"/>
          </w:tcPr>
          <w:p w14:paraId="21ED9BE1" w14:textId="77777777" w:rsidR="00FA0345" w:rsidRPr="00197592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3381DDCE" w14:textId="77777777" w:rsidR="00FA0345" w:rsidRPr="00197592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827043A" w14:textId="77777777" w:rsidR="00FA0345" w:rsidRPr="00197592" w:rsidRDefault="00FA0345" w:rsidP="00FA034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2BD9D720" w14:textId="1EAD1992" w:rsidR="00FA0345" w:rsidRPr="00197592" w:rsidRDefault="00FA0345" w:rsidP="00FA0345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(31,646)</w:t>
            </w:r>
          </w:p>
        </w:tc>
      </w:tr>
      <w:tr w:rsidR="00FA0345" w:rsidRPr="006E4F8A" w14:paraId="5FDA6524" w14:textId="77777777" w:rsidTr="003067B2">
        <w:tc>
          <w:tcPr>
            <w:tcW w:w="4039" w:type="dxa"/>
            <w:shd w:val="clear" w:color="auto" w:fill="auto"/>
          </w:tcPr>
          <w:p w14:paraId="35F912E0" w14:textId="77777777" w:rsidR="00FA0345" w:rsidRPr="006D32E8" w:rsidRDefault="00FA0345" w:rsidP="00FA0345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898" w:type="dxa"/>
            <w:shd w:val="clear" w:color="auto" w:fill="auto"/>
          </w:tcPr>
          <w:p w14:paraId="2F55E27C" w14:textId="77777777" w:rsidR="00FA0345" w:rsidRPr="006E4F8A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CDE70FD" w14:textId="77777777" w:rsidR="00FA0345" w:rsidRPr="006E4F8A" w:rsidRDefault="00FA0345" w:rsidP="00FA034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4CA14764" w14:textId="00030E14" w:rsidR="00FA0345" w:rsidRPr="00717FCC" w:rsidRDefault="00456B5C" w:rsidP="00FA034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(74</w:t>
            </w:r>
            <w:r w:rsidR="003067B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067B2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23CAAFB" w14:textId="77777777" w:rsidR="00FA0345" w:rsidRPr="006E4F8A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4C784F5A" w14:textId="77777777" w:rsidR="00FA0345" w:rsidRPr="006E4F8A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E890650" w14:textId="77777777" w:rsidR="00FA0345" w:rsidRPr="006E4F8A" w:rsidRDefault="00FA0345" w:rsidP="00FA034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29C40401" w14:textId="225EEF1C" w:rsidR="00FA0345" w:rsidRPr="00717FCC" w:rsidRDefault="00FA0345" w:rsidP="00FA0345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(812,608)</w:t>
            </w:r>
          </w:p>
        </w:tc>
      </w:tr>
      <w:tr w:rsidR="00FA0345" w:rsidRPr="006E4F8A" w14:paraId="06576B36" w14:textId="77777777" w:rsidTr="003067B2">
        <w:tc>
          <w:tcPr>
            <w:tcW w:w="4039" w:type="dxa"/>
            <w:shd w:val="clear" w:color="auto" w:fill="auto"/>
          </w:tcPr>
          <w:p w14:paraId="5866FA8E" w14:textId="77777777" w:rsidR="00FA0345" w:rsidRPr="006D32E8" w:rsidRDefault="00FA0345" w:rsidP="00FA0345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98" w:type="dxa"/>
            <w:shd w:val="clear" w:color="auto" w:fill="auto"/>
          </w:tcPr>
          <w:p w14:paraId="01A709AF" w14:textId="77777777" w:rsidR="00FA0345" w:rsidRPr="006E4F8A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02B27DD" w14:textId="77777777" w:rsidR="00FA0345" w:rsidRPr="006E4F8A" w:rsidRDefault="00FA0345" w:rsidP="00FA034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2A4FFFD" w14:textId="7BF35C73" w:rsidR="00FA0345" w:rsidRPr="00717FCC" w:rsidRDefault="00456B5C" w:rsidP="00FA034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10,34</w:t>
            </w:r>
            <w:r w:rsidR="003067B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5EFD3C73" w14:textId="77777777" w:rsidR="00FA0345" w:rsidRPr="006E4F8A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3404EA4F" w14:textId="77777777" w:rsidR="00FA0345" w:rsidRPr="006E4F8A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B9DAD12" w14:textId="77777777" w:rsidR="00FA0345" w:rsidRPr="006E4F8A" w:rsidRDefault="00FA0345" w:rsidP="00FA034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2B05533F" w14:textId="56D90340" w:rsidR="00FA0345" w:rsidRPr="00717FCC" w:rsidRDefault="00FA0345" w:rsidP="00FA0345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34,913</w:t>
            </w:r>
          </w:p>
        </w:tc>
      </w:tr>
      <w:tr w:rsidR="00FA0345" w:rsidRPr="006E4F8A" w14:paraId="1B22CF23" w14:textId="77777777" w:rsidTr="003067B2">
        <w:tc>
          <w:tcPr>
            <w:tcW w:w="4039" w:type="dxa"/>
            <w:shd w:val="clear" w:color="auto" w:fill="auto"/>
          </w:tcPr>
          <w:p w14:paraId="62B8A97E" w14:textId="3D276AE7" w:rsidR="00FA0345" w:rsidRPr="00623946" w:rsidRDefault="00FA0345" w:rsidP="00FA0345">
            <w:pPr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ต่ำไป </w:t>
            </w:r>
          </w:p>
        </w:tc>
        <w:tc>
          <w:tcPr>
            <w:tcW w:w="898" w:type="dxa"/>
            <w:shd w:val="clear" w:color="auto" w:fill="auto"/>
          </w:tcPr>
          <w:p w14:paraId="614B2D6C" w14:textId="77777777" w:rsidR="00FA0345" w:rsidRPr="006E4F8A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C1A8298" w14:textId="77777777" w:rsidR="00FA0345" w:rsidRPr="006E4F8A" w:rsidRDefault="00FA0345" w:rsidP="00FA034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4010CC72" w14:textId="47D07877" w:rsidR="00FA0345" w:rsidRPr="00717FCC" w:rsidRDefault="00456B5C" w:rsidP="00FA034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  <w:tc>
          <w:tcPr>
            <w:tcW w:w="268" w:type="dxa"/>
            <w:shd w:val="clear" w:color="auto" w:fill="auto"/>
          </w:tcPr>
          <w:p w14:paraId="5F801957" w14:textId="77777777" w:rsidR="00FA0345" w:rsidRPr="006E4F8A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5058F5F9" w14:textId="77777777" w:rsidR="00FA0345" w:rsidRPr="006E4F8A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FE1235A" w14:textId="77777777" w:rsidR="00FA0345" w:rsidRPr="006E4F8A" w:rsidRDefault="00FA0345" w:rsidP="00FA034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7B1621FD" w14:textId="6DE7D162" w:rsidR="00FA0345" w:rsidRDefault="00FA0345" w:rsidP="00FA0345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</w:tr>
      <w:tr w:rsidR="00FA0345" w:rsidRPr="006E4F8A" w14:paraId="25FEB381" w14:textId="77777777" w:rsidTr="003067B2">
        <w:tc>
          <w:tcPr>
            <w:tcW w:w="4039" w:type="dxa"/>
            <w:shd w:val="clear" w:color="auto" w:fill="auto"/>
            <w:vAlign w:val="bottom"/>
          </w:tcPr>
          <w:p w14:paraId="21713EAB" w14:textId="77777777" w:rsidR="00FA0345" w:rsidRPr="006E4F8A" w:rsidRDefault="00FA0345" w:rsidP="00FA034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DEE81" w14:textId="45B14817" w:rsidR="00FA0345" w:rsidRPr="008F526B" w:rsidRDefault="00456B5C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2.6</w:t>
            </w:r>
          </w:p>
        </w:tc>
        <w:tc>
          <w:tcPr>
            <w:tcW w:w="256" w:type="dxa"/>
            <w:shd w:val="clear" w:color="auto" w:fill="auto"/>
          </w:tcPr>
          <w:p w14:paraId="4A33902C" w14:textId="77777777" w:rsidR="00FA0345" w:rsidRPr="008F526B" w:rsidRDefault="00FA0345" w:rsidP="00FA034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EC280" w14:textId="4AAA19B0" w:rsidR="00FA0345" w:rsidRPr="008F526B" w:rsidRDefault="00456B5C" w:rsidP="00FA034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110,</w:t>
            </w:r>
            <w:r w:rsidR="003067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</w:t>
            </w:r>
          </w:p>
        </w:tc>
        <w:tc>
          <w:tcPr>
            <w:tcW w:w="268" w:type="dxa"/>
            <w:shd w:val="clear" w:color="auto" w:fill="auto"/>
          </w:tcPr>
          <w:p w14:paraId="17E86C2A" w14:textId="77777777" w:rsidR="00FA0345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A3B8F" w14:textId="6EB565E4" w:rsidR="00FA0345" w:rsidRPr="008F526B" w:rsidRDefault="00FA0345" w:rsidP="00FA0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2.6</w:t>
            </w:r>
          </w:p>
        </w:tc>
        <w:tc>
          <w:tcPr>
            <w:tcW w:w="243" w:type="dxa"/>
            <w:shd w:val="clear" w:color="auto" w:fill="auto"/>
          </w:tcPr>
          <w:p w14:paraId="341BAE8C" w14:textId="77777777" w:rsidR="00FA0345" w:rsidRPr="008F526B" w:rsidRDefault="00FA0345" w:rsidP="00FA034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40348" w14:textId="2E05F6DD" w:rsidR="00FA0345" w:rsidRPr="008F526B" w:rsidRDefault="00FA0345" w:rsidP="00FA0345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122,181</w:t>
            </w:r>
          </w:p>
        </w:tc>
      </w:tr>
    </w:tbl>
    <w:p w14:paraId="3739273E" w14:textId="703F12D2" w:rsidR="00E32DE3" w:rsidRDefault="00E32DE3" w:rsidP="00CD79C7">
      <w:pPr>
        <w:pStyle w:val="Bo-Blankline"/>
        <w:rPr>
          <w:cs/>
        </w:rPr>
      </w:pPr>
    </w:p>
    <w:tbl>
      <w:tblPr>
        <w:tblW w:w="9176" w:type="dxa"/>
        <w:tblInd w:w="450" w:type="dxa"/>
        <w:tblLook w:val="04A0" w:firstRow="1" w:lastRow="0" w:firstColumn="1" w:lastColumn="0" w:noHBand="0" w:noVBand="1"/>
      </w:tblPr>
      <w:tblGrid>
        <w:gridCol w:w="4069"/>
        <w:gridCol w:w="902"/>
        <w:gridCol w:w="236"/>
        <w:gridCol w:w="1200"/>
        <w:gridCol w:w="236"/>
        <w:gridCol w:w="931"/>
        <w:gridCol w:w="236"/>
        <w:gridCol w:w="1366"/>
      </w:tblGrid>
      <w:tr w:rsidR="008E2D14" w:rsidRPr="006E4F8A" w14:paraId="531370FB" w14:textId="77777777" w:rsidTr="003067B2">
        <w:tc>
          <w:tcPr>
            <w:tcW w:w="4077" w:type="dxa"/>
            <w:shd w:val="clear" w:color="auto" w:fill="auto"/>
          </w:tcPr>
          <w:p w14:paraId="26A34506" w14:textId="6A4D7218" w:rsidR="008E2D14" w:rsidRPr="006E4F8A" w:rsidRDefault="003E1E59" w:rsidP="001D422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99" w:type="dxa"/>
            <w:gridSpan w:val="7"/>
            <w:shd w:val="clear" w:color="auto" w:fill="auto"/>
          </w:tcPr>
          <w:p w14:paraId="609BC64D" w14:textId="77777777" w:rsidR="008E2D14" w:rsidRPr="002013A1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E2D14" w:rsidRPr="006E4F8A" w14:paraId="07E02BA6" w14:textId="77777777" w:rsidTr="003067B2">
        <w:tc>
          <w:tcPr>
            <w:tcW w:w="4077" w:type="dxa"/>
            <w:shd w:val="clear" w:color="auto" w:fill="auto"/>
          </w:tcPr>
          <w:p w14:paraId="2BE23470" w14:textId="77777777" w:rsidR="008E2D14" w:rsidRPr="006E4F8A" w:rsidRDefault="008E2D14" w:rsidP="001D422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9" w:type="dxa"/>
            <w:gridSpan w:val="3"/>
            <w:shd w:val="clear" w:color="auto" w:fill="auto"/>
          </w:tcPr>
          <w:p w14:paraId="20026BB4" w14:textId="464D70D1" w:rsidR="008E2D14" w:rsidRPr="00327186" w:rsidRDefault="006145CD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8E4A5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7EAA904" w14:textId="77777777" w:rsidR="008E2D14" w:rsidRPr="00327186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shd w:val="clear" w:color="auto" w:fill="auto"/>
          </w:tcPr>
          <w:p w14:paraId="2062C304" w14:textId="768AC614" w:rsidR="008E2D14" w:rsidRPr="00327186" w:rsidRDefault="006145CD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8E4A5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E2D14" w:rsidRPr="006E4F8A" w14:paraId="050E7502" w14:textId="77777777" w:rsidTr="003067B2">
        <w:tc>
          <w:tcPr>
            <w:tcW w:w="4077" w:type="dxa"/>
            <w:shd w:val="clear" w:color="auto" w:fill="auto"/>
          </w:tcPr>
          <w:p w14:paraId="3DF745D0" w14:textId="77777777" w:rsidR="008E2D14" w:rsidRPr="006E4F8A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14:paraId="523E137B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327E2422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C3D0D03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28EBB4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65E73A65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72B82502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D70A248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D14" w:rsidRPr="006E4F8A" w14:paraId="16B29764" w14:textId="77777777" w:rsidTr="003067B2">
        <w:tc>
          <w:tcPr>
            <w:tcW w:w="4077" w:type="dxa"/>
            <w:shd w:val="clear" w:color="auto" w:fill="auto"/>
          </w:tcPr>
          <w:p w14:paraId="16AB80D5" w14:textId="77777777" w:rsidR="008E2D14" w:rsidRPr="006E4F8A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14:paraId="4C7A1A35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34C5141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1D5D09B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22B0814F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685D8A9D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79B9DD9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58036E7D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58E8" w:rsidRPr="006E4F8A" w14:paraId="22D1B7F2" w14:textId="77777777" w:rsidTr="003067B2">
        <w:tc>
          <w:tcPr>
            <w:tcW w:w="4077" w:type="dxa"/>
            <w:shd w:val="clear" w:color="auto" w:fill="auto"/>
          </w:tcPr>
          <w:p w14:paraId="5C6692F8" w14:textId="77777777" w:rsidR="003858E8" w:rsidRPr="00251BEC" w:rsidRDefault="003858E8" w:rsidP="003858E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3" w:type="dxa"/>
            <w:shd w:val="clear" w:color="auto" w:fill="auto"/>
          </w:tcPr>
          <w:p w14:paraId="66212469" w14:textId="77777777" w:rsidR="003858E8" w:rsidRPr="006E4F8A" w:rsidRDefault="003858E8" w:rsidP="003858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7EB4B3" w14:textId="77777777" w:rsidR="003858E8" w:rsidRPr="006E4F8A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</w:tcPr>
          <w:p w14:paraId="37E707BA" w14:textId="7335AAF7" w:rsidR="003858E8" w:rsidRPr="0091773A" w:rsidRDefault="003858E8" w:rsidP="003858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4,301,110</w:t>
            </w:r>
          </w:p>
        </w:tc>
        <w:tc>
          <w:tcPr>
            <w:tcW w:w="236" w:type="dxa"/>
            <w:shd w:val="clear" w:color="auto" w:fill="auto"/>
          </w:tcPr>
          <w:p w14:paraId="35203619" w14:textId="77777777" w:rsidR="003858E8" w:rsidRPr="006E4F8A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2FC83A85" w14:textId="77777777" w:rsidR="003858E8" w:rsidRPr="006E4F8A" w:rsidRDefault="003858E8" w:rsidP="003858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79C733" w14:textId="77777777" w:rsidR="003858E8" w:rsidRPr="006E4F8A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14:paraId="6DDBC2EC" w14:textId="3A694864" w:rsidR="003858E8" w:rsidRPr="0091773A" w:rsidRDefault="003858E8" w:rsidP="003858E8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4,627,636</w:t>
            </w:r>
          </w:p>
        </w:tc>
      </w:tr>
      <w:tr w:rsidR="003858E8" w:rsidRPr="006E4F8A" w14:paraId="6AE378C4" w14:textId="77777777" w:rsidTr="003067B2">
        <w:tc>
          <w:tcPr>
            <w:tcW w:w="4077" w:type="dxa"/>
            <w:shd w:val="clear" w:color="auto" w:fill="auto"/>
          </w:tcPr>
          <w:p w14:paraId="628A7B14" w14:textId="77777777" w:rsidR="003858E8" w:rsidRPr="00251BEC" w:rsidRDefault="003858E8" w:rsidP="003858E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3" w:type="dxa"/>
            <w:shd w:val="clear" w:color="auto" w:fill="auto"/>
          </w:tcPr>
          <w:p w14:paraId="75A0A8FF" w14:textId="2F2F6119" w:rsidR="003858E8" w:rsidRPr="006E4F8A" w:rsidRDefault="003858E8" w:rsidP="003858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F802CB5" w14:textId="77777777" w:rsidR="003858E8" w:rsidRPr="006E4F8A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633FEF26" w14:textId="1851DA26" w:rsidR="003858E8" w:rsidRPr="0091773A" w:rsidRDefault="003858E8" w:rsidP="003858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860,222</w:t>
            </w:r>
          </w:p>
        </w:tc>
        <w:tc>
          <w:tcPr>
            <w:tcW w:w="236" w:type="dxa"/>
            <w:shd w:val="clear" w:color="auto" w:fill="auto"/>
          </w:tcPr>
          <w:p w14:paraId="26C66504" w14:textId="77777777" w:rsidR="003858E8" w:rsidRPr="006E4F8A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241E069F" w14:textId="64892C02" w:rsidR="003858E8" w:rsidRPr="006E4F8A" w:rsidRDefault="003858E8" w:rsidP="003858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EF0D622" w14:textId="77777777" w:rsidR="003858E8" w:rsidRPr="006E4F8A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14:paraId="68539E0E" w14:textId="6D27160D" w:rsidR="003858E8" w:rsidRPr="0091773A" w:rsidRDefault="003858E8" w:rsidP="003858E8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925,527</w:t>
            </w:r>
          </w:p>
        </w:tc>
      </w:tr>
      <w:tr w:rsidR="003858E8" w:rsidRPr="006E4F8A" w14:paraId="7E7372BD" w14:textId="77777777" w:rsidTr="003067B2">
        <w:tc>
          <w:tcPr>
            <w:tcW w:w="4077" w:type="dxa"/>
            <w:shd w:val="clear" w:color="auto" w:fill="auto"/>
          </w:tcPr>
          <w:p w14:paraId="339CF6CF" w14:textId="77777777" w:rsidR="003858E8" w:rsidRPr="00197592" w:rsidRDefault="003858E8" w:rsidP="003858E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รายจ่ายที่มีสิทธิหักได้สองเท่าและหักได้เพิ่มขึ้น</w:t>
            </w:r>
          </w:p>
        </w:tc>
        <w:tc>
          <w:tcPr>
            <w:tcW w:w="903" w:type="dxa"/>
            <w:shd w:val="clear" w:color="auto" w:fill="auto"/>
          </w:tcPr>
          <w:p w14:paraId="27B52390" w14:textId="77777777" w:rsidR="003858E8" w:rsidRPr="00197592" w:rsidRDefault="003858E8" w:rsidP="003858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222646" w14:textId="77777777" w:rsidR="003858E8" w:rsidRPr="00197592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82338E7" w14:textId="4A2D8C36" w:rsidR="003858E8" w:rsidRPr="00197592" w:rsidRDefault="003858E8" w:rsidP="003858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(22,297)</w:t>
            </w:r>
          </w:p>
        </w:tc>
        <w:tc>
          <w:tcPr>
            <w:tcW w:w="236" w:type="dxa"/>
            <w:shd w:val="clear" w:color="auto" w:fill="auto"/>
          </w:tcPr>
          <w:p w14:paraId="1A4AB7EF" w14:textId="77777777" w:rsidR="003858E8" w:rsidRPr="00197592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3F7F0046" w14:textId="77777777" w:rsidR="003858E8" w:rsidRPr="00197592" w:rsidRDefault="003858E8" w:rsidP="003858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3A5CF8" w14:textId="77777777" w:rsidR="003858E8" w:rsidRPr="00197592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080D39EA" w14:textId="1D53AA0F" w:rsidR="003858E8" w:rsidRPr="00197592" w:rsidRDefault="003858E8" w:rsidP="003858E8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(31,941)</w:t>
            </w:r>
          </w:p>
        </w:tc>
      </w:tr>
      <w:tr w:rsidR="003858E8" w:rsidRPr="006E4F8A" w14:paraId="52B6232D" w14:textId="77777777" w:rsidTr="003067B2">
        <w:tc>
          <w:tcPr>
            <w:tcW w:w="4077" w:type="dxa"/>
            <w:shd w:val="clear" w:color="auto" w:fill="auto"/>
          </w:tcPr>
          <w:p w14:paraId="2E05A75C" w14:textId="77777777" w:rsidR="003858E8" w:rsidRPr="006D32E8" w:rsidRDefault="003858E8" w:rsidP="003858E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903" w:type="dxa"/>
            <w:shd w:val="clear" w:color="auto" w:fill="auto"/>
          </w:tcPr>
          <w:p w14:paraId="29F24113" w14:textId="77777777" w:rsidR="003858E8" w:rsidRPr="006E4F8A" w:rsidRDefault="003858E8" w:rsidP="003858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B748C6" w14:textId="77777777" w:rsidR="003858E8" w:rsidRPr="006E4F8A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0B6FA9BA" w14:textId="423C76B0" w:rsidR="003858E8" w:rsidRPr="00717FCC" w:rsidRDefault="003858E8" w:rsidP="003858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(74</w:t>
            </w:r>
            <w:r w:rsidR="003067B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067B2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CEF739" w14:textId="77777777" w:rsidR="003858E8" w:rsidRPr="00717FCC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7FEF1773" w14:textId="77777777" w:rsidR="003858E8" w:rsidRPr="006E4F8A" w:rsidRDefault="003858E8" w:rsidP="003858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639D80" w14:textId="77777777" w:rsidR="003858E8" w:rsidRPr="006E4F8A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29E01C2" w14:textId="4A29C958" w:rsidR="003858E8" w:rsidRPr="00717FCC" w:rsidRDefault="003858E8" w:rsidP="003858E8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(812,608)</w:t>
            </w:r>
          </w:p>
        </w:tc>
      </w:tr>
      <w:tr w:rsidR="003858E8" w:rsidRPr="006E4F8A" w14:paraId="2CDDAB3F" w14:textId="77777777" w:rsidTr="003067B2">
        <w:tc>
          <w:tcPr>
            <w:tcW w:w="4077" w:type="dxa"/>
            <w:shd w:val="clear" w:color="auto" w:fill="auto"/>
          </w:tcPr>
          <w:p w14:paraId="30705BED" w14:textId="77777777" w:rsidR="003858E8" w:rsidRPr="006D32E8" w:rsidRDefault="003858E8" w:rsidP="003858E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3" w:type="dxa"/>
            <w:shd w:val="clear" w:color="auto" w:fill="auto"/>
          </w:tcPr>
          <w:p w14:paraId="6183601F" w14:textId="77777777" w:rsidR="003858E8" w:rsidRPr="006E4F8A" w:rsidRDefault="003858E8" w:rsidP="003858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0B7AFA" w14:textId="77777777" w:rsidR="003858E8" w:rsidRPr="006E4F8A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3B798A02" w14:textId="2F789CB5" w:rsidR="003858E8" w:rsidRPr="00717FCC" w:rsidRDefault="003858E8" w:rsidP="003858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10,060</w:t>
            </w:r>
          </w:p>
        </w:tc>
        <w:tc>
          <w:tcPr>
            <w:tcW w:w="236" w:type="dxa"/>
            <w:shd w:val="clear" w:color="auto" w:fill="auto"/>
          </w:tcPr>
          <w:p w14:paraId="40B0499D" w14:textId="77777777" w:rsidR="003858E8" w:rsidRPr="00717FCC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4604F289" w14:textId="77777777" w:rsidR="003858E8" w:rsidRPr="006E4F8A" w:rsidRDefault="003858E8" w:rsidP="003858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D95E31" w14:textId="77777777" w:rsidR="003858E8" w:rsidRPr="006E4F8A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BFF5146" w14:textId="5E27B5FB" w:rsidR="003858E8" w:rsidRPr="00717FCC" w:rsidRDefault="003858E8" w:rsidP="003858E8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34,913</w:t>
            </w:r>
          </w:p>
        </w:tc>
      </w:tr>
      <w:tr w:rsidR="003858E8" w:rsidRPr="006E4F8A" w14:paraId="79E25B94" w14:textId="77777777" w:rsidTr="003067B2">
        <w:tc>
          <w:tcPr>
            <w:tcW w:w="4077" w:type="dxa"/>
            <w:shd w:val="clear" w:color="auto" w:fill="auto"/>
          </w:tcPr>
          <w:p w14:paraId="4EFF47EF" w14:textId="4D5F1E4C" w:rsidR="003858E8" w:rsidRPr="00623946" w:rsidRDefault="003858E8" w:rsidP="003858E8">
            <w:pPr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ต่ำไป </w:t>
            </w:r>
          </w:p>
        </w:tc>
        <w:tc>
          <w:tcPr>
            <w:tcW w:w="903" w:type="dxa"/>
            <w:shd w:val="clear" w:color="auto" w:fill="auto"/>
          </w:tcPr>
          <w:p w14:paraId="32777092" w14:textId="77777777" w:rsidR="003858E8" w:rsidRPr="006E4F8A" w:rsidRDefault="003858E8" w:rsidP="003858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26553A" w14:textId="77777777" w:rsidR="003858E8" w:rsidRPr="006E4F8A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8A050C8" w14:textId="70EC0808" w:rsidR="003858E8" w:rsidRPr="00717FCC" w:rsidRDefault="003858E8" w:rsidP="003858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  <w:tc>
          <w:tcPr>
            <w:tcW w:w="236" w:type="dxa"/>
            <w:shd w:val="clear" w:color="auto" w:fill="auto"/>
          </w:tcPr>
          <w:p w14:paraId="39480A22" w14:textId="77777777" w:rsidR="003858E8" w:rsidRPr="00717FCC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1BB98F66" w14:textId="77777777" w:rsidR="003858E8" w:rsidRPr="006E4F8A" w:rsidRDefault="003858E8" w:rsidP="003858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BEF5C0" w14:textId="77777777" w:rsidR="003858E8" w:rsidRPr="006E4F8A" w:rsidRDefault="003858E8" w:rsidP="003858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0E69B59" w14:textId="42B5B188" w:rsidR="003858E8" w:rsidRDefault="003858E8" w:rsidP="003858E8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</w:tr>
      <w:tr w:rsidR="003858E8" w:rsidRPr="006E4F8A" w14:paraId="03C38C6E" w14:textId="77777777" w:rsidTr="003067B2">
        <w:tc>
          <w:tcPr>
            <w:tcW w:w="4077" w:type="dxa"/>
            <w:shd w:val="clear" w:color="auto" w:fill="auto"/>
            <w:vAlign w:val="bottom"/>
          </w:tcPr>
          <w:p w14:paraId="7BE02A15" w14:textId="77777777" w:rsidR="003858E8" w:rsidRPr="009B41E1" w:rsidRDefault="003858E8" w:rsidP="003858E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B686E" w14:textId="29FD1F9B" w:rsidR="003858E8" w:rsidRPr="008F526B" w:rsidRDefault="003858E8" w:rsidP="003858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2.6</w:t>
            </w:r>
          </w:p>
        </w:tc>
        <w:tc>
          <w:tcPr>
            <w:tcW w:w="236" w:type="dxa"/>
            <w:shd w:val="clear" w:color="auto" w:fill="auto"/>
          </w:tcPr>
          <w:p w14:paraId="6DA22717" w14:textId="77777777" w:rsidR="003858E8" w:rsidRPr="008F526B" w:rsidRDefault="003858E8" w:rsidP="003858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2831D" w14:textId="105F2196" w:rsidR="003858E8" w:rsidRPr="008F526B" w:rsidRDefault="003858E8" w:rsidP="003858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</w:t>
            </w:r>
            <w:r w:rsidR="003067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12C966C" w14:textId="77777777" w:rsidR="003858E8" w:rsidRPr="008F526B" w:rsidRDefault="003858E8" w:rsidP="003858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3917D" w14:textId="7A75F114" w:rsidR="003858E8" w:rsidRPr="008F526B" w:rsidRDefault="003858E8" w:rsidP="003858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2.6</w:t>
            </w:r>
          </w:p>
        </w:tc>
        <w:tc>
          <w:tcPr>
            <w:tcW w:w="236" w:type="dxa"/>
            <w:shd w:val="clear" w:color="auto" w:fill="auto"/>
          </w:tcPr>
          <w:p w14:paraId="46414F10" w14:textId="77777777" w:rsidR="003858E8" w:rsidRPr="008F526B" w:rsidRDefault="003858E8" w:rsidP="003858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2ECCE" w14:textId="574FD4ED" w:rsidR="003858E8" w:rsidRPr="008F526B" w:rsidRDefault="003858E8" w:rsidP="003858E8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121,812</w:t>
            </w:r>
          </w:p>
        </w:tc>
      </w:tr>
    </w:tbl>
    <w:p w14:paraId="7FEF1985" w14:textId="77777777" w:rsidR="009B41E1" w:rsidRPr="00E32DE3" w:rsidRDefault="009B41E1" w:rsidP="006C34A8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20"/>
          <w:szCs w:val="20"/>
        </w:rPr>
      </w:pPr>
    </w:p>
    <w:tbl>
      <w:tblPr>
        <w:tblW w:w="91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59"/>
        <w:gridCol w:w="1126"/>
        <w:gridCol w:w="242"/>
        <w:gridCol w:w="1045"/>
        <w:gridCol w:w="268"/>
        <w:gridCol w:w="1085"/>
      </w:tblGrid>
      <w:tr w:rsidR="009B41E1" w:rsidRPr="00ED338C" w14:paraId="20C1B271" w14:textId="77777777" w:rsidTr="003067B2">
        <w:tc>
          <w:tcPr>
            <w:tcW w:w="4050" w:type="dxa"/>
            <w:shd w:val="clear" w:color="auto" w:fill="auto"/>
          </w:tcPr>
          <w:p w14:paraId="783BFB67" w14:textId="77777777" w:rsidR="009B41E1" w:rsidRPr="00ED338C" w:rsidRDefault="009B41E1" w:rsidP="009A62A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5" w:type="dxa"/>
            <w:gridSpan w:val="7"/>
            <w:shd w:val="clear" w:color="auto" w:fill="auto"/>
          </w:tcPr>
          <w:p w14:paraId="30289AA6" w14:textId="77777777" w:rsidR="009B41E1" w:rsidRPr="00ED338C" w:rsidRDefault="009B41E1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A4E25" w:rsidRPr="00ED338C" w14:paraId="12C7737A" w14:textId="77777777" w:rsidTr="003067B2">
        <w:tc>
          <w:tcPr>
            <w:tcW w:w="4050" w:type="dxa"/>
            <w:shd w:val="clear" w:color="auto" w:fill="auto"/>
          </w:tcPr>
          <w:p w14:paraId="41E74E40" w14:textId="5BAFF350" w:rsidR="002A4E25" w:rsidRPr="002A4E25" w:rsidRDefault="002A4E25" w:rsidP="002A4E2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4E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65" w:type="dxa"/>
            <w:gridSpan w:val="3"/>
            <w:shd w:val="clear" w:color="auto" w:fill="auto"/>
          </w:tcPr>
          <w:p w14:paraId="61B1C5BD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  <w:shd w:val="clear" w:color="auto" w:fill="auto"/>
          </w:tcPr>
          <w:p w14:paraId="7BFBD15A" w14:textId="77777777" w:rsidR="002A4E25" w:rsidRPr="00ED338C" w:rsidRDefault="002A4E25" w:rsidP="002A4E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069B66E8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A4E25" w:rsidRPr="00ED338C" w14:paraId="54935A4B" w14:textId="77777777" w:rsidTr="003067B2">
        <w:tc>
          <w:tcPr>
            <w:tcW w:w="4050" w:type="dxa"/>
            <w:shd w:val="clear" w:color="auto" w:fill="auto"/>
          </w:tcPr>
          <w:p w14:paraId="08A5D4B5" w14:textId="57CD55C7" w:rsidR="002A4E25" w:rsidRPr="00B41671" w:rsidRDefault="00B41671" w:rsidP="002A4E2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416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416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416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CDDDEDF" w14:textId="52E43FC3" w:rsidR="002A4E25" w:rsidRPr="00ED338C" w:rsidRDefault="006145CD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8E4A5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9" w:type="dxa"/>
            <w:shd w:val="clear" w:color="auto" w:fill="auto"/>
          </w:tcPr>
          <w:p w14:paraId="46BBF6EA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33FC4A0C" w14:textId="4FEB105C" w:rsidR="002A4E25" w:rsidRPr="00ED338C" w:rsidRDefault="006145CD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8E4A5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2" w:type="dxa"/>
            <w:shd w:val="clear" w:color="auto" w:fill="auto"/>
          </w:tcPr>
          <w:p w14:paraId="70B17C6F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63FF9280" w14:textId="208C9794" w:rsidR="002A4E25" w:rsidRPr="00ED338C" w:rsidRDefault="006145CD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8E4A5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5EA43328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C4B6CA2" w14:textId="276A03AC" w:rsidR="002A4E25" w:rsidRPr="00ED338C" w:rsidRDefault="006145CD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8E4A5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A4E25" w:rsidRPr="00ED338C" w14:paraId="65D14C91" w14:textId="77777777" w:rsidTr="003067B2">
        <w:tc>
          <w:tcPr>
            <w:tcW w:w="4050" w:type="dxa"/>
            <w:shd w:val="clear" w:color="auto" w:fill="auto"/>
          </w:tcPr>
          <w:p w14:paraId="33FBC81D" w14:textId="77777777" w:rsidR="002A4E25" w:rsidRPr="00ED338C" w:rsidRDefault="002A4E25" w:rsidP="002A4E2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5" w:type="dxa"/>
            <w:gridSpan w:val="7"/>
            <w:shd w:val="clear" w:color="auto" w:fill="auto"/>
          </w:tcPr>
          <w:p w14:paraId="5D38C458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4A5B" w:rsidRPr="00ED338C" w14:paraId="5445C468" w14:textId="77777777" w:rsidTr="003067B2">
        <w:tc>
          <w:tcPr>
            <w:tcW w:w="4050" w:type="dxa"/>
            <w:shd w:val="clear" w:color="auto" w:fill="auto"/>
          </w:tcPr>
          <w:p w14:paraId="29734665" w14:textId="77777777" w:rsidR="008E4A5B" w:rsidRPr="00ED338C" w:rsidRDefault="008E4A5B" w:rsidP="008E4A5B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6063DD" w14:textId="69C4E78C" w:rsidR="008E4A5B" w:rsidRPr="00ED338C" w:rsidRDefault="007D009C" w:rsidP="008E4A5B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="007A36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259" w:type="dxa"/>
            <w:shd w:val="clear" w:color="auto" w:fill="auto"/>
          </w:tcPr>
          <w:p w14:paraId="7AE3E096" w14:textId="77777777" w:rsidR="008E4A5B" w:rsidRPr="00ED338C" w:rsidRDefault="008E4A5B" w:rsidP="008E4A5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32BC964" w14:textId="7E768869" w:rsidR="008E4A5B" w:rsidRPr="00ED338C" w:rsidRDefault="008E4A5B" w:rsidP="008E4A5B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82,322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1D9AE37" w14:textId="77777777" w:rsidR="008E4A5B" w:rsidRPr="00ED338C" w:rsidRDefault="008E4A5B" w:rsidP="008E4A5B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6FD1FE3" w14:textId="3BDB78BF" w:rsidR="008E4A5B" w:rsidRPr="00ED338C" w:rsidRDefault="007A36CE" w:rsidP="008E4A5B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7BD323E" w14:textId="77777777" w:rsidR="008E4A5B" w:rsidRPr="00ED338C" w:rsidRDefault="008E4A5B" w:rsidP="008E4A5B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03D21C8" w14:textId="721ED5F0" w:rsidR="008E4A5B" w:rsidRPr="00ED338C" w:rsidRDefault="008E4A5B" w:rsidP="008E4A5B">
            <w:pPr>
              <w:tabs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</w:tr>
      <w:tr w:rsidR="008E4A5B" w:rsidRPr="00ED338C" w14:paraId="5D0AD754" w14:textId="77777777" w:rsidTr="003067B2">
        <w:trPr>
          <w:trHeight w:val="70"/>
        </w:trPr>
        <w:tc>
          <w:tcPr>
            <w:tcW w:w="4050" w:type="dxa"/>
            <w:shd w:val="clear" w:color="auto" w:fill="auto"/>
          </w:tcPr>
          <w:p w14:paraId="138C9FF4" w14:textId="77777777" w:rsidR="008E4A5B" w:rsidRPr="00ED338C" w:rsidRDefault="008E4A5B" w:rsidP="008E4A5B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หักกลบ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รายการของ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102C6" w14:textId="63FFB8AF" w:rsidR="008E4A5B" w:rsidRPr="00ED338C" w:rsidRDefault="007A36CE" w:rsidP="008E4A5B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259" w:type="dxa"/>
            <w:shd w:val="clear" w:color="auto" w:fill="auto"/>
          </w:tcPr>
          <w:p w14:paraId="17342313" w14:textId="77777777" w:rsidR="008E4A5B" w:rsidRPr="00AC693B" w:rsidRDefault="008E4A5B" w:rsidP="008E4A5B">
            <w:pPr>
              <w:tabs>
                <w:tab w:val="decimal" w:pos="882"/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6324BC5" w14:textId="7FA0286B" w:rsidR="008E4A5B" w:rsidRPr="00ED338C" w:rsidRDefault="008E4A5B" w:rsidP="008E4A5B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91A36E" w14:textId="77777777" w:rsidR="008E4A5B" w:rsidRPr="00ED338C" w:rsidRDefault="008E4A5B" w:rsidP="008E4A5B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83764C9" w14:textId="2EC97DF8" w:rsidR="008E4A5B" w:rsidRPr="00ED338C" w:rsidRDefault="007A36CE" w:rsidP="008E4A5B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0226B35" w14:textId="77777777" w:rsidR="008E4A5B" w:rsidRPr="00ED338C" w:rsidRDefault="008E4A5B" w:rsidP="008E4A5B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3779138" w14:textId="046B3B1A" w:rsidR="008E4A5B" w:rsidRPr="00ED338C" w:rsidRDefault="008E4A5B" w:rsidP="008E4A5B">
            <w:pPr>
              <w:tabs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E4A5B" w:rsidRPr="00ED338C" w14:paraId="37CE1207" w14:textId="77777777" w:rsidTr="003067B2">
        <w:tc>
          <w:tcPr>
            <w:tcW w:w="4050" w:type="dxa"/>
            <w:shd w:val="clear" w:color="auto" w:fill="auto"/>
            <w:vAlign w:val="bottom"/>
          </w:tcPr>
          <w:p w14:paraId="03F38C68" w14:textId="77777777" w:rsidR="008E4A5B" w:rsidRPr="00ED338C" w:rsidRDefault="008E4A5B" w:rsidP="008E4A5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E31EC" w14:textId="238C957A" w:rsidR="008E4A5B" w:rsidRPr="00ED338C" w:rsidRDefault="007D009C" w:rsidP="008E4A5B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7A36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013</w:t>
            </w:r>
          </w:p>
        </w:tc>
        <w:tc>
          <w:tcPr>
            <w:tcW w:w="259" w:type="dxa"/>
            <w:shd w:val="clear" w:color="auto" w:fill="auto"/>
          </w:tcPr>
          <w:p w14:paraId="05ADF0CC" w14:textId="77777777" w:rsidR="008E4A5B" w:rsidRPr="00ED338C" w:rsidRDefault="008E4A5B" w:rsidP="008E4A5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FB6F36" w14:textId="0D508234" w:rsidR="008E4A5B" w:rsidRPr="00ED338C" w:rsidRDefault="008E4A5B" w:rsidP="008E4A5B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82,262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4E67828" w14:textId="77777777" w:rsidR="008E4A5B" w:rsidRPr="00ED338C" w:rsidRDefault="008E4A5B" w:rsidP="008E4A5B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C7505" w14:textId="02F26572" w:rsidR="008E4A5B" w:rsidRPr="00ED338C" w:rsidRDefault="007A36CE" w:rsidP="008E4A5B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41F62B" w14:textId="77777777" w:rsidR="008E4A5B" w:rsidRPr="00ED338C" w:rsidRDefault="008E4A5B" w:rsidP="008E4A5B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D8FB0" w14:textId="0FC10C50" w:rsidR="008E4A5B" w:rsidRPr="00ED338C" w:rsidRDefault="008E4A5B" w:rsidP="008E4A5B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8E22413" w14:textId="77777777" w:rsidR="00E32DE3" w:rsidRDefault="00E32DE3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10BF527" w14:textId="77777777" w:rsidR="00A14BDD" w:rsidRPr="00ED338C" w:rsidRDefault="00A14BDD" w:rsidP="00A14BDD">
      <w:pPr>
        <w:pStyle w:val="Bo-C1Content"/>
        <w:ind w:left="540"/>
        <w:rPr>
          <w:cs/>
        </w:rPr>
      </w:pPr>
      <w:r w:rsidRPr="00ED338C">
        <w:rPr>
          <w:cs/>
        </w:rPr>
        <w:lastRenderedPageBreak/>
        <w:t>รายการเคลื่อนไหวขอ</w:t>
      </w:r>
      <w:r w:rsidR="00E178DA">
        <w:rPr>
          <w:rFonts w:hint="cs"/>
          <w:cs/>
        </w:rPr>
        <w:t>ง</w:t>
      </w:r>
      <w:r w:rsidRPr="00ED338C">
        <w:rPr>
          <w:cs/>
        </w:rPr>
        <w:t>ภาษีเงินได้รอการตัดบัญชีมีดังนี้</w:t>
      </w:r>
    </w:p>
    <w:p w14:paraId="22C8BB1A" w14:textId="77777777" w:rsidR="00A14BDD" w:rsidRPr="000743C7" w:rsidRDefault="00A14BDD" w:rsidP="00A14BDD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8"/>
        <w:gridCol w:w="1288"/>
        <w:gridCol w:w="236"/>
        <w:gridCol w:w="1164"/>
        <w:gridCol w:w="240"/>
        <w:gridCol w:w="1158"/>
        <w:gridCol w:w="236"/>
        <w:gridCol w:w="1080"/>
      </w:tblGrid>
      <w:tr w:rsidR="00A14BDD" w:rsidRPr="00ED338C" w14:paraId="56CA2089" w14:textId="77777777" w:rsidTr="007842E4">
        <w:tc>
          <w:tcPr>
            <w:tcW w:w="3778" w:type="dxa"/>
            <w:shd w:val="clear" w:color="auto" w:fill="auto"/>
          </w:tcPr>
          <w:p w14:paraId="09BE976F" w14:textId="77777777" w:rsidR="00A14BDD" w:rsidRPr="00ED338C" w:rsidRDefault="00A14BDD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  <w:shd w:val="clear" w:color="auto" w:fill="auto"/>
            <w:vAlign w:val="bottom"/>
          </w:tcPr>
          <w:p w14:paraId="6FC43FA2" w14:textId="77777777" w:rsidR="00A14BDD" w:rsidRPr="00ED338C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14BDD" w:rsidRPr="00ED338C" w14:paraId="44DCBD22" w14:textId="77777777" w:rsidTr="007842E4">
        <w:tc>
          <w:tcPr>
            <w:tcW w:w="3778" w:type="dxa"/>
            <w:shd w:val="clear" w:color="auto" w:fill="auto"/>
          </w:tcPr>
          <w:p w14:paraId="234F1D2F" w14:textId="77777777" w:rsidR="00A14BDD" w:rsidRPr="00ED338C" w:rsidRDefault="00A14BDD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bottom"/>
          </w:tcPr>
          <w:p w14:paraId="2D1F5FC1" w14:textId="77777777" w:rsidR="006312B5" w:rsidRDefault="00A14BD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7A93420" w14:textId="074D67AB" w:rsidR="00A14BDD" w:rsidRPr="00E178DA" w:rsidRDefault="006145C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03A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14BDD"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="00E178DA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145C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0936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416E44" w14:textId="77777777" w:rsidR="00A14BDD" w:rsidRPr="00721122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FFAD8" w14:textId="2996ECEB" w:rsidR="00A14BDD" w:rsidRPr="00721122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="00C07B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211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="00C07B2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="00C07B2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211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B72FFF" w14:textId="77777777" w:rsidR="00A14BDD" w:rsidRPr="00721122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63B92951" w14:textId="77777777" w:rsidR="006312B5" w:rsidRDefault="00A14BD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17306E7" w14:textId="626C42AA" w:rsidR="00A14BDD" w:rsidRPr="006312B5" w:rsidRDefault="006145C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803AA5" w:rsidRPr="0063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14BDD"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E178DA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145C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0936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E178DA" w:rsidRPr="00ED338C" w14:paraId="05512413" w14:textId="77777777" w:rsidTr="007842E4">
        <w:tc>
          <w:tcPr>
            <w:tcW w:w="3778" w:type="dxa"/>
            <w:shd w:val="clear" w:color="auto" w:fill="auto"/>
          </w:tcPr>
          <w:p w14:paraId="6350ACCC" w14:textId="77777777" w:rsidR="00E178DA" w:rsidRPr="00ED338C" w:rsidRDefault="00E178DA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Merge/>
            <w:shd w:val="clear" w:color="auto" w:fill="auto"/>
            <w:vAlign w:val="bottom"/>
          </w:tcPr>
          <w:p w14:paraId="2901FA15" w14:textId="77777777" w:rsidR="00E178DA" w:rsidRPr="00721122" w:rsidRDefault="00E178DA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E3C7A7" w14:textId="77777777" w:rsidR="00E178DA" w:rsidRPr="00721122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shd w:val="clear" w:color="auto" w:fill="auto"/>
            <w:vAlign w:val="bottom"/>
          </w:tcPr>
          <w:p w14:paraId="7C6F2B34" w14:textId="77777777" w:rsidR="00E178DA" w:rsidRPr="00721122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D96C6A" w14:textId="77777777" w:rsidR="00E178DA" w:rsidRPr="00721122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63210888" w14:textId="77777777" w:rsidR="00E178DA" w:rsidRPr="006312B5" w:rsidRDefault="00E178DA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14BDD" w:rsidRPr="006E4F8A" w14:paraId="61E21E0E" w14:textId="77777777" w:rsidTr="007842E4">
        <w:tc>
          <w:tcPr>
            <w:tcW w:w="3778" w:type="dxa"/>
            <w:shd w:val="clear" w:color="auto" w:fill="auto"/>
          </w:tcPr>
          <w:p w14:paraId="14E19824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14:paraId="2D964923" w14:textId="77777777" w:rsidR="00A14BDD" w:rsidRPr="006E4F8A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980960F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509AF30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shd w:val="clear" w:color="auto" w:fill="auto"/>
          </w:tcPr>
          <w:p w14:paraId="6F92BA72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B07AAD6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  <w:shd w:val="clear" w:color="auto" w:fill="auto"/>
          </w:tcPr>
          <w:p w14:paraId="2031C4A9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3052570B" w14:textId="77777777" w:rsidR="00A14BDD" w:rsidRPr="00D70047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4BDD" w:rsidRPr="006E4F8A" w14:paraId="305E27E4" w14:textId="77777777" w:rsidTr="007842E4">
        <w:tc>
          <w:tcPr>
            <w:tcW w:w="3778" w:type="dxa"/>
            <w:shd w:val="clear" w:color="auto" w:fill="auto"/>
          </w:tcPr>
          <w:p w14:paraId="3AA7EFDB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  <w:shd w:val="clear" w:color="auto" w:fill="auto"/>
            <w:vAlign w:val="bottom"/>
          </w:tcPr>
          <w:p w14:paraId="57A96632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C26A80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57C7E46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  <w:shd w:val="clear" w:color="auto" w:fill="auto"/>
          </w:tcPr>
          <w:p w14:paraId="44053219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65FCDDD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74695686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08293836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14BDD" w:rsidRPr="006E4F8A" w14:paraId="334AB80C" w14:textId="77777777" w:rsidTr="007842E4">
        <w:tc>
          <w:tcPr>
            <w:tcW w:w="3778" w:type="dxa"/>
            <w:shd w:val="clear" w:color="auto" w:fill="auto"/>
          </w:tcPr>
          <w:p w14:paraId="272D191E" w14:textId="77777777" w:rsidR="00A14BDD" w:rsidRPr="001703A0" w:rsidRDefault="00A14BDD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  <w:shd w:val="clear" w:color="auto" w:fill="auto"/>
          </w:tcPr>
          <w:p w14:paraId="08294BB9" w14:textId="77777777" w:rsidR="00A14BDD" w:rsidRPr="006E4F8A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14BDD" w:rsidRPr="006E4F8A" w14:paraId="2FFA81FA" w14:textId="77777777" w:rsidTr="007842E4">
        <w:tc>
          <w:tcPr>
            <w:tcW w:w="3778" w:type="dxa"/>
            <w:shd w:val="clear" w:color="auto" w:fill="auto"/>
          </w:tcPr>
          <w:p w14:paraId="548374E8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  <w:shd w:val="clear" w:color="auto" w:fill="auto"/>
          </w:tcPr>
          <w:p w14:paraId="5228CC3C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2FFF7B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0668B175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96C8994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53E6ECD0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D17D46F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3D7D3D" w14:textId="77777777" w:rsidR="00A14BDD" w:rsidRPr="00D70047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93662" w:rsidRPr="006E4F8A" w14:paraId="7AFF109E" w14:textId="77777777" w:rsidTr="007842E4">
        <w:tc>
          <w:tcPr>
            <w:tcW w:w="3778" w:type="dxa"/>
            <w:shd w:val="clear" w:color="auto" w:fill="auto"/>
          </w:tcPr>
          <w:p w14:paraId="38590E31" w14:textId="77777777" w:rsidR="00093662" w:rsidRPr="00C74898" w:rsidRDefault="00093662" w:rsidP="0009366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B823462" w14:textId="0991AAB7" w:rsidR="00093662" w:rsidRPr="004A6AE7" w:rsidRDefault="00A85595" w:rsidP="000936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="0009366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36" w:type="dxa"/>
            <w:shd w:val="clear" w:color="auto" w:fill="auto"/>
          </w:tcPr>
          <w:p w14:paraId="5D20717C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0AE92BD" w14:textId="2981E73F" w:rsidR="00093662" w:rsidRPr="000B6EEE" w:rsidRDefault="00A85595" w:rsidP="000936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A36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403DB2" w14:textId="77777777" w:rsidR="00093662" w:rsidRPr="004A6AE7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2F8B91C2" w14:textId="230563FB" w:rsidR="00093662" w:rsidRPr="007C5623" w:rsidRDefault="007A36CE" w:rsidP="007C5623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38CE1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205F91" w14:textId="27173F66" w:rsidR="00093662" w:rsidRPr="004A6AE7" w:rsidRDefault="00A85595" w:rsidP="0009366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7A36CE">
              <w:rPr>
                <w:rFonts w:ascii="Angsana New" w:hAnsi="Angsana New"/>
                <w:sz w:val="30"/>
                <w:szCs w:val="30"/>
              </w:rPr>
              <w:t>,9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093662" w:rsidRPr="006E4F8A" w14:paraId="6F710E3C" w14:textId="77777777" w:rsidTr="007842E4">
        <w:tc>
          <w:tcPr>
            <w:tcW w:w="3778" w:type="dxa"/>
            <w:shd w:val="clear" w:color="auto" w:fill="auto"/>
          </w:tcPr>
          <w:p w14:paraId="262D8086" w14:textId="77777777" w:rsidR="00093662" w:rsidRPr="003E0433" w:rsidRDefault="00093662" w:rsidP="0009366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AA869B9" w14:textId="18C7C622" w:rsidR="00093662" w:rsidRPr="004A6AE7" w:rsidRDefault="00093662" w:rsidP="000936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4,103</w:t>
            </w:r>
          </w:p>
        </w:tc>
        <w:tc>
          <w:tcPr>
            <w:tcW w:w="236" w:type="dxa"/>
            <w:shd w:val="clear" w:color="auto" w:fill="auto"/>
          </w:tcPr>
          <w:p w14:paraId="69ECBE43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A4C0B4C" w14:textId="5C1EA247" w:rsidR="00093662" w:rsidRPr="00F9646F" w:rsidRDefault="007A36CE" w:rsidP="000936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(1,192)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25A3F39" w14:textId="77777777" w:rsidR="00093662" w:rsidRPr="004A6AE7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2B3834AA" w14:textId="20D96AF4" w:rsidR="00093662" w:rsidRPr="007C5623" w:rsidRDefault="007A36CE" w:rsidP="007C5623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493820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FAD959" w14:textId="7423CE27" w:rsidR="00093662" w:rsidRPr="004A6AE7" w:rsidRDefault="007A36CE" w:rsidP="0009366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</w:tr>
      <w:tr w:rsidR="00093662" w:rsidRPr="006E4F8A" w14:paraId="1BD96AAA" w14:textId="77777777" w:rsidTr="007842E4">
        <w:tc>
          <w:tcPr>
            <w:tcW w:w="3778" w:type="dxa"/>
            <w:shd w:val="clear" w:color="auto" w:fill="auto"/>
          </w:tcPr>
          <w:p w14:paraId="5F3C0B02" w14:textId="77777777" w:rsidR="00093662" w:rsidRPr="009F4DF6" w:rsidRDefault="00093662" w:rsidP="00093662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D7F2545" w14:textId="4306F215" w:rsidR="00093662" w:rsidRPr="004A6AE7" w:rsidRDefault="00093662" w:rsidP="000936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24,294</w:t>
            </w:r>
          </w:p>
        </w:tc>
        <w:tc>
          <w:tcPr>
            <w:tcW w:w="236" w:type="dxa"/>
            <w:shd w:val="clear" w:color="auto" w:fill="auto"/>
          </w:tcPr>
          <w:p w14:paraId="31C57DDE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07A712A" w14:textId="50147223" w:rsidR="00093662" w:rsidRPr="004A6AE7" w:rsidRDefault="007A36CE" w:rsidP="00A855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(209)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53FE9E" w14:textId="77777777" w:rsidR="00093662" w:rsidRPr="004A6AE7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55BF39A" w14:textId="4FE8D327" w:rsidR="00093662" w:rsidRPr="004A6AE7" w:rsidRDefault="007A36CE" w:rsidP="007C5623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D383B" w14:textId="77777777" w:rsidR="00093662" w:rsidRPr="004A6AE7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830EBF" w14:textId="04C5EAC2" w:rsidR="00093662" w:rsidRPr="004A6AE7" w:rsidRDefault="007A36CE" w:rsidP="0009366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24,085</w:t>
            </w:r>
          </w:p>
        </w:tc>
      </w:tr>
      <w:tr w:rsidR="00A85595" w:rsidRPr="006E4F8A" w14:paraId="2B4CA029" w14:textId="77777777" w:rsidTr="007842E4">
        <w:tc>
          <w:tcPr>
            <w:tcW w:w="3778" w:type="dxa"/>
            <w:shd w:val="clear" w:color="auto" w:fill="auto"/>
          </w:tcPr>
          <w:p w14:paraId="1360CEED" w14:textId="41A57DC6" w:rsidR="00A85595" w:rsidRPr="00576E30" w:rsidRDefault="00A85595" w:rsidP="00093662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ประมาณการหนี้สินสำหรับต้นทุนในการ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รื้อถอน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3EF18AB" w14:textId="254CB5DF" w:rsidR="00A85595" w:rsidRPr="00A85595" w:rsidRDefault="00A85595" w:rsidP="000936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5,387</w:t>
            </w:r>
          </w:p>
        </w:tc>
        <w:tc>
          <w:tcPr>
            <w:tcW w:w="236" w:type="dxa"/>
            <w:shd w:val="clear" w:color="auto" w:fill="auto"/>
          </w:tcPr>
          <w:p w14:paraId="0691FEF0" w14:textId="77777777" w:rsidR="00A85595" w:rsidRPr="006E4F8A" w:rsidRDefault="00A85595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9EDF41D" w14:textId="3586854C" w:rsidR="00A85595" w:rsidRDefault="00A85595" w:rsidP="000936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7,738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BAB57B" w14:textId="77777777" w:rsidR="00A85595" w:rsidRPr="004A6AE7" w:rsidRDefault="00A85595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DD10B53" w14:textId="04B48430" w:rsidR="00A85595" w:rsidRDefault="00A85595" w:rsidP="007C5623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AC283F" w14:textId="77777777" w:rsidR="00A85595" w:rsidRPr="004A6AE7" w:rsidRDefault="00A85595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0E276" w14:textId="1CD68C51" w:rsidR="00A85595" w:rsidRDefault="00A85595" w:rsidP="0009366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13,125</w:t>
            </w:r>
          </w:p>
        </w:tc>
      </w:tr>
      <w:tr w:rsidR="00093662" w:rsidRPr="000316D4" w14:paraId="10E93BED" w14:textId="77777777" w:rsidTr="007842E4">
        <w:tc>
          <w:tcPr>
            <w:tcW w:w="3778" w:type="dxa"/>
            <w:shd w:val="clear" w:color="auto" w:fill="auto"/>
            <w:vAlign w:val="bottom"/>
          </w:tcPr>
          <w:p w14:paraId="7EDDB4DA" w14:textId="4D8327F2" w:rsidR="00093662" w:rsidRPr="000316D4" w:rsidRDefault="00093662" w:rsidP="0009366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00446" w14:textId="1D4884E4" w:rsidR="00093662" w:rsidRPr="000316D4" w:rsidRDefault="00093662" w:rsidP="00174B3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6" w:hanging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1,882</w:t>
            </w:r>
          </w:p>
        </w:tc>
        <w:tc>
          <w:tcPr>
            <w:tcW w:w="236" w:type="dxa"/>
            <w:shd w:val="clear" w:color="auto" w:fill="auto"/>
          </w:tcPr>
          <w:p w14:paraId="5660B10B" w14:textId="77777777" w:rsidR="00093662" w:rsidRPr="000316D4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D500" w14:textId="25BFEF6F" w:rsidR="00093662" w:rsidRPr="000316D4" w:rsidRDefault="007A36CE" w:rsidP="000936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1C5151" w14:textId="77777777" w:rsidR="00093662" w:rsidRPr="000316D4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874FA" w14:textId="31F96812" w:rsidR="00093662" w:rsidRPr="000316D4" w:rsidRDefault="007A36CE" w:rsidP="00093662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5C91E3" w14:textId="77777777" w:rsidR="00093662" w:rsidRPr="000316D4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556A2" w14:textId="01E28B4C" w:rsidR="00093662" w:rsidRPr="000316D4" w:rsidRDefault="007A36CE" w:rsidP="0009366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5,972</w:t>
            </w:r>
          </w:p>
        </w:tc>
      </w:tr>
      <w:tr w:rsidR="00093662" w:rsidRPr="006E4F8A" w14:paraId="6F897666" w14:textId="77777777" w:rsidTr="007842E4">
        <w:tc>
          <w:tcPr>
            <w:tcW w:w="3778" w:type="dxa"/>
            <w:shd w:val="clear" w:color="auto" w:fill="auto"/>
            <w:vAlign w:val="bottom"/>
          </w:tcPr>
          <w:p w14:paraId="5EACB9FA" w14:textId="77777777" w:rsidR="00093662" w:rsidRPr="006E4F8A" w:rsidRDefault="00093662" w:rsidP="0009366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7A595" w14:textId="761D2D7C" w:rsidR="00093662" w:rsidRPr="004A6AE7" w:rsidRDefault="00093662" w:rsidP="000936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82,322</w:t>
            </w:r>
          </w:p>
        </w:tc>
        <w:tc>
          <w:tcPr>
            <w:tcW w:w="236" w:type="dxa"/>
            <w:shd w:val="clear" w:color="auto" w:fill="auto"/>
          </w:tcPr>
          <w:p w14:paraId="5A47FEF9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D78FE" w14:textId="3C891B64" w:rsidR="00093662" w:rsidRPr="004A6AE7" w:rsidRDefault="00A85595" w:rsidP="000936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7A36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E75647" w14:textId="77777777" w:rsidR="00093662" w:rsidRPr="004A6AE7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5CFDE" w14:textId="481A3967" w:rsidR="00093662" w:rsidRPr="004A6AE7" w:rsidRDefault="007A36CE" w:rsidP="007C5623">
            <w:pPr>
              <w:pStyle w:val="acctfourfigures"/>
              <w:tabs>
                <w:tab w:val="clear" w:pos="765"/>
              </w:tabs>
              <w:spacing w:line="240" w:lineRule="atLeast"/>
              <w:ind w:left="-60" w:right="-96" w:hanging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424AE" w14:textId="77777777" w:rsidR="00093662" w:rsidRPr="004A6AE7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E0076C" w14:textId="27B93672" w:rsidR="00093662" w:rsidRPr="004A6AE7" w:rsidRDefault="00A85595" w:rsidP="0009366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7A36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033</w:t>
            </w:r>
          </w:p>
        </w:tc>
      </w:tr>
      <w:tr w:rsidR="00093662" w:rsidRPr="006E4F8A" w14:paraId="1866F79D" w14:textId="77777777" w:rsidTr="007842E4">
        <w:tc>
          <w:tcPr>
            <w:tcW w:w="3778" w:type="dxa"/>
            <w:shd w:val="clear" w:color="auto" w:fill="auto"/>
          </w:tcPr>
          <w:p w14:paraId="079021CA" w14:textId="77777777" w:rsidR="00093662" w:rsidRPr="00AE6359" w:rsidRDefault="00093662" w:rsidP="00093662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F6D0A3D" w14:textId="77777777" w:rsidR="00093662" w:rsidRPr="00AE6359" w:rsidRDefault="00093662" w:rsidP="00093662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52EA76B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79D984DE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CB200D" w14:textId="77777777" w:rsidR="00093662" w:rsidRPr="006E4F8A" w:rsidRDefault="00093662" w:rsidP="0009366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3995FAD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DF8383A" w14:textId="77777777" w:rsidR="00093662" w:rsidRPr="006E4F8A" w:rsidRDefault="00093662" w:rsidP="0009366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91F4BE" w14:textId="77777777" w:rsidR="00093662" w:rsidRPr="00AE6359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93662" w:rsidRPr="006E4F8A" w14:paraId="17CD1358" w14:textId="77777777" w:rsidTr="007842E4">
        <w:tc>
          <w:tcPr>
            <w:tcW w:w="3778" w:type="dxa"/>
            <w:shd w:val="clear" w:color="auto" w:fill="auto"/>
          </w:tcPr>
          <w:p w14:paraId="41360CAA" w14:textId="77777777" w:rsidR="00093662" w:rsidRPr="000D352B" w:rsidRDefault="00093662" w:rsidP="0009366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190AC4D" w14:textId="77777777" w:rsidR="00093662" w:rsidRPr="00D70047" w:rsidRDefault="00093662" w:rsidP="00093662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62ED7F2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3E1F2DD0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D2D68AB" w14:textId="77777777" w:rsidR="00093662" w:rsidRPr="006E4F8A" w:rsidRDefault="00093662" w:rsidP="0009366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6215355F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2AD61C4" w14:textId="77777777" w:rsidR="00093662" w:rsidRPr="006E4F8A" w:rsidRDefault="00093662" w:rsidP="0009366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8C7764" w14:textId="77777777" w:rsidR="00093662" w:rsidRPr="00D70047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93662" w:rsidRPr="006E4F8A" w14:paraId="4F706875" w14:textId="77777777" w:rsidTr="007842E4">
        <w:tc>
          <w:tcPr>
            <w:tcW w:w="3778" w:type="dxa"/>
            <w:shd w:val="clear" w:color="auto" w:fill="auto"/>
          </w:tcPr>
          <w:p w14:paraId="316BCC8B" w14:textId="68D957DA" w:rsidR="00093662" w:rsidRPr="00F13C1E" w:rsidRDefault="00093662" w:rsidP="00093662">
            <w:pPr>
              <w:ind w:left="162" w:right="-72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13C1E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การปรับมูลค่ายุติธรรมของ</w:t>
            </w:r>
            <w:r w:rsidRPr="00F13C1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F92C578" w14:textId="7DB84DFA" w:rsidR="00093662" w:rsidRPr="004A6AE7" w:rsidRDefault="00093662" w:rsidP="000936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AE3F53" w14:textId="77777777" w:rsidR="00093662" w:rsidRPr="00782E64" w:rsidRDefault="00093662" w:rsidP="00093662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3C00582" w14:textId="7F5E66F8" w:rsidR="00093662" w:rsidRPr="004A6AE7" w:rsidRDefault="007A36CE" w:rsidP="000936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A0021A" w14:textId="77777777" w:rsidR="00093662" w:rsidRPr="004A6AE7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3D7D69ED" w14:textId="38E63897" w:rsidR="00093662" w:rsidRPr="006E4F8A" w:rsidRDefault="007A36CE" w:rsidP="007C5623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5571B5" w14:textId="77777777" w:rsidR="00093662" w:rsidRPr="00E27870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F7E09A" w14:textId="1911FA78" w:rsidR="00093662" w:rsidRPr="004A6AE7" w:rsidRDefault="007A36CE" w:rsidP="000936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</w:tr>
      <w:tr w:rsidR="00093662" w:rsidRPr="006E4F8A" w14:paraId="61784AE7" w14:textId="77777777" w:rsidTr="007842E4">
        <w:tc>
          <w:tcPr>
            <w:tcW w:w="3778" w:type="dxa"/>
            <w:shd w:val="clear" w:color="auto" w:fill="auto"/>
            <w:vAlign w:val="bottom"/>
          </w:tcPr>
          <w:p w14:paraId="26643BA7" w14:textId="77777777" w:rsidR="00093662" w:rsidRPr="006E4F8A" w:rsidRDefault="00093662" w:rsidP="0009366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145C4" w14:textId="321099B8" w:rsidR="00093662" w:rsidRPr="00231E43" w:rsidRDefault="00093662" w:rsidP="000936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EE50B6" w14:textId="77777777" w:rsidR="00093662" w:rsidRPr="004A6AE7" w:rsidRDefault="00093662" w:rsidP="00093662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B2E28" w14:textId="3BBA24C4" w:rsidR="00093662" w:rsidRPr="0020336C" w:rsidRDefault="007A36CE" w:rsidP="000936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469EC7" w14:textId="77777777" w:rsidR="00093662" w:rsidRPr="004A6AE7" w:rsidRDefault="00093662" w:rsidP="00093662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627DC" w14:textId="7315CE59" w:rsidR="00093662" w:rsidRPr="00C11497" w:rsidRDefault="007A36CE" w:rsidP="007C5623">
            <w:pPr>
              <w:pStyle w:val="acctfourfigures"/>
              <w:tabs>
                <w:tab w:val="clear" w:pos="765"/>
              </w:tabs>
              <w:spacing w:line="240" w:lineRule="atLeast"/>
              <w:ind w:left="-60" w:right="-96" w:hanging="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40E97" w14:textId="77777777" w:rsidR="00093662" w:rsidRPr="00E27870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0B7CE" w14:textId="3FEE6D5C" w:rsidR="00093662" w:rsidRPr="00F97D19" w:rsidRDefault="007A36CE" w:rsidP="000936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(20)</w:t>
            </w:r>
          </w:p>
        </w:tc>
      </w:tr>
      <w:tr w:rsidR="00093662" w:rsidRPr="006E4F8A" w14:paraId="0FD6E387" w14:textId="77777777" w:rsidTr="007842E4">
        <w:tc>
          <w:tcPr>
            <w:tcW w:w="3778" w:type="dxa"/>
            <w:shd w:val="clear" w:color="auto" w:fill="auto"/>
          </w:tcPr>
          <w:p w14:paraId="5EDE5D6D" w14:textId="77777777" w:rsidR="00093662" w:rsidRPr="006E4F8A" w:rsidRDefault="00093662" w:rsidP="00093662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13B312D1" w14:textId="77777777" w:rsidR="00093662" w:rsidRPr="00AE6359" w:rsidRDefault="00093662" w:rsidP="00093662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E584D6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1B25E654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801DD2A" w14:textId="77777777" w:rsidR="00093662" w:rsidRPr="006E4F8A" w:rsidRDefault="00093662" w:rsidP="0009366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A8E5406" w14:textId="48CE3CD4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13A33C2" w14:textId="77777777" w:rsidR="00093662" w:rsidRPr="006E4F8A" w:rsidRDefault="00093662" w:rsidP="0009366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E0818E" w14:textId="77777777" w:rsidR="00093662" w:rsidRPr="00AE6359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93662" w:rsidRPr="006E4F8A" w14:paraId="3EEF4352" w14:textId="77777777" w:rsidTr="007842E4">
        <w:tc>
          <w:tcPr>
            <w:tcW w:w="3778" w:type="dxa"/>
            <w:shd w:val="clear" w:color="auto" w:fill="auto"/>
            <w:vAlign w:val="bottom"/>
          </w:tcPr>
          <w:p w14:paraId="41E37BB3" w14:textId="77777777" w:rsidR="00093662" w:rsidRPr="006E4F8A" w:rsidRDefault="00093662" w:rsidP="0009366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0D4AB5" w14:textId="304003B9" w:rsidR="00093662" w:rsidRPr="003A5941" w:rsidRDefault="00093662" w:rsidP="000936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82,262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F7E2EF" w14:textId="77777777" w:rsidR="00093662" w:rsidRPr="003A5941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C9DB37" w14:textId="3C9F819B" w:rsidR="00093662" w:rsidRPr="003A5941" w:rsidRDefault="00A85595" w:rsidP="000936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7A36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EBB880" w14:textId="77777777" w:rsidR="00093662" w:rsidRPr="003A5941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11F984" w14:textId="255FBBE4" w:rsidR="00093662" w:rsidRPr="003A5941" w:rsidRDefault="007A36CE" w:rsidP="007C5623">
            <w:pPr>
              <w:pStyle w:val="acctfourfigures"/>
              <w:tabs>
                <w:tab w:val="clear" w:pos="765"/>
              </w:tabs>
              <w:spacing w:line="240" w:lineRule="atLeast"/>
              <w:ind w:left="-60" w:right="-96" w:hanging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9E0FE6" w14:textId="77777777" w:rsidR="00093662" w:rsidRPr="003A5941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D4C751" w14:textId="4454394E" w:rsidR="00093662" w:rsidRPr="003A5941" w:rsidRDefault="00A85595" w:rsidP="0009366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  <w:r w:rsidR="007A36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013</w:t>
            </w:r>
          </w:p>
        </w:tc>
      </w:tr>
    </w:tbl>
    <w:p w14:paraId="7BF672E8" w14:textId="10AA5236" w:rsidR="00E44E13" w:rsidRDefault="00E44E13" w:rsidP="00A14BDD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7120928B" w14:textId="77777777" w:rsidR="00E44E13" w:rsidRDefault="00E44E13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8"/>
        <w:gridCol w:w="1288"/>
        <w:gridCol w:w="236"/>
        <w:gridCol w:w="1164"/>
        <w:gridCol w:w="236"/>
        <w:gridCol w:w="1162"/>
        <w:gridCol w:w="236"/>
        <w:gridCol w:w="1080"/>
      </w:tblGrid>
      <w:tr w:rsidR="00B40E56" w:rsidRPr="00ED338C" w14:paraId="44F64A96" w14:textId="77777777" w:rsidTr="00E32DE3">
        <w:trPr>
          <w:tblHeader/>
        </w:trPr>
        <w:tc>
          <w:tcPr>
            <w:tcW w:w="3778" w:type="dxa"/>
          </w:tcPr>
          <w:p w14:paraId="25438469" w14:textId="4257DA47" w:rsidR="00B40E56" w:rsidRPr="00ED338C" w:rsidRDefault="00A14BDD" w:rsidP="00060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t xml:space="preserve"> </w:t>
            </w:r>
          </w:p>
        </w:tc>
        <w:tc>
          <w:tcPr>
            <w:tcW w:w="5402" w:type="dxa"/>
            <w:gridSpan w:val="7"/>
            <w:vAlign w:val="bottom"/>
          </w:tcPr>
          <w:p w14:paraId="2A3B6DF6" w14:textId="77777777" w:rsidR="00B40E56" w:rsidRPr="00ED338C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40E56" w:rsidRPr="006312B5" w14:paraId="7FA50EE5" w14:textId="77777777" w:rsidTr="00E32DE3">
        <w:trPr>
          <w:tblHeader/>
        </w:trPr>
        <w:tc>
          <w:tcPr>
            <w:tcW w:w="3778" w:type="dxa"/>
          </w:tcPr>
          <w:p w14:paraId="37983CA0" w14:textId="77777777" w:rsidR="00B40E56" w:rsidRPr="00ED338C" w:rsidRDefault="00B40E56" w:rsidP="00060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Merge w:val="restart"/>
            <w:vAlign w:val="bottom"/>
          </w:tcPr>
          <w:p w14:paraId="665AA1AF" w14:textId="77777777" w:rsidR="00B40E56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DF9B56E" w14:textId="35613E6B" w:rsidR="00B40E56" w:rsidRPr="00E178DA" w:rsidRDefault="006145CD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40E56"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0936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2FB2044B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  <w:vAlign w:val="bottom"/>
          </w:tcPr>
          <w:p w14:paraId="5B5B8816" w14:textId="78CC127E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="00C07B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211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="00C07B2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="00C07B2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211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6180A1D6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1ECD7386" w14:textId="77777777" w:rsidR="00B40E56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AD59AEB" w14:textId="327D54DF" w:rsidR="00B40E56" w:rsidRPr="006312B5" w:rsidRDefault="006145CD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B40E56" w:rsidRPr="0063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40E56"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0936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B40E56" w:rsidRPr="006312B5" w14:paraId="30FEABCE" w14:textId="77777777" w:rsidTr="00E32DE3">
        <w:trPr>
          <w:tblHeader/>
        </w:trPr>
        <w:tc>
          <w:tcPr>
            <w:tcW w:w="3778" w:type="dxa"/>
          </w:tcPr>
          <w:p w14:paraId="7A396C1C" w14:textId="77777777" w:rsidR="00B40E56" w:rsidRPr="00ED338C" w:rsidRDefault="00B40E56" w:rsidP="00060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Merge/>
            <w:vAlign w:val="bottom"/>
          </w:tcPr>
          <w:p w14:paraId="07F5775F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EF11B1A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vAlign w:val="bottom"/>
          </w:tcPr>
          <w:p w14:paraId="32A99900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F5F65D9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/>
            <w:vAlign w:val="bottom"/>
          </w:tcPr>
          <w:p w14:paraId="79D30F4B" w14:textId="77777777" w:rsidR="00B40E56" w:rsidRPr="006312B5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40E56" w:rsidRPr="00D70047" w14:paraId="42912527" w14:textId="77777777" w:rsidTr="00E32DE3">
        <w:trPr>
          <w:tblHeader/>
        </w:trPr>
        <w:tc>
          <w:tcPr>
            <w:tcW w:w="3778" w:type="dxa"/>
          </w:tcPr>
          <w:p w14:paraId="3511C58B" w14:textId="77777777" w:rsidR="00B40E56" w:rsidRPr="006E4F8A" w:rsidRDefault="00B40E56" w:rsidP="0006059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</w:tcPr>
          <w:p w14:paraId="05D438D2" w14:textId="77777777" w:rsidR="00B40E56" w:rsidRPr="006E4F8A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994832B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1178C8EA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61C066A3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D2E6CCF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691102C2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vAlign w:val="bottom"/>
          </w:tcPr>
          <w:p w14:paraId="4CA3CA35" w14:textId="77777777" w:rsidR="00B40E56" w:rsidRPr="00D70047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0E56" w:rsidRPr="003A3233" w14:paraId="296DC65F" w14:textId="77777777" w:rsidTr="00E32DE3">
        <w:trPr>
          <w:tblHeader/>
        </w:trPr>
        <w:tc>
          <w:tcPr>
            <w:tcW w:w="3778" w:type="dxa"/>
          </w:tcPr>
          <w:p w14:paraId="554B1119" w14:textId="77777777" w:rsidR="00B40E56" w:rsidRPr="006E4F8A" w:rsidRDefault="00B40E56" w:rsidP="0006059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  <w:vAlign w:val="bottom"/>
          </w:tcPr>
          <w:p w14:paraId="3BDBD44F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6CA793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12659A2E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5ED8A037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7873F17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5A8C186A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vAlign w:val="bottom"/>
          </w:tcPr>
          <w:p w14:paraId="4B918A27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40E56" w:rsidRPr="006E4F8A" w14:paraId="7058EACF" w14:textId="77777777" w:rsidTr="00E32DE3">
        <w:trPr>
          <w:tblHeader/>
        </w:trPr>
        <w:tc>
          <w:tcPr>
            <w:tcW w:w="3778" w:type="dxa"/>
          </w:tcPr>
          <w:p w14:paraId="735FF9EF" w14:textId="77777777" w:rsidR="00B40E56" w:rsidRPr="001703A0" w:rsidRDefault="00B40E56" w:rsidP="00060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</w:tcPr>
          <w:p w14:paraId="44043458" w14:textId="77777777" w:rsidR="00B40E56" w:rsidRPr="006E4F8A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40E56" w:rsidRPr="00D70047" w14:paraId="140EE7E0" w14:textId="77777777" w:rsidTr="00E32DE3">
        <w:tc>
          <w:tcPr>
            <w:tcW w:w="3778" w:type="dxa"/>
          </w:tcPr>
          <w:p w14:paraId="1E34F50C" w14:textId="77777777" w:rsidR="00B40E56" w:rsidRPr="006E4F8A" w:rsidRDefault="00B40E56" w:rsidP="0006059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</w:tcPr>
          <w:p w14:paraId="70A98BEC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369D046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14:paraId="7D67EADD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AA0D89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4D5EDF4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16716B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0A1685" w14:textId="77777777" w:rsidR="00B40E56" w:rsidRPr="00D70047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93662" w:rsidRPr="004A6AE7" w14:paraId="31D56CEC" w14:textId="77777777" w:rsidTr="00E32DE3">
        <w:tc>
          <w:tcPr>
            <w:tcW w:w="3778" w:type="dxa"/>
          </w:tcPr>
          <w:p w14:paraId="1AE24415" w14:textId="77777777" w:rsidR="00093662" w:rsidRPr="00C74898" w:rsidRDefault="00093662" w:rsidP="0009366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88" w:type="dxa"/>
            <w:vAlign w:val="bottom"/>
          </w:tcPr>
          <w:p w14:paraId="755AACF2" w14:textId="14936EAD" w:rsidR="00093662" w:rsidRPr="004A6AE7" w:rsidRDefault="00093662" w:rsidP="007C5623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7C5623">
              <w:rPr>
                <w:rFonts w:ascii="Angsana New" w:hAnsi="Angsana New"/>
                <w:sz w:val="30"/>
                <w:szCs w:val="30"/>
              </w:rPr>
              <w:t>6</w:t>
            </w:r>
            <w:r w:rsidR="00AA1A8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A1A8B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36" w:type="dxa"/>
          </w:tcPr>
          <w:p w14:paraId="32A9BF85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52511AE" w14:textId="1A4BEA2D" w:rsidR="00093662" w:rsidRPr="002E781E" w:rsidRDefault="00093662" w:rsidP="00DB446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EEE">
              <w:rPr>
                <w:rFonts w:ascii="Angsana New" w:hAnsi="Angsana New"/>
                <w:sz w:val="30"/>
                <w:szCs w:val="30"/>
              </w:rPr>
              <w:t>(1</w:t>
            </w:r>
            <w:r w:rsidR="00AA1A8B">
              <w:rPr>
                <w:rFonts w:ascii="Angsana New" w:hAnsi="Angsana New"/>
                <w:sz w:val="30"/>
                <w:szCs w:val="30"/>
              </w:rPr>
              <w:t>4</w:t>
            </w:r>
            <w:r w:rsidRPr="000B6EEE">
              <w:rPr>
                <w:rFonts w:ascii="Angsana New" w:hAnsi="Angsana New"/>
                <w:sz w:val="30"/>
                <w:szCs w:val="30"/>
              </w:rPr>
              <w:t>,</w:t>
            </w:r>
            <w:r w:rsidR="00AA1A8B">
              <w:rPr>
                <w:rFonts w:ascii="Angsana New" w:hAnsi="Angsana New"/>
                <w:sz w:val="30"/>
                <w:szCs w:val="30"/>
              </w:rPr>
              <w:t>296</w:t>
            </w:r>
            <w:r w:rsidRPr="000B6E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241B2C" w14:textId="77777777" w:rsidR="00093662" w:rsidRPr="004A6AE7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6335475" w14:textId="71C32807" w:rsidR="00093662" w:rsidRPr="006E4F8A" w:rsidRDefault="00093662" w:rsidP="0009366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3BCE70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6B98E5" w14:textId="7C29EE70" w:rsidR="00093662" w:rsidRPr="004A6AE7" w:rsidRDefault="00AA1A8B" w:rsidP="0009366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="0009366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</w:tr>
      <w:tr w:rsidR="00093662" w:rsidRPr="004A6AE7" w14:paraId="02C9DE57" w14:textId="77777777" w:rsidTr="00E32DE3">
        <w:tc>
          <w:tcPr>
            <w:tcW w:w="3778" w:type="dxa"/>
          </w:tcPr>
          <w:p w14:paraId="63C06A81" w14:textId="77777777" w:rsidR="00093662" w:rsidRPr="003E0433" w:rsidRDefault="00093662" w:rsidP="0009366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8" w:type="dxa"/>
            <w:vAlign w:val="bottom"/>
          </w:tcPr>
          <w:p w14:paraId="67C2CFB8" w14:textId="760A885A" w:rsidR="00093662" w:rsidRPr="004A6AE7" w:rsidRDefault="00093662" w:rsidP="007C5623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7C562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C5623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36" w:type="dxa"/>
          </w:tcPr>
          <w:p w14:paraId="37A7C586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A516CF0" w14:textId="4CA1575F" w:rsidR="00093662" w:rsidRPr="00F9646F" w:rsidRDefault="00093662" w:rsidP="00DB446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CD030F" w14:textId="77777777" w:rsidR="00093662" w:rsidRPr="004A6AE7" w:rsidRDefault="00093662" w:rsidP="00093662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3FB486B" w14:textId="29CA3F1F" w:rsidR="00093662" w:rsidRPr="007C5623" w:rsidRDefault="00093662" w:rsidP="0009366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6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15EEE9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7B49C5" w14:textId="256CEC7B" w:rsidR="00093662" w:rsidRPr="004A6AE7" w:rsidRDefault="00093662" w:rsidP="0009366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4,103</w:t>
            </w:r>
          </w:p>
        </w:tc>
      </w:tr>
      <w:tr w:rsidR="00093662" w:rsidRPr="004A6AE7" w14:paraId="721F5870" w14:textId="77777777" w:rsidTr="00E32DE3">
        <w:tc>
          <w:tcPr>
            <w:tcW w:w="3778" w:type="dxa"/>
          </w:tcPr>
          <w:p w14:paraId="156365EE" w14:textId="77777777" w:rsidR="00093662" w:rsidRPr="009F4DF6" w:rsidRDefault="00093662" w:rsidP="00093662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88" w:type="dxa"/>
            <w:vAlign w:val="bottom"/>
          </w:tcPr>
          <w:p w14:paraId="214A2964" w14:textId="76E1A909" w:rsidR="00093662" w:rsidRPr="004A6AE7" w:rsidRDefault="00093662" w:rsidP="007C5623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7C5623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C5623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36" w:type="dxa"/>
          </w:tcPr>
          <w:p w14:paraId="3522A836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D9BF304" w14:textId="1727E905" w:rsidR="00093662" w:rsidRPr="004A6AE7" w:rsidRDefault="00093662" w:rsidP="00DB446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C69A4D" w14:textId="77777777" w:rsidR="00093662" w:rsidRPr="004A6AE7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81A3825" w14:textId="6ED733D5" w:rsidR="00093662" w:rsidRPr="007C5623" w:rsidRDefault="00093662" w:rsidP="007C56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6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89172" w14:textId="77777777" w:rsidR="00093662" w:rsidRPr="004A6AE7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20B07C" w14:textId="176AED1B" w:rsidR="00093662" w:rsidRPr="004A6AE7" w:rsidRDefault="00093662" w:rsidP="0009366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24,294</w:t>
            </w:r>
          </w:p>
        </w:tc>
      </w:tr>
      <w:tr w:rsidR="00AA1A8B" w:rsidRPr="004A6AE7" w14:paraId="02E7F5B9" w14:textId="77777777" w:rsidTr="00E32DE3">
        <w:tc>
          <w:tcPr>
            <w:tcW w:w="3778" w:type="dxa"/>
          </w:tcPr>
          <w:p w14:paraId="35FF79C8" w14:textId="201E799C" w:rsidR="00AA1A8B" w:rsidRPr="00576E30" w:rsidRDefault="00AA1A8B" w:rsidP="00093662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ประมาณการหนี้สินสำหรับต้นทุนในการ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รื้อถอน</w:t>
            </w:r>
          </w:p>
        </w:tc>
        <w:tc>
          <w:tcPr>
            <w:tcW w:w="1288" w:type="dxa"/>
            <w:vAlign w:val="bottom"/>
          </w:tcPr>
          <w:p w14:paraId="24EFD13D" w14:textId="7B9B24E9" w:rsidR="00AA1A8B" w:rsidRPr="007C5623" w:rsidRDefault="00AA1A8B" w:rsidP="007C5623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2,559</w:t>
            </w:r>
          </w:p>
        </w:tc>
        <w:tc>
          <w:tcPr>
            <w:tcW w:w="236" w:type="dxa"/>
          </w:tcPr>
          <w:p w14:paraId="1F3AD400" w14:textId="77777777" w:rsidR="00AA1A8B" w:rsidRPr="006E4F8A" w:rsidRDefault="00AA1A8B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EE3B860" w14:textId="474E6D7F" w:rsidR="00AA1A8B" w:rsidRDefault="00AA1A8B" w:rsidP="00DB446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251370" w14:textId="77777777" w:rsidR="00AA1A8B" w:rsidRPr="004A6AE7" w:rsidRDefault="00AA1A8B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667A45A" w14:textId="26CB8BD6" w:rsidR="00AA1A8B" w:rsidRPr="007C5623" w:rsidRDefault="00AA1A8B" w:rsidP="007C56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18E37E" w14:textId="77777777" w:rsidR="00AA1A8B" w:rsidRPr="004A6AE7" w:rsidRDefault="00AA1A8B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DC2798" w14:textId="67D93466" w:rsidR="00AA1A8B" w:rsidRDefault="00AA1A8B" w:rsidP="0009366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5,387</w:t>
            </w:r>
          </w:p>
        </w:tc>
      </w:tr>
      <w:tr w:rsidR="00093662" w:rsidRPr="000316D4" w14:paraId="44F0C0B5" w14:textId="77777777" w:rsidTr="00E32DE3">
        <w:tc>
          <w:tcPr>
            <w:tcW w:w="3778" w:type="dxa"/>
            <w:vAlign w:val="bottom"/>
          </w:tcPr>
          <w:p w14:paraId="3790C742" w14:textId="39208AEA" w:rsidR="00093662" w:rsidRPr="000316D4" w:rsidRDefault="00310D54" w:rsidP="0009366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0D5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8391182" w14:textId="16067C94" w:rsidR="00093662" w:rsidRPr="000316D4" w:rsidRDefault="00093662" w:rsidP="0009366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617C98" w14:textId="77777777" w:rsidR="00093662" w:rsidRPr="000316D4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5C14A" w14:textId="3F0A1B55" w:rsidR="00093662" w:rsidRPr="000316D4" w:rsidRDefault="00093662" w:rsidP="00DB446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050734" w14:textId="77777777" w:rsidR="00093662" w:rsidRPr="000316D4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22F22" w14:textId="56BBF65D" w:rsidR="00093662" w:rsidRPr="007C5623" w:rsidRDefault="00093662" w:rsidP="007C56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6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06EBA3" w14:textId="77777777" w:rsidR="00093662" w:rsidRPr="000316D4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AC692" w14:textId="577A7BB1" w:rsidR="00093662" w:rsidRPr="000316D4" w:rsidRDefault="00093662" w:rsidP="007C562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1,882</w:t>
            </w:r>
          </w:p>
        </w:tc>
      </w:tr>
      <w:tr w:rsidR="00093662" w:rsidRPr="004A6AE7" w14:paraId="6FF7F641" w14:textId="77777777" w:rsidTr="00E32DE3">
        <w:tc>
          <w:tcPr>
            <w:tcW w:w="3778" w:type="dxa"/>
            <w:vAlign w:val="bottom"/>
          </w:tcPr>
          <w:p w14:paraId="631DA85C" w14:textId="77777777" w:rsidR="00093662" w:rsidRPr="006E4F8A" w:rsidRDefault="00093662" w:rsidP="0009366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0ABA4" w14:textId="35B2DA8C" w:rsidR="00093662" w:rsidRPr="004A6AE7" w:rsidRDefault="00093662" w:rsidP="007F34B5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388</w:t>
            </w:r>
          </w:p>
        </w:tc>
        <w:tc>
          <w:tcPr>
            <w:tcW w:w="236" w:type="dxa"/>
          </w:tcPr>
          <w:p w14:paraId="77555A5D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88CEF" w14:textId="55040150" w:rsidR="00093662" w:rsidRPr="004A6AE7" w:rsidRDefault="00093662" w:rsidP="00DB446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(10,066)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37D12" w14:textId="77777777" w:rsidR="00093662" w:rsidRPr="004A6AE7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209FC" w14:textId="1795CE30" w:rsidR="00093662" w:rsidRPr="004A6AE7" w:rsidRDefault="00093662" w:rsidP="007C56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65D858" w14:textId="77777777" w:rsidR="00093662" w:rsidRPr="004A6AE7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2992F7" w14:textId="34FF144B" w:rsidR="00093662" w:rsidRPr="004A6AE7" w:rsidRDefault="00093662" w:rsidP="00DB446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82,322</w:t>
            </w:r>
          </w:p>
        </w:tc>
      </w:tr>
      <w:tr w:rsidR="00093662" w:rsidRPr="00AE6359" w14:paraId="4185DDB2" w14:textId="77777777" w:rsidTr="00E32DE3">
        <w:tc>
          <w:tcPr>
            <w:tcW w:w="3778" w:type="dxa"/>
          </w:tcPr>
          <w:p w14:paraId="16AF045E" w14:textId="77777777" w:rsidR="00093662" w:rsidRPr="00AE6359" w:rsidRDefault="00093662" w:rsidP="00093662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53473B3A" w14:textId="77777777" w:rsidR="00093662" w:rsidRPr="00AE6359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6EB7F8EF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22D5D300" w14:textId="77777777" w:rsidR="00093662" w:rsidRPr="006E4F8A" w:rsidRDefault="00093662" w:rsidP="00DB446A">
            <w:pPr>
              <w:tabs>
                <w:tab w:val="decimal" w:pos="918"/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00C6951" w14:textId="77777777" w:rsidR="00093662" w:rsidRPr="006E4F8A" w:rsidRDefault="00093662" w:rsidP="0009366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7730F262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BCF8F04" w14:textId="77777777" w:rsidR="00093662" w:rsidRPr="006E4F8A" w:rsidRDefault="00093662" w:rsidP="0009366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AE65D7" w14:textId="77777777" w:rsidR="00093662" w:rsidRPr="00AE6359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93662" w:rsidRPr="00D70047" w14:paraId="5A045D48" w14:textId="77777777" w:rsidTr="00E32DE3">
        <w:tc>
          <w:tcPr>
            <w:tcW w:w="3778" w:type="dxa"/>
          </w:tcPr>
          <w:p w14:paraId="4796C16B" w14:textId="77777777" w:rsidR="00093662" w:rsidRPr="000D352B" w:rsidRDefault="00093662" w:rsidP="0009366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vAlign w:val="bottom"/>
          </w:tcPr>
          <w:p w14:paraId="7D86F1D8" w14:textId="77777777" w:rsidR="00093662" w:rsidRPr="00D70047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F8F2B7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35842B13" w14:textId="77777777" w:rsidR="00093662" w:rsidRPr="006E4F8A" w:rsidRDefault="00093662" w:rsidP="00DB446A">
            <w:pPr>
              <w:tabs>
                <w:tab w:val="decimal" w:pos="918"/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A755484" w14:textId="77777777" w:rsidR="00093662" w:rsidRPr="006E4F8A" w:rsidRDefault="00093662" w:rsidP="0009366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23812E8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C3A4F01" w14:textId="77777777" w:rsidR="00093662" w:rsidRPr="006E4F8A" w:rsidRDefault="00093662" w:rsidP="0009366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F5DBF7" w14:textId="77777777" w:rsidR="00093662" w:rsidRPr="00D70047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93662" w:rsidRPr="004A6AE7" w14:paraId="4471D723" w14:textId="77777777" w:rsidTr="00E32DE3">
        <w:tc>
          <w:tcPr>
            <w:tcW w:w="3778" w:type="dxa"/>
          </w:tcPr>
          <w:p w14:paraId="747B8917" w14:textId="77777777" w:rsidR="00093662" w:rsidRPr="009F4DF6" w:rsidRDefault="00093662" w:rsidP="00093662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9F4DF6">
              <w:rPr>
                <w:rFonts w:ascii="Angsana New" w:hAnsi="Angsana New"/>
                <w:sz w:val="30"/>
                <w:szCs w:val="30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288" w:type="dxa"/>
            <w:vAlign w:val="bottom"/>
          </w:tcPr>
          <w:p w14:paraId="424733D0" w14:textId="2A6F6EFF" w:rsidR="00093662" w:rsidRPr="004A6AE7" w:rsidRDefault="00093662" w:rsidP="007C562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9366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3662">
              <w:rPr>
                <w:rFonts w:ascii="Angsana New" w:hAnsi="Angsana New"/>
                <w:sz w:val="30"/>
                <w:szCs w:val="30"/>
              </w:rPr>
              <w:t>37</w:t>
            </w:r>
            <w:r w:rsidR="00A52B4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09B812A" w14:textId="77777777" w:rsidR="00093662" w:rsidRPr="00782E64" w:rsidRDefault="00093662" w:rsidP="00093662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8B6F07E" w14:textId="7022A05B" w:rsidR="00093662" w:rsidRPr="004A6AE7" w:rsidRDefault="00093662" w:rsidP="00DB446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34C926" w14:textId="77777777" w:rsidR="00093662" w:rsidRPr="004A6AE7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D157333" w14:textId="5F6BBF5E" w:rsidR="00093662" w:rsidRPr="006E4F8A" w:rsidRDefault="00093662" w:rsidP="0009366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F12E6F" w14:textId="77777777" w:rsidR="00093662" w:rsidRPr="00E27870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8F6066" w14:textId="70DFCE3A" w:rsidR="00093662" w:rsidRPr="004A6AE7" w:rsidRDefault="00093662" w:rsidP="002612A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</w:tr>
      <w:tr w:rsidR="00093662" w:rsidRPr="00F97D19" w14:paraId="46AE40DA" w14:textId="77777777" w:rsidTr="00E32DE3">
        <w:tc>
          <w:tcPr>
            <w:tcW w:w="3778" w:type="dxa"/>
            <w:vAlign w:val="bottom"/>
          </w:tcPr>
          <w:p w14:paraId="5E572863" w14:textId="77777777" w:rsidR="00093662" w:rsidRPr="006E4F8A" w:rsidRDefault="00093662" w:rsidP="0009366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55387" w14:textId="3718BB01" w:rsidR="00093662" w:rsidRPr="00093662" w:rsidRDefault="00093662" w:rsidP="007C562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3662">
              <w:rPr>
                <w:rFonts w:ascii="Angsana New" w:hAnsi="Angsana New"/>
                <w:b/>
                <w:bCs/>
                <w:sz w:val="30"/>
                <w:szCs w:val="30"/>
              </w:rPr>
              <w:t>(1,37</w:t>
            </w:r>
            <w:r w:rsidR="00A52B4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09366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7523BA8" w14:textId="77777777" w:rsidR="00093662" w:rsidRPr="00093662" w:rsidRDefault="00093662" w:rsidP="00093662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77F2A" w14:textId="2973DB14" w:rsidR="00093662" w:rsidRPr="0020336C" w:rsidRDefault="00093662" w:rsidP="00DB446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662DA5" w14:textId="77777777" w:rsidR="00093662" w:rsidRPr="004A6AE7" w:rsidRDefault="00093662" w:rsidP="00093662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20668" w14:textId="3E76019E" w:rsidR="00093662" w:rsidRPr="00C11497" w:rsidRDefault="00093662" w:rsidP="0009366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C9A1A" w14:textId="77777777" w:rsidR="00093662" w:rsidRPr="00E27870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E09483" w14:textId="4B6FADD7" w:rsidR="00093662" w:rsidRPr="00F97D19" w:rsidRDefault="00093662" w:rsidP="002612A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(60)</w:t>
            </w:r>
          </w:p>
        </w:tc>
      </w:tr>
      <w:tr w:rsidR="00093662" w:rsidRPr="00AE6359" w14:paraId="1A66CA6C" w14:textId="77777777" w:rsidTr="00E32DE3">
        <w:tc>
          <w:tcPr>
            <w:tcW w:w="3778" w:type="dxa"/>
          </w:tcPr>
          <w:p w14:paraId="25FACE2D" w14:textId="77777777" w:rsidR="00093662" w:rsidRPr="006E4F8A" w:rsidRDefault="00093662" w:rsidP="00093662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8" w:type="dxa"/>
            <w:vAlign w:val="bottom"/>
          </w:tcPr>
          <w:p w14:paraId="21C46C2A" w14:textId="77777777" w:rsidR="00093662" w:rsidRPr="00AE6359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07765C9B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62CB5583" w14:textId="77777777" w:rsidR="00093662" w:rsidRPr="006E4F8A" w:rsidRDefault="00093662" w:rsidP="00DB446A">
            <w:pPr>
              <w:tabs>
                <w:tab w:val="decimal" w:pos="918"/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9C6D10" w14:textId="77777777" w:rsidR="00093662" w:rsidRPr="006E4F8A" w:rsidRDefault="00093662" w:rsidP="0009366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6510DCEC" w14:textId="77777777" w:rsidR="00093662" w:rsidRPr="006E4F8A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2F828F8" w14:textId="77777777" w:rsidR="00093662" w:rsidRPr="006E4F8A" w:rsidRDefault="00093662" w:rsidP="0009366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4886C4" w14:textId="77777777" w:rsidR="00093662" w:rsidRPr="00AE6359" w:rsidRDefault="00093662" w:rsidP="000936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93662" w:rsidRPr="003A5941" w14:paraId="4D5E6699" w14:textId="77777777" w:rsidTr="00E32DE3">
        <w:tc>
          <w:tcPr>
            <w:tcW w:w="3778" w:type="dxa"/>
            <w:vAlign w:val="bottom"/>
          </w:tcPr>
          <w:p w14:paraId="74705411" w14:textId="77777777" w:rsidR="00093662" w:rsidRPr="006E4F8A" w:rsidRDefault="00093662" w:rsidP="0009366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vAlign w:val="bottom"/>
          </w:tcPr>
          <w:p w14:paraId="14561148" w14:textId="65029E2D" w:rsidR="00093662" w:rsidRPr="003A5941" w:rsidRDefault="00093662" w:rsidP="00DB446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</w:t>
            </w:r>
            <w:r w:rsidR="00A52B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44E1A96F" w14:textId="77777777" w:rsidR="00093662" w:rsidRPr="003A5941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2DDC98" w14:textId="74E7F360" w:rsidR="00093662" w:rsidRPr="003A5941" w:rsidRDefault="00093662" w:rsidP="00DB446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(8,748)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7481D2" w14:textId="77777777" w:rsidR="00093662" w:rsidRPr="003A5941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A51D86" w14:textId="5853C8F1" w:rsidR="00093662" w:rsidRPr="003A5941" w:rsidRDefault="00093662" w:rsidP="007C56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6A550E" w14:textId="77777777" w:rsidR="00093662" w:rsidRPr="003A5941" w:rsidRDefault="00093662" w:rsidP="0009366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DB67A" w14:textId="2FE81AF8" w:rsidR="00093662" w:rsidRPr="003A5941" w:rsidRDefault="00093662" w:rsidP="0009366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82,262</w:t>
            </w:r>
          </w:p>
        </w:tc>
      </w:tr>
    </w:tbl>
    <w:p w14:paraId="4D1DF533" w14:textId="4AD82D02" w:rsidR="00D34043" w:rsidRDefault="00D34043" w:rsidP="00C76536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6243790C" w14:textId="77777777" w:rsidR="00D34043" w:rsidRDefault="00D34043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15B51F9" w14:textId="77777777" w:rsidR="00C4678D" w:rsidRPr="0078123E" w:rsidRDefault="00C4678D" w:rsidP="007D10DB">
      <w:pPr>
        <w:pStyle w:val="Caption"/>
        <w:ind w:left="567" w:hanging="567"/>
      </w:pPr>
      <w:r w:rsidRPr="00DA6F99">
        <w:rPr>
          <w:rFonts w:hint="cs"/>
          <w:cs/>
        </w:rPr>
        <w:lastRenderedPageBreak/>
        <w:t>สิ</w:t>
      </w:r>
      <w:r w:rsidRPr="0078123E">
        <w:rPr>
          <w:rFonts w:hint="cs"/>
          <w:cs/>
        </w:rPr>
        <w:t>ทธิประโยชน์จากการส่งเสริมการลงทุน</w:t>
      </w:r>
    </w:p>
    <w:p w14:paraId="27647A3A" w14:textId="77777777" w:rsidR="00C4678D" w:rsidRPr="005F4C44" w:rsidRDefault="00C4678D" w:rsidP="006A4F6E">
      <w:pPr>
        <w:pStyle w:val="Bo-Blankline"/>
        <w:rPr>
          <w:lang w:val="en-US"/>
        </w:rPr>
      </w:pPr>
    </w:p>
    <w:p w14:paraId="54B1C276" w14:textId="1488076B" w:rsidR="00B86714" w:rsidRPr="0078123E" w:rsidRDefault="00C4678D" w:rsidP="00C4678D">
      <w:pPr>
        <w:pStyle w:val="Bo-C1Content"/>
      </w:pPr>
      <w:r w:rsidRPr="0078123E">
        <w:rPr>
          <w:rFonts w:hint="cs"/>
          <w:cs/>
          <w:lang w:val="en-US"/>
        </w:rPr>
        <w:t>คณะกรรมการ</w:t>
      </w:r>
      <w:r w:rsidRPr="0078123E">
        <w:rPr>
          <w:rFonts w:hint="cs"/>
          <w:cs/>
        </w:rPr>
        <w:t>ส่งเสริมการลงทุนอนุมัติให้</w:t>
      </w:r>
      <w:r w:rsidRPr="0078123E">
        <w:rPr>
          <w:cs/>
        </w:rPr>
        <w:t>บริษัทได้รับบัตร</w:t>
      </w:r>
      <w:r w:rsidRPr="0078123E">
        <w:rPr>
          <w:rFonts w:hint="cs"/>
          <w:cs/>
        </w:rPr>
        <w:t xml:space="preserve">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6145CD" w:rsidRPr="006145CD">
        <w:rPr>
          <w:lang w:val="en-US"/>
        </w:rPr>
        <w:t>2520</w:t>
      </w:r>
      <w:r w:rsidRPr="0078123E">
        <w:rPr>
          <w:rFonts w:hint="cs"/>
          <w:cs/>
        </w:rPr>
        <w:t xml:space="preserve"> เกี่ยวกับ</w:t>
      </w:r>
      <w:r w:rsidRPr="0078123E">
        <w:rPr>
          <w:rFonts w:hint="cs"/>
          <w:cs/>
          <w:lang w:val="en-US"/>
        </w:rPr>
        <w:t>สถานีบริการก๊าซธรรมชาติ</w:t>
      </w:r>
      <w:r w:rsidRPr="0078123E">
        <w:rPr>
          <w:lang w:val="en-US"/>
        </w:rPr>
        <w:t xml:space="preserve"> </w:t>
      </w:r>
      <w:r w:rsidR="00A135D3" w:rsidRPr="0078123E">
        <w:rPr>
          <w:cs/>
        </w:rPr>
        <w:t>โรงไฟฟ้าและ</w:t>
      </w:r>
      <w:r w:rsidR="00A135D3" w:rsidRPr="0078123E">
        <w:rPr>
          <w:rFonts w:hint="cs"/>
          <w:cs/>
        </w:rPr>
        <w:t>ผลิตเชื้อเพลิงจากขยะ</w:t>
      </w:r>
      <w:r w:rsidRPr="0078123E">
        <w:rPr>
          <w:rFonts w:hint="cs"/>
          <w:cs/>
          <w:lang w:val="en-US"/>
        </w:rPr>
        <w:t xml:space="preserve"> </w:t>
      </w:r>
      <w:r w:rsidR="00A135D3" w:rsidRPr="0078123E">
        <w:rPr>
          <w:rFonts w:hint="cs"/>
          <w:cs/>
        </w:rPr>
        <w:t>รวมทั้งเศษหรือขยะหรือของเสีย</w:t>
      </w:r>
      <w:r w:rsidRPr="0078123E">
        <w:rPr>
          <w:lang w:val="en-US"/>
        </w:rPr>
        <w:t xml:space="preserve"> </w:t>
      </w:r>
      <w:r w:rsidRPr="0078123E">
        <w:rPr>
          <w:rFonts w:hint="cs"/>
          <w:cs/>
        </w:rPr>
        <w:t>ซึ่งพอสรุปสาระสำคัญได้ดังนี้</w:t>
      </w:r>
    </w:p>
    <w:p w14:paraId="427E0178" w14:textId="77777777" w:rsidR="003F3F73" w:rsidRPr="005F4C44" w:rsidRDefault="003F3F73" w:rsidP="00B17401">
      <w:pPr>
        <w:pStyle w:val="Bo-Blankline"/>
      </w:pPr>
    </w:p>
    <w:p w14:paraId="770B3D98" w14:textId="77777777" w:rsidR="00C4678D" w:rsidRPr="00486C83" w:rsidRDefault="00C4678D" w:rsidP="00BE05D9">
      <w:pPr>
        <w:pStyle w:val="BodyTextIndent3"/>
        <w:numPr>
          <w:ilvl w:val="0"/>
          <w:numId w:val="6"/>
        </w:numPr>
        <w:tabs>
          <w:tab w:val="clear" w:pos="36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ให้ได้รับยกเว้นอากรขาเข้าและภาษีสำหรับเครื่องจักรและอุปกรณ์ต่าง</w:t>
      </w:r>
      <w:r w:rsidR="00FC32FB" w:rsidRPr="00486C8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ๆ ที่ได้รับอนุมัติโดยคณะกรรมการส่งเสริมการลงทุน</w:t>
      </w:r>
    </w:p>
    <w:p w14:paraId="0546EABB" w14:textId="328FF987" w:rsidR="00C4678D" w:rsidRPr="00486C83" w:rsidRDefault="00C4678D" w:rsidP="00BE05D9">
      <w:pPr>
        <w:pStyle w:val="BodyTextIndent3"/>
        <w:numPr>
          <w:ilvl w:val="0"/>
          <w:numId w:val="6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ให้ได้รับ</w:t>
      </w:r>
      <w:r w:rsidRPr="00486C83">
        <w:rPr>
          <w:rFonts w:ascii="Angsana New" w:hAnsi="Angsana New"/>
          <w:sz w:val="30"/>
          <w:szCs w:val="30"/>
          <w:cs/>
          <w:lang w:val="en-US"/>
        </w:rPr>
        <w:t>ยกเว้นภาษีเงินได้นิติบุคคลสำหรับกำไรสุทธิ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ที่ได้จากการประกอบกิจการที่ได้รับการส่งเสริมมีกำหนด</w:t>
      </w:r>
      <w:r w:rsidRPr="00486C83">
        <w:rPr>
          <w:rFonts w:ascii="Angsana New" w:hAnsi="Angsana New"/>
          <w:sz w:val="30"/>
          <w:szCs w:val="30"/>
          <w:cs/>
          <w:lang w:val="en-US"/>
        </w:rPr>
        <w:t xml:space="preserve">เวลา </w:t>
      </w:r>
      <w:r w:rsidR="006145CD" w:rsidRPr="006145CD">
        <w:rPr>
          <w:rFonts w:ascii="Angsana New" w:hAnsi="Angsana New"/>
          <w:sz w:val="30"/>
          <w:szCs w:val="30"/>
          <w:lang w:val="en-US"/>
        </w:rPr>
        <w:t>8</w:t>
      </w:r>
      <w:r w:rsidRPr="00486C83">
        <w:rPr>
          <w:rFonts w:ascii="Angsana New" w:hAnsi="Angsana New"/>
          <w:sz w:val="30"/>
          <w:szCs w:val="30"/>
          <w:lang w:val="en-US"/>
        </w:rPr>
        <w:t xml:space="preserve"> </w:t>
      </w:r>
      <w:r w:rsidRPr="00486C83">
        <w:rPr>
          <w:rFonts w:ascii="Angsana New" w:hAnsi="Angsana New"/>
          <w:sz w:val="30"/>
          <w:szCs w:val="30"/>
          <w:cs/>
          <w:lang w:val="en-US"/>
        </w:rPr>
        <w:t>ปี นับแต่วันที่เริ่มมีรายได้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จากการประกอบกิจการนั้น</w:t>
      </w:r>
    </w:p>
    <w:p w14:paraId="0CA7BAD0" w14:textId="51E2EAD9" w:rsidR="00C4678D" w:rsidRPr="00486C83" w:rsidRDefault="00C4678D" w:rsidP="00BE05D9">
      <w:pPr>
        <w:pStyle w:val="BodyTextIndent3"/>
        <w:numPr>
          <w:ilvl w:val="0"/>
          <w:numId w:val="6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486C83">
        <w:rPr>
          <w:rFonts w:ascii="Angsana New" w:hAnsi="Angsana New"/>
          <w:sz w:val="30"/>
          <w:szCs w:val="30"/>
          <w:cs/>
          <w:lang w:val="en-US"/>
        </w:rPr>
        <w:t xml:space="preserve">ได้รับลดหย่อนภาษีเงินได้นิติบุคคลร้อยละ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50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86C83">
        <w:rPr>
          <w:rFonts w:ascii="Angsana New" w:hAnsi="Angsana New"/>
          <w:sz w:val="30"/>
          <w:szCs w:val="30"/>
          <w:cs/>
          <w:lang w:val="en-US"/>
        </w:rPr>
        <w:t>สำหรับกำไรสุทธิที่ได้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จากการประกอบกิจการที่ได้รับการส่งเสริมมีกำหนดเวลา</w:t>
      </w:r>
      <w:r w:rsidRPr="00486C83">
        <w:rPr>
          <w:rFonts w:ascii="Angsana New" w:hAnsi="Angsana New"/>
          <w:sz w:val="30"/>
          <w:szCs w:val="30"/>
          <w:cs/>
        </w:rPr>
        <w:t xml:space="preserve"> </w:t>
      </w:r>
      <w:r w:rsidR="006145CD" w:rsidRPr="006145CD">
        <w:rPr>
          <w:rFonts w:ascii="Angsana New" w:hAnsi="Angsana New"/>
          <w:sz w:val="30"/>
          <w:szCs w:val="30"/>
          <w:lang w:val="en-US"/>
        </w:rPr>
        <w:t>5</w:t>
      </w:r>
      <w:r w:rsidRPr="00486C83">
        <w:rPr>
          <w:rFonts w:ascii="Angsana New" w:hAnsi="Angsana New"/>
          <w:sz w:val="30"/>
          <w:szCs w:val="30"/>
          <w:cs/>
        </w:rPr>
        <w:t xml:space="preserve"> ปี</w:t>
      </w:r>
      <w:r w:rsidRPr="00486C83">
        <w:rPr>
          <w:rFonts w:ascii="Angsana New" w:hAnsi="Angsana New" w:hint="cs"/>
          <w:sz w:val="30"/>
          <w:szCs w:val="30"/>
          <w:cs/>
        </w:rPr>
        <w:t xml:space="preserve"> นับแต่วันที่สิ้นสุดสิทธิประโยชน์ตามข้อ </w:t>
      </w:r>
      <w:r w:rsidRPr="00486C83">
        <w:rPr>
          <w:rFonts w:ascii="Angsana New" w:hAnsi="Angsana New" w:hint="cs"/>
          <w:sz w:val="30"/>
          <w:szCs w:val="30"/>
          <w:lang w:val="en-US"/>
        </w:rPr>
        <w:t>(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ข</w:t>
      </w:r>
      <w:r w:rsidR="003733C7" w:rsidRPr="00486C83">
        <w:rPr>
          <w:rFonts w:ascii="Angsana New" w:hAnsi="Angsana New" w:hint="cs"/>
          <w:sz w:val="30"/>
          <w:szCs w:val="30"/>
          <w:lang w:val="en-US"/>
        </w:rPr>
        <w:t>)</w:t>
      </w:r>
    </w:p>
    <w:p w14:paraId="19B67DDB" w14:textId="1D7BE3ED" w:rsidR="00C4678D" w:rsidRPr="00486C83" w:rsidRDefault="00C4678D" w:rsidP="00BE05D9">
      <w:pPr>
        <w:pStyle w:val="BodyTextIndent3"/>
        <w:numPr>
          <w:ilvl w:val="0"/>
          <w:numId w:val="6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486C83">
        <w:rPr>
          <w:rFonts w:ascii="Angsana New" w:hAnsi="Angsana New"/>
          <w:sz w:val="30"/>
          <w:szCs w:val="30"/>
          <w:cs/>
        </w:rPr>
        <w:t xml:space="preserve">ได้รับอนุญาตให้หักค่าขนส่ง ค่าไฟฟ้าและค่าประปา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</w:t>
      </w:r>
      <w:r w:rsidRPr="00486C83">
        <w:rPr>
          <w:rFonts w:ascii="Angsana New" w:hAnsi="Angsana New"/>
          <w:sz w:val="30"/>
          <w:szCs w:val="30"/>
          <w:cs/>
        </w:rPr>
        <w:t xml:space="preserve"> เท่าของค่าใช้จ่ายดังกล่าวเป็นระยะเวลา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10</w:t>
      </w:r>
      <w:r w:rsidRPr="00486C83">
        <w:rPr>
          <w:rFonts w:ascii="Angsana New" w:hAnsi="Angsana New"/>
          <w:sz w:val="30"/>
          <w:szCs w:val="30"/>
          <w:cs/>
        </w:rPr>
        <w:t xml:space="preserve"> ปี นับแต่วันที่เริ่มมีรายได้และหักเงินลงทุนในการติดตั้งหรือก่อสร้างสิ่งอำนวยความสะดวกร้อยละ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</w:t>
      </w:r>
      <w:r w:rsidRPr="00486C83">
        <w:rPr>
          <w:rFonts w:ascii="Angsana New" w:hAnsi="Angsana New"/>
          <w:sz w:val="30"/>
          <w:szCs w:val="30"/>
          <w:cs/>
        </w:rPr>
        <w:t xml:space="preserve"> ของเงินลงทุน นอกเหนือไปจากหักค่าเสื่อมราคาตามปกติ</w:t>
      </w:r>
      <w:r w:rsidR="00A01500" w:rsidRPr="00486C83">
        <w:rPr>
          <w:rFonts w:ascii="Angsana New" w:hAnsi="Angsana New" w:hint="cs"/>
          <w:sz w:val="30"/>
          <w:szCs w:val="30"/>
          <w:cs/>
        </w:rPr>
        <w:t xml:space="preserve"> และ</w:t>
      </w:r>
    </w:p>
    <w:p w14:paraId="0906E832" w14:textId="2210FC83" w:rsidR="003418B3" w:rsidRPr="00486C83" w:rsidRDefault="003418B3" w:rsidP="00BE05D9">
      <w:pPr>
        <w:pStyle w:val="BodyTextIndent3"/>
        <w:numPr>
          <w:ilvl w:val="0"/>
          <w:numId w:val="6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/>
          <w:sz w:val="30"/>
          <w:szCs w:val="30"/>
          <w:cs/>
        </w:rPr>
        <w:t xml:space="preserve">ให้นำผลขาดทุนที่เกิดขึ้นในระหว่างได้รับการส่งเสริม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5</w:t>
      </w:r>
      <w:r w:rsidR="004F681F">
        <w:rPr>
          <w:rFonts w:ascii="Angsana New" w:hAnsi="Angsana New" w:hint="cs"/>
          <w:sz w:val="30"/>
          <w:szCs w:val="30"/>
          <w:cs/>
        </w:rPr>
        <w:t xml:space="preserve"> </w:t>
      </w:r>
      <w:r w:rsidRPr="00486C83">
        <w:rPr>
          <w:rFonts w:ascii="Angsana New" w:hAnsi="Angsana New"/>
          <w:sz w:val="30"/>
          <w:szCs w:val="30"/>
          <w:cs/>
        </w:rPr>
        <w:t>ปี นับแต่วันพ้นกำหนดได้รับการส่งเสริม</w:t>
      </w:r>
    </w:p>
    <w:p w14:paraId="69066B07" w14:textId="3864FC43" w:rsidR="00C4678D" w:rsidRPr="005F4C44" w:rsidRDefault="00C4678D" w:rsidP="006A4F6E">
      <w:pPr>
        <w:pStyle w:val="Bo-Blankline"/>
      </w:pPr>
    </w:p>
    <w:p w14:paraId="3644D378" w14:textId="1DF48728" w:rsidR="00C4678D" w:rsidRPr="00693434" w:rsidRDefault="00C4678D" w:rsidP="00C4678D">
      <w:pPr>
        <w:pStyle w:val="Bo-C1Content"/>
      </w:pPr>
      <w:r w:rsidRPr="00693434">
        <w:rPr>
          <w:rFonts w:hint="cs"/>
          <w:cs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097179F7" w14:textId="77777777" w:rsidR="003D0037" w:rsidRPr="005F4C44" w:rsidRDefault="003D0037" w:rsidP="003D0037">
      <w:pPr>
        <w:pStyle w:val="Bo-Blankline"/>
      </w:pPr>
    </w:p>
    <w:p w14:paraId="6160A443" w14:textId="77777777" w:rsidR="00E26D00" w:rsidRPr="00693434" w:rsidRDefault="0090605F" w:rsidP="00E26D00">
      <w:pPr>
        <w:pStyle w:val="Bo-C1Content"/>
      </w:pPr>
      <w:r w:rsidRPr="00693434">
        <w:rPr>
          <w:rFonts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538A8CA2" w14:textId="77777777" w:rsidR="002D4424" w:rsidRPr="005F4C44" w:rsidRDefault="002D4424" w:rsidP="006A4F6E">
      <w:pPr>
        <w:pStyle w:val="Bo-Blankline"/>
        <w:rPr>
          <w:lang w:val="en-US"/>
        </w:rPr>
      </w:pPr>
    </w:p>
    <w:tbl>
      <w:tblPr>
        <w:tblW w:w="92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145"/>
        <w:gridCol w:w="1016"/>
        <w:gridCol w:w="145"/>
        <w:gridCol w:w="1124"/>
        <w:gridCol w:w="145"/>
        <w:gridCol w:w="1043"/>
        <w:gridCol w:w="145"/>
        <w:gridCol w:w="1016"/>
        <w:gridCol w:w="145"/>
        <w:gridCol w:w="1126"/>
      </w:tblGrid>
      <w:tr w:rsidR="007275CF" w:rsidRPr="001405A2" w14:paraId="60110BDA" w14:textId="77777777" w:rsidTr="00E50E12">
        <w:tc>
          <w:tcPr>
            <w:tcW w:w="2070" w:type="dxa"/>
            <w:shd w:val="clear" w:color="auto" w:fill="auto"/>
            <w:vAlign w:val="bottom"/>
          </w:tcPr>
          <w:p w14:paraId="05420B15" w14:textId="77777777" w:rsidR="007275CF" w:rsidRPr="00693434" w:rsidRDefault="007275CF" w:rsidP="00AA05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0" w:type="dxa"/>
            <w:gridSpan w:val="11"/>
            <w:shd w:val="clear" w:color="auto" w:fill="auto"/>
            <w:vAlign w:val="bottom"/>
          </w:tcPr>
          <w:p w14:paraId="51AFCB24" w14:textId="77777777" w:rsidR="007275CF" w:rsidRPr="00693434" w:rsidRDefault="007275CF" w:rsidP="00E041F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275CF" w:rsidRPr="001405A2" w14:paraId="229BF7E8" w14:textId="77777777" w:rsidTr="00E50E12">
        <w:tc>
          <w:tcPr>
            <w:tcW w:w="2070" w:type="dxa"/>
            <w:shd w:val="clear" w:color="auto" w:fill="auto"/>
            <w:vAlign w:val="bottom"/>
          </w:tcPr>
          <w:p w14:paraId="090099FE" w14:textId="77777777"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0590C" w14:textId="65CF1344" w:rsidR="007275CF" w:rsidRPr="00693434" w:rsidRDefault="006145CD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9366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050EE8" w14:textId="77777777"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9A355" w14:textId="61533136" w:rsidR="007275CF" w:rsidRPr="00693434" w:rsidRDefault="006145CD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9366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275CF" w:rsidRPr="001405A2" w14:paraId="0B2903BC" w14:textId="77777777" w:rsidTr="00E50E12">
        <w:tc>
          <w:tcPr>
            <w:tcW w:w="2070" w:type="dxa"/>
            <w:shd w:val="clear" w:color="auto" w:fill="auto"/>
            <w:vAlign w:val="bottom"/>
          </w:tcPr>
          <w:p w14:paraId="548234DB" w14:textId="77777777"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28A88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07F93623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  <w:p w14:paraId="7E9E8F10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E35B6A" w14:textId="77777777"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6BC0F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22D98163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ไม่ได้รับ</w:t>
            </w:r>
          </w:p>
          <w:p w14:paraId="0D458910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FA7D2F9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58216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6C417B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7719146D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18318679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  <w:p w14:paraId="3F008096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51CFEA" w14:textId="77777777"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AA1FA2F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03079D11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ไม่ได้รับ</w:t>
            </w:r>
          </w:p>
          <w:p w14:paraId="56214D4C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9F3853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5409F38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275CF" w:rsidRPr="001405A2" w14:paraId="34C6A06A" w14:textId="77777777" w:rsidTr="00E50E12">
        <w:tc>
          <w:tcPr>
            <w:tcW w:w="2070" w:type="dxa"/>
            <w:shd w:val="clear" w:color="auto" w:fill="auto"/>
            <w:vAlign w:val="bottom"/>
          </w:tcPr>
          <w:p w14:paraId="3F80F559" w14:textId="77777777"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0" w:type="dxa"/>
            <w:gridSpan w:val="11"/>
            <w:shd w:val="clear" w:color="auto" w:fill="auto"/>
            <w:vAlign w:val="bottom"/>
          </w:tcPr>
          <w:p w14:paraId="51513E0F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3662" w:rsidRPr="001405A2" w14:paraId="1094F5FA" w14:textId="77777777" w:rsidTr="00E50E12">
        <w:tc>
          <w:tcPr>
            <w:tcW w:w="2070" w:type="dxa"/>
            <w:shd w:val="clear" w:color="auto" w:fill="auto"/>
            <w:vAlign w:val="bottom"/>
          </w:tcPr>
          <w:p w14:paraId="4304C99D" w14:textId="77777777" w:rsidR="00093662" w:rsidRPr="00693434" w:rsidRDefault="00093662" w:rsidP="0009366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B77456" w14:textId="754867A7" w:rsidR="00093662" w:rsidRPr="00693434" w:rsidRDefault="00631648" w:rsidP="00E50E12">
            <w:pPr>
              <w:tabs>
                <w:tab w:val="decimal" w:pos="86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5E5213">
              <w:rPr>
                <w:rFonts w:ascii="Angsana New" w:hAnsi="Angsana New"/>
                <w:sz w:val="30"/>
                <w:szCs w:val="30"/>
              </w:rPr>
              <w:t>439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E5213">
              <w:rPr>
                <w:rFonts w:ascii="Angsana New" w:hAnsi="Angsana New"/>
                <w:sz w:val="30"/>
                <w:szCs w:val="30"/>
              </w:rPr>
              <w:t>078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F6DB15" w14:textId="77777777" w:rsidR="00093662" w:rsidRPr="00693434" w:rsidRDefault="00093662" w:rsidP="00093662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23FBEA7" w14:textId="1F101906" w:rsidR="00093662" w:rsidRPr="00693434" w:rsidRDefault="007C5623" w:rsidP="00093662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5E5213">
              <w:rPr>
                <w:rFonts w:ascii="Angsana New" w:hAnsi="Angsana New"/>
                <w:sz w:val="30"/>
                <w:szCs w:val="30"/>
              </w:rPr>
              <w:t>634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E5213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281B042" w14:textId="77777777" w:rsidR="00093662" w:rsidRPr="00693434" w:rsidRDefault="00093662" w:rsidP="00093662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453B889" w14:textId="67EC09C4" w:rsidR="00093662" w:rsidRPr="00693434" w:rsidRDefault="007C5623" w:rsidP="00E50E12">
            <w:pPr>
              <w:tabs>
                <w:tab w:val="decimal" w:pos="9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11,073,832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DB211C" w14:textId="77777777" w:rsidR="00093662" w:rsidRPr="00693434" w:rsidRDefault="00093662" w:rsidP="00093662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0391F1A3" w14:textId="75D6A49C" w:rsidR="00093662" w:rsidRPr="00693434" w:rsidRDefault="00093662" w:rsidP="00E50E12">
            <w:pPr>
              <w:tabs>
                <w:tab w:val="decimal" w:pos="82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9,581,155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EFB21D" w14:textId="77777777" w:rsidR="00093662" w:rsidRPr="00693434" w:rsidRDefault="00093662" w:rsidP="00093662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690C957" w14:textId="35E6EB0F" w:rsidR="00093662" w:rsidRPr="00693434" w:rsidRDefault="00093662" w:rsidP="00093662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1,538,195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890166" w14:textId="77777777" w:rsidR="00093662" w:rsidRPr="00693434" w:rsidRDefault="00093662" w:rsidP="00093662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2076406" w14:textId="4C2C4DB0" w:rsidR="00093662" w:rsidRPr="00693434" w:rsidRDefault="00093662" w:rsidP="00093662">
            <w:pPr>
              <w:tabs>
                <w:tab w:val="decimal" w:pos="90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11,119,350</w:t>
            </w:r>
          </w:p>
        </w:tc>
      </w:tr>
      <w:tr w:rsidR="00631648" w:rsidRPr="00846BA8" w14:paraId="70E03FD4" w14:textId="77777777" w:rsidTr="00E50E12">
        <w:tc>
          <w:tcPr>
            <w:tcW w:w="2070" w:type="dxa"/>
            <w:shd w:val="clear" w:color="auto" w:fill="auto"/>
            <w:vAlign w:val="bottom"/>
          </w:tcPr>
          <w:p w14:paraId="3DAD2959" w14:textId="77777777" w:rsidR="00631648" w:rsidRPr="00526373" w:rsidRDefault="00631648" w:rsidP="006316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3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817A5" w14:textId="1B4C2316" w:rsidR="00631648" w:rsidRPr="00631648" w:rsidRDefault="005E5213" w:rsidP="00E50E12">
            <w:pPr>
              <w:tabs>
                <w:tab w:val="decimal" w:pos="86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5213">
              <w:rPr>
                <w:rFonts w:ascii="Angsana New" w:hAnsi="Angsana New"/>
                <w:b/>
                <w:bCs/>
                <w:sz w:val="30"/>
                <w:szCs w:val="30"/>
              </w:rPr>
              <w:t>9,439,078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24FE664" w14:textId="77777777" w:rsidR="00631648" w:rsidRPr="00631648" w:rsidRDefault="00631648" w:rsidP="00631648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64ED0" w14:textId="54E8D662" w:rsidR="00631648" w:rsidRPr="00631648" w:rsidRDefault="005E5213" w:rsidP="00631648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5213">
              <w:rPr>
                <w:rFonts w:ascii="Angsana New" w:hAnsi="Angsana New"/>
                <w:b/>
                <w:bCs/>
                <w:sz w:val="30"/>
                <w:szCs w:val="30"/>
              </w:rPr>
              <w:t>1,634,754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4A5C27" w14:textId="77777777" w:rsidR="00631648" w:rsidRPr="00631648" w:rsidRDefault="00631648" w:rsidP="00631648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E0ECD" w14:textId="439246C5" w:rsidR="00631648" w:rsidRPr="00631648" w:rsidRDefault="007C5623" w:rsidP="00E50E12">
            <w:pPr>
              <w:tabs>
                <w:tab w:val="decimal" w:pos="907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11,073,832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4A7EA6" w14:textId="77777777" w:rsidR="00631648" w:rsidRPr="00526373" w:rsidRDefault="00631648" w:rsidP="00631648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99EA5" w14:textId="4444EE27" w:rsidR="00631648" w:rsidRPr="00526373" w:rsidRDefault="00631648" w:rsidP="00E50E12">
            <w:pPr>
              <w:tabs>
                <w:tab w:val="decimal" w:pos="82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9,581,155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77DF8F" w14:textId="77777777" w:rsidR="00631648" w:rsidRPr="00526373" w:rsidRDefault="00631648" w:rsidP="00631648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82C98" w14:textId="4494C35E" w:rsidR="00631648" w:rsidRPr="00526373" w:rsidRDefault="00631648" w:rsidP="00631648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1,538,195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638D2C" w14:textId="77777777" w:rsidR="00631648" w:rsidRPr="00526373" w:rsidRDefault="00631648" w:rsidP="00631648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BB589" w14:textId="1D846639" w:rsidR="00631648" w:rsidRPr="00526373" w:rsidRDefault="00631648" w:rsidP="00631648">
            <w:pPr>
              <w:tabs>
                <w:tab w:val="decimal" w:pos="90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11,119,350</w:t>
            </w:r>
          </w:p>
        </w:tc>
      </w:tr>
    </w:tbl>
    <w:p w14:paraId="65FD99E8" w14:textId="324D09DB" w:rsidR="00D34043" w:rsidRDefault="00D34043" w:rsidP="00991A76">
      <w:pPr>
        <w:pStyle w:val="Bo-Blankline"/>
        <w:rPr>
          <w:lang w:val="en-US"/>
        </w:rPr>
      </w:pPr>
    </w:p>
    <w:p w14:paraId="507FF6EA" w14:textId="77777777" w:rsidR="00D34043" w:rsidRDefault="00D34043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026DF7BB" w14:textId="77777777" w:rsidR="00F90B1F" w:rsidRPr="0078123E" w:rsidRDefault="007B2482" w:rsidP="007D10DB">
      <w:pPr>
        <w:pStyle w:val="Caption"/>
        <w:ind w:left="567" w:hanging="567"/>
      </w:pPr>
      <w:r w:rsidRPr="0078123E">
        <w:rPr>
          <w:cs/>
        </w:rPr>
        <w:lastRenderedPageBreak/>
        <w:t>กำไรต่อหุ้น</w:t>
      </w:r>
      <w:r w:rsidR="00C9729C" w:rsidRPr="0078123E">
        <w:rPr>
          <w:rFonts w:hint="cs"/>
          <w:cs/>
        </w:rPr>
        <w:t>ขั้นพื้นฐาน</w:t>
      </w:r>
    </w:p>
    <w:p w14:paraId="4FC56DF7" w14:textId="77777777" w:rsidR="00F90B1F" w:rsidRPr="005F4C44" w:rsidRDefault="00F90B1F" w:rsidP="00F46F21">
      <w:pPr>
        <w:pStyle w:val="Bo-Blankline"/>
        <w:rPr>
          <w:lang w:val="en-US"/>
        </w:rPr>
      </w:pPr>
    </w:p>
    <w:p w14:paraId="64187CF0" w14:textId="630AD712" w:rsidR="001C434B" w:rsidRPr="008B7DC8" w:rsidRDefault="001C434B" w:rsidP="001C434B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spacing w:val="4"/>
          <w:cs/>
        </w:rPr>
        <w:t xml:space="preserve">กำไรต่อหุ้นขั้นพื้นฐานสำหรับแต่ละปีสิ้นสุดวันที่ </w:t>
      </w:r>
      <w:r w:rsidR="006145CD" w:rsidRPr="006145CD">
        <w:rPr>
          <w:rFonts w:asciiTheme="majorBidi" w:hAnsiTheme="majorBidi" w:cstheme="majorBidi"/>
          <w:spacing w:val="4"/>
          <w:lang w:val="en-US"/>
        </w:rPr>
        <w:t>31</w:t>
      </w:r>
      <w:r w:rsidRPr="008B7DC8">
        <w:rPr>
          <w:rFonts w:asciiTheme="majorBidi" w:hAnsiTheme="majorBidi" w:cstheme="majorBidi"/>
          <w:spacing w:val="4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spacing w:val="4"/>
          <w:lang w:val="en-US"/>
        </w:rPr>
        <w:t>256</w:t>
      </w:r>
      <w:r w:rsidR="00844ED1">
        <w:rPr>
          <w:rFonts w:asciiTheme="majorBidi" w:hAnsiTheme="majorBidi" w:cstheme="majorBidi"/>
          <w:spacing w:val="4"/>
          <w:lang w:val="en-US"/>
        </w:rPr>
        <w:t>4</w:t>
      </w:r>
      <w:r w:rsidRPr="008B7DC8">
        <w:rPr>
          <w:rFonts w:asciiTheme="majorBidi" w:hAnsiTheme="majorBidi" w:cstheme="majorBidi"/>
          <w:spacing w:val="4"/>
          <w:cs/>
        </w:rPr>
        <w:t xml:space="preserve"> และ </w:t>
      </w:r>
      <w:r w:rsidR="006145CD" w:rsidRPr="006145CD">
        <w:rPr>
          <w:rFonts w:asciiTheme="majorBidi" w:hAnsiTheme="majorBidi" w:cstheme="majorBidi"/>
          <w:spacing w:val="4"/>
          <w:lang w:val="en-US"/>
        </w:rPr>
        <w:t>256</w:t>
      </w:r>
      <w:r w:rsidR="00844ED1">
        <w:rPr>
          <w:rFonts w:asciiTheme="majorBidi" w:hAnsiTheme="majorBidi" w:cstheme="majorBidi"/>
          <w:spacing w:val="4"/>
          <w:lang w:val="en-US"/>
        </w:rPr>
        <w:t>3</w:t>
      </w:r>
      <w:r w:rsidRPr="008B7DC8">
        <w:rPr>
          <w:rFonts w:asciiTheme="majorBidi" w:hAnsiTheme="majorBidi" w:cstheme="majorBidi"/>
          <w:spacing w:val="4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Pr="008B7DC8">
        <w:rPr>
          <w:rFonts w:asciiTheme="majorBidi" w:hAnsiTheme="majorBidi" w:cstheme="majorBidi"/>
          <w:spacing w:val="4"/>
        </w:rPr>
        <w:t xml:space="preserve"> </w:t>
      </w:r>
      <w:r w:rsidRPr="008B7DC8">
        <w:rPr>
          <w:rFonts w:asciiTheme="majorBidi" w:hAnsiTheme="majorBidi" w:cstheme="majorBidi"/>
          <w:spacing w:val="4"/>
          <w:cs/>
        </w:rPr>
        <w:t>โดยแสดงการคำนวณดังนี้</w:t>
      </w:r>
    </w:p>
    <w:p w14:paraId="1A7DFCB9" w14:textId="77777777" w:rsidR="00B17401" w:rsidRDefault="00B17401" w:rsidP="00B17401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78"/>
        <w:gridCol w:w="270"/>
        <w:gridCol w:w="1080"/>
        <w:gridCol w:w="270"/>
        <w:gridCol w:w="1077"/>
        <w:gridCol w:w="271"/>
        <w:gridCol w:w="1084"/>
      </w:tblGrid>
      <w:tr w:rsidR="0099082F" w:rsidRPr="00EB7266" w14:paraId="74ED45E8" w14:textId="77777777" w:rsidTr="007842E4">
        <w:trPr>
          <w:tblHeader/>
        </w:trPr>
        <w:tc>
          <w:tcPr>
            <w:tcW w:w="4050" w:type="dxa"/>
            <w:shd w:val="clear" w:color="auto" w:fill="auto"/>
          </w:tcPr>
          <w:p w14:paraId="6E551082" w14:textId="77777777" w:rsidR="0099082F" w:rsidRPr="00EB7266" w:rsidRDefault="0099082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50673A1F" w14:textId="77777777" w:rsidR="0099082F" w:rsidRPr="00EB726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32D8A82" w14:textId="77777777" w:rsidR="0099082F" w:rsidRPr="00EB7266" w:rsidRDefault="0099082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25276F80" w14:textId="77777777" w:rsidR="0099082F" w:rsidRPr="00EB726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82F" w:rsidRPr="00B73E7A" w14:paraId="71AE2643" w14:textId="77777777" w:rsidTr="007842E4">
        <w:trPr>
          <w:tblHeader/>
        </w:trPr>
        <w:tc>
          <w:tcPr>
            <w:tcW w:w="4050" w:type="dxa"/>
            <w:shd w:val="clear" w:color="auto" w:fill="auto"/>
          </w:tcPr>
          <w:p w14:paraId="4D9FCF44" w14:textId="77777777" w:rsidR="0099082F" w:rsidRPr="00744476" w:rsidRDefault="0099082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6DF3275" w14:textId="066FBC71" w:rsidR="0099082F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844E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B9F624F" w14:textId="77777777" w:rsidR="0099082F" w:rsidRPr="0074447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8B4631" w14:textId="0E09E55A" w:rsidR="0099082F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44E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610A94E" w14:textId="77777777" w:rsidR="0099082F" w:rsidRPr="00BE704B" w:rsidRDefault="0099082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83BF791" w14:textId="150FAB45" w:rsidR="0099082F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44E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6F955488" w14:textId="77777777" w:rsidR="0099082F" w:rsidRPr="00BE704B" w:rsidRDefault="0099082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ED8E3F6" w14:textId="42E411A3" w:rsidR="00AD0669" w:rsidRPr="00AD0669" w:rsidRDefault="006145CD" w:rsidP="00844E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44E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99082F" w:rsidRPr="00B73E7A" w14:paraId="56C35524" w14:textId="77777777" w:rsidTr="007842E4">
        <w:trPr>
          <w:tblHeader/>
        </w:trPr>
        <w:tc>
          <w:tcPr>
            <w:tcW w:w="4050" w:type="dxa"/>
            <w:shd w:val="clear" w:color="auto" w:fill="auto"/>
          </w:tcPr>
          <w:p w14:paraId="40FEC6A2" w14:textId="77777777" w:rsidR="0099082F" w:rsidRPr="00744476" w:rsidRDefault="0099082F" w:rsidP="009908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9171D15" w14:textId="77777777" w:rsidR="0099082F" w:rsidRPr="00744476" w:rsidRDefault="0099082F" w:rsidP="0099082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44ED1" w:rsidRPr="00B73E7A" w14:paraId="23F165D1" w14:textId="77777777" w:rsidTr="007842E4">
        <w:tc>
          <w:tcPr>
            <w:tcW w:w="4050" w:type="dxa"/>
            <w:shd w:val="clear" w:color="auto" w:fill="auto"/>
          </w:tcPr>
          <w:p w14:paraId="1EA62DDB" w14:textId="77777777" w:rsidR="00844ED1" w:rsidRPr="003C652D" w:rsidRDefault="00844ED1" w:rsidP="00844ED1">
            <w:pPr>
              <w:spacing w:line="240" w:lineRule="auto"/>
              <w:ind w:left="252" w:right="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9F3FC" w14:textId="3E35EF08" w:rsidR="00844ED1" w:rsidRPr="008E2D14" w:rsidRDefault="007C5623" w:rsidP="00844ED1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4,191,</w:t>
            </w:r>
            <w:r w:rsidR="005203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2520B0D" w14:textId="77777777" w:rsidR="00844ED1" w:rsidRPr="008E2D14" w:rsidRDefault="00844ED1" w:rsidP="00844ED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EB8E7" w14:textId="71642910" w:rsidR="00844ED1" w:rsidRPr="008E2D14" w:rsidRDefault="00844ED1" w:rsidP="00844ED1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4,505,824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886530" w14:textId="77777777" w:rsidR="00844ED1" w:rsidRPr="008E2D14" w:rsidRDefault="00844ED1" w:rsidP="00844E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EB23D" w14:textId="086B7866" w:rsidR="00844ED1" w:rsidRPr="008E2D14" w:rsidRDefault="007C5623" w:rsidP="00844ED1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4,191,</w:t>
            </w:r>
            <w:r w:rsidR="005203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A2892CB" w14:textId="77777777" w:rsidR="00844ED1" w:rsidRPr="00BE704B" w:rsidRDefault="00844ED1" w:rsidP="00844E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945E46" w14:textId="55F871CE" w:rsidR="00844ED1" w:rsidRPr="008E2D14" w:rsidRDefault="00844ED1" w:rsidP="00844ED1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4,505,824</w:t>
            </w:r>
          </w:p>
        </w:tc>
      </w:tr>
      <w:tr w:rsidR="00844ED1" w:rsidRPr="00B73E7A" w14:paraId="7866566E" w14:textId="77777777" w:rsidTr="007842E4">
        <w:tc>
          <w:tcPr>
            <w:tcW w:w="4050" w:type="dxa"/>
            <w:shd w:val="clear" w:color="auto" w:fill="auto"/>
          </w:tcPr>
          <w:p w14:paraId="7EDBDA37" w14:textId="77777777" w:rsidR="00844ED1" w:rsidRPr="003C652D" w:rsidRDefault="00844ED1" w:rsidP="00844ED1">
            <w:pPr>
              <w:tabs>
                <w:tab w:val="left" w:pos="540"/>
              </w:tabs>
              <w:spacing w:line="240" w:lineRule="auto"/>
              <w:ind w:left="252" w:right="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4F6145" w14:textId="54408560" w:rsidR="00844ED1" w:rsidRPr="00037DF6" w:rsidRDefault="007C5623" w:rsidP="00844ED1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  <w:shd w:val="clear" w:color="auto" w:fill="auto"/>
          </w:tcPr>
          <w:p w14:paraId="2753867C" w14:textId="77777777" w:rsidR="00844ED1" w:rsidRPr="00037DF6" w:rsidRDefault="00844ED1" w:rsidP="00844ED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B0489" w14:textId="4506E000" w:rsidR="00844ED1" w:rsidRPr="00037DF6" w:rsidRDefault="00844ED1" w:rsidP="00844ED1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9CC2B" w14:textId="77777777" w:rsidR="00844ED1" w:rsidRPr="00037DF6" w:rsidRDefault="00844ED1" w:rsidP="00844E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A63A3" w14:textId="7D67CB9B" w:rsidR="00844ED1" w:rsidRPr="00037DF6" w:rsidRDefault="007C5623" w:rsidP="00844ED1">
            <w:pPr>
              <w:tabs>
                <w:tab w:val="decimal" w:pos="881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BBD5223" w14:textId="77777777" w:rsidR="00844ED1" w:rsidRPr="00BE704B" w:rsidRDefault="00844ED1" w:rsidP="00844E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04CE2C" w14:textId="35A7A38D" w:rsidR="00844ED1" w:rsidRPr="00037DF6" w:rsidRDefault="00844ED1" w:rsidP="00844ED1">
            <w:pPr>
              <w:tabs>
                <w:tab w:val="decimal" w:pos="881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</w:tr>
      <w:tr w:rsidR="00844ED1" w:rsidRPr="00B73E7A" w14:paraId="2BC88639" w14:textId="77777777" w:rsidTr="007842E4">
        <w:tc>
          <w:tcPr>
            <w:tcW w:w="4050" w:type="dxa"/>
            <w:shd w:val="clear" w:color="auto" w:fill="auto"/>
          </w:tcPr>
          <w:p w14:paraId="090EC21C" w14:textId="77777777" w:rsidR="00844ED1" w:rsidRPr="003C652D" w:rsidRDefault="00844ED1" w:rsidP="00844ED1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39614D" w14:textId="69851D04" w:rsidR="00844ED1" w:rsidRPr="003C652D" w:rsidRDefault="007C5623" w:rsidP="00844ED1">
            <w:pPr>
              <w:tabs>
                <w:tab w:val="decimal" w:pos="702"/>
              </w:tabs>
              <w:spacing w:line="240" w:lineRule="auto"/>
              <w:ind w:left="-108" w:right="-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0.499</w:t>
            </w:r>
          </w:p>
        </w:tc>
        <w:tc>
          <w:tcPr>
            <w:tcW w:w="270" w:type="dxa"/>
            <w:shd w:val="clear" w:color="auto" w:fill="auto"/>
          </w:tcPr>
          <w:p w14:paraId="32567222" w14:textId="77777777" w:rsidR="00844ED1" w:rsidRDefault="00844ED1" w:rsidP="00844ED1">
            <w:pPr>
              <w:tabs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654DCE" w14:textId="3C01E838" w:rsidR="00844ED1" w:rsidRPr="003C652D" w:rsidRDefault="00844ED1" w:rsidP="00844ED1">
            <w:pPr>
              <w:tabs>
                <w:tab w:val="decimal" w:pos="702"/>
              </w:tabs>
              <w:spacing w:line="240" w:lineRule="auto"/>
              <w:ind w:left="-108" w:right="-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0.536</w:t>
            </w:r>
          </w:p>
        </w:tc>
        <w:tc>
          <w:tcPr>
            <w:tcW w:w="270" w:type="dxa"/>
            <w:shd w:val="clear" w:color="auto" w:fill="auto"/>
          </w:tcPr>
          <w:p w14:paraId="7E66AE4D" w14:textId="77777777" w:rsidR="00844ED1" w:rsidRPr="00BE704B" w:rsidRDefault="00844ED1" w:rsidP="00844E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39B157" w14:textId="4FE1B618" w:rsidR="00844ED1" w:rsidRPr="003C652D" w:rsidRDefault="007C5623" w:rsidP="00844ED1">
            <w:pPr>
              <w:tabs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0.499</w:t>
            </w:r>
          </w:p>
        </w:tc>
        <w:tc>
          <w:tcPr>
            <w:tcW w:w="271" w:type="dxa"/>
            <w:shd w:val="clear" w:color="auto" w:fill="auto"/>
          </w:tcPr>
          <w:p w14:paraId="745529B3" w14:textId="77777777" w:rsidR="00844ED1" w:rsidRPr="00BE704B" w:rsidRDefault="00844ED1" w:rsidP="00844E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2DA2BB" w14:textId="7F8BC4EB" w:rsidR="00844ED1" w:rsidRPr="003C652D" w:rsidRDefault="00844ED1" w:rsidP="00844ED1">
            <w:pPr>
              <w:tabs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0.536</w:t>
            </w:r>
          </w:p>
        </w:tc>
      </w:tr>
    </w:tbl>
    <w:p w14:paraId="6461B115" w14:textId="4EBBBFCA" w:rsidR="00D34043" w:rsidRDefault="00D34043" w:rsidP="00D34043">
      <w:pPr>
        <w:pStyle w:val="Caption"/>
        <w:numPr>
          <w:ilvl w:val="0"/>
          <w:numId w:val="0"/>
        </w:numPr>
        <w:ind w:left="567"/>
      </w:pPr>
    </w:p>
    <w:p w14:paraId="13B999FA" w14:textId="77777777" w:rsidR="00D34043" w:rsidRDefault="00D34043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br w:type="page"/>
      </w:r>
    </w:p>
    <w:p w14:paraId="03131991" w14:textId="5BD0628D" w:rsidR="002528F4" w:rsidRPr="00B4097B" w:rsidRDefault="00047069" w:rsidP="00124DFB">
      <w:pPr>
        <w:pStyle w:val="Caption"/>
        <w:ind w:left="567" w:hanging="567"/>
      </w:pPr>
      <w:r>
        <w:rPr>
          <w:rFonts w:hint="cs"/>
          <w:cs/>
        </w:rPr>
        <w:lastRenderedPageBreak/>
        <w:t>เงินปันผล</w:t>
      </w:r>
    </w:p>
    <w:p w14:paraId="0EC87944" w14:textId="77777777" w:rsidR="002147F0" w:rsidRDefault="002147F0" w:rsidP="00A71FCC">
      <w:pPr>
        <w:pStyle w:val="Bo-C1Content"/>
        <w:rPr>
          <w:rFonts w:asciiTheme="majorBidi" w:hAnsiTheme="majorBidi" w:cstheme="majorBidi"/>
          <w:sz w:val="20"/>
          <w:szCs w:val="20"/>
          <w:lang w:val="en-US"/>
        </w:rPr>
      </w:pPr>
    </w:p>
    <w:p w14:paraId="0DE4EB65" w14:textId="77777777" w:rsidR="00844ED1" w:rsidRDefault="00844ED1" w:rsidP="00844ED1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Pr="001E050E">
        <w:rPr>
          <w:rFonts w:asciiTheme="majorBidi" w:hAnsiTheme="majorBidi"/>
          <w:spacing w:val="4"/>
          <w:sz w:val="30"/>
          <w:szCs w:val="30"/>
        </w:rPr>
        <w:t>30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กรกฎาคม </w:t>
      </w:r>
      <w:r w:rsidRPr="001E050E">
        <w:rPr>
          <w:rFonts w:asciiTheme="majorBidi" w:hAnsiTheme="majorBidi"/>
          <w:spacing w:val="4"/>
          <w:sz w:val="30"/>
          <w:szCs w:val="30"/>
        </w:rPr>
        <w:t>2563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ที่ประชุมได้รับทราบการจ่ายเงินปันผลระหว่างกาลสำหรับปี </w:t>
      </w:r>
      <w:r w:rsidRPr="001E050E">
        <w:rPr>
          <w:rFonts w:asciiTheme="majorBidi" w:hAnsiTheme="majorBidi"/>
          <w:spacing w:val="4"/>
          <w:sz w:val="30"/>
          <w:szCs w:val="30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ในอัตราหุ้นละ 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Pr="001E050E">
        <w:rPr>
          <w:rFonts w:asciiTheme="majorBidi" w:hAnsiTheme="majorBidi"/>
          <w:spacing w:val="4"/>
          <w:sz w:val="30"/>
          <w:szCs w:val="30"/>
        </w:rPr>
        <w:t>40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เป็นจำนวนเงิน </w:t>
      </w:r>
      <w:r w:rsidRPr="001E050E">
        <w:rPr>
          <w:rFonts w:asciiTheme="majorBidi" w:hAnsiTheme="majorBidi"/>
          <w:spacing w:val="4"/>
          <w:sz w:val="30"/>
          <w:szCs w:val="30"/>
        </w:rPr>
        <w:t>3</w:t>
      </w:r>
      <w:r w:rsidRPr="00B70E7D">
        <w:rPr>
          <w:rFonts w:asciiTheme="majorBidi" w:hAnsiTheme="majorBidi"/>
          <w:spacing w:val="4"/>
          <w:sz w:val="30"/>
          <w:szCs w:val="30"/>
          <w:lang w:val="en-US"/>
        </w:rPr>
        <w:t>,</w:t>
      </w:r>
      <w:r w:rsidRPr="001E050E">
        <w:rPr>
          <w:rFonts w:asciiTheme="majorBidi" w:hAnsiTheme="majorBidi"/>
          <w:spacing w:val="4"/>
          <w:sz w:val="30"/>
          <w:szCs w:val="30"/>
        </w:rPr>
        <w:t>360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ล้านบาท เงินปันผลระหว่างกาลดังกล่าวได้รวมเงินปันผลระหว่างกาลในอัตราหุ้นละ 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Pr="001E050E">
        <w:rPr>
          <w:rFonts w:asciiTheme="majorBidi" w:hAnsiTheme="majorBidi"/>
          <w:spacing w:val="4"/>
          <w:sz w:val="30"/>
          <w:szCs w:val="30"/>
        </w:rPr>
        <w:t>20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ซึ่งบริษัทได้จ่ายให้กับผู้ถือหุ้นของบริษัทแล้วในระหว่างปี </w:t>
      </w:r>
      <w:r w:rsidRPr="001E050E">
        <w:rPr>
          <w:rFonts w:asciiTheme="majorBidi" w:hAnsiTheme="majorBidi"/>
          <w:spacing w:val="4"/>
          <w:sz w:val="30"/>
          <w:szCs w:val="30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ดังนั้นเงินปันผลที่จะต้องจ่ายเพิ่มอีกจึงเท่ากับอัตราหุ้นละ 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Pr="001E050E">
        <w:rPr>
          <w:rFonts w:asciiTheme="majorBidi" w:hAnsiTheme="majorBidi"/>
          <w:spacing w:val="4"/>
          <w:sz w:val="30"/>
          <w:szCs w:val="30"/>
        </w:rPr>
        <w:t>20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คิดเป็นจำนวนเงินรวม </w:t>
      </w:r>
      <w:r w:rsidRPr="001E050E">
        <w:rPr>
          <w:rFonts w:asciiTheme="majorBidi" w:hAnsiTheme="majorBidi"/>
          <w:spacing w:val="4"/>
          <w:sz w:val="30"/>
          <w:szCs w:val="30"/>
        </w:rPr>
        <w:t>1</w:t>
      </w:r>
      <w:r w:rsidRPr="00B70E7D">
        <w:rPr>
          <w:rFonts w:asciiTheme="majorBidi" w:hAnsiTheme="majorBidi"/>
          <w:spacing w:val="4"/>
          <w:sz w:val="30"/>
          <w:szCs w:val="30"/>
          <w:lang w:val="en-US"/>
        </w:rPr>
        <w:t>,</w:t>
      </w:r>
      <w:r w:rsidRPr="001E050E">
        <w:rPr>
          <w:rFonts w:asciiTheme="majorBidi" w:hAnsiTheme="majorBidi"/>
          <w:spacing w:val="4"/>
          <w:sz w:val="30"/>
          <w:szCs w:val="30"/>
        </w:rPr>
        <w:t>680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Pr="001E050E">
        <w:rPr>
          <w:rFonts w:asciiTheme="majorBidi" w:hAnsiTheme="majorBidi"/>
          <w:spacing w:val="4"/>
          <w:sz w:val="30"/>
          <w:szCs w:val="30"/>
        </w:rPr>
        <w:t>15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พฤษภาคม </w:t>
      </w:r>
      <w:r w:rsidRPr="001E050E">
        <w:rPr>
          <w:rFonts w:asciiTheme="majorBidi" w:hAnsiTheme="majorBidi"/>
          <w:spacing w:val="4"/>
          <w:sz w:val="30"/>
          <w:szCs w:val="30"/>
        </w:rPr>
        <w:t>2563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และไม่เสนอจ่ายเงินปันผลประจำปี </w:t>
      </w:r>
      <w:r w:rsidRPr="001E050E">
        <w:rPr>
          <w:rFonts w:asciiTheme="majorBidi" w:hAnsiTheme="majorBidi"/>
          <w:spacing w:val="4"/>
          <w:sz w:val="30"/>
          <w:szCs w:val="30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อีก</w:t>
      </w:r>
    </w:p>
    <w:p w14:paraId="22273877" w14:textId="77777777" w:rsidR="00844ED1" w:rsidRPr="007630D9" w:rsidRDefault="00844ED1" w:rsidP="00844ED1">
      <w:pPr>
        <w:pStyle w:val="Ang15"/>
        <w:rPr>
          <w:rFonts w:asciiTheme="majorBidi" w:hAnsiTheme="majorBidi"/>
          <w:spacing w:val="4"/>
          <w:sz w:val="20"/>
          <w:szCs w:val="20"/>
          <w:lang w:val="en-US"/>
        </w:rPr>
      </w:pPr>
    </w:p>
    <w:p w14:paraId="55ADFE9A" w14:textId="77777777" w:rsidR="00844ED1" w:rsidRDefault="00844ED1" w:rsidP="00844ED1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ในการประชุมคณะกรรมการบริษัทเมื่อวันที่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25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สิงหาคม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2563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30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มิถุนายน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2563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ในอัตราหุ้นละ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0.12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บาท สำหรับหุ้นสามัญจำนวน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8,400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ล้านหุ้น เป็นจำนวนเงินทั้งสิ้น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1,008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ล้านบาท เงินปันผลดังกล่าวได้จ่ายให้แก่ผู้ถือหุ้นในวันที่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22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กันยายน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>2563</w:t>
      </w:r>
    </w:p>
    <w:p w14:paraId="0F0D3DD4" w14:textId="77777777" w:rsidR="00844ED1" w:rsidRPr="003E19FD" w:rsidRDefault="00844ED1" w:rsidP="00844ED1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0A09A65E" w14:textId="77777777" w:rsidR="00844ED1" w:rsidRDefault="00844ED1" w:rsidP="00844ED1">
      <w:pPr>
        <w:pStyle w:val="Ang15"/>
        <w:rPr>
          <w:rFonts w:asciiTheme="majorBidi" w:hAnsiTheme="majorBidi" w:cstheme="majorBidi"/>
          <w:lang w:val="en-US"/>
        </w:rPr>
      </w:pPr>
      <w:r w:rsidRPr="007A780F">
        <w:rPr>
          <w:rFonts w:asciiTheme="majorBidi" w:hAnsiTheme="majorBidi" w:cstheme="majorBidi"/>
          <w:cs/>
        </w:rPr>
        <w:t xml:space="preserve">ในการประชุมสามัญประจำปีของผู้ถือหุ้นบริษัทเมื่อวันที่ </w:t>
      </w:r>
      <w:r w:rsidRPr="00FF2FC8">
        <w:rPr>
          <w:rFonts w:asciiTheme="majorBidi" w:hAnsiTheme="majorBidi" w:cstheme="majorBidi"/>
          <w:lang w:val="en-US"/>
        </w:rPr>
        <w:t>21</w:t>
      </w:r>
      <w:r w:rsidRPr="007A780F">
        <w:rPr>
          <w:rFonts w:asciiTheme="majorBidi" w:hAnsiTheme="majorBidi" w:cstheme="majorBidi"/>
          <w:cs/>
        </w:rPr>
        <w:t xml:space="preserve"> เมษายน 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564</w:t>
      </w:r>
      <w:r w:rsidRPr="007A780F">
        <w:rPr>
          <w:rFonts w:asciiTheme="majorBidi" w:hAnsiTheme="majorBidi" w:cstheme="majorBidi"/>
          <w:cs/>
        </w:rPr>
        <w:t xml:space="preserve"> ที่ประชุมมีมติอนุมัติการจ่ายเงินปันผลจากผลการดำเนินงานประจำปี 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563</w:t>
      </w:r>
      <w:r w:rsidRPr="007A780F">
        <w:rPr>
          <w:rFonts w:asciiTheme="majorBidi" w:hAnsiTheme="majorBidi" w:cstheme="majorBidi"/>
          <w:cs/>
        </w:rPr>
        <w:t xml:space="preserve"> ในอัตราหุ้นละ </w:t>
      </w:r>
      <w:r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>.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7</w:t>
      </w:r>
      <w:r w:rsidRPr="007A780F">
        <w:rPr>
          <w:rFonts w:asciiTheme="majorBidi" w:hAnsiTheme="majorBidi" w:cstheme="majorBidi"/>
          <w:cs/>
        </w:rPr>
        <w:t xml:space="preserve"> บาท สำหรับหุ้นสามัญจำนวน </w:t>
      </w:r>
      <w:r w:rsidRPr="00D67C92">
        <w:rPr>
          <w:rFonts w:asciiTheme="majorBidi" w:hAnsiTheme="majorBidi" w:cstheme="majorBidi"/>
          <w:lang w:val="en-US"/>
        </w:rPr>
        <w:t>8</w:t>
      </w:r>
      <w:r w:rsidRPr="007A780F">
        <w:rPr>
          <w:rFonts w:asciiTheme="majorBidi" w:hAnsiTheme="majorBidi" w:cstheme="majorBidi"/>
        </w:rPr>
        <w:t>,</w:t>
      </w:r>
      <w:r w:rsidRPr="00D67C92">
        <w:rPr>
          <w:rFonts w:asciiTheme="majorBidi" w:hAnsiTheme="majorBidi" w:cstheme="majorBidi"/>
          <w:lang w:val="en-US"/>
        </w:rPr>
        <w:t>4</w:t>
      </w:r>
      <w:r w:rsidRPr="00AC6019">
        <w:rPr>
          <w:rFonts w:asciiTheme="majorBidi" w:hAnsiTheme="majorBidi" w:cstheme="majorBidi"/>
          <w:lang w:val="en-US"/>
        </w:rPr>
        <w:t>00</w:t>
      </w:r>
      <w:r w:rsidRPr="007A780F">
        <w:rPr>
          <w:rFonts w:asciiTheme="majorBidi" w:hAnsiTheme="majorBidi" w:cstheme="majorBidi"/>
          <w:cs/>
        </w:rPr>
        <w:t xml:space="preserve"> ล้านหุ้น เป็นจำนวนเงินทั้งสิ้น </w:t>
      </w:r>
      <w:r w:rsidRPr="00FF2FC8">
        <w:rPr>
          <w:rFonts w:asciiTheme="majorBidi" w:hAnsiTheme="majorBidi" w:cstheme="majorBidi"/>
          <w:lang w:val="en-US"/>
        </w:rPr>
        <w:t>2</w:t>
      </w:r>
      <w:r w:rsidRPr="007A780F">
        <w:rPr>
          <w:rFonts w:asciiTheme="majorBidi" w:hAnsiTheme="majorBidi" w:cstheme="majorBidi"/>
        </w:rPr>
        <w:t>,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68</w:t>
      </w:r>
      <w:r w:rsidRPr="007A780F">
        <w:rPr>
          <w:rFonts w:asciiTheme="majorBidi" w:hAnsiTheme="majorBidi" w:cstheme="majorBidi"/>
          <w:cs/>
        </w:rPr>
        <w:t xml:space="preserve"> ล้านบาท เงินปันผลจำนวนนี้รวมเงินปันผลระหว่างกาล ซึ่งบริษัทได้จ่ายให้กับผู้ถือหุ้นของบริษัทแล้วในระหว่างปี 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563</w:t>
      </w:r>
      <w:r w:rsidRPr="007A780F">
        <w:rPr>
          <w:rFonts w:asciiTheme="majorBidi" w:hAnsiTheme="majorBidi" w:cstheme="majorBidi"/>
          <w:cs/>
        </w:rPr>
        <w:t xml:space="preserve"> ในอัตราหุ้นละ </w:t>
      </w:r>
      <w:r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>.</w:t>
      </w:r>
      <w:r w:rsidRPr="00FF2FC8">
        <w:rPr>
          <w:rFonts w:asciiTheme="majorBidi" w:hAnsiTheme="majorBidi" w:cstheme="majorBidi"/>
          <w:lang w:val="en-US"/>
        </w:rPr>
        <w:t>12</w:t>
      </w:r>
      <w:r w:rsidRPr="007A780F">
        <w:rPr>
          <w:rFonts w:asciiTheme="majorBidi" w:hAnsiTheme="majorBidi" w:cstheme="majorBidi"/>
          <w:cs/>
        </w:rPr>
        <w:t xml:space="preserve"> บาท ดังนั้นเงินปันผลที่จะต้องจ่ายเพิ่มอีกจึงเท่ากับอัตราหุ้นละ </w:t>
      </w:r>
      <w:r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>.</w:t>
      </w:r>
      <w:r w:rsidRPr="00FF2FC8">
        <w:rPr>
          <w:rFonts w:asciiTheme="majorBidi" w:hAnsiTheme="majorBidi" w:cstheme="majorBidi"/>
          <w:lang w:val="en-US"/>
        </w:rPr>
        <w:t>1</w:t>
      </w:r>
      <w:r w:rsidRPr="00D67C92">
        <w:rPr>
          <w:rFonts w:asciiTheme="majorBidi" w:hAnsiTheme="majorBidi" w:cstheme="majorBidi"/>
          <w:lang w:val="en-US"/>
        </w:rPr>
        <w:t>5</w:t>
      </w:r>
      <w:r w:rsidRPr="007A780F">
        <w:rPr>
          <w:rFonts w:asciiTheme="majorBidi" w:hAnsiTheme="majorBidi" w:cstheme="majorBidi"/>
          <w:cs/>
        </w:rPr>
        <w:t xml:space="preserve"> บาท คิดเป็นจำนวนเงินรวม </w:t>
      </w:r>
      <w:r w:rsidRPr="00FF2FC8">
        <w:rPr>
          <w:rFonts w:asciiTheme="majorBidi" w:hAnsiTheme="majorBidi" w:cstheme="majorBidi"/>
          <w:lang w:val="en-US"/>
        </w:rPr>
        <w:t>1</w:t>
      </w:r>
      <w:r w:rsidRPr="007A780F">
        <w:rPr>
          <w:rFonts w:asciiTheme="majorBidi" w:hAnsiTheme="majorBidi" w:cstheme="majorBidi"/>
        </w:rPr>
        <w:t>,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6</w:t>
      </w:r>
      <w:r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 xml:space="preserve"> ล้านบาท ได้จ่ายให้แก่ผู้ถือหุ้นในวันที่ </w:t>
      </w:r>
      <w:r w:rsidRPr="00D67C92">
        <w:rPr>
          <w:rFonts w:asciiTheme="majorBidi" w:hAnsiTheme="majorBidi" w:cstheme="majorBidi"/>
          <w:lang w:val="en-US"/>
        </w:rPr>
        <w:t>7</w:t>
      </w:r>
      <w:r w:rsidRPr="007A780F">
        <w:rPr>
          <w:rFonts w:asciiTheme="majorBidi" w:hAnsiTheme="majorBidi" w:cstheme="majorBidi"/>
          <w:cs/>
        </w:rPr>
        <w:t xml:space="preserve"> พฤษภาคม 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564</w:t>
      </w:r>
    </w:p>
    <w:p w14:paraId="2F40080A" w14:textId="77777777" w:rsidR="00844ED1" w:rsidRPr="007D3AD6" w:rsidRDefault="00844ED1" w:rsidP="00844ED1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468141B2" w14:textId="77777777" w:rsidR="00844ED1" w:rsidRPr="007D3AD6" w:rsidRDefault="00844ED1" w:rsidP="00844ED1">
      <w:pPr>
        <w:pStyle w:val="Ang15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</w:rPr>
        <w:t>ในการประชุมคณะกรรมการบริษัทเมื่อวันที่</w:t>
      </w:r>
      <w:r>
        <w:rPr>
          <w:rFonts w:asciiTheme="majorBidi" w:hAnsiTheme="majorBidi" w:cstheme="majorBidi"/>
          <w:lang w:val="en-US"/>
        </w:rPr>
        <w:t xml:space="preserve"> 27</w:t>
      </w:r>
      <w:r>
        <w:rPr>
          <w:rFonts w:asciiTheme="majorBidi" w:hAnsiTheme="majorBidi" w:cstheme="majorBidi" w:hint="cs"/>
          <w:cs/>
          <w:lang w:val="en-US"/>
        </w:rPr>
        <w:t xml:space="preserve"> สิงหาคม </w:t>
      </w:r>
      <w:r>
        <w:rPr>
          <w:rFonts w:asciiTheme="majorBidi" w:hAnsiTheme="majorBidi" w:cstheme="majorBidi"/>
          <w:lang w:val="en-US"/>
        </w:rPr>
        <w:t>2564</w:t>
      </w:r>
      <w:r>
        <w:rPr>
          <w:rFonts w:asciiTheme="majorBidi" w:hAnsiTheme="majorBidi" w:cstheme="majorBidi" w:hint="cs"/>
          <w:cs/>
          <w:lang w:val="en-US"/>
        </w:rPr>
        <w:t xml:space="preserve"> มีมติอนุมัติการจ่ายเงินปันผลระหว่างกาลจากกำไรสะสมจนถึงวันที่</w:t>
      </w:r>
      <w:r>
        <w:rPr>
          <w:rFonts w:asciiTheme="majorBidi" w:hAnsiTheme="majorBidi" w:cstheme="majorBidi"/>
          <w:lang w:val="en-US"/>
        </w:rPr>
        <w:t xml:space="preserve"> 30</w:t>
      </w:r>
      <w:r>
        <w:rPr>
          <w:rFonts w:asciiTheme="majorBidi" w:hAnsiTheme="majorBidi" w:cstheme="majorBidi" w:hint="cs"/>
          <w:cs/>
          <w:lang w:val="en-US"/>
        </w:rPr>
        <w:t xml:space="preserve"> มิถุนายน </w:t>
      </w:r>
      <w:r>
        <w:rPr>
          <w:rFonts w:asciiTheme="majorBidi" w:hAnsiTheme="majorBidi" w:cstheme="majorBidi"/>
          <w:lang w:val="en-US"/>
        </w:rPr>
        <w:t>2564</w:t>
      </w:r>
      <w:r>
        <w:rPr>
          <w:rFonts w:asciiTheme="majorBidi" w:hAnsiTheme="majorBidi" w:cstheme="majorBidi" w:hint="cs"/>
          <w:cs/>
          <w:lang w:val="en-US"/>
        </w:rPr>
        <w:t xml:space="preserve"> ในอัตราหุ้นละ</w:t>
      </w:r>
      <w:r>
        <w:rPr>
          <w:rFonts w:asciiTheme="majorBidi" w:hAnsiTheme="majorBidi" w:cstheme="majorBidi"/>
          <w:lang w:val="en-US"/>
        </w:rPr>
        <w:t xml:space="preserve"> 0.12</w:t>
      </w:r>
      <w:r>
        <w:rPr>
          <w:rFonts w:asciiTheme="majorBidi" w:hAnsiTheme="majorBidi" w:cstheme="majorBidi" w:hint="cs"/>
          <w:cs/>
          <w:lang w:val="en-US"/>
        </w:rPr>
        <w:t xml:space="preserve"> บาท สำหรับหุ้นสามัญจำนวน</w:t>
      </w:r>
      <w:r>
        <w:rPr>
          <w:rFonts w:asciiTheme="majorBidi" w:hAnsiTheme="majorBidi" w:cstheme="majorBidi"/>
          <w:lang w:val="en-US"/>
        </w:rPr>
        <w:t xml:space="preserve"> 8,400</w:t>
      </w:r>
      <w:r>
        <w:rPr>
          <w:rFonts w:asciiTheme="majorBidi" w:hAnsiTheme="majorBidi" w:cstheme="majorBidi" w:hint="cs"/>
          <w:cs/>
          <w:lang w:val="en-US"/>
        </w:rPr>
        <w:t xml:space="preserve"> ล้านหุ้น เป็นจำนวนเงินทั้งสิ้น</w:t>
      </w:r>
      <w:r>
        <w:rPr>
          <w:rFonts w:asciiTheme="majorBidi" w:hAnsiTheme="majorBidi" w:cstheme="majorBidi"/>
          <w:lang w:val="en-US"/>
        </w:rPr>
        <w:t xml:space="preserve"> 1,008</w:t>
      </w:r>
      <w:r>
        <w:rPr>
          <w:rFonts w:asciiTheme="majorBidi" w:hAnsiTheme="majorBidi" w:cstheme="majorBidi" w:hint="cs"/>
          <w:cs/>
          <w:lang w:val="en-US"/>
        </w:rPr>
        <w:t xml:space="preserve"> ล้านบาท เงินปันผลดังกล่าวได้จ่ายให้แก่ผู้ถือหุ้นในวันที่</w:t>
      </w:r>
      <w:r>
        <w:rPr>
          <w:rFonts w:asciiTheme="majorBidi" w:hAnsiTheme="majorBidi" w:cstheme="majorBidi"/>
          <w:lang w:val="en-US"/>
        </w:rPr>
        <w:t xml:space="preserve"> 22 </w:t>
      </w:r>
      <w:r>
        <w:rPr>
          <w:rFonts w:asciiTheme="majorBidi" w:hAnsiTheme="majorBidi" w:cstheme="majorBidi" w:hint="cs"/>
          <w:cs/>
          <w:lang w:val="en-US"/>
        </w:rPr>
        <w:t xml:space="preserve">กันยายน </w:t>
      </w:r>
      <w:r>
        <w:rPr>
          <w:rFonts w:asciiTheme="majorBidi" w:hAnsiTheme="majorBidi" w:cstheme="majorBidi"/>
          <w:lang w:val="en-US"/>
        </w:rPr>
        <w:t>2564</w:t>
      </w:r>
    </w:p>
    <w:p w14:paraId="04096471" w14:textId="77777777" w:rsidR="006D07D2" w:rsidRPr="006D07D2" w:rsidRDefault="006D07D2" w:rsidP="00844ED1">
      <w:pPr>
        <w:pStyle w:val="Bo-Blankline"/>
        <w:rPr>
          <w:lang w:val="en-US"/>
        </w:rPr>
      </w:pPr>
    </w:p>
    <w:p w14:paraId="77E74E05" w14:textId="77777777" w:rsidR="00B0756A" w:rsidRPr="00B4097B" w:rsidRDefault="00D03891" w:rsidP="007D10DB">
      <w:pPr>
        <w:pStyle w:val="Caption"/>
        <w:ind w:left="567" w:hanging="567"/>
      </w:pPr>
      <w:r w:rsidRPr="00B4097B">
        <w:rPr>
          <w:rFonts w:hint="cs"/>
          <w:cs/>
        </w:rPr>
        <w:t>เครื่องมือทางการเงิน</w:t>
      </w:r>
    </w:p>
    <w:p w14:paraId="59B99CF6" w14:textId="6E7B2591" w:rsidR="00D346EB" w:rsidRDefault="00D346EB" w:rsidP="00D346EB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71CF61EB" w14:textId="77777777" w:rsidR="00D346EB" w:rsidRPr="00FF73D4" w:rsidRDefault="00D346EB" w:rsidP="00BE05D9">
      <w:pPr>
        <w:pStyle w:val="block"/>
        <w:numPr>
          <w:ilvl w:val="0"/>
          <w:numId w:val="19"/>
        </w:numPr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4746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474634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474634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3BEC606B" w14:textId="77777777" w:rsidR="00D346EB" w:rsidRPr="00074045" w:rsidRDefault="00D346EB" w:rsidP="00D346EB">
      <w:pPr>
        <w:pStyle w:val="Ang15"/>
        <w:rPr>
          <w:sz w:val="20"/>
          <w:szCs w:val="20"/>
          <w:highlight w:val="lightGray"/>
          <w:shd w:val="clear" w:color="auto" w:fill="D9D9D9"/>
        </w:rPr>
      </w:pPr>
    </w:p>
    <w:p w14:paraId="763BC002" w14:textId="77777777" w:rsidR="00D346EB" w:rsidRDefault="00D346EB" w:rsidP="00D346EB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</w:t>
      </w:r>
      <w:r>
        <w:rPr>
          <w:rFonts w:asciiTheme="majorBidi" w:hAnsiTheme="majorBidi" w:hint="cs"/>
          <w:sz w:val="30"/>
          <w:szCs w:val="30"/>
          <w:cs/>
        </w:rPr>
        <w:t>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B96EB86" w14:textId="77777777" w:rsidR="009A49D4" w:rsidRDefault="009A49D4">
      <w:pPr>
        <w:spacing w:line="240" w:lineRule="auto"/>
        <w:rPr>
          <w:highlight w:val="yellow"/>
        </w:rPr>
        <w:sectPr w:rsidR="009A49D4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tbl>
      <w:tblPr>
        <w:tblW w:w="145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0F7EB7" w:rsidRPr="00731B95" w14:paraId="24564FF2" w14:textId="77777777" w:rsidTr="007842E4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5620CF24" w14:textId="77777777" w:rsidR="000F7EB7" w:rsidRPr="00731B9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3B784B9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726B9594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F7EB7" w:rsidRPr="00731B95" w14:paraId="2D966A5D" w14:textId="77777777" w:rsidTr="007842E4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1E45B016" w14:textId="77777777" w:rsidR="000F7EB7" w:rsidRPr="00731B9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281062B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69914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75BB7F09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7641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F7EB7" w:rsidRPr="00731B95" w14:paraId="3F54B6DC" w14:textId="77777777" w:rsidTr="007842E4">
        <w:trPr>
          <w:trHeight w:val="1441"/>
        </w:trPr>
        <w:tc>
          <w:tcPr>
            <w:tcW w:w="3150" w:type="dxa"/>
            <w:shd w:val="clear" w:color="auto" w:fill="auto"/>
            <w:vAlign w:val="bottom"/>
          </w:tcPr>
          <w:p w14:paraId="7E7B47F3" w14:textId="745D871C" w:rsidR="000F7EB7" w:rsidRPr="00731B95" w:rsidRDefault="00F8465E" w:rsidP="000F7EB7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5A843122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5DC8EF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54F23BA9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6BE79D21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3F9EB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177AD1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AAF3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DEC0A" w14:textId="77777777" w:rsidR="000F7EB7" w:rsidRPr="00731B9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52B94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E558E7B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7C3A1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31B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3289AC7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C6B356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31B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CDAE281" w14:textId="77777777" w:rsidR="000F7EB7" w:rsidRPr="00731B9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036DF" w14:textId="77777777" w:rsidR="000F7EB7" w:rsidRPr="00731B9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31B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8B5D1D8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40143A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F7EB7" w:rsidRPr="00731B95" w14:paraId="4DC2EC79" w14:textId="77777777" w:rsidTr="007842E4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2FF7DBD5" w14:textId="77777777" w:rsidR="000F7EB7" w:rsidRPr="00731B9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2B93FE9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27D5BD11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F7EB7" w:rsidRPr="00731B95" w14:paraId="6A7A57DB" w14:textId="77777777" w:rsidTr="007842E4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49F6B9BE" w14:textId="4277434C" w:rsidR="000F7EB7" w:rsidRPr="00731B9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19409B6C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5E973934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0F7EB7" w:rsidRPr="00731B95" w14:paraId="69B157FE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72894FD6" w14:textId="77777777" w:rsidR="000F7EB7" w:rsidRPr="00731B95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18C8B86F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7583F2E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F7CC524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0A3D27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7CDF7A6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3A25BA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6A38A16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F5351A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C02E862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99CB73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51EB81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6885458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7188AAA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8C554D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EB7" w:rsidRPr="00731B95" w14:paraId="3E5DF6AA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53899033" w14:textId="77777777" w:rsidR="000F7EB7" w:rsidRPr="00731B95" w:rsidRDefault="000F7EB7" w:rsidP="00ED0B5B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5F6DE811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66CB17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E0DB2D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74528FC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422B01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C78AEEF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CDC0468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FA1CDBD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5EC232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4CDFA5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2C6A7F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1FE74C2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9D22299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86259F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EB7" w:rsidRPr="00731B95" w14:paraId="06F38294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35CCB08C" w14:textId="77777777" w:rsidR="000F7EB7" w:rsidRPr="00731B95" w:rsidRDefault="000F7EB7" w:rsidP="00ED0B5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  <w:p w14:paraId="089DCE11" w14:textId="77777777" w:rsidR="000F7EB7" w:rsidRPr="00731B95" w:rsidRDefault="000F7EB7" w:rsidP="00ED0B5B">
            <w:pPr>
              <w:ind w:left="166" w:right="-90" w:firstLine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(ในกองทุนส่วนบุคคล)</w:t>
            </w:r>
          </w:p>
        </w:tc>
        <w:tc>
          <w:tcPr>
            <w:tcW w:w="900" w:type="dxa"/>
            <w:shd w:val="clear" w:color="auto" w:fill="auto"/>
          </w:tcPr>
          <w:p w14:paraId="2CDAD8C0" w14:textId="79F53E5E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82F02E9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7AF12F6" w14:textId="4208FA3A" w:rsidR="00631648" w:rsidRPr="00731B95" w:rsidRDefault="00631648" w:rsidP="00ED0B5B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32772E0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27F9079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BBFC7A" w14:textId="32D650F8" w:rsidR="00631648" w:rsidRPr="00731B95" w:rsidRDefault="00631648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D1B5BA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F9BF1A5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A69571A" w14:textId="74DD40B9" w:rsidR="00C21BC3" w:rsidRPr="00731B95" w:rsidRDefault="00C21BC3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063F2EC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019EDA7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E302B8" w14:textId="4DBEDF95" w:rsidR="00C21BC3" w:rsidRPr="00731B95" w:rsidRDefault="00C21BC3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EC0138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68C806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2D84DF2" w14:textId="4EF28952" w:rsidR="00C21BC3" w:rsidRPr="00731B95" w:rsidRDefault="00C21BC3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7F330FB5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2C6F666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E205B0" w14:textId="45E75C41" w:rsidR="00C21BC3" w:rsidRPr="00731B95" w:rsidRDefault="00C21BC3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01024F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4BA434A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6FF307B" w14:textId="6573CF51" w:rsidR="00C21BC3" w:rsidRPr="00731B95" w:rsidRDefault="00C21BC3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43,292</w:t>
            </w:r>
          </w:p>
        </w:tc>
      </w:tr>
      <w:tr w:rsidR="000F7EB7" w:rsidRPr="00731B95" w14:paraId="7CA2E78C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46E51B77" w14:textId="77777777" w:rsidR="000F7EB7" w:rsidRPr="00731B95" w:rsidRDefault="000F7EB7" w:rsidP="00ED0B5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5E5B8ACE" w14:textId="5066942F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8E8F439" w14:textId="6AA60AF8" w:rsidR="000F7EB7" w:rsidRPr="00731B95" w:rsidRDefault="00631648" w:rsidP="00ED0B5B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</w:t>
            </w:r>
            <w:r w:rsidR="00CF11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</w:t>
            </w: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F11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846</w:t>
            </w:r>
          </w:p>
        </w:tc>
        <w:tc>
          <w:tcPr>
            <w:tcW w:w="270" w:type="dxa"/>
            <w:shd w:val="clear" w:color="auto" w:fill="auto"/>
          </w:tcPr>
          <w:p w14:paraId="1BEE246C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9F80480" w14:textId="637EEC8C" w:rsidR="000F7EB7" w:rsidRPr="00731B95" w:rsidRDefault="00CF117A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31648"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AD15DFE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D0FBBA8" w14:textId="2F1FA453" w:rsidR="000F7EB7" w:rsidRPr="00731B95" w:rsidRDefault="00C21BC3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2,489,84</w:t>
            </w:r>
            <w:r w:rsidR="001C21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F9EE27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62BF2E" w14:textId="689B9D42" w:rsidR="000F7EB7" w:rsidRPr="003E1AB2" w:rsidRDefault="00C21BC3" w:rsidP="003E1AB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1A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704D1A4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8F61C70" w14:textId="70FCA73C" w:rsidR="000F7EB7" w:rsidRPr="00731B95" w:rsidRDefault="006F3DD5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470,913</w:t>
            </w:r>
          </w:p>
        </w:tc>
        <w:tc>
          <w:tcPr>
            <w:tcW w:w="270" w:type="dxa"/>
            <w:shd w:val="clear" w:color="auto" w:fill="auto"/>
          </w:tcPr>
          <w:p w14:paraId="74ADDE42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D34878E" w14:textId="0CA6A7C3" w:rsidR="000F7EB7" w:rsidRPr="00731B95" w:rsidRDefault="00C21BC3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413CE8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CA86D2" w14:textId="6872757E" w:rsidR="000F7EB7" w:rsidRPr="00731B95" w:rsidRDefault="006F3DD5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2,473,41</w:t>
            </w:r>
            <w:r w:rsidR="001C21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0F7EB7" w:rsidRPr="00731B95" w14:paraId="7B5D22D2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1099EE15" w14:textId="77777777" w:rsidR="000F7EB7" w:rsidRPr="00731B95" w:rsidRDefault="000F7EB7" w:rsidP="00ED0B5B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7C4F57C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AE8017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8D938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F61F664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C362B53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529020F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40AEA6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978EECC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F6DCF7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BBF8E5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4830AC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801B44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9A2BEF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3840915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F7EB7" w:rsidRPr="00731B95" w14:paraId="06F4A2F9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3F0DDB55" w14:textId="77777777" w:rsidR="000F7EB7" w:rsidRPr="00731B95" w:rsidRDefault="000F7EB7" w:rsidP="00ED0B5B">
            <w:pPr>
              <w:ind w:left="16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11A42E43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28F86C5" w14:textId="146106BF" w:rsidR="000F7EB7" w:rsidRPr="00731B95" w:rsidRDefault="00631648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3229E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A7D6F50" w14:textId="089B5DB1" w:rsidR="000F7EB7" w:rsidRPr="00731B95" w:rsidRDefault="00631648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185,549</w:t>
            </w:r>
          </w:p>
        </w:tc>
        <w:tc>
          <w:tcPr>
            <w:tcW w:w="270" w:type="dxa"/>
            <w:shd w:val="clear" w:color="auto" w:fill="auto"/>
          </w:tcPr>
          <w:p w14:paraId="592409FB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69FCBAE" w14:textId="52EC7A03" w:rsidR="000F7EB7" w:rsidRPr="00731B95" w:rsidRDefault="00C21BC3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185,549</w:t>
            </w:r>
          </w:p>
        </w:tc>
        <w:tc>
          <w:tcPr>
            <w:tcW w:w="270" w:type="dxa"/>
            <w:shd w:val="clear" w:color="auto" w:fill="auto"/>
          </w:tcPr>
          <w:p w14:paraId="4B55C8D2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5060EBC" w14:textId="2E942EA6" w:rsidR="000F7EB7" w:rsidRPr="00731B95" w:rsidRDefault="00C21BC3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701218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730DB8" w14:textId="713020B4" w:rsidR="000F7EB7" w:rsidRPr="00731B95" w:rsidRDefault="006F3DD5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187,298</w:t>
            </w:r>
          </w:p>
        </w:tc>
        <w:tc>
          <w:tcPr>
            <w:tcW w:w="270" w:type="dxa"/>
            <w:shd w:val="clear" w:color="auto" w:fill="auto"/>
          </w:tcPr>
          <w:p w14:paraId="4AE20E01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D40251D" w14:textId="707EA314" w:rsidR="000F7EB7" w:rsidRPr="00731B95" w:rsidRDefault="00C21BC3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DCA0D5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12AFF2" w14:textId="73FCFDF3" w:rsidR="000F7EB7" w:rsidRPr="00731B95" w:rsidRDefault="006F3DD5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187,298</w:t>
            </w:r>
          </w:p>
        </w:tc>
      </w:tr>
      <w:tr w:rsidR="000F7EB7" w:rsidRPr="00731B95" w14:paraId="2EAF5DDE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721CD114" w14:textId="77777777" w:rsidR="000F7EB7" w:rsidRPr="00731B95" w:rsidRDefault="000F7EB7" w:rsidP="00ED0B5B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568DF1AD" w14:textId="1745A6E1" w:rsidR="000F7EB7" w:rsidRPr="00CF117A" w:rsidRDefault="00CF117A" w:rsidP="00CF117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F117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D5064" w14:textId="1CA2D832" w:rsidR="000F7EB7" w:rsidRPr="00731B95" w:rsidRDefault="00631648" w:rsidP="00ED0B5B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CF11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531</w:t>
            </w: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F11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138</w:t>
            </w:r>
          </w:p>
        </w:tc>
        <w:tc>
          <w:tcPr>
            <w:tcW w:w="270" w:type="dxa"/>
            <w:shd w:val="clear" w:color="auto" w:fill="auto"/>
          </w:tcPr>
          <w:p w14:paraId="4881DE4D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9FEDF" w14:textId="1B1C65E9" w:rsidR="000F7EB7" w:rsidRPr="00731B95" w:rsidRDefault="00CF117A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187</w:t>
            </w:r>
            <w:r w:rsidR="00631648"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549</w:t>
            </w:r>
          </w:p>
        </w:tc>
        <w:tc>
          <w:tcPr>
            <w:tcW w:w="270" w:type="dxa"/>
            <w:shd w:val="clear" w:color="auto" w:fill="auto"/>
          </w:tcPr>
          <w:p w14:paraId="00F3951F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C6D27" w14:textId="76F247A7" w:rsidR="000F7EB7" w:rsidRPr="00731B95" w:rsidRDefault="00C21BC3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2,718,687</w:t>
            </w:r>
          </w:p>
        </w:tc>
        <w:tc>
          <w:tcPr>
            <w:tcW w:w="270" w:type="dxa"/>
            <w:shd w:val="clear" w:color="auto" w:fill="auto"/>
          </w:tcPr>
          <w:p w14:paraId="40E42F0F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EE3924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A12DE6A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EB5529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F2ED8C4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3EACFF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7F8BA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1D576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EB7" w:rsidRPr="00731B95" w14:paraId="7B87E549" w14:textId="77777777" w:rsidTr="007842E4">
        <w:trPr>
          <w:trHeight w:val="168"/>
        </w:trPr>
        <w:tc>
          <w:tcPr>
            <w:tcW w:w="3150" w:type="dxa"/>
            <w:shd w:val="clear" w:color="auto" w:fill="auto"/>
          </w:tcPr>
          <w:p w14:paraId="18B0D7C1" w14:textId="77777777" w:rsidR="000F7EB7" w:rsidRPr="00731B95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351D33D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521B9FC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E89E75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6C13EB42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3352D73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A1D72F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6D02D92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B710A96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AB00072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D0DFB1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668DD9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55CBEA3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20A2FF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BDF95EF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EB7" w:rsidRPr="00731B95" w14:paraId="14026D75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27741E47" w14:textId="77777777" w:rsidR="000F7EB7" w:rsidRPr="00731B95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2CBA4DE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24B7508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D56CC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DBAE2F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5A1F1F4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0CBD76A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713B2B5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9BBA23F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E4C1DB8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91D014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C79859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2C8325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B00319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573BC10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EB7" w:rsidRPr="00731B95" w14:paraId="38C30816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3C2DEB75" w14:textId="77777777" w:rsidR="000F7EB7" w:rsidRPr="00731B95" w:rsidRDefault="000F7EB7" w:rsidP="00ED0B5B">
            <w:pPr>
              <w:ind w:left="156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48AECC0F" w14:textId="49995E1C" w:rsidR="000F7EB7" w:rsidRPr="00731B95" w:rsidRDefault="00C21BC3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14:paraId="74D72C25" w14:textId="26E5331D" w:rsidR="000F7EB7" w:rsidRPr="00731B95" w:rsidRDefault="00C21BC3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57954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BCC8F51" w14:textId="2D1053D5" w:rsidR="000F7EB7" w:rsidRPr="00731B95" w:rsidRDefault="00C21BC3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11A2DD63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013D2F7" w14:textId="789B5573" w:rsidR="000F7EB7" w:rsidRPr="00731B95" w:rsidRDefault="00C21BC3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039129D2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FE19D4" w14:textId="05CE4FC7" w:rsidR="000F7EB7" w:rsidRPr="00731B95" w:rsidRDefault="00C21BC3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31D13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34779D" w14:textId="223C2AD4" w:rsidR="000F7EB7" w:rsidRPr="00731B95" w:rsidRDefault="00C21BC3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15,</w:t>
            </w:r>
            <w:r w:rsidR="00BC5B06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Pr="00731B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C5B06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  <w:tc>
          <w:tcPr>
            <w:tcW w:w="270" w:type="dxa"/>
            <w:shd w:val="clear" w:color="auto" w:fill="auto"/>
          </w:tcPr>
          <w:p w14:paraId="22DD77D6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54B1041" w14:textId="0542E2D1" w:rsidR="000F7EB7" w:rsidRPr="00731B95" w:rsidRDefault="00C21BC3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BB5A5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859571" w14:textId="031EDBF3" w:rsidR="000F7EB7" w:rsidRPr="00731B95" w:rsidRDefault="00BC5B06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C5B06">
              <w:rPr>
                <w:rFonts w:asciiTheme="majorBidi" w:hAnsiTheme="majorBidi" w:cstheme="majorBidi"/>
                <w:sz w:val="24"/>
                <w:szCs w:val="24"/>
              </w:rPr>
              <w:t>15,602,098</w:t>
            </w:r>
          </w:p>
        </w:tc>
      </w:tr>
      <w:tr w:rsidR="00C21BC3" w:rsidRPr="00731B95" w14:paraId="02CC1ECF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2D1A0D88" w14:textId="77777777" w:rsidR="00C21BC3" w:rsidRPr="00731B95" w:rsidRDefault="00C21BC3" w:rsidP="00C21BC3">
            <w:pPr>
              <w:ind w:left="-22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5B85F691" w14:textId="77777777" w:rsidR="00C21BC3" w:rsidRPr="00731B95" w:rsidRDefault="00C21BC3" w:rsidP="00C21BC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1028D" w14:textId="49B9886A" w:rsidR="00C21BC3" w:rsidRPr="00731B95" w:rsidRDefault="00C21BC3" w:rsidP="00C21BC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DBA7F2" w14:textId="77777777" w:rsidR="00C21BC3" w:rsidRPr="00731B95" w:rsidRDefault="00C21BC3" w:rsidP="00C21BC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6EF1D" w14:textId="7C4D373D" w:rsidR="00C21BC3" w:rsidRPr="00731B95" w:rsidRDefault="00C21BC3" w:rsidP="00C21BC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1AD02393" w14:textId="77777777" w:rsidR="00C21BC3" w:rsidRPr="00731B95" w:rsidRDefault="00C21BC3" w:rsidP="00C21BC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17194" w14:textId="394D1433" w:rsidR="00C21BC3" w:rsidRPr="00731B95" w:rsidRDefault="00C21BC3" w:rsidP="00C21BC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729F16ED" w14:textId="77777777" w:rsidR="00C21BC3" w:rsidRPr="00731B95" w:rsidRDefault="00C21BC3" w:rsidP="00C21BC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C3F6BF8" w14:textId="77777777" w:rsidR="00C21BC3" w:rsidRPr="00731B95" w:rsidRDefault="00C21BC3" w:rsidP="00C21BC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81DFC43" w14:textId="77777777" w:rsidR="00C21BC3" w:rsidRPr="00731B95" w:rsidRDefault="00C21BC3" w:rsidP="00C21BC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16350CA" w14:textId="77777777" w:rsidR="00C21BC3" w:rsidRPr="00731B95" w:rsidRDefault="00C21BC3" w:rsidP="00C21BC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A1EFC92" w14:textId="77777777" w:rsidR="00C21BC3" w:rsidRPr="00731B95" w:rsidRDefault="00C21BC3" w:rsidP="00C21BC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1CC46CD" w14:textId="77777777" w:rsidR="00C21BC3" w:rsidRPr="00731B95" w:rsidRDefault="00C21BC3" w:rsidP="00C21BC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4C52301" w14:textId="77777777" w:rsidR="00C21BC3" w:rsidRPr="00731B95" w:rsidRDefault="00C21BC3" w:rsidP="00C21BC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9DCB301" w14:textId="77777777" w:rsidR="00C21BC3" w:rsidRPr="00731B95" w:rsidRDefault="00C21BC3" w:rsidP="00C21BC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438415C" w14:textId="77777777" w:rsidR="000F7EB7" w:rsidRDefault="000F7EB7">
      <w:pPr>
        <w:spacing w:line="240" w:lineRule="auto"/>
      </w:pPr>
      <w:r>
        <w:br w:type="page"/>
      </w:r>
    </w:p>
    <w:tbl>
      <w:tblPr>
        <w:tblW w:w="145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53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0F7EB7" w:rsidRPr="00731B95" w14:paraId="079FED52" w14:textId="77777777" w:rsidTr="00ED0B5B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773486A9" w14:textId="77777777" w:rsidR="000F7EB7" w:rsidRPr="00731B9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51F0AE4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02F18C4C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F7EB7" w:rsidRPr="00731B95" w14:paraId="0F9A1EF4" w14:textId="77777777" w:rsidTr="00ED0B5B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D600EA0" w14:textId="77777777" w:rsidR="000F7EB7" w:rsidRPr="00731B9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091DE490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5"/>
            <w:tcBorders>
              <w:bottom w:val="single" w:sz="4" w:space="0" w:color="auto"/>
            </w:tcBorders>
            <w:vAlign w:val="bottom"/>
          </w:tcPr>
          <w:p w14:paraId="5AD627BD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4BF616D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1D097A00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F7EB7" w:rsidRPr="00731B95" w14:paraId="18BF8A70" w14:textId="77777777" w:rsidTr="00514512">
        <w:trPr>
          <w:trHeight w:val="1709"/>
        </w:trPr>
        <w:tc>
          <w:tcPr>
            <w:tcW w:w="3330" w:type="dxa"/>
            <w:shd w:val="clear" w:color="auto" w:fill="auto"/>
            <w:vAlign w:val="bottom"/>
          </w:tcPr>
          <w:p w14:paraId="26A23F06" w14:textId="11D5ACDB" w:rsidR="000F7EB7" w:rsidRPr="00731B9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shd w:val="clear" w:color="auto" w:fill="auto"/>
          </w:tcPr>
          <w:p w14:paraId="39588E7D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5F2BED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24E6C1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45B57B24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5E41E5D3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11AB003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DF2D32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5A34A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63CB5" w14:textId="77777777" w:rsidR="000F7EB7" w:rsidRPr="00731B9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391AA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63E82383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BA742FD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31B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3AC1BB0D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531C514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31B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5162648F" w14:textId="77777777" w:rsidR="000F7EB7" w:rsidRPr="00731B9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6B8A90D" w14:textId="77777777" w:rsidR="000F7EB7" w:rsidRPr="00731B9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31B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353A2F2A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03720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F7EB7" w:rsidRPr="00731B95" w14:paraId="43FEDA5E" w14:textId="77777777" w:rsidTr="00514512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072EACEE" w14:textId="77777777" w:rsidR="000F7EB7" w:rsidRPr="00731B9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4ACC974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13B93A50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8465E" w:rsidRPr="00731B95" w14:paraId="51B8507C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6FFAE312" w14:textId="4D54FDD0" w:rsidR="00F8465E" w:rsidRPr="00731B95" w:rsidRDefault="00F8465E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06E62E64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78E67C0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2F1E25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3A452C6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084DE5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3A12D78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5A4849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93DD60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A0A94E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8BF1B8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C51E9F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34A07E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FDB65F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94A47FC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EB7" w:rsidRPr="00731B95" w14:paraId="4FD9EB48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230C10AE" w14:textId="77777777" w:rsidR="000F7EB7" w:rsidRPr="00731B95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20E8B675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AAC78C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A22EB3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9E68303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3CD8D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8578646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C700EC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7B413E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82A364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C3122F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9D93C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3B190D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3CE6CE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6F59EE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3A8B" w:rsidRPr="00731B95" w14:paraId="50DFBAF6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055FE4A4" w14:textId="514BD0C7" w:rsidR="00873A8B" w:rsidRPr="00731B95" w:rsidRDefault="00873A8B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AD310CA" w14:textId="77777777" w:rsidR="00873A8B" w:rsidRPr="00731B95" w:rsidRDefault="00873A8B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E37EB7A" w14:textId="77777777" w:rsidR="00873A8B" w:rsidRPr="00731B95" w:rsidRDefault="00873A8B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5175D8" w14:textId="77777777" w:rsidR="00873A8B" w:rsidRPr="00731B95" w:rsidRDefault="00873A8B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A22C718" w14:textId="77777777" w:rsidR="00873A8B" w:rsidRPr="00731B95" w:rsidRDefault="00873A8B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33CC593" w14:textId="77777777" w:rsidR="00873A8B" w:rsidRPr="00731B95" w:rsidRDefault="00873A8B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D747AC8" w14:textId="77777777" w:rsidR="00873A8B" w:rsidRPr="00731B95" w:rsidRDefault="00873A8B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973773" w14:textId="77777777" w:rsidR="00873A8B" w:rsidRPr="00731B95" w:rsidRDefault="00873A8B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372D17" w14:textId="77777777" w:rsidR="00873A8B" w:rsidRPr="00731B95" w:rsidRDefault="00873A8B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C99DEE" w14:textId="77777777" w:rsidR="00873A8B" w:rsidRPr="00731B95" w:rsidRDefault="00873A8B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BC6D61" w14:textId="77777777" w:rsidR="00873A8B" w:rsidRPr="00731B95" w:rsidRDefault="00873A8B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BD0BBE" w14:textId="77777777" w:rsidR="00873A8B" w:rsidRPr="00731B95" w:rsidRDefault="00873A8B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7821E8" w14:textId="77777777" w:rsidR="00873A8B" w:rsidRPr="00731B95" w:rsidRDefault="00873A8B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B9AFB9" w14:textId="77777777" w:rsidR="00873A8B" w:rsidRPr="00731B95" w:rsidRDefault="00873A8B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974286" w14:textId="77777777" w:rsidR="00873A8B" w:rsidRPr="00731B95" w:rsidRDefault="00873A8B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EB7" w:rsidRPr="00731B95" w14:paraId="6E75188F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0166F99E" w14:textId="77777777" w:rsidR="00177834" w:rsidRPr="00731B95" w:rsidRDefault="00177834" w:rsidP="00177834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  <w:p w14:paraId="7624119A" w14:textId="6682C3BD" w:rsidR="000F7EB7" w:rsidRPr="00731B95" w:rsidRDefault="00177834" w:rsidP="00177834">
            <w:pPr>
              <w:ind w:left="340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(ในกองทุนส่วนบุคคล)</w:t>
            </w:r>
          </w:p>
        </w:tc>
        <w:tc>
          <w:tcPr>
            <w:tcW w:w="900" w:type="dxa"/>
            <w:shd w:val="clear" w:color="auto" w:fill="auto"/>
          </w:tcPr>
          <w:p w14:paraId="60C44917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132765D" w14:textId="77777777" w:rsidR="00314540" w:rsidRPr="00731B95" w:rsidRDefault="00314540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534D2D7" w14:textId="51F50E4D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368979FE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BEDBA37" w14:textId="77777777" w:rsidR="00314540" w:rsidRPr="00731B95" w:rsidRDefault="00314540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19D0BA" w14:textId="47F3B82F" w:rsidR="000F7EB7" w:rsidRPr="00731B95" w:rsidRDefault="000F7EB7" w:rsidP="00443EE4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69460A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AA5BEB0" w14:textId="77777777" w:rsidR="00314540" w:rsidRPr="00731B95" w:rsidRDefault="00314540" w:rsidP="004B7036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B0B8A4" w14:textId="1A0DB357" w:rsidR="000F7EB7" w:rsidRPr="00731B95" w:rsidRDefault="000F7EB7" w:rsidP="004B7036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73A8183C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49C3A3C" w14:textId="77777777" w:rsidR="00314540" w:rsidRPr="00731B95" w:rsidRDefault="00314540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B69988" w14:textId="6391349C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2CB7D3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B714446" w14:textId="77777777" w:rsidR="00314540" w:rsidRPr="00731B95" w:rsidRDefault="00314540" w:rsidP="00ED0B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94BCB9" w14:textId="0872E96A" w:rsidR="000F7EB7" w:rsidRPr="00731B95" w:rsidRDefault="000F7EB7" w:rsidP="00ED0B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4D18B8FC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267332C" w14:textId="77777777" w:rsidR="00314540" w:rsidRPr="00731B95" w:rsidRDefault="00314540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7D79B9" w14:textId="03551730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B3852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E94343" w14:textId="77777777" w:rsidR="00314540" w:rsidRPr="00731B95" w:rsidRDefault="00314540" w:rsidP="00ED0B5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06EB13" w14:textId="7C231BAA" w:rsidR="000F7EB7" w:rsidRPr="00731B95" w:rsidRDefault="000F7EB7" w:rsidP="00ED0B5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43,774</w:t>
            </w:r>
          </w:p>
        </w:tc>
      </w:tr>
      <w:tr w:rsidR="00443EE4" w:rsidRPr="00731B95" w14:paraId="2D27A1D6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1D3C0BEE" w14:textId="37EB7AA2" w:rsidR="00443EE4" w:rsidRPr="00731B95" w:rsidRDefault="00443EE4" w:rsidP="00443EE4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23A2652E" w14:textId="77777777" w:rsidR="00443EE4" w:rsidRPr="00731B95" w:rsidRDefault="00443EE4" w:rsidP="00443EE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81066A3" w14:textId="77777777" w:rsidR="00443EE4" w:rsidRPr="00731B95" w:rsidRDefault="00443EE4" w:rsidP="00443EE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183E3549" w14:textId="77777777" w:rsidR="00443EE4" w:rsidRPr="00731B95" w:rsidRDefault="00443EE4" w:rsidP="00443EE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58F0298" w14:textId="74CEA014" w:rsidR="00443EE4" w:rsidRPr="00731B95" w:rsidRDefault="00443EE4" w:rsidP="00443EE4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634939" w14:textId="77777777" w:rsidR="00443EE4" w:rsidRPr="00731B95" w:rsidRDefault="00443EE4" w:rsidP="00443E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DFCFEE6" w14:textId="5924D9B4" w:rsidR="00443EE4" w:rsidRPr="00731B95" w:rsidRDefault="00443EE4" w:rsidP="004B7036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7DCBACAB" w14:textId="77777777" w:rsidR="00443EE4" w:rsidRPr="00731B95" w:rsidRDefault="00443EE4" w:rsidP="00443EE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9AC2AA3" w14:textId="77777777" w:rsidR="00443EE4" w:rsidRPr="00731B95" w:rsidRDefault="00443EE4" w:rsidP="00443EE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2CEC7546" w14:textId="77777777" w:rsidR="00443EE4" w:rsidRPr="00731B95" w:rsidRDefault="00443EE4" w:rsidP="00443EE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5BD1E7" w14:textId="099503C4" w:rsidR="00443EE4" w:rsidRPr="00731B95" w:rsidRDefault="00443EE4" w:rsidP="00443EE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904BBC" w14:textId="77777777" w:rsidR="00443EE4" w:rsidRPr="00731B95" w:rsidRDefault="00443EE4" w:rsidP="00443E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9B62358" w14:textId="77777777" w:rsidR="00443EE4" w:rsidRPr="00731B95" w:rsidRDefault="00443EE4" w:rsidP="00443EE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76BBB7" w14:textId="77777777" w:rsidR="00443EE4" w:rsidRPr="00731B95" w:rsidRDefault="00443EE4" w:rsidP="00443EE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50C1FAB" w14:textId="2B0AAE49" w:rsidR="00443EE4" w:rsidRPr="00731B95" w:rsidRDefault="00443EE4" w:rsidP="00443EE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1,252,608</w:t>
            </w:r>
          </w:p>
        </w:tc>
      </w:tr>
      <w:tr w:rsidR="00873A8B" w:rsidRPr="00731B95" w14:paraId="46D4EE67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647869DA" w14:textId="77777777" w:rsidR="00873A8B" w:rsidRPr="00731B95" w:rsidRDefault="00873A8B" w:rsidP="00873A8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900" w:type="dxa"/>
            <w:shd w:val="clear" w:color="auto" w:fill="auto"/>
          </w:tcPr>
          <w:p w14:paraId="7A81CB99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06CB300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1C021B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E89B05B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633F7823" w14:textId="77777777" w:rsidR="00873A8B" w:rsidRPr="00731B95" w:rsidRDefault="00873A8B" w:rsidP="00873A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4F0B1D5" w14:textId="77777777" w:rsidR="00873A8B" w:rsidRPr="00731B95" w:rsidRDefault="00873A8B" w:rsidP="004B7036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70E2E70E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BC70A82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EAF1F9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951A1A5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199,953</w:t>
            </w:r>
          </w:p>
        </w:tc>
        <w:tc>
          <w:tcPr>
            <w:tcW w:w="270" w:type="dxa"/>
            <w:shd w:val="clear" w:color="auto" w:fill="auto"/>
          </w:tcPr>
          <w:p w14:paraId="3BB2F5A8" w14:textId="77777777" w:rsidR="00873A8B" w:rsidRPr="00731B95" w:rsidRDefault="00873A8B" w:rsidP="00873A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B870925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76A57C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0B7661A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199,953</w:t>
            </w:r>
          </w:p>
        </w:tc>
      </w:tr>
      <w:tr w:rsidR="00873A8B" w:rsidRPr="00731B95" w14:paraId="42C12DEA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7B757E90" w14:textId="6DA5369E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585550B" w14:textId="77777777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71C7537" w14:textId="77777777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C9A03D" w14:textId="77777777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7151529" w14:textId="77777777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ED986EF" w14:textId="77777777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A1A4BC7" w14:textId="77777777" w:rsidR="00873A8B" w:rsidRPr="00731B95" w:rsidRDefault="00873A8B" w:rsidP="004B7036">
            <w:pPr>
              <w:tabs>
                <w:tab w:val="decimal" w:pos="1315"/>
              </w:tabs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D9D9AD" w14:textId="77777777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9808728" w14:textId="77777777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CDE40B" w14:textId="77777777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B26406" w14:textId="77777777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9B3EE7B" w14:textId="77777777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6D0B649" w14:textId="77777777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FEDBA93" w14:textId="77777777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E1B921D" w14:textId="77777777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73A8B" w:rsidRPr="00731B95" w14:paraId="7B56F44F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07AB7824" w14:textId="762D3DA9" w:rsidR="00873A8B" w:rsidRPr="00731B95" w:rsidRDefault="00873A8B" w:rsidP="00873A8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582CA829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43C17BE" w14:textId="5F372FD3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67AE9C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4A287AA" w14:textId="35D855C6" w:rsidR="00873A8B" w:rsidRPr="00731B95" w:rsidRDefault="00873A8B" w:rsidP="00873A8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188,049</w:t>
            </w:r>
          </w:p>
        </w:tc>
        <w:tc>
          <w:tcPr>
            <w:tcW w:w="270" w:type="dxa"/>
            <w:shd w:val="clear" w:color="auto" w:fill="auto"/>
          </w:tcPr>
          <w:p w14:paraId="5A3B5B4C" w14:textId="77777777" w:rsidR="00873A8B" w:rsidRPr="00731B95" w:rsidRDefault="00873A8B" w:rsidP="00873A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22A6AF2" w14:textId="68226A0F" w:rsidR="00873A8B" w:rsidRPr="00731B95" w:rsidRDefault="00443EE4" w:rsidP="004B7036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188,049</w:t>
            </w:r>
          </w:p>
        </w:tc>
        <w:tc>
          <w:tcPr>
            <w:tcW w:w="270" w:type="dxa"/>
            <w:shd w:val="clear" w:color="auto" w:fill="auto"/>
          </w:tcPr>
          <w:p w14:paraId="205594D1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E3AD3AC" w14:textId="2B9904F5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D71460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33564C4" w14:textId="066381AD" w:rsidR="00873A8B" w:rsidRPr="00731B95" w:rsidRDefault="00443EE4" w:rsidP="00873A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188,753</w:t>
            </w:r>
          </w:p>
        </w:tc>
        <w:tc>
          <w:tcPr>
            <w:tcW w:w="270" w:type="dxa"/>
            <w:shd w:val="clear" w:color="auto" w:fill="auto"/>
          </w:tcPr>
          <w:p w14:paraId="22678E65" w14:textId="77777777" w:rsidR="00873A8B" w:rsidRPr="00731B95" w:rsidRDefault="00873A8B" w:rsidP="00873A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9CE8557" w14:textId="02FD8E4E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DE53D8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643350D" w14:textId="0C74932D" w:rsidR="00873A8B" w:rsidRPr="00731B95" w:rsidRDefault="00443EE4" w:rsidP="00873A8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188,753</w:t>
            </w:r>
          </w:p>
        </w:tc>
      </w:tr>
      <w:tr w:rsidR="00873A8B" w:rsidRPr="00731B95" w14:paraId="363547FF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71CAC21A" w14:textId="77777777" w:rsidR="00873A8B" w:rsidRPr="00731B95" w:rsidRDefault="00873A8B" w:rsidP="00873A8B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0A8553BD" w14:textId="7DA58CF0" w:rsidR="00873A8B" w:rsidRPr="001B2C69" w:rsidRDefault="001B2C69" w:rsidP="001B2C6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B2C6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A298A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1,296,382</w:t>
            </w:r>
          </w:p>
        </w:tc>
        <w:tc>
          <w:tcPr>
            <w:tcW w:w="270" w:type="dxa"/>
            <w:shd w:val="clear" w:color="auto" w:fill="auto"/>
          </w:tcPr>
          <w:p w14:paraId="2D486F99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DF99A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387,905</w:t>
            </w:r>
          </w:p>
        </w:tc>
        <w:tc>
          <w:tcPr>
            <w:tcW w:w="270" w:type="dxa"/>
            <w:shd w:val="clear" w:color="auto" w:fill="auto"/>
          </w:tcPr>
          <w:p w14:paraId="1A8D6B8E" w14:textId="77777777" w:rsidR="00873A8B" w:rsidRPr="00731B95" w:rsidRDefault="00873A8B" w:rsidP="00873A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3DB90" w14:textId="77777777" w:rsidR="00873A8B" w:rsidRPr="00731B95" w:rsidRDefault="00873A8B" w:rsidP="004B7036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1,684,287</w:t>
            </w:r>
          </w:p>
        </w:tc>
        <w:tc>
          <w:tcPr>
            <w:tcW w:w="270" w:type="dxa"/>
            <w:shd w:val="clear" w:color="auto" w:fill="auto"/>
          </w:tcPr>
          <w:p w14:paraId="17EAE6E7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9A8D940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A341F8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B269925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CDCFF2" w14:textId="77777777" w:rsidR="00873A8B" w:rsidRPr="00731B95" w:rsidRDefault="00873A8B" w:rsidP="00873A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AF56E7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DA5832E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1A65C72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3A8B" w:rsidRPr="00731B95" w14:paraId="4CCB9BF5" w14:textId="77777777" w:rsidTr="00731B95">
        <w:trPr>
          <w:trHeight w:val="78"/>
        </w:trPr>
        <w:tc>
          <w:tcPr>
            <w:tcW w:w="3330" w:type="dxa"/>
            <w:shd w:val="clear" w:color="auto" w:fill="auto"/>
          </w:tcPr>
          <w:p w14:paraId="3517DF86" w14:textId="77777777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FE6E202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77947C3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2C2C002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44CE119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6443C9" w14:textId="77777777" w:rsidR="00873A8B" w:rsidRPr="00731B95" w:rsidRDefault="00873A8B" w:rsidP="00873A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5896FB3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8F25A2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A37836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447B0F3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D5BFB2C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CBF96DB" w14:textId="77777777" w:rsidR="00873A8B" w:rsidRPr="00731B95" w:rsidRDefault="00873A8B" w:rsidP="00873A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D0B4186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3DD9615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6D38CC2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3A8B" w:rsidRPr="00731B95" w14:paraId="79AC7FE9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3A2AE9A9" w14:textId="77777777" w:rsidR="00873A8B" w:rsidRPr="00731B95" w:rsidRDefault="00873A8B" w:rsidP="00873A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1B52C234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0F0F525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6F96562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8B32B61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C940CB8" w14:textId="77777777" w:rsidR="00873A8B" w:rsidRPr="00731B95" w:rsidRDefault="00873A8B" w:rsidP="00873A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6B8B893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8DAF0D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18162C9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B7836C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A39AE3C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1DE1222" w14:textId="77777777" w:rsidR="00873A8B" w:rsidRPr="00731B95" w:rsidRDefault="00873A8B" w:rsidP="00873A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F6A7020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15C6A4C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166A3F4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3A8B" w:rsidRPr="00731B95" w14:paraId="311970CA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69B3F74B" w14:textId="77777777" w:rsidR="00873A8B" w:rsidRPr="00731B95" w:rsidRDefault="00873A8B" w:rsidP="00873A8B">
            <w:pPr>
              <w:ind w:left="15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900" w:type="dxa"/>
            <w:shd w:val="clear" w:color="auto" w:fill="auto"/>
          </w:tcPr>
          <w:p w14:paraId="3822D695" w14:textId="36B2F08E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2B8EDFE8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08F97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9015233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62BB26CC" w14:textId="77777777" w:rsidR="00873A8B" w:rsidRPr="00731B95" w:rsidRDefault="00873A8B" w:rsidP="00873A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0CC49C2" w14:textId="77777777" w:rsidR="00873A8B" w:rsidRPr="00731B95" w:rsidRDefault="00873A8B" w:rsidP="004B7036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783675A9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C4CBA98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9F5022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D1E5F2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239,685</w:t>
            </w:r>
          </w:p>
        </w:tc>
        <w:tc>
          <w:tcPr>
            <w:tcW w:w="270" w:type="dxa"/>
            <w:shd w:val="clear" w:color="auto" w:fill="auto"/>
          </w:tcPr>
          <w:p w14:paraId="176F343B" w14:textId="77777777" w:rsidR="00873A8B" w:rsidRPr="00731B95" w:rsidRDefault="00873A8B" w:rsidP="00873A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338192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E721D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66CA598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239,685</w:t>
            </w:r>
          </w:p>
        </w:tc>
      </w:tr>
      <w:tr w:rsidR="00873A8B" w:rsidRPr="00731B95" w14:paraId="57D15B94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3808D48B" w14:textId="77777777" w:rsidR="00873A8B" w:rsidRPr="00731B95" w:rsidRDefault="00873A8B" w:rsidP="00873A8B">
            <w:pPr>
              <w:ind w:left="156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45CEA632" w14:textId="4666A7E8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23CAB3DE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630E1C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D21266F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1BCC3722" w14:textId="77777777" w:rsidR="00873A8B" w:rsidRPr="00731B95" w:rsidRDefault="00873A8B" w:rsidP="00873A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46BDFC8" w14:textId="77777777" w:rsidR="00873A8B" w:rsidRPr="00731B95" w:rsidRDefault="00873A8B" w:rsidP="004B7036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3974B99F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E01EAEB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9E1143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D0913A6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12,071,092</w:t>
            </w:r>
          </w:p>
        </w:tc>
        <w:tc>
          <w:tcPr>
            <w:tcW w:w="270" w:type="dxa"/>
            <w:shd w:val="clear" w:color="auto" w:fill="auto"/>
          </w:tcPr>
          <w:p w14:paraId="4043BF1E" w14:textId="77777777" w:rsidR="00873A8B" w:rsidRPr="00731B95" w:rsidRDefault="00873A8B" w:rsidP="00873A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207A663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86D830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2209A6F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12,071,092</w:t>
            </w:r>
          </w:p>
        </w:tc>
      </w:tr>
      <w:tr w:rsidR="00873A8B" w:rsidRPr="00731B95" w14:paraId="0F2D22DF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15B33301" w14:textId="77777777" w:rsidR="00873A8B" w:rsidRPr="00731B95" w:rsidRDefault="00873A8B" w:rsidP="00873A8B">
            <w:pPr>
              <w:ind w:left="-22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16B878F8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58023" w14:textId="77777777" w:rsidR="00873A8B" w:rsidRPr="00731B95" w:rsidRDefault="00873A8B" w:rsidP="00873A8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118179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0F917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6080C431" w14:textId="77777777" w:rsidR="00873A8B" w:rsidRPr="00731B95" w:rsidRDefault="00873A8B" w:rsidP="00873A8B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367AA" w14:textId="77777777" w:rsidR="00873A8B" w:rsidRPr="00731B95" w:rsidRDefault="00873A8B" w:rsidP="004B7036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02DCB2C3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7C299AF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F8ECD48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466138F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B09049B" w14:textId="77777777" w:rsidR="00873A8B" w:rsidRPr="00731B95" w:rsidRDefault="00873A8B" w:rsidP="00873A8B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0275DE" w14:textId="77777777" w:rsidR="00873A8B" w:rsidRPr="00731B95" w:rsidRDefault="00873A8B" w:rsidP="00873A8B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D708B08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1929364" w14:textId="77777777" w:rsidR="00873A8B" w:rsidRPr="00731B95" w:rsidRDefault="00873A8B" w:rsidP="00873A8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AE281EC" w14:textId="77777777" w:rsidR="000F7EB7" w:rsidRDefault="000F7EB7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4571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41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0F7EB7" w:rsidRPr="00731B95" w14:paraId="3029773A" w14:textId="77777777" w:rsidTr="007842E4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12D22BFF" w14:textId="77777777" w:rsidR="000F7EB7" w:rsidRPr="00731B9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3EE8EE2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1EC4541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F7EB7" w:rsidRPr="00731B95" w14:paraId="4CC59618" w14:textId="77777777" w:rsidTr="007842E4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41CFB0C8" w14:textId="77777777" w:rsidR="000F7EB7" w:rsidRPr="00731B9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7BDB1C9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A50A6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5AD4C7F8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862DD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F7EB7" w:rsidRPr="00731B95" w14:paraId="3DE23F5B" w14:textId="77777777" w:rsidTr="007842E4">
        <w:trPr>
          <w:trHeight w:val="1441"/>
        </w:trPr>
        <w:tc>
          <w:tcPr>
            <w:tcW w:w="3141" w:type="dxa"/>
            <w:shd w:val="clear" w:color="auto" w:fill="auto"/>
            <w:vAlign w:val="bottom"/>
          </w:tcPr>
          <w:p w14:paraId="531C0071" w14:textId="56C0992D" w:rsidR="000F7EB7" w:rsidRPr="00731B95" w:rsidRDefault="00F8465E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1</w:t>
            </w: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7449D433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5EB0F9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7EB81173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7682768A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A7F74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BC8273B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5F513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7B04C" w14:textId="77777777" w:rsidR="000F7EB7" w:rsidRPr="00731B9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317A5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E8EEC15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03C4FC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31B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7A8CBD8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A0DE35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31B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3796EB2" w14:textId="77777777" w:rsidR="000F7EB7" w:rsidRPr="00731B9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987B87" w14:textId="77777777" w:rsidR="000F7EB7" w:rsidRPr="00731B9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31B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8C7D438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252AA8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F7EB7" w:rsidRPr="00731B95" w14:paraId="5AF8ADE5" w14:textId="77777777" w:rsidTr="007842E4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2BA5551C" w14:textId="77777777" w:rsidR="000F7EB7" w:rsidRPr="00731B9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0BEDEDB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35781635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F7EB7" w:rsidRPr="00731B95" w14:paraId="7FE3AF5E" w14:textId="77777777" w:rsidTr="007842E4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113409CE" w14:textId="7A3ED00E" w:rsidR="000F7EB7" w:rsidRPr="00731B9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1468CE9F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3CB78BD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0F7EB7" w:rsidRPr="00731B95" w14:paraId="1E469D62" w14:textId="77777777" w:rsidTr="007842E4">
        <w:trPr>
          <w:trHeight w:val="261"/>
        </w:trPr>
        <w:tc>
          <w:tcPr>
            <w:tcW w:w="3141" w:type="dxa"/>
            <w:shd w:val="clear" w:color="auto" w:fill="auto"/>
          </w:tcPr>
          <w:p w14:paraId="5CCB98A4" w14:textId="77777777" w:rsidR="000F7EB7" w:rsidRPr="00731B95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09ABB036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A93B8EC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29FD24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5E12BE3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5D8D30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1FE4F98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44035F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E62091D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204579C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A1A66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378C59D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41D18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70F27E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7B24F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EB7" w:rsidRPr="00731B95" w14:paraId="47F96FD8" w14:textId="77777777" w:rsidTr="007842E4">
        <w:trPr>
          <w:trHeight w:val="261"/>
        </w:trPr>
        <w:tc>
          <w:tcPr>
            <w:tcW w:w="3141" w:type="dxa"/>
            <w:shd w:val="clear" w:color="auto" w:fill="auto"/>
          </w:tcPr>
          <w:p w14:paraId="1610772B" w14:textId="77777777" w:rsidR="000F7EB7" w:rsidRPr="00731B95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0B879CD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0256466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89560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0B519A4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EA561AD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9A0ED0F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B33B2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F0434B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F527A12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21FEF9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53F68CE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A47238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BE777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4FA78CE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EB7" w:rsidRPr="00731B95" w14:paraId="1C31D5B7" w14:textId="77777777" w:rsidTr="007842E4">
        <w:trPr>
          <w:trHeight w:val="261"/>
        </w:trPr>
        <w:tc>
          <w:tcPr>
            <w:tcW w:w="3141" w:type="dxa"/>
            <w:shd w:val="clear" w:color="auto" w:fill="auto"/>
          </w:tcPr>
          <w:p w14:paraId="474498CB" w14:textId="77777777" w:rsidR="000F7EB7" w:rsidRPr="00731B95" w:rsidRDefault="000F7EB7" w:rsidP="00ED0B5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  <w:p w14:paraId="2DA69018" w14:textId="77777777" w:rsidR="000F7EB7" w:rsidRPr="00731B95" w:rsidRDefault="000F7EB7" w:rsidP="00ED0B5B">
            <w:pPr>
              <w:ind w:left="166" w:right="-90" w:firstLine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(ในกองทุนส่วนบุคคล)</w:t>
            </w:r>
          </w:p>
        </w:tc>
        <w:tc>
          <w:tcPr>
            <w:tcW w:w="900" w:type="dxa"/>
            <w:shd w:val="clear" w:color="auto" w:fill="auto"/>
          </w:tcPr>
          <w:p w14:paraId="69F2B538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E73D056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CE419E" w14:textId="3D1ECAB4" w:rsidR="006F3DD5" w:rsidRPr="00731B95" w:rsidRDefault="006F3DD5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54B7FC4D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ACCAECA" w14:textId="1A12AED6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12920B" w14:textId="22E7FF2D" w:rsidR="006F3DD5" w:rsidRPr="00731B95" w:rsidRDefault="006F3DD5" w:rsidP="006F3D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799CB8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D4E851F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01E037" w14:textId="4ED839AC" w:rsidR="006F3DD5" w:rsidRPr="00731B95" w:rsidRDefault="006F3DD5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2B0379E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928923A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653FB2" w14:textId="347E9A61" w:rsidR="006F3DD5" w:rsidRPr="00731B95" w:rsidRDefault="006F3DD5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49686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323C9D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7B6BCC" w14:textId="1BC3B4AD" w:rsidR="006F3DD5" w:rsidRPr="00731B95" w:rsidRDefault="006F3DD5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3EE3603A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2A02774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0A459E" w14:textId="25164FC1" w:rsidR="006F3DD5" w:rsidRPr="00731B95" w:rsidRDefault="006F3DD5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1D83EE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DBD4EAE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6F0578" w14:textId="4CD6A785" w:rsidR="006F3DD5" w:rsidRPr="00731B95" w:rsidRDefault="006F3DD5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43,292</w:t>
            </w:r>
          </w:p>
        </w:tc>
      </w:tr>
      <w:tr w:rsidR="000F7EB7" w:rsidRPr="00731B95" w14:paraId="3D872F44" w14:textId="77777777" w:rsidTr="007842E4">
        <w:trPr>
          <w:trHeight w:val="261"/>
        </w:trPr>
        <w:tc>
          <w:tcPr>
            <w:tcW w:w="3141" w:type="dxa"/>
            <w:shd w:val="clear" w:color="auto" w:fill="auto"/>
          </w:tcPr>
          <w:p w14:paraId="3EE0908B" w14:textId="77777777" w:rsidR="000F7EB7" w:rsidRPr="00731B95" w:rsidRDefault="000F7EB7" w:rsidP="00ED0B5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4815EDC7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C4FB780" w14:textId="106BCBB3" w:rsidR="000F7EB7" w:rsidRPr="00731B95" w:rsidRDefault="006F3DD5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4238A3">
              <w:rPr>
                <w:rFonts w:asciiTheme="majorBidi" w:hAnsiTheme="majorBidi" w:cstheme="majorBidi"/>
                <w:sz w:val="24"/>
                <w:szCs w:val="24"/>
              </w:rPr>
              <w:t>487</w:t>
            </w:r>
            <w:r w:rsidRPr="00731B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238A3"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  <w:tc>
          <w:tcPr>
            <w:tcW w:w="270" w:type="dxa"/>
            <w:shd w:val="clear" w:color="auto" w:fill="auto"/>
          </w:tcPr>
          <w:p w14:paraId="693F528F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D4F2678" w14:textId="46F4FF9C" w:rsidR="000F7EB7" w:rsidRPr="00731B95" w:rsidRDefault="004238A3" w:rsidP="004238A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83A05D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4ABD04C" w14:textId="7A94CEB8" w:rsidR="000F7EB7" w:rsidRPr="00731B95" w:rsidRDefault="006F3DD5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2,487,84</w:t>
            </w:r>
            <w:r w:rsidR="001C211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62DC8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1B24C75" w14:textId="4FC63FBA" w:rsidR="000F7EB7" w:rsidRPr="00731B95" w:rsidRDefault="006F3DD5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202BE744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F53EF79" w14:textId="50DF200B" w:rsidR="000F7EB7" w:rsidRPr="00731B95" w:rsidRDefault="006F3DD5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468,884</w:t>
            </w:r>
          </w:p>
        </w:tc>
        <w:tc>
          <w:tcPr>
            <w:tcW w:w="270" w:type="dxa"/>
            <w:shd w:val="clear" w:color="auto" w:fill="auto"/>
          </w:tcPr>
          <w:p w14:paraId="6216D1A4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7574DE" w14:textId="63FE64F2" w:rsidR="000F7EB7" w:rsidRPr="00731B95" w:rsidRDefault="006F3DD5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113EE4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1A68D4B" w14:textId="0F66B37C" w:rsidR="000F7EB7" w:rsidRPr="00731B95" w:rsidRDefault="006F3DD5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2,471,389</w:t>
            </w:r>
          </w:p>
        </w:tc>
      </w:tr>
      <w:tr w:rsidR="000F7EB7" w:rsidRPr="00731B95" w14:paraId="026B9365" w14:textId="77777777" w:rsidTr="007842E4">
        <w:trPr>
          <w:trHeight w:val="261"/>
        </w:trPr>
        <w:tc>
          <w:tcPr>
            <w:tcW w:w="3141" w:type="dxa"/>
            <w:shd w:val="clear" w:color="auto" w:fill="auto"/>
          </w:tcPr>
          <w:p w14:paraId="062D2650" w14:textId="77777777" w:rsidR="000F7EB7" w:rsidRPr="00731B95" w:rsidRDefault="000F7EB7" w:rsidP="00ED0B5B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D23800A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25F3C338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3950F0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86EC85A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D08F6BE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BEEACE4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E6B86D0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E1FA731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F5DBD2C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A2F0792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9422390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5B15A5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65A159D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8FBE42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EB7" w:rsidRPr="00731B95" w14:paraId="09236779" w14:textId="77777777" w:rsidTr="007842E4">
        <w:trPr>
          <w:trHeight w:val="261"/>
        </w:trPr>
        <w:tc>
          <w:tcPr>
            <w:tcW w:w="3141" w:type="dxa"/>
            <w:shd w:val="clear" w:color="auto" w:fill="auto"/>
          </w:tcPr>
          <w:p w14:paraId="74022F27" w14:textId="77777777" w:rsidR="000F7EB7" w:rsidRPr="00731B95" w:rsidRDefault="000F7EB7" w:rsidP="00ED0B5B">
            <w:pPr>
              <w:ind w:left="15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12D7E47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F651015" w14:textId="25927953" w:rsidR="000F7EB7" w:rsidRPr="00731B95" w:rsidRDefault="006F3DD5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6E7D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698363C" w14:textId="18E46421" w:rsidR="000F7EB7" w:rsidRPr="00731B95" w:rsidRDefault="006F3DD5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5,102</w:t>
            </w:r>
          </w:p>
        </w:tc>
        <w:tc>
          <w:tcPr>
            <w:tcW w:w="270" w:type="dxa"/>
            <w:shd w:val="clear" w:color="auto" w:fill="auto"/>
          </w:tcPr>
          <w:p w14:paraId="7865788E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7CEDAD7" w14:textId="0E078BDB" w:rsidR="000F7EB7" w:rsidRPr="00731B95" w:rsidRDefault="006F3DD5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5,102</w:t>
            </w:r>
          </w:p>
        </w:tc>
        <w:tc>
          <w:tcPr>
            <w:tcW w:w="270" w:type="dxa"/>
            <w:shd w:val="clear" w:color="auto" w:fill="auto"/>
          </w:tcPr>
          <w:p w14:paraId="05AE62A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E0BF791" w14:textId="77F556DF" w:rsidR="000F7EB7" w:rsidRPr="00731B95" w:rsidRDefault="006F3DD5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25270D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8581276" w14:textId="511A4BE7" w:rsidR="000F7EB7" w:rsidRPr="00731B95" w:rsidRDefault="006F3DD5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5,297</w:t>
            </w:r>
          </w:p>
        </w:tc>
        <w:tc>
          <w:tcPr>
            <w:tcW w:w="270" w:type="dxa"/>
            <w:shd w:val="clear" w:color="auto" w:fill="auto"/>
          </w:tcPr>
          <w:p w14:paraId="25C912B5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DF7B6D" w14:textId="31737CD8" w:rsidR="000F7EB7" w:rsidRPr="00731B95" w:rsidRDefault="006F3DD5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8EDDFC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0E70123" w14:textId="0726678B" w:rsidR="000F7EB7" w:rsidRPr="00731B95" w:rsidRDefault="006F3DD5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5,297</w:t>
            </w:r>
          </w:p>
        </w:tc>
      </w:tr>
      <w:tr w:rsidR="000F7EB7" w:rsidRPr="00731B95" w14:paraId="712638DE" w14:textId="77777777" w:rsidTr="007842E4">
        <w:trPr>
          <w:trHeight w:val="261"/>
        </w:trPr>
        <w:tc>
          <w:tcPr>
            <w:tcW w:w="3141" w:type="dxa"/>
            <w:shd w:val="clear" w:color="auto" w:fill="auto"/>
          </w:tcPr>
          <w:p w14:paraId="2E453293" w14:textId="77777777" w:rsidR="000F7EB7" w:rsidRPr="00731B95" w:rsidRDefault="000F7EB7" w:rsidP="00ED0B5B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2FB1EBEC" w14:textId="6C29EACE" w:rsidR="000F7EB7" w:rsidRPr="004238A3" w:rsidRDefault="004238A3" w:rsidP="004238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238A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49141" w14:textId="02ED221A" w:rsidR="000F7EB7" w:rsidRPr="00731B95" w:rsidRDefault="006F3DD5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4238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531</w:t>
            </w: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238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138</w:t>
            </w:r>
          </w:p>
        </w:tc>
        <w:tc>
          <w:tcPr>
            <w:tcW w:w="270" w:type="dxa"/>
            <w:shd w:val="clear" w:color="auto" w:fill="auto"/>
          </w:tcPr>
          <w:p w14:paraId="45354042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EEF0E" w14:textId="068D0C9F" w:rsidR="000F7EB7" w:rsidRPr="00731B95" w:rsidRDefault="004238A3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38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5,102</w:t>
            </w:r>
          </w:p>
        </w:tc>
        <w:tc>
          <w:tcPr>
            <w:tcW w:w="270" w:type="dxa"/>
            <w:shd w:val="clear" w:color="auto" w:fill="auto"/>
          </w:tcPr>
          <w:p w14:paraId="3755C613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CA682" w14:textId="1AF8713C" w:rsidR="000F7EB7" w:rsidRPr="00731B95" w:rsidRDefault="006F3DD5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2,536,240</w:t>
            </w:r>
          </w:p>
        </w:tc>
        <w:tc>
          <w:tcPr>
            <w:tcW w:w="270" w:type="dxa"/>
            <w:shd w:val="clear" w:color="auto" w:fill="auto"/>
          </w:tcPr>
          <w:p w14:paraId="44ACC0BD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26AE1B6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961CEC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8472D1E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9ABCE6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44DBE10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581450E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42EA6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EB7" w:rsidRPr="00731B95" w14:paraId="329875CB" w14:textId="77777777" w:rsidTr="007842E4">
        <w:trPr>
          <w:trHeight w:val="26"/>
        </w:trPr>
        <w:tc>
          <w:tcPr>
            <w:tcW w:w="3141" w:type="dxa"/>
            <w:shd w:val="clear" w:color="auto" w:fill="auto"/>
          </w:tcPr>
          <w:p w14:paraId="62608E3D" w14:textId="77777777" w:rsidR="000F7EB7" w:rsidRPr="00731B95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D3DA216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07FFD5C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9278452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C0C05B9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444C12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B271B6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6539948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2C4EF3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EDD9A6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79C20F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8165BFF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CD3EEFF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98490AA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AEB66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EB7" w:rsidRPr="00731B95" w14:paraId="4646BC67" w14:textId="77777777" w:rsidTr="007842E4">
        <w:trPr>
          <w:trHeight w:val="261"/>
        </w:trPr>
        <w:tc>
          <w:tcPr>
            <w:tcW w:w="3141" w:type="dxa"/>
            <w:shd w:val="clear" w:color="auto" w:fill="auto"/>
          </w:tcPr>
          <w:p w14:paraId="1DEBC7A3" w14:textId="77777777" w:rsidR="000F7EB7" w:rsidRPr="00731B95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7956785A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554011F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2BBAF73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546703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A4B0875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B903644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67E864E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F30945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CB778F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5A8F1A6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4B5D8B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F50A197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354270C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E6AE7AD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EB7" w:rsidRPr="00731B95" w14:paraId="1FC16C1C" w14:textId="77777777" w:rsidTr="007842E4">
        <w:trPr>
          <w:trHeight w:val="261"/>
        </w:trPr>
        <w:tc>
          <w:tcPr>
            <w:tcW w:w="3141" w:type="dxa"/>
            <w:shd w:val="clear" w:color="auto" w:fill="auto"/>
          </w:tcPr>
          <w:p w14:paraId="22B68C1E" w14:textId="77777777" w:rsidR="000F7EB7" w:rsidRPr="00731B95" w:rsidRDefault="000F7EB7" w:rsidP="00ED0B5B">
            <w:pPr>
              <w:ind w:left="156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502A266D" w14:textId="567A2887" w:rsidR="000F7EB7" w:rsidRPr="00731B95" w:rsidRDefault="006F3DD5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14:paraId="7C110108" w14:textId="675EEF4C" w:rsidR="000F7EB7" w:rsidRPr="00731B95" w:rsidRDefault="006F3DD5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617D2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E0B14B7" w14:textId="16B67C95" w:rsidR="000F7EB7" w:rsidRPr="00731B95" w:rsidRDefault="006F3DD5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4A267843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0E07CA1" w14:textId="3F3BF624" w:rsidR="000F7EB7" w:rsidRPr="00731B95" w:rsidRDefault="006F3DD5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7F1A019A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BC7E56" w14:textId="2CF59E6F" w:rsidR="000F7EB7" w:rsidRPr="00731B95" w:rsidRDefault="006F3DD5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4779C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E181E55" w14:textId="60278F7E" w:rsidR="000F7EB7" w:rsidRPr="00731B95" w:rsidRDefault="006F3DD5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15,</w:t>
            </w:r>
            <w:r w:rsidR="00692909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Pr="00731B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2909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  <w:tc>
          <w:tcPr>
            <w:tcW w:w="270" w:type="dxa"/>
            <w:shd w:val="clear" w:color="auto" w:fill="auto"/>
          </w:tcPr>
          <w:p w14:paraId="7E50AEEB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5359F0" w14:textId="26FC026C" w:rsidR="000F7EB7" w:rsidRPr="00731B95" w:rsidRDefault="006F3DD5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AE5409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ADA9CE3" w14:textId="1AF11A98" w:rsidR="000F7EB7" w:rsidRPr="00731B95" w:rsidRDefault="00692909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92909">
              <w:rPr>
                <w:rFonts w:asciiTheme="majorBidi" w:hAnsiTheme="majorBidi" w:cstheme="majorBidi"/>
                <w:sz w:val="24"/>
                <w:szCs w:val="24"/>
              </w:rPr>
              <w:t>15,602,098</w:t>
            </w:r>
          </w:p>
        </w:tc>
      </w:tr>
      <w:tr w:rsidR="000F7EB7" w:rsidRPr="00731B95" w14:paraId="0999C794" w14:textId="77777777" w:rsidTr="007842E4">
        <w:trPr>
          <w:trHeight w:val="261"/>
        </w:trPr>
        <w:tc>
          <w:tcPr>
            <w:tcW w:w="3141" w:type="dxa"/>
            <w:shd w:val="clear" w:color="auto" w:fill="auto"/>
          </w:tcPr>
          <w:p w14:paraId="5A5D3820" w14:textId="77777777" w:rsidR="000F7EB7" w:rsidRPr="00731B95" w:rsidRDefault="000F7EB7" w:rsidP="00ED0B5B">
            <w:pPr>
              <w:ind w:left="-22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453F082E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99D69" w14:textId="3244A9F4" w:rsidR="000F7EB7" w:rsidRPr="00731B95" w:rsidRDefault="006F3DD5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8890AC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2F3EC" w14:textId="52A05191" w:rsidR="000F7EB7" w:rsidRPr="00731B95" w:rsidRDefault="006F3DD5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46F46B9E" w14:textId="77777777" w:rsidR="000F7EB7" w:rsidRPr="00731B95" w:rsidRDefault="000F7EB7" w:rsidP="00ED0B5B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15FCC" w14:textId="7A5E9E43" w:rsidR="000F7EB7" w:rsidRPr="00731B95" w:rsidRDefault="006F3DD5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6054CEF4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94492C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3C7F15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882F7C3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367ED87" w14:textId="77777777" w:rsidR="000F7EB7" w:rsidRPr="00731B95" w:rsidRDefault="000F7EB7" w:rsidP="00ED0B5B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51006EB" w14:textId="77777777" w:rsidR="000F7EB7" w:rsidRPr="00731B95" w:rsidRDefault="000F7EB7" w:rsidP="00ED0B5B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2E64C07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FF562D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3208FC6" w14:textId="3C4AC352" w:rsidR="000F7EB7" w:rsidRDefault="000F7EB7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45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53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0F7EB7" w:rsidRPr="00731B95" w14:paraId="1A68DC4E" w14:textId="77777777" w:rsidTr="00ED0B5B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80FCEDE" w14:textId="77777777" w:rsidR="000F7EB7" w:rsidRPr="00731B9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217FF70A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4534ECAF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F7EB7" w:rsidRPr="00731B95" w14:paraId="5498842A" w14:textId="77777777" w:rsidTr="00ED0B5B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3D850F0" w14:textId="77777777" w:rsidR="000F7EB7" w:rsidRPr="00731B9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5CA5CE4B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5"/>
            <w:tcBorders>
              <w:bottom w:val="single" w:sz="4" w:space="0" w:color="auto"/>
            </w:tcBorders>
            <w:vAlign w:val="bottom"/>
          </w:tcPr>
          <w:p w14:paraId="5FE7FB8B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1A9FDB4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5176C60B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F7EB7" w:rsidRPr="00731B95" w14:paraId="3A14F081" w14:textId="77777777" w:rsidTr="00514512">
        <w:trPr>
          <w:trHeight w:val="1709"/>
        </w:trPr>
        <w:tc>
          <w:tcPr>
            <w:tcW w:w="3330" w:type="dxa"/>
            <w:shd w:val="clear" w:color="auto" w:fill="auto"/>
            <w:vAlign w:val="bottom"/>
          </w:tcPr>
          <w:p w14:paraId="7A1315DF" w14:textId="1A152B56" w:rsidR="000F7EB7" w:rsidRPr="00731B9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shd w:val="clear" w:color="auto" w:fill="auto"/>
          </w:tcPr>
          <w:p w14:paraId="493B0B51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2DED47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F4A83D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51E71848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299B6031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8C61011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6334F7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3CAF0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D1F8B" w14:textId="77777777" w:rsidR="000F7EB7" w:rsidRPr="00731B9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006D8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62C33CF2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705FDC2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31B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3BE4E041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67C034A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31B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6E971A60" w14:textId="77777777" w:rsidR="000F7EB7" w:rsidRPr="00731B9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5DBD5AD" w14:textId="77777777" w:rsidR="000F7EB7" w:rsidRPr="00731B9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31B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4DA130FA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E0CC93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F7EB7" w:rsidRPr="00731B95" w14:paraId="2D4BFB96" w14:textId="77777777" w:rsidTr="00514512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505B5B2E" w14:textId="77777777" w:rsidR="000F7EB7" w:rsidRPr="00731B9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BC5D724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4FDB5B57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8465E" w:rsidRPr="00731B95" w14:paraId="15ABEFD4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64A8EC57" w14:textId="392C4CA6" w:rsidR="00F8465E" w:rsidRPr="00731B95" w:rsidRDefault="00F8465E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3F7FAE5B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050B05A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8A379F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B84C12E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EF3C333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8944BEC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31991D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CBDB74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AEDCF7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5FB1D2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3580B6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977B2B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5CEB2C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5B6ECEC" w14:textId="77777777" w:rsidR="00F8465E" w:rsidRPr="00731B95" w:rsidRDefault="00F8465E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EB7" w:rsidRPr="00731B95" w14:paraId="3F4F983B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56FF814F" w14:textId="77777777" w:rsidR="000F7EB7" w:rsidRPr="00731B95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2310890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C664090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C7BECA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EEF032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57E839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174A760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45F175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CD858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145C58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277489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AE7A11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8DD742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87ED33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A3786B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D3C" w:rsidRPr="00731B95" w14:paraId="1072D359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47341EEC" w14:textId="74EF0117" w:rsidR="005F1D3C" w:rsidRPr="00731B95" w:rsidRDefault="005F1D3C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5932CA3" w14:textId="77777777" w:rsidR="005F1D3C" w:rsidRPr="00731B95" w:rsidRDefault="005F1D3C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A242814" w14:textId="77777777" w:rsidR="005F1D3C" w:rsidRPr="00731B95" w:rsidRDefault="005F1D3C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227052" w14:textId="77777777" w:rsidR="005F1D3C" w:rsidRPr="00731B95" w:rsidRDefault="005F1D3C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C3BA03B" w14:textId="77777777" w:rsidR="005F1D3C" w:rsidRPr="00731B95" w:rsidRDefault="005F1D3C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67EB1E2" w14:textId="77777777" w:rsidR="005F1D3C" w:rsidRPr="00731B95" w:rsidRDefault="005F1D3C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57AD24A" w14:textId="77777777" w:rsidR="005F1D3C" w:rsidRPr="00731B95" w:rsidRDefault="005F1D3C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E23AA6" w14:textId="77777777" w:rsidR="005F1D3C" w:rsidRPr="00731B95" w:rsidRDefault="005F1D3C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F0BD02" w14:textId="77777777" w:rsidR="005F1D3C" w:rsidRPr="00731B95" w:rsidRDefault="005F1D3C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8FD33C" w14:textId="77777777" w:rsidR="005F1D3C" w:rsidRPr="00731B95" w:rsidRDefault="005F1D3C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A79904" w14:textId="77777777" w:rsidR="005F1D3C" w:rsidRPr="00731B95" w:rsidRDefault="005F1D3C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A5D770" w14:textId="77777777" w:rsidR="005F1D3C" w:rsidRPr="00731B95" w:rsidRDefault="005F1D3C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46CB3E" w14:textId="77777777" w:rsidR="005F1D3C" w:rsidRPr="00731B95" w:rsidRDefault="005F1D3C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EFBE0C" w14:textId="77777777" w:rsidR="005F1D3C" w:rsidRPr="00731B95" w:rsidRDefault="005F1D3C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15AB8DE" w14:textId="77777777" w:rsidR="005F1D3C" w:rsidRPr="00731B95" w:rsidRDefault="005F1D3C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EB7" w:rsidRPr="00731B95" w14:paraId="6ACD1726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135C6181" w14:textId="77777777" w:rsidR="00177834" w:rsidRPr="00731B95" w:rsidRDefault="00177834" w:rsidP="00177834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  <w:p w14:paraId="6B8FF6D5" w14:textId="5A155A65" w:rsidR="000F7EB7" w:rsidRPr="00731B95" w:rsidRDefault="00177834" w:rsidP="00177834">
            <w:pPr>
              <w:ind w:left="340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(ในกองทุนส่วนบุคคล)</w:t>
            </w:r>
          </w:p>
        </w:tc>
        <w:tc>
          <w:tcPr>
            <w:tcW w:w="900" w:type="dxa"/>
            <w:shd w:val="clear" w:color="auto" w:fill="auto"/>
          </w:tcPr>
          <w:p w14:paraId="0CFD3CB2" w14:textId="77777777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7BFCD328" w14:textId="77777777" w:rsidR="00314540" w:rsidRPr="00731B95" w:rsidRDefault="00314540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A0E411E" w14:textId="2B65D082" w:rsidR="000F7EB7" w:rsidRPr="00731B95" w:rsidRDefault="000F7EB7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3FE50E8A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D74186E" w14:textId="77777777" w:rsidR="00314540" w:rsidRPr="00731B95" w:rsidRDefault="00314540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6B9A86" w14:textId="2D3D8DC2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13F114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AB28148" w14:textId="77777777" w:rsidR="00314540" w:rsidRPr="00731B95" w:rsidRDefault="00314540" w:rsidP="0038709A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146369" w14:textId="59D9FC57" w:rsidR="000F7EB7" w:rsidRPr="00731B95" w:rsidRDefault="000F7EB7" w:rsidP="0038709A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49367023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B9A95B" w14:textId="77777777" w:rsidR="00314540" w:rsidRPr="00731B95" w:rsidRDefault="00314540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78C302" w14:textId="4D165B4E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DE0AD4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A062BD" w14:textId="77777777" w:rsidR="00314540" w:rsidRPr="00731B95" w:rsidRDefault="00314540" w:rsidP="00ED0B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523E74" w14:textId="06A30917" w:rsidR="000F7EB7" w:rsidRPr="00731B95" w:rsidRDefault="000F7EB7" w:rsidP="00ED0B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1E32E75F" w14:textId="77777777" w:rsidR="000F7EB7" w:rsidRPr="00731B9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DE02EC" w14:textId="77777777" w:rsidR="00314540" w:rsidRPr="00731B95" w:rsidRDefault="00314540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E2EB79" w14:textId="1EF8CD05" w:rsidR="000F7EB7" w:rsidRPr="00731B9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705122" w14:textId="77777777" w:rsidR="000F7EB7" w:rsidRPr="00731B9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68C5DBF" w14:textId="77777777" w:rsidR="00314540" w:rsidRPr="00731B95" w:rsidRDefault="00314540" w:rsidP="00ED0B5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E54678" w14:textId="6522E3DC" w:rsidR="000F7EB7" w:rsidRPr="00731B95" w:rsidRDefault="000F7EB7" w:rsidP="00ED0B5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43,774</w:t>
            </w:r>
          </w:p>
        </w:tc>
      </w:tr>
      <w:tr w:rsidR="0030148E" w:rsidRPr="00731B95" w14:paraId="26D1BDD2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58FDF76D" w14:textId="70A95544" w:rsidR="0030148E" w:rsidRPr="00731B95" w:rsidRDefault="0030148E" w:rsidP="0030148E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2209FCB9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430FCCD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165F3C23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E92C156" w14:textId="2A4A662A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0FEA0B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0926DC1" w14:textId="562A5B41" w:rsidR="0030148E" w:rsidRPr="00731B95" w:rsidRDefault="0030148E" w:rsidP="0038709A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6C896312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AAA132" w14:textId="77777777" w:rsidR="0030148E" w:rsidRPr="00731B95" w:rsidRDefault="0030148E" w:rsidP="0038709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45F6FE83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8ED177" w14:textId="7F3CDCD4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068EF6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7A726D8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89FE25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2E78478" w14:textId="7E1F32C3" w:rsidR="0030148E" w:rsidRPr="00731B95" w:rsidRDefault="0030148E" w:rsidP="0030148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1,252,608</w:t>
            </w:r>
          </w:p>
        </w:tc>
      </w:tr>
      <w:tr w:rsidR="0030148E" w:rsidRPr="00731B95" w14:paraId="01672062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576BED0A" w14:textId="77777777" w:rsidR="0030148E" w:rsidRPr="00731B95" w:rsidRDefault="0030148E" w:rsidP="0030148E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900" w:type="dxa"/>
            <w:shd w:val="clear" w:color="auto" w:fill="auto"/>
          </w:tcPr>
          <w:p w14:paraId="62718AF9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8ED5357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30521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0087245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7F148C24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251416E" w14:textId="77777777" w:rsidR="0030148E" w:rsidRPr="00731B95" w:rsidRDefault="0030148E" w:rsidP="0038709A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1247F8A6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1AAA0E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FACC4E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7C917F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199,953</w:t>
            </w:r>
          </w:p>
        </w:tc>
        <w:tc>
          <w:tcPr>
            <w:tcW w:w="270" w:type="dxa"/>
            <w:shd w:val="clear" w:color="auto" w:fill="auto"/>
          </w:tcPr>
          <w:p w14:paraId="7CE681B6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0B1562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402A97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AEC277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199,953</w:t>
            </w:r>
          </w:p>
        </w:tc>
      </w:tr>
      <w:tr w:rsidR="0030148E" w:rsidRPr="00731B95" w14:paraId="21F264E4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1166AB01" w14:textId="0C3152C0" w:rsidR="0030148E" w:rsidRPr="00731B95" w:rsidRDefault="0030148E" w:rsidP="0030148E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ABB1264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5BD55AD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B8CB566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017E4F1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FB6D80E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48B5724" w14:textId="77777777" w:rsidR="0030148E" w:rsidRPr="00731B95" w:rsidRDefault="0030148E" w:rsidP="0038709A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09AF9E9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7246D2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13C4B4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46DDBC6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94FF1E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00BE09D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2B4C226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8900DA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148E" w:rsidRPr="00731B95" w14:paraId="1A32DCBD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7B62B752" w14:textId="5B40500A" w:rsidR="0030148E" w:rsidRPr="00731B95" w:rsidRDefault="0030148E" w:rsidP="0030148E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151FCAD7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FB54BEE" w14:textId="3C7F1EBC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EE1A5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6935E44" w14:textId="28B80716" w:rsidR="0030148E" w:rsidRPr="00731B95" w:rsidRDefault="0030148E" w:rsidP="0030148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5,183</w:t>
            </w:r>
          </w:p>
        </w:tc>
        <w:tc>
          <w:tcPr>
            <w:tcW w:w="270" w:type="dxa"/>
            <w:shd w:val="clear" w:color="auto" w:fill="auto"/>
          </w:tcPr>
          <w:p w14:paraId="1E94430D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8DD163A" w14:textId="7894B395" w:rsidR="0030148E" w:rsidRPr="00731B95" w:rsidRDefault="0030148E" w:rsidP="0038709A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5,183</w:t>
            </w:r>
          </w:p>
        </w:tc>
        <w:tc>
          <w:tcPr>
            <w:tcW w:w="270" w:type="dxa"/>
            <w:shd w:val="clear" w:color="auto" w:fill="auto"/>
          </w:tcPr>
          <w:p w14:paraId="14AA7402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A312865" w14:textId="35EB157D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E7A951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4578795" w14:textId="362A81BB" w:rsidR="0030148E" w:rsidRPr="00731B95" w:rsidRDefault="0030148E" w:rsidP="0030148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5,558</w:t>
            </w:r>
          </w:p>
        </w:tc>
        <w:tc>
          <w:tcPr>
            <w:tcW w:w="270" w:type="dxa"/>
            <w:shd w:val="clear" w:color="auto" w:fill="auto"/>
          </w:tcPr>
          <w:p w14:paraId="4CF91C0C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B5C5B0" w14:textId="2A8BAA75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6DB5CC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6E42A2E" w14:textId="550002F2" w:rsidR="0030148E" w:rsidRPr="00731B95" w:rsidRDefault="0030148E" w:rsidP="0030148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5,558</w:t>
            </w:r>
          </w:p>
        </w:tc>
      </w:tr>
      <w:tr w:rsidR="0030148E" w:rsidRPr="00731B95" w14:paraId="3378265F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6C51F836" w14:textId="77777777" w:rsidR="0030148E" w:rsidRPr="00731B95" w:rsidRDefault="0030148E" w:rsidP="0030148E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1FAC1AB1" w14:textId="0065C123" w:rsidR="0030148E" w:rsidRPr="001B2C69" w:rsidRDefault="001B2C69" w:rsidP="001B2C6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B2C6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8CD0C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1,296,382</w:t>
            </w:r>
          </w:p>
        </w:tc>
        <w:tc>
          <w:tcPr>
            <w:tcW w:w="270" w:type="dxa"/>
            <w:shd w:val="clear" w:color="auto" w:fill="auto"/>
          </w:tcPr>
          <w:p w14:paraId="232F098C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DFE93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205,039</w:t>
            </w:r>
          </w:p>
        </w:tc>
        <w:tc>
          <w:tcPr>
            <w:tcW w:w="270" w:type="dxa"/>
            <w:shd w:val="clear" w:color="auto" w:fill="auto"/>
          </w:tcPr>
          <w:p w14:paraId="086C2885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B24FF" w14:textId="77777777" w:rsidR="0030148E" w:rsidRPr="00731B95" w:rsidRDefault="0030148E" w:rsidP="0038709A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1,501,421</w:t>
            </w:r>
          </w:p>
        </w:tc>
        <w:tc>
          <w:tcPr>
            <w:tcW w:w="270" w:type="dxa"/>
            <w:shd w:val="clear" w:color="auto" w:fill="auto"/>
          </w:tcPr>
          <w:p w14:paraId="1BA72AB3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71DC341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BD89796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F3C42D0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5DBFFED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3F6032F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FE504FB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FFCE208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148E" w:rsidRPr="00731B95" w14:paraId="4E26290A" w14:textId="77777777" w:rsidTr="00514512">
        <w:trPr>
          <w:trHeight w:val="26"/>
        </w:trPr>
        <w:tc>
          <w:tcPr>
            <w:tcW w:w="3330" w:type="dxa"/>
            <w:shd w:val="clear" w:color="auto" w:fill="auto"/>
          </w:tcPr>
          <w:p w14:paraId="2364DFB5" w14:textId="77777777" w:rsidR="0030148E" w:rsidRPr="00731B95" w:rsidRDefault="0030148E" w:rsidP="0030148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FE6EA62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8BAA452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3E94DC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AE1A92B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E23AA2B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943FB67" w14:textId="77777777" w:rsidR="0030148E" w:rsidRPr="00731B95" w:rsidRDefault="0030148E" w:rsidP="0038709A">
            <w:pPr>
              <w:pStyle w:val="acctfourfigures"/>
              <w:tabs>
                <w:tab w:val="clear" w:pos="765"/>
                <w:tab w:val="decimal" w:pos="59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1078B5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F38CE0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4702E0A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A3061B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F2E2DCB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99FCBD8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5BE420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A4B847A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148E" w:rsidRPr="00731B95" w14:paraId="32C2B681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290153FA" w14:textId="77777777" w:rsidR="0030148E" w:rsidRPr="00731B95" w:rsidRDefault="0030148E" w:rsidP="0030148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731B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32FF7483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D25A580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84AE627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C6C7162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746A953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CDA9E36" w14:textId="77777777" w:rsidR="0030148E" w:rsidRPr="00731B95" w:rsidRDefault="0030148E" w:rsidP="0038709A">
            <w:pPr>
              <w:pStyle w:val="acctfourfigures"/>
              <w:tabs>
                <w:tab w:val="clear" w:pos="765"/>
                <w:tab w:val="decimal" w:pos="59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9F434EA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89ED0CB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FBCE925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48EB68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17BF31C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2A5C9A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2F5B48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ACDC31B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148E" w:rsidRPr="00731B95" w14:paraId="4811465A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72E04894" w14:textId="77777777" w:rsidR="0030148E" w:rsidRPr="00731B95" w:rsidRDefault="0030148E" w:rsidP="0030148E">
            <w:pPr>
              <w:ind w:left="15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900" w:type="dxa"/>
            <w:shd w:val="clear" w:color="auto" w:fill="auto"/>
          </w:tcPr>
          <w:p w14:paraId="214D4E2D" w14:textId="360AD906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731B9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2DBCEA4B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4FFD6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A877E3E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3B0317FF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0BC54B4" w14:textId="77777777" w:rsidR="0030148E" w:rsidRPr="00731B95" w:rsidRDefault="0030148E" w:rsidP="0038709A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540A204E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8642E8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C172CE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85E2F56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239,685</w:t>
            </w:r>
          </w:p>
        </w:tc>
        <w:tc>
          <w:tcPr>
            <w:tcW w:w="270" w:type="dxa"/>
            <w:shd w:val="clear" w:color="auto" w:fill="auto"/>
          </w:tcPr>
          <w:p w14:paraId="604AE2A9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3E6673B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130340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970664C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239,685</w:t>
            </w:r>
          </w:p>
        </w:tc>
      </w:tr>
      <w:tr w:rsidR="0030148E" w:rsidRPr="00731B95" w14:paraId="1A963D70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59C4D53E" w14:textId="77777777" w:rsidR="0030148E" w:rsidRPr="00731B95" w:rsidRDefault="0030148E" w:rsidP="0030148E">
            <w:pPr>
              <w:ind w:left="156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6F359099" w14:textId="311BE180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74F93F0E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4F77F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8C77CE9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680FABD7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C4055F6" w14:textId="77777777" w:rsidR="0030148E" w:rsidRPr="00731B95" w:rsidRDefault="0030148E" w:rsidP="0038709A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0B2E85B4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CBFADF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64047F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0D3A8E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12,071,092</w:t>
            </w:r>
          </w:p>
        </w:tc>
        <w:tc>
          <w:tcPr>
            <w:tcW w:w="270" w:type="dxa"/>
            <w:shd w:val="clear" w:color="auto" w:fill="auto"/>
          </w:tcPr>
          <w:p w14:paraId="348C18D4" w14:textId="77777777" w:rsidR="0030148E" w:rsidRPr="00731B95" w:rsidRDefault="0030148E" w:rsidP="0030148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DA13C2D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8E8F46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11B2CE5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sz w:val="24"/>
                <w:szCs w:val="24"/>
              </w:rPr>
              <w:t>12,071,092</w:t>
            </w:r>
          </w:p>
        </w:tc>
      </w:tr>
      <w:tr w:rsidR="0030148E" w:rsidRPr="00731B95" w14:paraId="687664E5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10BFA8EA" w14:textId="77777777" w:rsidR="0030148E" w:rsidRPr="00731B95" w:rsidRDefault="0030148E" w:rsidP="0030148E">
            <w:pPr>
              <w:ind w:left="-22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23BFC777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3EB63" w14:textId="77777777" w:rsidR="0030148E" w:rsidRPr="00731B95" w:rsidRDefault="0030148E" w:rsidP="0030148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79EF90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81C6F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2C97C636" w14:textId="77777777" w:rsidR="0030148E" w:rsidRPr="00731B95" w:rsidRDefault="0030148E" w:rsidP="0030148E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BD112" w14:textId="77777777" w:rsidR="0030148E" w:rsidRPr="00731B95" w:rsidRDefault="0030148E" w:rsidP="0038709A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55B07601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ABF5BA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8FED9F3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FC495E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97925C" w14:textId="77777777" w:rsidR="0030148E" w:rsidRPr="00731B95" w:rsidRDefault="0030148E" w:rsidP="0030148E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D6ACE3" w14:textId="77777777" w:rsidR="0030148E" w:rsidRPr="00731B95" w:rsidRDefault="0030148E" w:rsidP="0030148E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3B355A9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E9FC06" w14:textId="77777777" w:rsidR="0030148E" w:rsidRPr="00731B95" w:rsidRDefault="0030148E" w:rsidP="0030148E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AD24CA8" w14:textId="77777777" w:rsidR="00046512" w:rsidRDefault="00046512"/>
    <w:p w14:paraId="49B7AE63" w14:textId="1FCA70DF" w:rsidR="009A49D4" w:rsidRDefault="009A49D4">
      <w:pPr>
        <w:spacing w:line="240" w:lineRule="auto"/>
        <w:rPr>
          <w:highlight w:val="yellow"/>
          <w:cs/>
        </w:rPr>
        <w:sectPr w:rsidR="009A49D4" w:rsidSect="009A49D4">
          <w:pgSz w:w="16834" w:h="11909" w:orient="landscape" w:code="9"/>
          <w:pgMar w:top="1152" w:right="691" w:bottom="1152" w:left="576" w:header="706" w:footer="706" w:gutter="0"/>
          <w:paperSrc w:first="7" w:other="7"/>
          <w:cols w:space="737"/>
          <w:docGrid w:linePitch="360"/>
        </w:sectPr>
      </w:pPr>
    </w:p>
    <w:p w14:paraId="57E645B5" w14:textId="50858EB2" w:rsidR="00177834" w:rsidRDefault="00177834" w:rsidP="00177834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rFonts w:asciiTheme="majorBidi" w:hAnsiTheme="majorBidi"/>
          <w:b w:val="0"/>
          <w:bCs w:val="0"/>
        </w:rPr>
      </w:pPr>
      <w:r w:rsidRPr="00177834">
        <w:rPr>
          <w:rFonts w:asciiTheme="majorBidi" w:hAnsiTheme="majorBidi"/>
          <w:b w:val="0"/>
          <w:bCs w:val="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EC02951" w14:textId="77777777" w:rsidR="00177834" w:rsidRPr="00177834" w:rsidRDefault="00177834" w:rsidP="0017783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60"/>
        <w:gridCol w:w="236"/>
        <w:gridCol w:w="5984"/>
      </w:tblGrid>
      <w:tr w:rsidR="0076251A" w:rsidRPr="00435338" w14:paraId="3D5E96BB" w14:textId="77777777" w:rsidTr="00C06129">
        <w:trPr>
          <w:tblHeader/>
        </w:trPr>
        <w:tc>
          <w:tcPr>
            <w:tcW w:w="2960" w:type="dxa"/>
            <w:shd w:val="clear" w:color="auto" w:fill="auto"/>
            <w:vAlign w:val="bottom"/>
          </w:tcPr>
          <w:p w14:paraId="0DAAC87A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9A61E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  <w:vAlign w:val="bottom"/>
          </w:tcPr>
          <w:p w14:paraId="17C6B6C6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6251A" w:rsidRPr="00435338" w14:paraId="204CC346" w14:textId="77777777" w:rsidTr="00C06129">
        <w:tc>
          <w:tcPr>
            <w:tcW w:w="2960" w:type="dxa"/>
            <w:shd w:val="clear" w:color="auto" w:fill="auto"/>
          </w:tcPr>
          <w:p w14:paraId="70C964BD" w14:textId="77777777" w:rsidR="0076251A" w:rsidRPr="00435338" w:rsidRDefault="0076251A" w:rsidP="00C06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236" w:type="dxa"/>
            <w:shd w:val="clear" w:color="auto" w:fill="auto"/>
          </w:tcPr>
          <w:p w14:paraId="792A9A92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7278D33D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spacing w:after="0" w:line="240" w:lineRule="auto"/>
              <w:ind w:left="-66" w:right="-10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43533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435338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76251A" w:rsidRPr="00435338" w14:paraId="7B7F2393" w14:textId="77777777" w:rsidTr="00C06129">
        <w:tc>
          <w:tcPr>
            <w:tcW w:w="2960" w:type="dxa"/>
            <w:shd w:val="clear" w:color="auto" w:fill="auto"/>
          </w:tcPr>
          <w:p w14:paraId="3BEC0E80" w14:textId="77777777" w:rsidR="0076251A" w:rsidRPr="00435338" w:rsidRDefault="0076251A" w:rsidP="00C06129">
            <w:pPr>
              <w:spacing w:line="240" w:lineRule="auto"/>
              <w:ind w:left="270" w:right="-10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ตราสารหนี้ภาคเอกชน </w:t>
            </w:r>
          </w:p>
          <w:p w14:paraId="69F51592" w14:textId="77777777" w:rsidR="0076251A" w:rsidRPr="00435338" w:rsidRDefault="0076251A" w:rsidP="00C06129">
            <w:pPr>
              <w:spacing w:line="240" w:lineRule="auto"/>
              <w:ind w:left="270" w:right="-105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ในกองทุนส่วนบุคคล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7A497068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6E6A34F9" w14:textId="49537814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spacing w:after="0" w:line="240" w:lineRule="auto"/>
              <w:ind w:left="-66" w:right="-10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43533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76251A" w:rsidRPr="00435338" w14:paraId="4E6453C1" w14:textId="77777777" w:rsidTr="00C06129">
        <w:tc>
          <w:tcPr>
            <w:tcW w:w="2960" w:type="dxa"/>
            <w:shd w:val="clear" w:color="auto" w:fill="auto"/>
          </w:tcPr>
          <w:p w14:paraId="16F93B71" w14:textId="77777777" w:rsidR="0076251A" w:rsidRPr="00435338" w:rsidRDefault="0076251A" w:rsidP="00C06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726A266E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5F836270" w14:textId="77777777" w:rsidR="0076251A" w:rsidRPr="00435338" w:rsidRDefault="0076251A" w:rsidP="00C06129">
            <w:pPr>
              <w:pStyle w:val="block"/>
              <w:spacing w:after="0" w:line="240" w:lineRule="auto"/>
              <w:ind w:left="-66" w:right="-10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และค่าความเสี่ยงด้านอื่นๆ เพื่อสะท้อนมูลค่าที่แท้จริงของตราสารอนุพันธ์</w:t>
            </w:r>
          </w:p>
        </w:tc>
      </w:tr>
    </w:tbl>
    <w:p w14:paraId="367E3F8B" w14:textId="758B3B41" w:rsidR="008D4FD9" w:rsidRDefault="008D4FD9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</w:rPr>
      </w:pPr>
    </w:p>
    <w:p w14:paraId="796D24CC" w14:textId="77777777" w:rsidR="008D4FD9" w:rsidRDefault="008D4FD9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</w:rPr>
      </w:pPr>
      <w:r>
        <w:rPr>
          <w:rFonts w:asciiTheme="majorBidi" w:hAnsiTheme="majorBidi"/>
          <w:b/>
          <w:bCs/>
          <w:spacing w:val="4"/>
          <w:sz w:val="20"/>
          <w:szCs w:val="20"/>
        </w:rPr>
        <w:br w:type="page"/>
      </w:r>
    </w:p>
    <w:p w14:paraId="73931002" w14:textId="2B3693E9" w:rsidR="0076251A" w:rsidRPr="0076251A" w:rsidRDefault="0076251A" w:rsidP="00BE05D9">
      <w:pPr>
        <w:pStyle w:val="block"/>
        <w:numPr>
          <w:ilvl w:val="0"/>
          <w:numId w:val="19"/>
        </w:numPr>
        <w:spacing w:after="0" w:line="240" w:lineRule="atLeast"/>
        <w:ind w:left="540" w:right="-7" w:hanging="540"/>
        <w:jc w:val="both"/>
        <w:rPr>
          <w:rFonts w:asciiTheme="majorBidi" w:hAnsiTheme="majorBidi"/>
          <w:b/>
          <w:bCs/>
          <w:i/>
          <w:iCs/>
          <w:spacing w:val="4"/>
          <w:sz w:val="20"/>
          <w:szCs w:val="20"/>
          <w:lang w:val="en-US"/>
        </w:rPr>
      </w:pPr>
      <w:r w:rsidRPr="0076251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27D71C2E" w14:textId="0260DCC4" w:rsidR="0076251A" w:rsidRPr="0076251A" w:rsidRDefault="0076251A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59020CB0" w14:textId="18C97E4F" w:rsidR="0076251A" w:rsidRPr="00736DCF" w:rsidRDefault="0076251A" w:rsidP="0076251A">
      <w:pPr>
        <w:ind w:left="567"/>
        <w:jc w:val="thaiDistribute"/>
        <w:rPr>
          <w:rFonts w:asciiTheme="majorBidi" w:hAnsiTheme="majorBidi"/>
          <w:i/>
          <w:iCs/>
          <w:spacing w:val="4"/>
          <w:sz w:val="30"/>
          <w:szCs w:val="30"/>
          <w:lang w:val="en-US"/>
        </w:rPr>
      </w:pPr>
      <w:r w:rsidRPr="00736DCF">
        <w:rPr>
          <w:rFonts w:asciiTheme="majorBidi" w:hAnsiTheme="majorBidi"/>
          <w:i/>
          <w:iCs/>
          <w:spacing w:val="4"/>
          <w:sz w:val="30"/>
          <w:szCs w:val="30"/>
          <w:cs/>
          <w:lang w:val="en-US"/>
        </w:rPr>
        <w:t>กรอบการบริหารจัดการความเสี่ยง</w:t>
      </w:r>
    </w:p>
    <w:p w14:paraId="28AD6A0D" w14:textId="1FCA3337" w:rsidR="0076251A" w:rsidRPr="0076251A" w:rsidRDefault="0076251A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B1B8B31" w14:textId="49538734" w:rsidR="0076251A" w:rsidRPr="0076251A" w:rsidRDefault="0076251A" w:rsidP="0076251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251A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F62EA67" w14:textId="6E5E6BFF" w:rsidR="002C6616" w:rsidRDefault="002C6616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791AE0C6" w14:textId="5461200F" w:rsidR="0076251A" w:rsidRDefault="00C06129" w:rsidP="00C0612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6129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06129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D17B9E4" w14:textId="77777777" w:rsidR="00174B32" w:rsidRPr="00C06129" w:rsidRDefault="00174B32" w:rsidP="00174B32">
      <w:pPr>
        <w:pStyle w:val="Bo-Blankline"/>
      </w:pPr>
    </w:p>
    <w:p w14:paraId="7B81A6A4" w14:textId="4F1E68BC" w:rsidR="00C06129" w:rsidRPr="00C06129" w:rsidRDefault="00C06129" w:rsidP="00C0612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612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1063FE8" w14:textId="07CE7D87" w:rsidR="002C6616" w:rsidRDefault="002C6616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17B25A25" w14:textId="22EDD987" w:rsidR="002C6616" w:rsidRPr="00736DCF" w:rsidRDefault="00C06129" w:rsidP="0076251A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736DC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169A3" w:rsidRPr="00736DCF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736DC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145CD"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736DC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736DC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453EF7A" w14:textId="7316D04B" w:rsidR="002C6616" w:rsidRDefault="002C6616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4D41B732" w14:textId="04096EC5" w:rsidR="002C6616" w:rsidRPr="00C06129" w:rsidRDefault="00C06129" w:rsidP="007674C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0612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Pr="00FB73E7">
        <w:rPr>
          <w:rFonts w:asciiTheme="majorBidi" w:hAnsiTheme="majorBidi" w:cstheme="majorBidi"/>
          <w:sz w:val="30"/>
          <w:szCs w:val="30"/>
          <w:cs/>
        </w:rPr>
        <w:t>และเงินลงทุนในตราสารหนี้ของกลุ่มบริษัท</w:t>
      </w:r>
    </w:p>
    <w:p w14:paraId="29B7CE75" w14:textId="0B7834AD" w:rsidR="00C06129" w:rsidRDefault="00C06129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1D897FFB" w14:textId="493F75E1" w:rsidR="00C06129" w:rsidRPr="00A06D25" w:rsidRDefault="00C06129" w:rsidP="00FA72E0">
      <w:pPr>
        <w:ind w:left="108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A06D25">
        <w:rPr>
          <w:rFonts w:asciiTheme="majorBidi" w:hAnsiTheme="majorBidi" w:cstheme="majorBidi"/>
          <w:sz w:val="30"/>
          <w:szCs w:val="30"/>
          <w:cs/>
        </w:rPr>
        <w:t>(</w:t>
      </w:r>
      <w:r w:rsidR="001169A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06D25">
        <w:rPr>
          <w:rFonts w:asciiTheme="majorBidi" w:hAnsiTheme="majorBidi" w:cstheme="majorBidi"/>
          <w:sz w:val="30"/>
          <w:szCs w:val="30"/>
          <w:cs/>
        </w:rPr>
        <w:t>.</w:t>
      </w:r>
      <w:r w:rsidR="006145CD" w:rsidRPr="00A06D2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06D25">
        <w:rPr>
          <w:rFonts w:asciiTheme="majorBidi" w:hAnsiTheme="majorBidi" w:cstheme="majorBidi"/>
          <w:sz w:val="30"/>
          <w:szCs w:val="30"/>
          <w:cs/>
        </w:rPr>
        <w:t>.</w:t>
      </w:r>
      <w:r w:rsidR="006145CD" w:rsidRPr="00A06D2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06D25">
        <w:rPr>
          <w:rFonts w:asciiTheme="majorBidi" w:hAnsiTheme="majorBidi" w:cstheme="majorBidi"/>
          <w:sz w:val="30"/>
          <w:szCs w:val="30"/>
          <w:cs/>
        </w:rPr>
        <w:t>) ลูกหนี้การค้า</w:t>
      </w:r>
    </w:p>
    <w:p w14:paraId="6A77BB62" w14:textId="0E5C7D77" w:rsidR="00C06129" w:rsidRDefault="00C06129" w:rsidP="007674C4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6D3E9FB6" w14:textId="636CE7BA" w:rsidR="00B155FD" w:rsidRDefault="001169A3" w:rsidP="007674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169A3">
        <w:rPr>
          <w:rFonts w:asciiTheme="majorBidi" w:hAnsiTheme="majorBidi"/>
          <w:sz w:val="30"/>
          <w:szCs w:val="30"/>
          <w:cs/>
        </w:rPr>
        <w:t>ความเสี่ยงด้านเครดิตของกลุ่มบริษัท</w:t>
      </w:r>
      <w:r>
        <w:rPr>
          <w:rFonts w:asciiTheme="majorBidi" w:hAnsiTheme="majorBidi" w:hint="cs"/>
          <w:sz w:val="30"/>
          <w:szCs w:val="30"/>
          <w:cs/>
        </w:rPr>
        <w:t>ไ</w:t>
      </w:r>
      <w:r w:rsidRPr="001169A3">
        <w:rPr>
          <w:rFonts w:asciiTheme="majorBidi" w:hAnsiTheme="majorBidi"/>
          <w:sz w:val="30"/>
          <w:szCs w:val="30"/>
          <w:cs/>
        </w:rPr>
        <w:t>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1169A3">
        <w:rPr>
          <w:rFonts w:asciiTheme="majorBidi" w:hAnsi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6145CD" w:rsidRPr="004170AD">
        <w:rPr>
          <w:rFonts w:asciiTheme="majorBidi" w:hAnsiTheme="majorBidi" w:cstheme="majorBidi"/>
          <w:sz w:val="30"/>
          <w:szCs w:val="30"/>
          <w:lang w:val="en-US"/>
        </w:rPr>
        <w:t>19</w:t>
      </w:r>
      <w:r w:rsidR="00D13581" w:rsidRPr="004170AD">
        <w:rPr>
          <w:rFonts w:asciiTheme="majorBidi" w:hAnsiTheme="majorBidi" w:cstheme="majorBidi"/>
          <w:sz w:val="30"/>
          <w:szCs w:val="30"/>
        </w:rPr>
        <w:t xml:space="preserve"> (</w:t>
      </w:r>
      <w:r w:rsidR="00D13581" w:rsidRPr="004170AD">
        <w:rPr>
          <w:rFonts w:asciiTheme="majorBidi" w:hAnsiTheme="majorBidi" w:cstheme="majorBidi" w:hint="cs"/>
          <w:sz w:val="30"/>
          <w:szCs w:val="30"/>
          <w:cs/>
        </w:rPr>
        <w:t>ข</w:t>
      </w:r>
      <w:r w:rsidR="00D13581" w:rsidRPr="004170AD">
        <w:rPr>
          <w:rFonts w:asciiTheme="majorBidi" w:hAnsiTheme="majorBidi" w:cstheme="majorBidi"/>
          <w:sz w:val="30"/>
          <w:szCs w:val="30"/>
        </w:rPr>
        <w:t>)</w:t>
      </w:r>
    </w:p>
    <w:p w14:paraId="23B3FF07" w14:textId="4B4B7E24" w:rsidR="000E3143" w:rsidRPr="00AA5D76" w:rsidRDefault="000E3143" w:rsidP="007674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C84D5F" w14:textId="4401B46D" w:rsidR="001169A3" w:rsidRPr="001169A3" w:rsidRDefault="001169A3" w:rsidP="001169A3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7842E4">
        <w:rPr>
          <w:rFonts w:asciiTheme="majorBidi" w:hAnsiTheme="majorBidi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A4D2E4B" w14:textId="77777777" w:rsidR="001169A3" w:rsidRPr="001169A3" w:rsidRDefault="001169A3" w:rsidP="001169A3">
      <w:pPr>
        <w:pStyle w:val="Bo-Blankline"/>
      </w:pPr>
    </w:p>
    <w:p w14:paraId="5DF5EBF4" w14:textId="2E2C47C6" w:rsidR="001169A3" w:rsidRPr="001169A3" w:rsidRDefault="001169A3" w:rsidP="001169A3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1169A3">
        <w:rPr>
          <w:rFonts w:asciiTheme="majorBidi" w:hAnsi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6F3DD5">
        <w:rPr>
          <w:rFonts w:asciiTheme="majorBidi" w:hAnsiTheme="majorBidi"/>
          <w:sz w:val="30"/>
          <w:szCs w:val="30"/>
        </w:rPr>
        <w:t>30</w:t>
      </w:r>
      <w:r w:rsidR="006F3DD5">
        <w:rPr>
          <w:rFonts w:asciiTheme="majorBidi" w:hAnsiTheme="majorBidi" w:hint="cs"/>
          <w:sz w:val="30"/>
          <w:szCs w:val="30"/>
          <w:cs/>
        </w:rPr>
        <w:t xml:space="preserve"> วัน</w:t>
      </w:r>
      <w:r w:rsidRPr="001169A3">
        <w:rPr>
          <w:rFonts w:asciiTheme="majorBidi" w:hAnsi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3E69E162" w14:textId="77777777" w:rsidR="001169A3" w:rsidRPr="001169A3" w:rsidRDefault="001169A3" w:rsidP="001169A3">
      <w:pPr>
        <w:pStyle w:val="Bo-Blankline"/>
      </w:pPr>
    </w:p>
    <w:p w14:paraId="58047728" w14:textId="7302B377" w:rsidR="001169A3" w:rsidRDefault="001169A3" w:rsidP="001169A3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1169A3">
        <w:rPr>
          <w:rFonts w:asciiTheme="majorBidi" w:hAnsiTheme="majorBidi"/>
          <w:sz w:val="30"/>
          <w:szCs w:val="30"/>
          <w:cs/>
        </w:rPr>
        <w:t>ข้อมูลเกี่ยวกับลูกหนี้การค้าและสินทรัพย์ที่เกิดจากสัญญาเปิดเผยใน</w:t>
      </w:r>
      <w:r w:rsidRPr="00F93A60">
        <w:rPr>
          <w:rFonts w:asciiTheme="majorBidi" w:hAnsiTheme="majorBidi"/>
          <w:sz w:val="30"/>
          <w:szCs w:val="30"/>
          <w:cs/>
        </w:rPr>
        <w:t xml:space="preserve">หมายเหตุข้อ </w:t>
      </w:r>
      <w:r w:rsidR="00AD4D35" w:rsidRPr="00F93A60">
        <w:rPr>
          <w:rFonts w:asciiTheme="majorBidi" w:hAnsiTheme="majorBidi"/>
          <w:sz w:val="30"/>
          <w:szCs w:val="30"/>
          <w:lang w:val="en-US"/>
        </w:rPr>
        <w:t>6</w:t>
      </w:r>
      <w:r w:rsidRPr="00F93A60">
        <w:rPr>
          <w:rFonts w:asciiTheme="majorBidi" w:hAnsiTheme="majorBidi"/>
          <w:sz w:val="30"/>
          <w:szCs w:val="30"/>
          <w:cs/>
        </w:rPr>
        <w:t xml:space="preserve"> และ 1</w:t>
      </w:r>
      <w:r w:rsidR="00AD4D35" w:rsidRPr="00F93A60">
        <w:rPr>
          <w:rFonts w:asciiTheme="majorBidi" w:hAnsiTheme="majorBidi"/>
          <w:sz w:val="30"/>
          <w:szCs w:val="30"/>
        </w:rPr>
        <w:t>9</w:t>
      </w:r>
      <w:r w:rsidRPr="00F93A60">
        <w:rPr>
          <w:rFonts w:asciiTheme="majorBidi" w:hAnsiTheme="majorBidi"/>
          <w:sz w:val="30"/>
          <w:szCs w:val="30"/>
          <w:cs/>
        </w:rPr>
        <w:t xml:space="preserve"> ตามลำดับ</w:t>
      </w:r>
    </w:p>
    <w:p w14:paraId="350FDDAA" w14:textId="3CB79A59" w:rsidR="00ED0B5B" w:rsidRDefault="00ED0B5B" w:rsidP="00EB64BB">
      <w:pPr>
        <w:pStyle w:val="Bo-Blankline"/>
      </w:pPr>
    </w:p>
    <w:p w14:paraId="6AA92F22" w14:textId="7DCA76A8" w:rsidR="00ED0B5B" w:rsidRDefault="00ED0B5B" w:rsidP="00ED0B5B">
      <w:pPr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ED0B5B">
        <w:rPr>
          <w:rFonts w:asciiTheme="majorBidi" w:hAnsiTheme="majorBidi" w:cstheme="majorBidi"/>
          <w:sz w:val="30"/>
          <w:szCs w:val="30"/>
        </w:rPr>
        <w:t>(</w:t>
      </w:r>
      <w:r w:rsidRPr="00ED0B5B">
        <w:rPr>
          <w:rFonts w:asciiTheme="majorBidi" w:hAnsiTheme="majorBidi" w:hint="cs"/>
          <w:sz w:val="30"/>
          <w:szCs w:val="30"/>
          <w:cs/>
        </w:rPr>
        <w:t>ข</w:t>
      </w:r>
      <w:r w:rsidRPr="00ED0B5B">
        <w:rPr>
          <w:rFonts w:asciiTheme="majorBidi" w:hAnsiTheme="majorBidi"/>
          <w:sz w:val="30"/>
          <w:szCs w:val="30"/>
        </w:rPr>
        <w:t>.1.2)</w:t>
      </w:r>
      <w:r w:rsidRPr="00ED0B5B">
        <w:rPr>
          <w:rFonts w:asciiTheme="majorBidi" w:hAnsiTheme="majorBidi"/>
          <w:sz w:val="30"/>
          <w:szCs w:val="30"/>
          <w:cs/>
        </w:rPr>
        <w:t xml:space="preserve"> เงินลงทุนในตราสารหนี้</w:t>
      </w:r>
    </w:p>
    <w:p w14:paraId="5B37126D" w14:textId="016236D3" w:rsidR="00ED0B5B" w:rsidRDefault="00ED0B5B" w:rsidP="00EB64BB">
      <w:pPr>
        <w:pStyle w:val="Bo-Blankline"/>
      </w:pPr>
    </w:p>
    <w:p w14:paraId="2FDDFBD1" w14:textId="56C9A2F8" w:rsidR="00ED0B5B" w:rsidRDefault="00ED0B5B" w:rsidP="00ED0B5B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ED0B5B">
        <w:rPr>
          <w:rFonts w:asciiTheme="majorBidi" w:hAnsiTheme="majorBidi"/>
          <w:sz w:val="30"/>
          <w:szCs w:val="30"/>
          <w:cs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</w:t>
      </w:r>
      <w:r w:rsidRPr="00764804">
        <w:rPr>
          <w:rFonts w:asciiTheme="majorBidi" w:hAnsiTheme="majorBidi"/>
          <w:spacing w:val="-4"/>
          <w:sz w:val="30"/>
          <w:szCs w:val="30"/>
          <w:cs/>
        </w:rPr>
        <w:t xml:space="preserve">ขาดทุนด้านเครดิตที่คาดว่าจะเกิดขึ้นภายใน </w:t>
      </w:r>
      <w:r w:rsidRPr="00764804">
        <w:rPr>
          <w:rFonts w:asciiTheme="majorBidi" w:hAnsiTheme="majorBidi"/>
          <w:spacing w:val="-4"/>
          <w:sz w:val="30"/>
          <w:szCs w:val="30"/>
        </w:rPr>
        <w:t xml:space="preserve">12 </w:t>
      </w:r>
      <w:r w:rsidRPr="00764804">
        <w:rPr>
          <w:rFonts w:asciiTheme="majorBidi" w:hAnsiTheme="majorBidi"/>
          <w:spacing w:val="-4"/>
          <w:sz w:val="30"/>
          <w:szCs w:val="30"/>
          <w:cs/>
        </w:rPr>
        <w:t>เดือนหรือ “ความเสี่ยงด้านเครดิตต่ำ” สำหรับตราสารหนี้</w:t>
      </w:r>
      <w:r w:rsidRPr="00ED0B5B">
        <w:rPr>
          <w:rFonts w:asciiTheme="majorBidi" w:hAnsiTheme="majorBidi"/>
          <w:sz w:val="30"/>
          <w:szCs w:val="30"/>
          <w:cs/>
        </w:rPr>
        <w:t>ที่อยู่ในความต้องการของตลาดโดยพิจารณาจากอันดับเครดิตที่อยู่ในระดับน่าลงทุน (</w:t>
      </w:r>
      <w:r w:rsidRPr="00ED0B5B">
        <w:rPr>
          <w:rFonts w:asciiTheme="majorBidi" w:hAnsiTheme="majorBidi"/>
          <w:sz w:val="30"/>
          <w:szCs w:val="30"/>
        </w:rPr>
        <w:t xml:space="preserve">Investment grade credit rating) </w:t>
      </w:r>
      <w:r w:rsidRPr="00ED0B5B">
        <w:rPr>
          <w:rFonts w:asciiTheme="majorBidi" w:hAnsiTheme="majorBidi"/>
          <w:sz w:val="30"/>
          <w:szCs w:val="30"/>
          <w:cs/>
        </w:rPr>
        <w:t>จากหน่วยงานจัดอันดับเครดิตภายนอกที่มีการเผยแพร่ 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107DE5F4" w14:textId="77777777" w:rsidR="00FA72E0" w:rsidRDefault="00FA72E0" w:rsidP="00FA72E0">
      <w:pPr>
        <w:pStyle w:val="Bo-Blankline"/>
      </w:pPr>
    </w:p>
    <w:p w14:paraId="559B9188" w14:textId="77777777" w:rsidR="00FA72E0" w:rsidRPr="004A25F8" w:rsidRDefault="00FA72E0" w:rsidP="00FA72E0">
      <w:pPr>
        <w:pStyle w:val="Ang15"/>
        <w:ind w:left="990"/>
        <w:rPr>
          <w:rFonts w:asciiTheme="majorBidi" w:hAnsiTheme="majorBidi" w:cstheme="majorBidi"/>
        </w:rPr>
      </w:pPr>
      <w:r w:rsidRPr="004A25F8">
        <w:rPr>
          <w:rFonts w:asciiTheme="majorBidi" w:hAnsiTheme="majorBidi" w:cstheme="majorBidi"/>
        </w:rPr>
        <w:t>(</w:t>
      </w:r>
      <w:r w:rsidRPr="004A25F8">
        <w:rPr>
          <w:rFonts w:asciiTheme="majorBidi" w:hAnsiTheme="majorBidi" w:cstheme="majorBidi" w:hint="cs"/>
          <w:cs/>
        </w:rPr>
        <w:t>ข</w:t>
      </w:r>
      <w:r w:rsidRPr="004A25F8">
        <w:rPr>
          <w:rFonts w:asciiTheme="majorBidi" w:hAnsiTheme="majorBidi" w:cstheme="majorBidi"/>
        </w:rPr>
        <w:t>.1.</w:t>
      </w:r>
      <w:r w:rsidRPr="004A25F8">
        <w:rPr>
          <w:rFonts w:asciiTheme="majorBidi" w:hAnsiTheme="majorBidi" w:cstheme="majorBidi"/>
          <w:lang w:val="en-US"/>
        </w:rPr>
        <w:t>3</w:t>
      </w:r>
      <w:r w:rsidRPr="004A25F8">
        <w:rPr>
          <w:rFonts w:asciiTheme="majorBidi" w:hAnsiTheme="majorBidi" w:cstheme="majorBidi"/>
        </w:rPr>
        <w:t xml:space="preserve">) </w:t>
      </w:r>
      <w:r w:rsidRPr="004A25F8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4C2AF090" w14:textId="77777777" w:rsidR="00FA72E0" w:rsidRPr="00D205A3" w:rsidRDefault="00FA72E0" w:rsidP="00FA72E0">
      <w:pPr>
        <w:pStyle w:val="Ang15"/>
        <w:rPr>
          <w:sz w:val="20"/>
          <w:szCs w:val="20"/>
          <w:highlight w:val="yellow"/>
        </w:rPr>
      </w:pPr>
    </w:p>
    <w:p w14:paraId="265B9C35" w14:textId="013F8212" w:rsidR="00FA72E0" w:rsidRPr="00710EBC" w:rsidRDefault="00FA72E0" w:rsidP="00FA72E0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D436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</w:t>
      </w:r>
      <w:r w:rsidRPr="00710EBC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</w:t>
      </w:r>
      <w:r w:rsidRPr="00710EBC">
        <w:rPr>
          <w:rFonts w:asciiTheme="majorBidi" w:hAnsiTheme="majorBidi" w:cstheme="majorBidi"/>
          <w:sz w:val="30"/>
          <w:szCs w:val="30"/>
        </w:rPr>
        <w:t xml:space="preserve"> </w:t>
      </w:r>
      <w:r w:rsidRPr="00710EBC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4CC5A6C4" w14:textId="77777777" w:rsidR="00FA72E0" w:rsidRDefault="00FA72E0" w:rsidP="00ED0B5B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25E9BFB5" w14:textId="4A4BC655" w:rsidR="00EB021D" w:rsidRDefault="00EB021D" w:rsidP="001169A3">
      <w:pPr>
        <w:spacing w:line="240" w:lineRule="auto"/>
        <w:ind w:left="1620"/>
        <w:jc w:val="thaiDistribute"/>
        <w:rPr>
          <w:rFonts w:asciiTheme="majorBidi" w:hAnsiTheme="majorBidi"/>
          <w:b/>
          <w:bCs/>
          <w:spacing w:val="4"/>
          <w:sz w:val="20"/>
          <w:szCs w:val="20"/>
          <w:cs/>
          <w:lang w:val="en-US"/>
        </w:rPr>
      </w:pPr>
      <w:r>
        <w:rPr>
          <w:rFonts w:asciiTheme="majorBidi" w:hAnsiTheme="majorBidi"/>
          <w:b/>
          <w:bCs/>
          <w:spacing w:val="4"/>
          <w:sz w:val="20"/>
          <w:szCs w:val="20"/>
          <w:cs/>
          <w:lang w:val="en-US"/>
        </w:rPr>
        <w:br w:type="page"/>
      </w:r>
    </w:p>
    <w:p w14:paraId="76BD8A5F" w14:textId="64DF0D6A" w:rsidR="00C06129" w:rsidRPr="00736DCF" w:rsidRDefault="00A61F6E" w:rsidP="0076251A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lastRenderedPageBreak/>
        <w:t>(</w:t>
      </w:r>
      <w:r w:rsidR="004E0386" w:rsidRPr="00736DC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ข</w:t>
      </w:r>
      <w:r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6145CD"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) </w:t>
      </w:r>
      <w:r w:rsidRPr="00736DC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736DCF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736DCF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1D695283" w14:textId="6C8F1BB1" w:rsidR="00C06129" w:rsidRDefault="00C06129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492646AB" w14:textId="370051B3" w:rsidR="00C06129" w:rsidRPr="00A61F6E" w:rsidRDefault="00A61F6E" w:rsidP="00A11928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61F6E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4A2FDB64" w14:textId="290077AD" w:rsidR="00C06129" w:rsidRDefault="00C06129" w:rsidP="00A11928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11FBF45A" w14:textId="55A780E1" w:rsidR="00C06129" w:rsidRPr="00A61F6E" w:rsidRDefault="00A61F6E" w:rsidP="00A11928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61F6E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A61F6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61F6E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A61F6E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36D8A390" w14:textId="224EFE31" w:rsidR="00A61F6E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2"/>
        <w:gridCol w:w="1168"/>
        <w:gridCol w:w="272"/>
        <w:gridCol w:w="1168"/>
        <w:gridCol w:w="236"/>
        <w:gridCol w:w="1114"/>
        <w:gridCol w:w="236"/>
        <w:gridCol w:w="1114"/>
      </w:tblGrid>
      <w:tr w:rsidR="002D796E" w:rsidRPr="00116E2C" w14:paraId="6B4ACFF2" w14:textId="77777777" w:rsidTr="001159E5">
        <w:trPr>
          <w:tblHeader/>
        </w:trPr>
        <w:tc>
          <w:tcPr>
            <w:tcW w:w="2430" w:type="dxa"/>
          </w:tcPr>
          <w:p w14:paraId="3A456616" w14:textId="77777777" w:rsidR="002D796E" w:rsidRPr="00116E2C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085672B5" w14:textId="7CE602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E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827C28" w:rsidRPr="00116E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="00827C28" w:rsidRPr="00116E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796E" w:rsidRPr="00116E2C" w14:paraId="4CCF6A0A" w14:textId="77777777" w:rsidTr="001159E5">
        <w:trPr>
          <w:tblHeader/>
        </w:trPr>
        <w:tc>
          <w:tcPr>
            <w:tcW w:w="2430" w:type="dxa"/>
          </w:tcPr>
          <w:p w14:paraId="3018722C" w14:textId="77777777" w:rsidR="002D796E" w:rsidRPr="00116E2C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0C119AAE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2D796E" w:rsidRPr="00116E2C" w14:paraId="7845899F" w14:textId="77777777" w:rsidTr="001159E5">
        <w:trPr>
          <w:tblHeader/>
        </w:trPr>
        <w:tc>
          <w:tcPr>
            <w:tcW w:w="2430" w:type="dxa"/>
            <w:vAlign w:val="bottom"/>
            <w:hideMark/>
          </w:tcPr>
          <w:p w14:paraId="4C23DB52" w14:textId="5EC989E8" w:rsidR="002D796E" w:rsidRPr="00116E2C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16A1C2E4" w14:textId="77777777" w:rsidR="002D796E" w:rsidRPr="00116E2C" w:rsidRDefault="002D796E" w:rsidP="001C68A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6BE6018" w14:textId="77777777" w:rsidR="002D796E" w:rsidRPr="00116E2C" w:rsidRDefault="002D796E" w:rsidP="001C68A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60796C8E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2D467CBF" w14:textId="29B3B12B" w:rsidR="002D796E" w:rsidRPr="00116E2C" w:rsidRDefault="002D796E" w:rsidP="001C68A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42C7A37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395946C1" w14:textId="0F34F1C8" w:rsidR="002D796E" w:rsidRPr="00116E2C" w:rsidRDefault="002D796E" w:rsidP="001C68A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0FC2B7D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551D17ED" w14:textId="20D7EACF" w:rsidR="002D796E" w:rsidRPr="00116E2C" w:rsidRDefault="0071638B" w:rsidP="001C68A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82BBDCE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11D7875" w14:textId="49A293AB" w:rsidR="002D796E" w:rsidRPr="00116E2C" w:rsidRDefault="0071638B" w:rsidP="001C68A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796E" w:rsidRPr="00116E2C" w14:paraId="490A0D45" w14:textId="77777777" w:rsidTr="001159E5">
        <w:trPr>
          <w:tblHeader/>
        </w:trPr>
        <w:tc>
          <w:tcPr>
            <w:tcW w:w="2430" w:type="dxa"/>
          </w:tcPr>
          <w:p w14:paraId="1EBD7F1E" w14:textId="77777777" w:rsidR="002D796E" w:rsidRPr="00116E2C" w:rsidRDefault="002D796E" w:rsidP="001C68A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0FB03C15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16E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16E2C" w:rsidRPr="00116E2C" w14:paraId="7C8FC6A7" w14:textId="77777777" w:rsidTr="001159E5">
        <w:tc>
          <w:tcPr>
            <w:tcW w:w="2430" w:type="dxa"/>
          </w:tcPr>
          <w:p w14:paraId="60A92EB8" w14:textId="2E353ADC" w:rsidR="00116E2C" w:rsidRPr="00116E2C" w:rsidRDefault="00116E2C" w:rsidP="008D4470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5723DBB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AB71690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CE94DCD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D5ABA38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CA6BCDA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7CE1C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9AFCFC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E83034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8E20DF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6E2C" w:rsidRPr="00116E2C" w14:paraId="7446E1C4" w14:textId="77777777" w:rsidTr="001159E5">
        <w:tc>
          <w:tcPr>
            <w:tcW w:w="2430" w:type="dxa"/>
          </w:tcPr>
          <w:p w14:paraId="503AB148" w14:textId="399AA29F" w:rsidR="00116E2C" w:rsidRPr="00116E2C" w:rsidRDefault="00116E2C" w:rsidP="008D4470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</w:tcPr>
          <w:p w14:paraId="76B008E5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A522F0D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DE3FB4A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E2BF922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01707C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50470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4C809CB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C60B4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869676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6E2C" w:rsidRPr="00116E2C" w14:paraId="4F3D03CB" w14:textId="77777777" w:rsidTr="009A6D5B">
        <w:tc>
          <w:tcPr>
            <w:tcW w:w="2430" w:type="dxa"/>
          </w:tcPr>
          <w:p w14:paraId="5E4FFF2F" w14:textId="040D662E" w:rsidR="00116E2C" w:rsidRPr="00116E2C" w:rsidRDefault="00116E2C" w:rsidP="00116E2C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DFD85F7" w14:textId="2B8CE1C4" w:rsidR="00116E2C" w:rsidRPr="007F34B5" w:rsidRDefault="007F34B5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4B5">
              <w:rPr>
                <w:rFonts w:asciiTheme="majorBidi" w:hAnsiTheme="majorBidi" w:cstheme="majorBidi"/>
                <w:sz w:val="28"/>
                <w:szCs w:val="28"/>
              </w:rPr>
              <w:t>430,396</w:t>
            </w:r>
          </w:p>
        </w:tc>
        <w:tc>
          <w:tcPr>
            <w:tcW w:w="272" w:type="dxa"/>
            <w:shd w:val="clear" w:color="auto" w:fill="auto"/>
          </w:tcPr>
          <w:p w14:paraId="4209310B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5AB4471" w14:textId="4DFDAAE9" w:rsidR="00116E2C" w:rsidRPr="007F34B5" w:rsidRDefault="007F34B5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427,269</w:t>
            </w:r>
          </w:p>
        </w:tc>
        <w:tc>
          <w:tcPr>
            <w:tcW w:w="272" w:type="dxa"/>
            <w:shd w:val="clear" w:color="auto" w:fill="auto"/>
          </w:tcPr>
          <w:p w14:paraId="466D8DE6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3E98B4A" w14:textId="1180E940" w:rsidR="00116E2C" w:rsidRPr="007F34B5" w:rsidRDefault="007F34B5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3,127</w:t>
            </w:r>
          </w:p>
        </w:tc>
        <w:tc>
          <w:tcPr>
            <w:tcW w:w="236" w:type="dxa"/>
            <w:shd w:val="clear" w:color="auto" w:fill="auto"/>
          </w:tcPr>
          <w:p w14:paraId="619194CF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906BE04" w14:textId="1980F499" w:rsidR="00116E2C" w:rsidRPr="007F34B5" w:rsidRDefault="007F34B5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B459C0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BE3DA5D" w14:textId="6C39622E" w:rsidR="00116E2C" w:rsidRPr="007F34B5" w:rsidRDefault="007F34B5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430,396</w:t>
            </w:r>
          </w:p>
        </w:tc>
      </w:tr>
      <w:tr w:rsidR="00116E2C" w:rsidRPr="000C136A" w14:paraId="412B17F7" w14:textId="77777777" w:rsidTr="000C136A">
        <w:tc>
          <w:tcPr>
            <w:tcW w:w="2430" w:type="dxa"/>
          </w:tcPr>
          <w:p w14:paraId="3162882B" w14:textId="05815D87" w:rsidR="00116E2C" w:rsidRPr="000C136A" w:rsidRDefault="00116E2C" w:rsidP="00116E2C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C0E9783" w14:textId="183E32D2" w:rsidR="00116E2C" w:rsidRPr="000C136A" w:rsidRDefault="000C136A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36A">
              <w:rPr>
                <w:rFonts w:asciiTheme="majorBidi" w:hAnsiTheme="majorBidi" w:cstheme="majorBidi"/>
                <w:sz w:val="28"/>
                <w:szCs w:val="28"/>
              </w:rPr>
              <w:t>650,445</w:t>
            </w:r>
          </w:p>
        </w:tc>
        <w:tc>
          <w:tcPr>
            <w:tcW w:w="272" w:type="dxa"/>
            <w:shd w:val="clear" w:color="auto" w:fill="auto"/>
          </w:tcPr>
          <w:p w14:paraId="46D757C7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E4F494E" w14:textId="44523EE6" w:rsidR="00116E2C" w:rsidRPr="000C136A" w:rsidRDefault="000C136A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36A">
              <w:rPr>
                <w:rFonts w:asciiTheme="majorBidi" w:hAnsiTheme="majorBidi" w:cstheme="majorBidi"/>
                <w:sz w:val="28"/>
                <w:szCs w:val="28"/>
              </w:rPr>
              <w:t>45,293</w:t>
            </w:r>
          </w:p>
        </w:tc>
        <w:tc>
          <w:tcPr>
            <w:tcW w:w="272" w:type="dxa"/>
            <w:shd w:val="clear" w:color="auto" w:fill="auto"/>
          </w:tcPr>
          <w:p w14:paraId="52BC1146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3EF7F67" w14:textId="42660F31" w:rsidR="00116E2C" w:rsidRPr="000C136A" w:rsidRDefault="000C136A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36A">
              <w:rPr>
                <w:rFonts w:asciiTheme="majorBidi" w:hAnsiTheme="majorBidi" w:cstheme="majorBidi"/>
                <w:sz w:val="28"/>
                <w:szCs w:val="28"/>
              </w:rPr>
              <w:t>153,863</w:t>
            </w:r>
          </w:p>
        </w:tc>
        <w:tc>
          <w:tcPr>
            <w:tcW w:w="236" w:type="dxa"/>
            <w:shd w:val="clear" w:color="auto" w:fill="auto"/>
          </w:tcPr>
          <w:p w14:paraId="65F74524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A247528" w14:textId="40E13731" w:rsidR="00116E2C" w:rsidRPr="000C136A" w:rsidRDefault="000C136A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36A">
              <w:rPr>
                <w:rFonts w:asciiTheme="majorBidi" w:hAnsiTheme="majorBidi" w:cstheme="majorBidi"/>
                <w:sz w:val="28"/>
                <w:szCs w:val="28"/>
              </w:rPr>
              <w:t>833,358</w:t>
            </w:r>
          </w:p>
        </w:tc>
        <w:tc>
          <w:tcPr>
            <w:tcW w:w="236" w:type="dxa"/>
            <w:shd w:val="clear" w:color="auto" w:fill="auto"/>
          </w:tcPr>
          <w:p w14:paraId="43AF5BC5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9605F0C" w14:textId="14E5318C" w:rsidR="00116E2C" w:rsidRPr="000C136A" w:rsidRDefault="000C136A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36A">
              <w:rPr>
                <w:rFonts w:asciiTheme="majorBidi" w:hAnsiTheme="majorBidi" w:cstheme="majorBidi"/>
                <w:sz w:val="28"/>
                <w:szCs w:val="28"/>
              </w:rPr>
              <w:t>1,032,514</w:t>
            </w:r>
          </w:p>
        </w:tc>
      </w:tr>
      <w:tr w:rsidR="00116E2C" w:rsidRPr="00116E2C" w14:paraId="7498D1D2" w14:textId="77777777" w:rsidTr="009A6D5B">
        <w:tc>
          <w:tcPr>
            <w:tcW w:w="2430" w:type="dxa"/>
          </w:tcPr>
          <w:p w14:paraId="2D4338F2" w14:textId="4EEDC30F" w:rsidR="00116E2C" w:rsidRPr="00116E2C" w:rsidRDefault="00116E2C" w:rsidP="00116E2C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EC6A11" w14:textId="7CCD2F23" w:rsidR="00116E2C" w:rsidRPr="00F54470" w:rsidRDefault="00514512" w:rsidP="00F54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470">
              <w:rPr>
                <w:rFonts w:asciiTheme="majorBidi" w:hAnsiTheme="majorBidi" w:cstheme="majorBidi"/>
                <w:sz w:val="28"/>
                <w:szCs w:val="28"/>
              </w:rPr>
              <w:t>15,523,600</w:t>
            </w:r>
          </w:p>
        </w:tc>
        <w:tc>
          <w:tcPr>
            <w:tcW w:w="272" w:type="dxa"/>
            <w:shd w:val="clear" w:color="auto" w:fill="auto"/>
          </w:tcPr>
          <w:p w14:paraId="36ADD2F6" w14:textId="77777777" w:rsidR="00116E2C" w:rsidRPr="00F54470" w:rsidRDefault="00116E2C" w:rsidP="00F54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4582F777" w14:textId="7D93A0B3" w:rsidR="00116E2C" w:rsidRPr="00F54470" w:rsidRDefault="00514512" w:rsidP="00F54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470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272" w:type="dxa"/>
            <w:shd w:val="clear" w:color="auto" w:fill="auto"/>
          </w:tcPr>
          <w:p w14:paraId="4C5C70BD" w14:textId="77777777" w:rsidR="00116E2C" w:rsidRPr="00F54470" w:rsidRDefault="00116E2C" w:rsidP="00F54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15DDAB4" w14:textId="3C2D97EE" w:rsidR="00116E2C" w:rsidRPr="00F54470" w:rsidRDefault="00514512" w:rsidP="00F54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470">
              <w:rPr>
                <w:rFonts w:asciiTheme="majorBidi" w:hAnsiTheme="majorBidi" w:cstheme="majorBidi"/>
                <w:sz w:val="28"/>
                <w:szCs w:val="28"/>
              </w:rPr>
              <w:t>11,523,600</w:t>
            </w:r>
          </w:p>
        </w:tc>
        <w:tc>
          <w:tcPr>
            <w:tcW w:w="236" w:type="dxa"/>
            <w:shd w:val="clear" w:color="auto" w:fill="auto"/>
          </w:tcPr>
          <w:p w14:paraId="589BEF46" w14:textId="77777777" w:rsidR="00116E2C" w:rsidRPr="00F54470" w:rsidRDefault="00116E2C" w:rsidP="00F54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1373FFF" w14:textId="3C2A6871" w:rsidR="00116E2C" w:rsidRPr="00F54470" w:rsidRDefault="00514512" w:rsidP="00F5447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4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9F053B" w14:textId="77777777" w:rsidR="00116E2C" w:rsidRPr="00F54470" w:rsidRDefault="00116E2C" w:rsidP="00F54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298A258" w14:textId="240739E1" w:rsidR="00116E2C" w:rsidRPr="00F54470" w:rsidRDefault="00514512" w:rsidP="00F54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470">
              <w:rPr>
                <w:rFonts w:asciiTheme="majorBidi" w:hAnsiTheme="majorBidi" w:cstheme="majorBidi"/>
                <w:sz w:val="28"/>
                <w:szCs w:val="28"/>
              </w:rPr>
              <w:t>15,523,</w:t>
            </w:r>
            <w:r w:rsidR="00F54470" w:rsidRPr="00F54470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116E2C" w:rsidRPr="00116E2C" w14:paraId="37414A3B" w14:textId="77777777" w:rsidTr="009A6D5B">
        <w:tc>
          <w:tcPr>
            <w:tcW w:w="2430" w:type="dxa"/>
          </w:tcPr>
          <w:p w14:paraId="25B66CE9" w14:textId="0CCF135B" w:rsidR="00116E2C" w:rsidRPr="00116E2C" w:rsidRDefault="00116E2C" w:rsidP="008D4470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CF7CA" w14:textId="32873D74" w:rsidR="00116E2C" w:rsidRPr="009A6D5B" w:rsidRDefault="009A6D5B" w:rsidP="009A6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16,604,441</w:t>
            </w:r>
          </w:p>
        </w:tc>
        <w:tc>
          <w:tcPr>
            <w:tcW w:w="272" w:type="dxa"/>
            <w:shd w:val="clear" w:color="auto" w:fill="auto"/>
          </w:tcPr>
          <w:p w14:paraId="6F3AF5B8" w14:textId="77777777" w:rsidR="00116E2C" w:rsidRPr="009A6D5B" w:rsidRDefault="00116E2C" w:rsidP="009A6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17EEB" w14:textId="51A917D7" w:rsidR="00116E2C" w:rsidRPr="009A6D5B" w:rsidRDefault="009A6D5B" w:rsidP="009A6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4,472,562</w:t>
            </w:r>
          </w:p>
        </w:tc>
        <w:tc>
          <w:tcPr>
            <w:tcW w:w="272" w:type="dxa"/>
            <w:shd w:val="clear" w:color="auto" w:fill="auto"/>
          </w:tcPr>
          <w:p w14:paraId="229EC694" w14:textId="77777777" w:rsidR="00116E2C" w:rsidRPr="009A6D5B" w:rsidRDefault="00116E2C" w:rsidP="009A6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4E100" w14:textId="10817BEB" w:rsidR="00116E2C" w:rsidRPr="009A6D5B" w:rsidRDefault="009A6D5B" w:rsidP="009A6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11,680,590</w:t>
            </w:r>
          </w:p>
        </w:tc>
        <w:tc>
          <w:tcPr>
            <w:tcW w:w="236" w:type="dxa"/>
            <w:shd w:val="clear" w:color="auto" w:fill="auto"/>
          </w:tcPr>
          <w:p w14:paraId="47A8908B" w14:textId="77777777" w:rsidR="00116E2C" w:rsidRPr="009A6D5B" w:rsidRDefault="00116E2C" w:rsidP="009A6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E12A4" w14:textId="6E254A42" w:rsidR="00116E2C" w:rsidRPr="009A6D5B" w:rsidRDefault="009A6D5B" w:rsidP="009A6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833,358</w:t>
            </w:r>
          </w:p>
        </w:tc>
        <w:tc>
          <w:tcPr>
            <w:tcW w:w="236" w:type="dxa"/>
            <w:shd w:val="clear" w:color="auto" w:fill="auto"/>
          </w:tcPr>
          <w:p w14:paraId="1EDDF7DE" w14:textId="77777777" w:rsidR="00116E2C" w:rsidRPr="009A6D5B" w:rsidRDefault="00116E2C" w:rsidP="009A6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AD4C4" w14:textId="6B47A769" w:rsidR="00116E2C" w:rsidRPr="009A6D5B" w:rsidRDefault="009A6D5B" w:rsidP="009A6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16,986,510</w:t>
            </w:r>
          </w:p>
        </w:tc>
      </w:tr>
      <w:tr w:rsidR="002D796E" w:rsidRPr="00116E2C" w14:paraId="269DB6A2" w14:textId="77777777" w:rsidTr="00116E2C">
        <w:tc>
          <w:tcPr>
            <w:tcW w:w="2430" w:type="dxa"/>
            <w:hideMark/>
          </w:tcPr>
          <w:p w14:paraId="21ABEE41" w14:textId="7AAC2880" w:rsidR="002D796E" w:rsidRPr="00116E2C" w:rsidRDefault="002D796E" w:rsidP="008D4470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DFF373" w14:textId="77777777" w:rsidR="002D796E" w:rsidRPr="00116E2C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98B79B0" w14:textId="77777777" w:rsidR="002D796E" w:rsidRPr="00116E2C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6C838E5" w14:textId="77777777" w:rsidR="002D796E" w:rsidRPr="00116E2C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A3B6882" w14:textId="77777777" w:rsidR="002D796E" w:rsidRPr="00116E2C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1425095D" w14:textId="77777777" w:rsidR="002D796E" w:rsidRPr="00116E2C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E4E8DC" w14:textId="77777777" w:rsidR="002D796E" w:rsidRPr="00116E2C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7C622FA" w14:textId="77777777" w:rsidR="002D796E" w:rsidRPr="00116E2C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738AFC2" w14:textId="77777777" w:rsidR="002D796E" w:rsidRPr="00116E2C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74BB5E45" w14:textId="77777777" w:rsidR="002D796E" w:rsidRPr="00116E2C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6E2C" w:rsidRPr="00116E2C" w14:paraId="099CFDC7" w14:textId="77777777" w:rsidTr="001159E5">
        <w:tc>
          <w:tcPr>
            <w:tcW w:w="2430" w:type="dxa"/>
          </w:tcPr>
          <w:p w14:paraId="64038643" w14:textId="165D323B" w:rsidR="00116E2C" w:rsidRPr="00116E2C" w:rsidRDefault="00116E2C" w:rsidP="001C68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642A13D" w14:textId="77777777" w:rsidR="00116E2C" w:rsidRPr="00116E2C" w:rsidRDefault="00116E2C" w:rsidP="001159E5">
            <w:pPr>
              <w:tabs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5308663" w14:textId="77777777" w:rsidR="00116E2C" w:rsidRPr="00116E2C" w:rsidRDefault="00116E2C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1A06D16" w14:textId="77777777" w:rsidR="00116E2C" w:rsidRPr="00116E2C" w:rsidRDefault="00116E2C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6285DF33" w14:textId="77777777" w:rsidR="00116E2C" w:rsidRPr="00116E2C" w:rsidRDefault="00116E2C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4D08B2F" w14:textId="77777777" w:rsidR="00116E2C" w:rsidRPr="00116E2C" w:rsidRDefault="00116E2C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7853E2" w14:textId="77777777" w:rsidR="00116E2C" w:rsidRPr="00116E2C" w:rsidRDefault="00116E2C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636B55C" w14:textId="77777777" w:rsidR="00116E2C" w:rsidRPr="00116E2C" w:rsidRDefault="00116E2C" w:rsidP="001159E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D83D00" w14:textId="77777777" w:rsidR="00116E2C" w:rsidRPr="00116E2C" w:rsidRDefault="00116E2C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A8F3C7" w14:textId="77777777" w:rsidR="00116E2C" w:rsidRPr="00116E2C" w:rsidRDefault="00116E2C" w:rsidP="001C68A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6E2C" w:rsidRPr="00116E2C" w14:paraId="6B0309DF" w14:textId="77777777" w:rsidTr="001159E5">
        <w:tc>
          <w:tcPr>
            <w:tcW w:w="2430" w:type="dxa"/>
          </w:tcPr>
          <w:p w14:paraId="47DD7141" w14:textId="59D17B39" w:rsidR="00116E2C" w:rsidRPr="00116E2C" w:rsidRDefault="00116E2C" w:rsidP="00116E2C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shd w:val="clear" w:color="auto" w:fill="auto"/>
          </w:tcPr>
          <w:p w14:paraId="154E92D9" w14:textId="77777777" w:rsidR="00116E2C" w:rsidRPr="00116E2C" w:rsidRDefault="00116E2C" w:rsidP="001159E5">
            <w:pPr>
              <w:tabs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2644635" w14:textId="77777777" w:rsidR="00116E2C" w:rsidRPr="00116E2C" w:rsidRDefault="00116E2C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BE61BA5" w14:textId="77777777" w:rsidR="00116E2C" w:rsidRPr="00116E2C" w:rsidRDefault="00116E2C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5BF7238" w14:textId="77777777" w:rsidR="00116E2C" w:rsidRPr="00116E2C" w:rsidRDefault="00116E2C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C8DA0B1" w14:textId="77777777" w:rsidR="00116E2C" w:rsidRPr="00116E2C" w:rsidRDefault="00116E2C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5A71AE" w14:textId="77777777" w:rsidR="00116E2C" w:rsidRPr="00116E2C" w:rsidRDefault="00116E2C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8C7EFB6" w14:textId="77777777" w:rsidR="00116E2C" w:rsidRPr="00116E2C" w:rsidRDefault="00116E2C" w:rsidP="001159E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43E83E" w14:textId="77777777" w:rsidR="00116E2C" w:rsidRPr="00116E2C" w:rsidRDefault="00116E2C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D31652A" w14:textId="77777777" w:rsidR="00116E2C" w:rsidRPr="00116E2C" w:rsidRDefault="00116E2C" w:rsidP="001C68A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96E" w:rsidRPr="00116E2C" w14:paraId="62CAE669" w14:textId="77777777" w:rsidTr="001159E5">
        <w:tc>
          <w:tcPr>
            <w:tcW w:w="2430" w:type="dxa"/>
            <w:hideMark/>
          </w:tcPr>
          <w:p w14:paraId="0B743EFE" w14:textId="77777777" w:rsidR="002D796E" w:rsidRPr="00116E2C" w:rsidRDefault="002D796E" w:rsidP="001C68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5A15D76" w14:textId="7D4464C1" w:rsidR="002D796E" w:rsidRPr="00116E2C" w:rsidRDefault="0071638B" w:rsidP="00115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432,516</w:t>
            </w:r>
          </w:p>
        </w:tc>
        <w:tc>
          <w:tcPr>
            <w:tcW w:w="272" w:type="dxa"/>
            <w:shd w:val="clear" w:color="auto" w:fill="auto"/>
          </w:tcPr>
          <w:p w14:paraId="1A8B1A69" w14:textId="77777777" w:rsidR="002D796E" w:rsidRPr="00116E2C" w:rsidRDefault="002D796E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580FDDE" w14:textId="2BC5B6D9" w:rsidR="002D796E" w:rsidRPr="00116E2C" w:rsidRDefault="00B05ED3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33D43" w:rsidRPr="00116E2C">
              <w:rPr>
                <w:rFonts w:asciiTheme="majorBidi" w:hAnsiTheme="majorBidi" w:cstheme="majorBidi"/>
                <w:sz w:val="28"/>
                <w:szCs w:val="28"/>
              </w:rPr>
              <w:t>28,998</w:t>
            </w:r>
          </w:p>
        </w:tc>
        <w:tc>
          <w:tcPr>
            <w:tcW w:w="272" w:type="dxa"/>
            <w:shd w:val="clear" w:color="auto" w:fill="auto"/>
          </w:tcPr>
          <w:p w14:paraId="209811AE" w14:textId="77777777" w:rsidR="002D796E" w:rsidRPr="00116E2C" w:rsidRDefault="002D796E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4EB067F" w14:textId="49D57658" w:rsidR="002D796E" w:rsidRPr="00116E2C" w:rsidRDefault="00133D43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3,518</w:t>
            </w:r>
          </w:p>
        </w:tc>
        <w:tc>
          <w:tcPr>
            <w:tcW w:w="236" w:type="dxa"/>
            <w:shd w:val="clear" w:color="auto" w:fill="auto"/>
          </w:tcPr>
          <w:p w14:paraId="4764F826" w14:textId="77777777" w:rsidR="002D796E" w:rsidRPr="00116E2C" w:rsidRDefault="002D796E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790A49F" w14:textId="16DFC740" w:rsidR="002D796E" w:rsidRPr="00116E2C" w:rsidRDefault="00B05ED3" w:rsidP="001159E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0820EE" w14:textId="77777777" w:rsidR="002D796E" w:rsidRPr="00116E2C" w:rsidRDefault="002D796E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9E43B00" w14:textId="5ABBC1E4" w:rsidR="002D796E" w:rsidRPr="00116E2C" w:rsidRDefault="0071638B" w:rsidP="001C68A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432,516</w:t>
            </w:r>
          </w:p>
        </w:tc>
      </w:tr>
      <w:tr w:rsidR="0071638B" w:rsidRPr="00116E2C" w14:paraId="0A590CEE" w14:textId="77777777" w:rsidTr="001159E5">
        <w:tc>
          <w:tcPr>
            <w:tcW w:w="2430" w:type="dxa"/>
            <w:hideMark/>
          </w:tcPr>
          <w:p w14:paraId="1CF63F43" w14:textId="77777777" w:rsidR="0071638B" w:rsidRPr="00116E2C" w:rsidRDefault="0071638B" w:rsidP="007163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DE59D25" w14:textId="705E3A6B" w:rsidR="0071638B" w:rsidRPr="00116E2C" w:rsidRDefault="0071638B" w:rsidP="00115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239,625</w:t>
            </w:r>
          </w:p>
        </w:tc>
        <w:tc>
          <w:tcPr>
            <w:tcW w:w="272" w:type="dxa"/>
            <w:shd w:val="clear" w:color="auto" w:fill="auto"/>
          </w:tcPr>
          <w:p w14:paraId="5CCA69EF" w14:textId="77777777" w:rsidR="0071638B" w:rsidRPr="00116E2C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C4ED954" w14:textId="2BF69F2D" w:rsidR="0071638B" w:rsidRPr="00116E2C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239,625</w:t>
            </w:r>
          </w:p>
        </w:tc>
        <w:tc>
          <w:tcPr>
            <w:tcW w:w="272" w:type="dxa"/>
            <w:shd w:val="clear" w:color="auto" w:fill="auto"/>
          </w:tcPr>
          <w:p w14:paraId="57F44DBF" w14:textId="77777777" w:rsidR="0071638B" w:rsidRPr="00116E2C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257773F" w14:textId="1109BD46" w:rsidR="0071638B" w:rsidRPr="00116E2C" w:rsidRDefault="0071638B" w:rsidP="0071638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868415" w14:textId="77777777" w:rsidR="0071638B" w:rsidRPr="00116E2C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385C516" w14:textId="1BDC04F5" w:rsidR="0071638B" w:rsidRPr="00116E2C" w:rsidRDefault="0071638B" w:rsidP="0071638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6C451" w14:textId="77777777" w:rsidR="0071638B" w:rsidRPr="00116E2C" w:rsidRDefault="0071638B" w:rsidP="0071638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9064F3D" w14:textId="32E35F66" w:rsidR="0071638B" w:rsidRPr="00116E2C" w:rsidRDefault="009F71AC" w:rsidP="009F71A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239,625</w:t>
            </w:r>
          </w:p>
        </w:tc>
      </w:tr>
      <w:tr w:rsidR="0071638B" w:rsidRPr="00116E2C" w14:paraId="42894801" w14:textId="77777777" w:rsidTr="001159E5">
        <w:trPr>
          <w:trHeight w:val="119"/>
        </w:trPr>
        <w:tc>
          <w:tcPr>
            <w:tcW w:w="2430" w:type="dxa"/>
            <w:hideMark/>
          </w:tcPr>
          <w:p w14:paraId="1551B718" w14:textId="77777777" w:rsidR="0071638B" w:rsidRPr="00116E2C" w:rsidRDefault="0071638B" w:rsidP="007163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E9C2C5" w14:textId="66C36975" w:rsidR="0071638B" w:rsidRPr="00116E2C" w:rsidRDefault="00221048" w:rsidP="00115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660,030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4E20277" w14:textId="77777777" w:rsidR="0071638B" w:rsidRPr="00116E2C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D8575A9" w14:textId="257219D6" w:rsidR="0071638B" w:rsidRPr="00116E2C" w:rsidRDefault="0083005A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39,927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3FF9390" w14:textId="77777777" w:rsidR="0071638B" w:rsidRPr="00116E2C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ECCB383" w14:textId="7756DD3F" w:rsidR="0071638B" w:rsidRPr="00116E2C" w:rsidRDefault="0083005A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153,424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0F64E9" w14:textId="77777777" w:rsidR="0071638B" w:rsidRPr="00116E2C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9EFA97" w14:textId="608B5762" w:rsidR="0071638B" w:rsidRPr="00116E2C" w:rsidRDefault="0083005A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876,905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03252" w14:textId="77777777" w:rsidR="0071638B" w:rsidRPr="00116E2C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9747DB" w14:textId="6709D57A" w:rsidR="0071638B" w:rsidRPr="00116E2C" w:rsidRDefault="0083005A" w:rsidP="0022104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1,070,256</w:t>
            </w:r>
          </w:p>
        </w:tc>
      </w:tr>
      <w:tr w:rsidR="009F71AC" w:rsidRPr="00116E2C" w14:paraId="44D231E5" w14:textId="77777777" w:rsidTr="001159E5">
        <w:trPr>
          <w:trHeight w:val="119"/>
        </w:trPr>
        <w:tc>
          <w:tcPr>
            <w:tcW w:w="2430" w:type="dxa"/>
          </w:tcPr>
          <w:p w14:paraId="2F5F8B3D" w14:textId="322FAE7E" w:rsidR="009F71AC" w:rsidRPr="00116E2C" w:rsidRDefault="009F71AC" w:rsidP="009F71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6D6DAC" w14:textId="7B32F797" w:rsidR="009F71AC" w:rsidRPr="00116E2C" w:rsidRDefault="009F71AC" w:rsidP="00115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12,000,00</w:t>
            </w:r>
            <w:r w:rsidR="00E60237" w:rsidRPr="00116E2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415651F" w14:textId="77777777" w:rsidR="009F71AC" w:rsidRPr="00116E2C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3D51B45" w14:textId="3DBF9E91" w:rsidR="009F71AC" w:rsidRPr="00116E2C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4,000,00</w:t>
            </w:r>
            <w:r w:rsidR="00E60237" w:rsidRPr="00116E2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1840B13" w14:textId="77777777" w:rsidR="009F71AC" w:rsidRPr="00116E2C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A985AF" w14:textId="5BDCB95A" w:rsidR="009F71AC" w:rsidRPr="00116E2C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8,000,00</w:t>
            </w:r>
            <w:r w:rsidR="00E60237" w:rsidRPr="00116E2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7A63BE" w14:textId="77777777" w:rsidR="009F71AC" w:rsidRPr="00116E2C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55134CF" w14:textId="1FC94098" w:rsidR="009F71AC" w:rsidRPr="00116E2C" w:rsidRDefault="009F71AC" w:rsidP="001159E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3B94D" w14:textId="77777777" w:rsidR="009F71AC" w:rsidRPr="00116E2C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C8791F" w14:textId="6ADE8BEC" w:rsidR="009F71AC" w:rsidRPr="00116E2C" w:rsidRDefault="009F71AC" w:rsidP="009F71A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</w:rPr>
              <w:t>12,000,00</w:t>
            </w:r>
            <w:r w:rsidR="00E60237" w:rsidRPr="00116E2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9F71AC" w:rsidRPr="00116E2C" w14:paraId="371EA3CB" w14:textId="77777777" w:rsidTr="001159E5">
        <w:tc>
          <w:tcPr>
            <w:tcW w:w="2430" w:type="dxa"/>
          </w:tcPr>
          <w:p w14:paraId="279C189E" w14:textId="64AA76FD" w:rsidR="009F71AC" w:rsidRPr="00116E2C" w:rsidRDefault="00116E2C" w:rsidP="009F71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693F77" w14:textId="65E0B5D8" w:rsidR="009F71AC" w:rsidRPr="00116E2C" w:rsidRDefault="00221048" w:rsidP="00115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13,332,171</w:t>
            </w:r>
          </w:p>
        </w:tc>
        <w:tc>
          <w:tcPr>
            <w:tcW w:w="272" w:type="dxa"/>
            <w:shd w:val="clear" w:color="auto" w:fill="auto"/>
          </w:tcPr>
          <w:p w14:paraId="22B47872" w14:textId="77777777" w:rsidR="009F71AC" w:rsidRPr="00116E2C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7D7A72" w14:textId="204FC6D1" w:rsidR="009F71AC" w:rsidRPr="00116E2C" w:rsidRDefault="00221048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83005A" w:rsidRPr="00116E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708,550</w:t>
            </w:r>
          </w:p>
        </w:tc>
        <w:tc>
          <w:tcPr>
            <w:tcW w:w="272" w:type="dxa"/>
            <w:shd w:val="clear" w:color="auto" w:fill="auto"/>
          </w:tcPr>
          <w:p w14:paraId="68CF1066" w14:textId="77777777" w:rsidR="009F71AC" w:rsidRPr="00116E2C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5009B" w14:textId="575681BE" w:rsidR="009F71AC" w:rsidRPr="00116E2C" w:rsidRDefault="00221048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83005A" w:rsidRPr="00116E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,156,942</w:t>
            </w:r>
          </w:p>
        </w:tc>
        <w:tc>
          <w:tcPr>
            <w:tcW w:w="236" w:type="dxa"/>
            <w:shd w:val="clear" w:color="auto" w:fill="auto"/>
          </w:tcPr>
          <w:p w14:paraId="3CE520A9" w14:textId="77777777" w:rsidR="009F71AC" w:rsidRPr="00116E2C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D1E1" w14:textId="6799E1AA" w:rsidR="009F71AC" w:rsidRPr="00116E2C" w:rsidRDefault="0083005A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876,905</w:t>
            </w:r>
          </w:p>
        </w:tc>
        <w:tc>
          <w:tcPr>
            <w:tcW w:w="236" w:type="dxa"/>
            <w:shd w:val="clear" w:color="auto" w:fill="auto"/>
          </w:tcPr>
          <w:p w14:paraId="7BDA8072" w14:textId="77777777" w:rsidR="009F71AC" w:rsidRPr="00116E2C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7EA235" w14:textId="2BC6C425" w:rsidR="009F71AC" w:rsidRPr="00116E2C" w:rsidRDefault="00221048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</w:t>
            </w:r>
            <w:r w:rsidR="0083005A" w:rsidRPr="00116E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742,397</w:t>
            </w:r>
          </w:p>
        </w:tc>
      </w:tr>
    </w:tbl>
    <w:p w14:paraId="4B7A6B6D" w14:textId="1089B44F" w:rsidR="00F001BE" w:rsidRDefault="00F001B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6B723C43" w14:textId="187EBF2B" w:rsidR="008D5AC6" w:rsidRDefault="008D5AC6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  <w:r>
        <w:rPr>
          <w:rFonts w:asciiTheme="majorBidi" w:hAnsiTheme="majorBidi"/>
          <w:b/>
          <w:bCs/>
          <w:spacing w:val="4"/>
          <w:sz w:val="20"/>
          <w:szCs w:val="20"/>
          <w:lang w:val="en-US"/>
        </w:rPr>
        <w:br w:type="page"/>
      </w:r>
    </w:p>
    <w:tbl>
      <w:tblPr>
        <w:tblW w:w="9130" w:type="dxa"/>
        <w:tblInd w:w="450" w:type="dxa"/>
        <w:tblLook w:val="04A0" w:firstRow="1" w:lastRow="0" w:firstColumn="1" w:lastColumn="0" w:noHBand="0" w:noVBand="1"/>
      </w:tblPr>
      <w:tblGrid>
        <w:gridCol w:w="3282"/>
        <w:gridCol w:w="1061"/>
        <w:gridCol w:w="1134"/>
        <w:gridCol w:w="155"/>
        <w:gridCol w:w="1134"/>
        <w:gridCol w:w="155"/>
        <w:gridCol w:w="1008"/>
        <w:gridCol w:w="155"/>
        <w:gridCol w:w="1046"/>
      </w:tblGrid>
      <w:tr w:rsidR="00557E91" w:rsidRPr="00116E2C" w14:paraId="497A6E45" w14:textId="77777777" w:rsidTr="00EF6F04">
        <w:trPr>
          <w:tblHeader/>
        </w:trPr>
        <w:tc>
          <w:tcPr>
            <w:tcW w:w="3282" w:type="dxa"/>
            <w:shd w:val="clear" w:color="auto" w:fill="auto"/>
            <w:vAlign w:val="bottom"/>
          </w:tcPr>
          <w:p w14:paraId="0455871F" w14:textId="77777777" w:rsidR="00557E91" w:rsidRPr="00116E2C" w:rsidRDefault="00557E91" w:rsidP="001C68A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48" w:type="dxa"/>
            <w:gridSpan w:val="8"/>
            <w:shd w:val="clear" w:color="auto" w:fill="auto"/>
            <w:vAlign w:val="bottom"/>
          </w:tcPr>
          <w:p w14:paraId="602D6B4E" w14:textId="77777777" w:rsidR="00557E91" w:rsidRPr="00116E2C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57E91" w:rsidRPr="00116E2C" w14:paraId="0AAD44E3" w14:textId="77777777" w:rsidTr="00EF6F04">
        <w:trPr>
          <w:tblHeader/>
        </w:trPr>
        <w:tc>
          <w:tcPr>
            <w:tcW w:w="3282" w:type="dxa"/>
            <w:shd w:val="clear" w:color="auto" w:fill="auto"/>
            <w:vAlign w:val="bottom"/>
          </w:tcPr>
          <w:p w14:paraId="78E52C39" w14:textId="77777777" w:rsidR="00557E91" w:rsidRPr="00116E2C" w:rsidRDefault="00557E91" w:rsidP="001C68A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ADE7AC6" w14:textId="77777777" w:rsidR="00557E91" w:rsidRPr="00116E2C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1418BF58" w14:textId="77777777" w:rsidR="00557E91" w:rsidRPr="00116E2C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715C67" w14:textId="25875347" w:rsidR="00557E91" w:rsidRPr="00116E2C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16E2C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="006145CD" w:rsidRPr="00116E2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16E2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16E2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F28F31" w14:textId="77777777" w:rsidR="00557E91" w:rsidRPr="00116E2C" w:rsidRDefault="00557E91" w:rsidP="001C68AB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6C385A" w14:textId="3813D6F1" w:rsidR="00557E91" w:rsidRPr="00116E2C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E2C">
              <w:rPr>
                <w:rFonts w:ascii="Angsana New" w:hAnsi="Angsana New" w:hint="cs"/>
                <w:sz w:val="28"/>
                <w:szCs w:val="28"/>
                <w:cs/>
              </w:rPr>
              <w:t xml:space="preserve">หลังจาก </w:t>
            </w:r>
            <w:r w:rsidR="006145CD" w:rsidRPr="00116E2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16E2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16E2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  <w:p w14:paraId="69BA773C" w14:textId="7E5596CC" w:rsidR="00557E91" w:rsidRPr="00116E2C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16E2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แต่ภายใน </w:t>
            </w:r>
            <w:r w:rsidRPr="00116E2C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="006145CD" w:rsidRPr="00116E2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16E2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16E2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7D2EE3" w14:textId="77777777" w:rsidR="00557E91" w:rsidRPr="00116E2C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7C7822" w14:textId="3A6D3720" w:rsidR="00557E91" w:rsidRPr="00116E2C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16E2C">
              <w:rPr>
                <w:rFonts w:ascii="Angsana New" w:hAnsi="Angsana New" w:hint="cs"/>
                <w:sz w:val="28"/>
                <w:szCs w:val="28"/>
                <w:cs/>
              </w:rPr>
              <w:t xml:space="preserve">หลังจาก </w:t>
            </w:r>
            <w:r w:rsidR="006145CD" w:rsidRPr="00116E2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16E2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16E2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1976A3" w14:textId="77777777" w:rsidR="00557E91" w:rsidRPr="00116E2C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FE90D3A" w14:textId="77777777" w:rsidR="00557E91" w:rsidRPr="00116E2C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6E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57E91" w:rsidRPr="00116E2C" w14:paraId="2DE66ECB" w14:textId="77777777" w:rsidTr="00EF6F04">
        <w:trPr>
          <w:tblHeader/>
        </w:trPr>
        <w:tc>
          <w:tcPr>
            <w:tcW w:w="3282" w:type="dxa"/>
            <w:shd w:val="clear" w:color="auto" w:fill="auto"/>
            <w:vAlign w:val="bottom"/>
          </w:tcPr>
          <w:p w14:paraId="343871A3" w14:textId="77777777" w:rsidR="00557E91" w:rsidRPr="00116E2C" w:rsidRDefault="00557E91" w:rsidP="001C68A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746C4464" w14:textId="77777777" w:rsidR="00557E91" w:rsidRPr="00116E2C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787" w:type="dxa"/>
            <w:gridSpan w:val="7"/>
            <w:shd w:val="clear" w:color="auto" w:fill="auto"/>
            <w:vAlign w:val="bottom"/>
          </w:tcPr>
          <w:p w14:paraId="7888A9C9" w14:textId="77777777" w:rsidR="00557E91" w:rsidRPr="00116E2C" w:rsidRDefault="00557E91" w:rsidP="001C68A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7E91" w:rsidRPr="00116E2C" w14:paraId="1FA8D54E" w14:textId="77777777" w:rsidTr="00EF6F04">
        <w:tc>
          <w:tcPr>
            <w:tcW w:w="3282" w:type="dxa"/>
            <w:shd w:val="clear" w:color="auto" w:fill="auto"/>
            <w:vAlign w:val="bottom"/>
          </w:tcPr>
          <w:p w14:paraId="7C353570" w14:textId="24C49810" w:rsidR="00557E91" w:rsidRPr="00116E2C" w:rsidRDefault="00557E91" w:rsidP="001C68A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16E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="006145CD" w:rsidRPr="00116E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116E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05005C5" w14:textId="77777777" w:rsidR="00557E91" w:rsidRPr="00116E2C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FA289D" w14:textId="77777777" w:rsidR="00557E91" w:rsidRPr="00116E2C" w:rsidRDefault="00557E91" w:rsidP="001C68AB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F4E4E6" w14:textId="77777777" w:rsidR="00557E91" w:rsidRPr="00116E2C" w:rsidRDefault="00557E91" w:rsidP="001C68AB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FE51E7" w14:textId="77777777" w:rsidR="00557E91" w:rsidRPr="00116E2C" w:rsidRDefault="00557E91" w:rsidP="001C68AB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98D89E" w14:textId="77777777" w:rsidR="00557E91" w:rsidRPr="00116E2C" w:rsidRDefault="00557E91" w:rsidP="001C68AB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BB0D1A" w14:textId="77777777" w:rsidR="00557E91" w:rsidRPr="00116E2C" w:rsidRDefault="00557E91" w:rsidP="001C68AB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F260E9" w14:textId="77777777" w:rsidR="00557E91" w:rsidRPr="00116E2C" w:rsidRDefault="00557E91" w:rsidP="001C68AB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C7C828B" w14:textId="77777777" w:rsidR="00557E91" w:rsidRPr="00116E2C" w:rsidRDefault="00557E91" w:rsidP="001C68AB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AC6" w:rsidRPr="00116E2C" w14:paraId="4D4D269E" w14:textId="77777777" w:rsidTr="00EF6F04">
        <w:tc>
          <w:tcPr>
            <w:tcW w:w="3282" w:type="dxa"/>
            <w:shd w:val="clear" w:color="auto" w:fill="auto"/>
          </w:tcPr>
          <w:p w14:paraId="6D2BED24" w14:textId="1202456C" w:rsidR="008D5AC6" w:rsidRPr="00116E2C" w:rsidRDefault="008D5AC6" w:rsidP="008D5AC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9357404" w14:textId="77777777" w:rsidR="008D5AC6" w:rsidRPr="00116E2C" w:rsidRDefault="008D5AC6" w:rsidP="008D5AC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B093B3" w14:textId="77777777" w:rsidR="008D5AC6" w:rsidRPr="00116E2C" w:rsidRDefault="008D5AC6" w:rsidP="008D5AC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1EF020" w14:textId="77777777" w:rsidR="008D5AC6" w:rsidRPr="00116E2C" w:rsidRDefault="008D5AC6" w:rsidP="008D5AC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EEDB03" w14:textId="77777777" w:rsidR="008D5AC6" w:rsidRPr="00116E2C" w:rsidRDefault="008D5AC6" w:rsidP="008D5AC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54BE69" w14:textId="77777777" w:rsidR="008D5AC6" w:rsidRPr="00116E2C" w:rsidRDefault="008D5AC6" w:rsidP="008D5AC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197E16" w14:textId="77777777" w:rsidR="008D5AC6" w:rsidRPr="00116E2C" w:rsidRDefault="008D5AC6" w:rsidP="008D5AC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06F7D1" w14:textId="77777777" w:rsidR="008D5AC6" w:rsidRPr="00116E2C" w:rsidRDefault="008D5AC6" w:rsidP="008D5AC6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75E075C" w14:textId="77777777" w:rsidR="008D5AC6" w:rsidRPr="00116E2C" w:rsidRDefault="008D5AC6" w:rsidP="008D5AC6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AC6" w:rsidRPr="00116E2C" w14:paraId="63C41460" w14:textId="77777777" w:rsidTr="00EF6F04">
        <w:tc>
          <w:tcPr>
            <w:tcW w:w="3282" w:type="dxa"/>
            <w:shd w:val="clear" w:color="auto" w:fill="auto"/>
          </w:tcPr>
          <w:p w14:paraId="0E23B49D" w14:textId="6F44AB90" w:rsidR="008D5AC6" w:rsidRPr="00116E2C" w:rsidRDefault="008D5AC6" w:rsidP="008D5AC6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AD498D2" w14:textId="28005079" w:rsidR="008D5AC6" w:rsidRPr="00116E2C" w:rsidRDefault="007546D2" w:rsidP="008D5AC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F76318" w14:textId="1628628B" w:rsidR="008D5AC6" w:rsidRPr="00116E2C" w:rsidRDefault="007546D2" w:rsidP="00F939DC">
            <w:pPr>
              <w:tabs>
                <w:tab w:val="decimal" w:pos="77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A14909" w14:textId="77777777" w:rsidR="008D5AC6" w:rsidRPr="00116E2C" w:rsidRDefault="008D5AC6" w:rsidP="008D5AC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7BDCBF" w14:textId="417E3263" w:rsidR="008D5AC6" w:rsidRPr="00116E2C" w:rsidRDefault="007546D2" w:rsidP="00362E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D07C9A" w14:textId="77777777" w:rsidR="008D5AC6" w:rsidRPr="00116E2C" w:rsidRDefault="008D5AC6" w:rsidP="008D5AC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490B79" w14:textId="5FDEE9E7" w:rsidR="008D5AC6" w:rsidRPr="00116E2C" w:rsidRDefault="007546D2" w:rsidP="00362E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49C72C" w14:textId="77777777" w:rsidR="008D5AC6" w:rsidRPr="00116E2C" w:rsidRDefault="008D5AC6" w:rsidP="008D5AC6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C6AAEE3" w14:textId="66BAA94E" w:rsidR="008D5AC6" w:rsidRPr="00116E2C" w:rsidRDefault="007546D2" w:rsidP="0076393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4,000,000</w:t>
            </w:r>
          </w:p>
        </w:tc>
      </w:tr>
      <w:tr w:rsidR="008D5AC6" w:rsidRPr="00116E2C" w14:paraId="1EE306B1" w14:textId="77777777" w:rsidTr="00EF6F04">
        <w:tc>
          <w:tcPr>
            <w:tcW w:w="3282" w:type="dxa"/>
            <w:shd w:val="clear" w:color="auto" w:fill="auto"/>
          </w:tcPr>
          <w:p w14:paraId="2B0BDDC4" w14:textId="77777777" w:rsidR="008D5AC6" w:rsidRPr="00116E2C" w:rsidRDefault="008D5AC6" w:rsidP="008D5AC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E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147662C" w14:textId="77777777" w:rsidR="008D5AC6" w:rsidRPr="00116E2C" w:rsidRDefault="008D5AC6" w:rsidP="008D5AC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2761C7" w14:textId="77777777" w:rsidR="008D5AC6" w:rsidRPr="00116E2C" w:rsidRDefault="008D5AC6" w:rsidP="008D5AC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DEE730" w14:textId="77777777" w:rsidR="008D5AC6" w:rsidRPr="00116E2C" w:rsidRDefault="008D5AC6" w:rsidP="008D5AC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57DDE4" w14:textId="77777777" w:rsidR="008D5AC6" w:rsidRPr="00116E2C" w:rsidRDefault="008D5AC6" w:rsidP="008D5AC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E82D90" w14:textId="77777777" w:rsidR="008D5AC6" w:rsidRPr="00116E2C" w:rsidRDefault="008D5AC6" w:rsidP="008D5AC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28B236" w14:textId="77777777" w:rsidR="008D5AC6" w:rsidRPr="00116E2C" w:rsidRDefault="008D5AC6" w:rsidP="008D5AC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4988FD" w14:textId="77777777" w:rsidR="008D5AC6" w:rsidRPr="00116E2C" w:rsidRDefault="008D5AC6" w:rsidP="008D5AC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519190E" w14:textId="77777777" w:rsidR="008D5AC6" w:rsidRPr="00116E2C" w:rsidRDefault="008D5AC6" w:rsidP="008D5AC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95078" w:rsidRPr="00116E2C" w14:paraId="28363A00" w14:textId="77777777" w:rsidTr="00EF6F04">
        <w:tc>
          <w:tcPr>
            <w:tcW w:w="3282" w:type="dxa"/>
            <w:shd w:val="clear" w:color="auto" w:fill="auto"/>
          </w:tcPr>
          <w:p w14:paraId="58944D3A" w14:textId="77777777" w:rsidR="00695078" w:rsidRPr="00116E2C" w:rsidRDefault="00695078" w:rsidP="00BC5B06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6E2C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C639C69" w14:textId="77777777" w:rsidR="00695078" w:rsidRPr="00116E2C" w:rsidRDefault="00695078" w:rsidP="00BC5B0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744907" w14:textId="77777777" w:rsidR="00695078" w:rsidRPr="00116E2C" w:rsidRDefault="00695078" w:rsidP="00BC5B0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226611" w14:textId="77777777" w:rsidR="00695078" w:rsidRPr="00116E2C" w:rsidRDefault="00695078" w:rsidP="00BC5B0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EB24974" w14:textId="77777777" w:rsidR="00695078" w:rsidRPr="00116E2C" w:rsidRDefault="00695078" w:rsidP="00BC5B06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8B8D895" w14:textId="77777777" w:rsidR="00695078" w:rsidRPr="00116E2C" w:rsidRDefault="00695078" w:rsidP="00BC5B0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59A644" w14:textId="77777777" w:rsidR="00695078" w:rsidRPr="00116E2C" w:rsidRDefault="00695078" w:rsidP="00BC5B0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4C6C3F" w14:textId="77777777" w:rsidR="00695078" w:rsidRPr="00116E2C" w:rsidRDefault="00695078" w:rsidP="00BC5B0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6E19C4E" w14:textId="77777777" w:rsidR="00695078" w:rsidRPr="00116E2C" w:rsidRDefault="00695078" w:rsidP="00BC5B0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4,000,000</w:t>
            </w:r>
          </w:p>
        </w:tc>
      </w:tr>
      <w:tr w:rsidR="00837AF3" w:rsidRPr="00116E2C" w14:paraId="146D611F" w14:textId="77777777" w:rsidTr="00EF6F04">
        <w:tc>
          <w:tcPr>
            <w:tcW w:w="3282" w:type="dxa"/>
            <w:shd w:val="clear" w:color="auto" w:fill="auto"/>
          </w:tcPr>
          <w:p w14:paraId="068472E8" w14:textId="77777777" w:rsidR="00837AF3" w:rsidRPr="00116E2C" w:rsidRDefault="00837AF3" w:rsidP="00837AF3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238EBC3" w14:textId="7A0D3F14" w:rsidR="00837AF3" w:rsidRPr="00116E2C" w:rsidRDefault="007546D2" w:rsidP="00837A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B95FE1" w14:textId="26593588" w:rsidR="00837AF3" w:rsidRPr="00116E2C" w:rsidRDefault="007546D2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A04098" w14:textId="77777777" w:rsidR="00837AF3" w:rsidRPr="00116E2C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4DB0793" w14:textId="20A27427" w:rsidR="00837AF3" w:rsidRPr="00116E2C" w:rsidRDefault="007546D2" w:rsidP="00304D5C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BE4BB9" w14:textId="77777777" w:rsidR="00837AF3" w:rsidRPr="00116E2C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6BD052" w14:textId="05C03BA2" w:rsidR="00837AF3" w:rsidRPr="00116E2C" w:rsidRDefault="007546D2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23CB01" w14:textId="77777777" w:rsidR="00837AF3" w:rsidRPr="00116E2C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B2FD0E3" w14:textId="49CD9A4F" w:rsidR="00837AF3" w:rsidRPr="00116E2C" w:rsidRDefault="007546D2" w:rsidP="00304D5C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3,000,000</w:t>
            </w:r>
          </w:p>
        </w:tc>
      </w:tr>
      <w:tr w:rsidR="007546D2" w:rsidRPr="00116E2C" w14:paraId="67B6ADCD" w14:textId="77777777" w:rsidTr="00EF6F04">
        <w:tc>
          <w:tcPr>
            <w:tcW w:w="3282" w:type="dxa"/>
            <w:shd w:val="clear" w:color="auto" w:fill="auto"/>
          </w:tcPr>
          <w:p w14:paraId="5F0D5842" w14:textId="534C3060" w:rsidR="007546D2" w:rsidRPr="00116E2C" w:rsidRDefault="007546D2" w:rsidP="00837AF3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6E2C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DFFC960" w14:textId="7429EEEA" w:rsidR="007546D2" w:rsidRPr="00116E2C" w:rsidRDefault="007546D2" w:rsidP="00837A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3.55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DD22D7" w14:textId="47675D60" w:rsidR="007546D2" w:rsidRPr="00116E2C" w:rsidRDefault="007546D2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8E906F" w14:textId="77777777" w:rsidR="007546D2" w:rsidRPr="00116E2C" w:rsidRDefault="007546D2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47D5C1" w14:textId="6A4A2113" w:rsidR="007546D2" w:rsidRPr="00116E2C" w:rsidRDefault="007546D2" w:rsidP="00304D5C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4,523,600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E0285F" w14:textId="77777777" w:rsidR="007546D2" w:rsidRPr="00116E2C" w:rsidRDefault="007546D2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79CDDB" w14:textId="3ABC5ADE" w:rsidR="007546D2" w:rsidRPr="00116E2C" w:rsidRDefault="007546D2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DB2273" w14:textId="77777777" w:rsidR="007546D2" w:rsidRPr="00116E2C" w:rsidRDefault="007546D2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EC57217" w14:textId="7A3B487E" w:rsidR="007546D2" w:rsidRPr="00116E2C" w:rsidRDefault="007546D2" w:rsidP="00304D5C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4,523,600</w:t>
            </w:r>
          </w:p>
        </w:tc>
      </w:tr>
      <w:tr w:rsidR="00837AF3" w:rsidRPr="00116E2C" w14:paraId="0216C460" w14:textId="77777777" w:rsidTr="00EF6F04">
        <w:tc>
          <w:tcPr>
            <w:tcW w:w="3282" w:type="dxa"/>
            <w:shd w:val="clear" w:color="auto" w:fill="auto"/>
          </w:tcPr>
          <w:p w14:paraId="297EC6C9" w14:textId="77777777" w:rsidR="00837AF3" w:rsidRPr="00116E2C" w:rsidRDefault="00837AF3" w:rsidP="00837AF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E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F9CE428" w14:textId="77777777" w:rsidR="00837AF3" w:rsidRPr="00116E2C" w:rsidRDefault="00837AF3" w:rsidP="00837A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9DC40" w14:textId="702894BC" w:rsidR="00837AF3" w:rsidRPr="00F939DC" w:rsidRDefault="007546D2" w:rsidP="00F939DC">
            <w:pPr>
              <w:tabs>
                <w:tab w:val="decimal" w:pos="77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9DC">
              <w:rPr>
                <w:rFonts w:ascii="Angsana New" w:hAnsi="Angsana New"/>
                <w:b/>
                <w:bCs/>
                <w:sz w:val="28"/>
                <w:szCs w:val="28"/>
              </w:rPr>
              <w:t>4,000,000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B357B1" w14:textId="77777777" w:rsidR="00837AF3" w:rsidRPr="00116E2C" w:rsidRDefault="00837AF3" w:rsidP="00837AF3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81658" w14:textId="56DE9930" w:rsidR="00837AF3" w:rsidRPr="00116E2C" w:rsidRDefault="007546D2" w:rsidP="00304D5C">
            <w:pPr>
              <w:tabs>
                <w:tab w:val="decimal" w:pos="830"/>
              </w:tabs>
              <w:spacing w:line="240" w:lineRule="atLeast"/>
              <w:ind w:left="-119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11,523,600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BDD6CE" w14:textId="77777777" w:rsidR="00837AF3" w:rsidRPr="00116E2C" w:rsidRDefault="00837AF3" w:rsidP="00837AF3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67673" w14:textId="241C6EEE" w:rsidR="00837AF3" w:rsidRPr="00116E2C" w:rsidRDefault="007546D2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5AFCE9" w14:textId="77777777" w:rsidR="00837AF3" w:rsidRPr="00116E2C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53608" w14:textId="5B2ED686" w:rsidR="00837AF3" w:rsidRPr="00763935" w:rsidRDefault="007546D2" w:rsidP="0076393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639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15,523,600</w:t>
            </w:r>
          </w:p>
        </w:tc>
      </w:tr>
      <w:tr w:rsidR="00837AF3" w:rsidRPr="00116E2C" w14:paraId="12BD0F3F" w14:textId="77777777" w:rsidTr="00EF6F04">
        <w:tc>
          <w:tcPr>
            <w:tcW w:w="3282" w:type="dxa"/>
            <w:shd w:val="clear" w:color="auto" w:fill="auto"/>
            <w:vAlign w:val="bottom"/>
          </w:tcPr>
          <w:p w14:paraId="3E7846D4" w14:textId="77777777" w:rsidR="00837AF3" w:rsidRPr="00116E2C" w:rsidRDefault="00837AF3" w:rsidP="00837AF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7421673" w14:textId="77777777" w:rsidR="00837AF3" w:rsidRPr="00116E2C" w:rsidRDefault="00837AF3" w:rsidP="00837A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6405AE" w14:textId="77777777" w:rsidR="00837AF3" w:rsidRPr="00116E2C" w:rsidRDefault="00837AF3" w:rsidP="00837AF3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3ABE1F" w14:textId="77777777" w:rsidR="00837AF3" w:rsidRPr="00116E2C" w:rsidRDefault="00837AF3" w:rsidP="00837AF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9CAA43" w14:textId="77777777" w:rsidR="00837AF3" w:rsidRPr="00116E2C" w:rsidRDefault="00837AF3" w:rsidP="00304D5C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3CC80D" w14:textId="77777777" w:rsidR="00837AF3" w:rsidRPr="00116E2C" w:rsidRDefault="00837AF3" w:rsidP="00837AF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D34A01" w14:textId="77777777" w:rsidR="00837AF3" w:rsidRPr="00116E2C" w:rsidRDefault="00837AF3" w:rsidP="00837AF3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CAD371" w14:textId="77777777" w:rsidR="00837AF3" w:rsidRPr="00116E2C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81E700B" w14:textId="77777777" w:rsidR="00837AF3" w:rsidRPr="00763935" w:rsidRDefault="00837AF3" w:rsidP="0076393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16E2C" w:rsidRPr="00116E2C" w14:paraId="6805700A" w14:textId="77777777" w:rsidTr="00EF6F04">
        <w:tc>
          <w:tcPr>
            <w:tcW w:w="3282" w:type="dxa"/>
            <w:shd w:val="clear" w:color="auto" w:fill="auto"/>
            <w:vAlign w:val="bottom"/>
          </w:tcPr>
          <w:p w14:paraId="65CD9374" w14:textId="291C63CE" w:rsidR="00116E2C" w:rsidRPr="00116E2C" w:rsidRDefault="00116E2C" w:rsidP="00116E2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116E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A9EBFFB" w14:textId="77777777" w:rsidR="00116E2C" w:rsidRPr="00116E2C" w:rsidRDefault="00116E2C" w:rsidP="00116E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37B6CE" w14:textId="77777777" w:rsidR="00116E2C" w:rsidRPr="00116E2C" w:rsidRDefault="00116E2C" w:rsidP="00116E2C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6CE6A3" w14:textId="77777777" w:rsidR="00116E2C" w:rsidRPr="00116E2C" w:rsidRDefault="00116E2C" w:rsidP="00116E2C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D8C0F9" w14:textId="77777777" w:rsidR="00116E2C" w:rsidRPr="00116E2C" w:rsidRDefault="00116E2C" w:rsidP="00116E2C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6FEE6B" w14:textId="77777777" w:rsidR="00116E2C" w:rsidRPr="00116E2C" w:rsidRDefault="00116E2C" w:rsidP="00116E2C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1A502A" w14:textId="77777777" w:rsidR="00116E2C" w:rsidRPr="00116E2C" w:rsidRDefault="00116E2C" w:rsidP="00116E2C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825E88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6716A3D" w14:textId="77777777" w:rsidR="00116E2C" w:rsidRPr="00763935" w:rsidRDefault="00116E2C" w:rsidP="0076393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16E2C" w:rsidRPr="00116E2C" w14:paraId="3916A27D" w14:textId="77777777" w:rsidTr="00EF6F04">
        <w:tc>
          <w:tcPr>
            <w:tcW w:w="3282" w:type="dxa"/>
            <w:shd w:val="clear" w:color="auto" w:fill="auto"/>
          </w:tcPr>
          <w:p w14:paraId="33A80D38" w14:textId="10E46F95" w:rsidR="00116E2C" w:rsidRPr="00116E2C" w:rsidRDefault="00116E2C" w:rsidP="00116E2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E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10FF229" w14:textId="77777777" w:rsidR="00116E2C" w:rsidRPr="00116E2C" w:rsidRDefault="00116E2C" w:rsidP="00116E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CA0069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F7E9D1A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5DCA14" w14:textId="77777777" w:rsidR="00116E2C" w:rsidRPr="00116E2C" w:rsidRDefault="00116E2C" w:rsidP="00116E2C">
            <w:pPr>
              <w:tabs>
                <w:tab w:val="decimal" w:pos="83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1E6716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65A0B6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ED371A2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0BB3615" w14:textId="77777777" w:rsidR="00116E2C" w:rsidRPr="00763935" w:rsidRDefault="00116E2C" w:rsidP="00116E2C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16E2C" w:rsidRPr="00116E2C" w14:paraId="7CA869F1" w14:textId="77777777" w:rsidTr="00EF6F04">
        <w:tc>
          <w:tcPr>
            <w:tcW w:w="3282" w:type="dxa"/>
            <w:shd w:val="clear" w:color="auto" w:fill="auto"/>
          </w:tcPr>
          <w:p w14:paraId="711DB8C2" w14:textId="26996911" w:rsidR="00116E2C" w:rsidRPr="00116E2C" w:rsidRDefault="00116E2C" w:rsidP="00116E2C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6E2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C45EBBB" w14:textId="6BB89FFD" w:rsidR="00116E2C" w:rsidRPr="00116E2C" w:rsidRDefault="00116E2C" w:rsidP="00116E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116E2C">
              <w:rPr>
                <w:rFonts w:ascii="Angsana New" w:hAnsi="Angsana New"/>
                <w:sz w:val="28"/>
                <w:szCs w:val="28"/>
                <w:lang w:val="en-US"/>
              </w:rPr>
              <w:t>1.70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712526" w14:textId="24DE9896" w:rsidR="00116E2C" w:rsidRPr="00116E2C" w:rsidRDefault="00116E2C" w:rsidP="00F939DC">
            <w:pPr>
              <w:tabs>
                <w:tab w:val="decimal" w:pos="77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/>
                <w:sz w:val="28"/>
                <w:szCs w:val="28"/>
              </w:rPr>
              <w:t>239,625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CAAEFD5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BF8DBB" w14:textId="0A9066B9" w:rsidR="00116E2C" w:rsidRPr="00116E2C" w:rsidRDefault="00116E2C" w:rsidP="00116E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AD001F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EA8027" w14:textId="60C16B78" w:rsidR="00116E2C" w:rsidRPr="00116E2C" w:rsidRDefault="00116E2C" w:rsidP="00116E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43184E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A0854C3" w14:textId="7744D77F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E2C">
              <w:rPr>
                <w:rFonts w:ascii="Angsana New" w:hAnsi="Angsana New"/>
                <w:sz w:val="28"/>
                <w:szCs w:val="28"/>
                <w:lang w:val="en-US"/>
              </w:rPr>
              <w:t>239,625</w:t>
            </w:r>
          </w:p>
        </w:tc>
      </w:tr>
      <w:tr w:rsidR="00116E2C" w:rsidRPr="00116E2C" w14:paraId="5AD1ED06" w14:textId="77777777" w:rsidTr="00EF6F04">
        <w:tc>
          <w:tcPr>
            <w:tcW w:w="3282" w:type="dxa"/>
            <w:shd w:val="clear" w:color="auto" w:fill="auto"/>
          </w:tcPr>
          <w:p w14:paraId="4E63789A" w14:textId="66608505" w:rsidR="00116E2C" w:rsidRPr="00116E2C" w:rsidRDefault="00116E2C" w:rsidP="00116E2C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6E2C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9168B54" w14:textId="270C1B79" w:rsidR="00116E2C" w:rsidRPr="00116E2C" w:rsidRDefault="00116E2C" w:rsidP="00116E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116E2C">
              <w:rPr>
                <w:rFonts w:ascii="Angsana New" w:hAnsi="Angsana New"/>
                <w:sz w:val="28"/>
                <w:szCs w:val="28"/>
              </w:rPr>
              <w:t>3.90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EBF81F" w14:textId="1686C002" w:rsidR="00116E2C" w:rsidRPr="00116E2C" w:rsidRDefault="00116E2C" w:rsidP="00F939DC">
            <w:pPr>
              <w:tabs>
                <w:tab w:val="decimal" w:pos="77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79A989A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DD0F88" w14:textId="4A80D867" w:rsidR="00116E2C" w:rsidRPr="00116E2C" w:rsidRDefault="00116E2C" w:rsidP="00116E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A9A81A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A2C32A" w14:textId="4BFAD2CA" w:rsidR="00116E2C" w:rsidRPr="00116E2C" w:rsidRDefault="00116E2C" w:rsidP="00116E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25F44D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41A2A34" w14:textId="70757462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E2C">
              <w:rPr>
                <w:rFonts w:ascii="Angsana New" w:hAnsi="Angsana New"/>
                <w:sz w:val="28"/>
                <w:szCs w:val="28"/>
                <w:lang w:val="en-US"/>
              </w:rPr>
              <w:t>4,000,000</w:t>
            </w:r>
          </w:p>
        </w:tc>
      </w:tr>
      <w:tr w:rsidR="00116E2C" w:rsidRPr="00116E2C" w14:paraId="73F0CD11" w14:textId="77777777" w:rsidTr="00EF6F04">
        <w:tc>
          <w:tcPr>
            <w:tcW w:w="3282" w:type="dxa"/>
            <w:shd w:val="clear" w:color="auto" w:fill="auto"/>
          </w:tcPr>
          <w:p w14:paraId="30394203" w14:textId="1FDBF479" w:rsidR="00116E2C" w:rsidRPr="00116E2C" w:rsidRDefault="00116E2C" w:rsidP="007D009C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6E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FA63CF7" w14:textId="77777777" w:rsidR="00116E2C" w:rsidRPr="00116E2C" w:rsidRDefault="00116E2C" w:rsidP="00116E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7D9B55" w14:textId="77777777" w:rsidR="00116E2C" w:rsidRPr="00116E2C" w:rsidRDefault="00116E2C" w:rsidP="00116E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BCF049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5AE348" w14:textId="77777777" w:rsidR="00116E2C" w:rsidRPr="00116E2C" w:rsidRDefault="00116E2C" w:rsidP="00116E2C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CE14EE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05A4C9" w14:textId="77777777" w:rsidR="00116E2C" w:rsidRPr="00116E2C" w:rsidRDefault="00116E2C" w:rsidP="00116E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8F80F1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8529A28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16E2C" w:rsidRPr="00116E2C" w14:paraId="48131477" w14:textId="77777777" w:rsidTr="00EF6F04">
        <w:tc>
          <w:tcPr>
            <w:tcW w:w="3282" w:type="dxa"/>
            <w:shd w:val="clear" w:color="auto" w:fill="auto"/>
          </w:tcPr>
          <w:p w14:paraId="34646D9A" w14:textId="7F1E0274" w:rsidR="00116E2C" w:rsidRPr="00116E2C" w:rsidRDefault="00116E2C" w:rsidP="00116E2C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BCD7EC5" w14:textId="1E35E16A" w:rsidR="00116E2C" w:rsidRPr="00116E2C" w:rsidRDefault="00116E2C" w:rsidP="00116E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50C87" w14:textId="1308E91B" w:rsidR="00116E2C" w:rsidRPr="00116E2C" w:rsidRDefault="00116E2C" w:rsidP="00116E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C3E8364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5435FD4" w14:textId="4D1A4D32" w:rsidR="00116E2C" w:rsidRPr="00116E2C" w:rsidRDefault="00116E2C" w:rsidP="00116E2C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C03350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7D621A" w14:textId="5DA1894D" w:rsidR="00116E2C" w:rsidRPr="00116E2C" w:rsidRDefault="00116E2C" w:rsidP="00116E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29315A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456FC1F" w14:textId="11C441EE" w:rsidR="00116E2C" w:rsidRPr="00763935" w:rsidRDefault="00116E2C" w:rsidP="00116E2C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E2C">
              <w:rPr>
                <w:rFonts w:ascii="Angsana New" w:hAnsi="Angsana New"/>
                <w:sz w:val="28"/>
                <w:szCs w:val="28"/>
                <w:lang w:val="en-US"/>
              </w:rPr>
              <w:t>4,000,000</w:t>
            </w:r>
          </w:p>
        </w:tc>
      </w:tr>
      <w:tr w:rsidR="00116E2C" w:rsidRPr="00116E2C" w14:paraId="517F07BB" w14:textId="77777777" w:rsidTr="00EF6F04">
        <w:tc>
          <w:tcPr>
            <w:tcW w:w="3282" w:type="dxa"/>
            <w:shd w:val="clear" w:color="auto" w:fill="auto"/>
          </w:tcPr>
          <w:p w14:paraId="1F0505F4" w14:textId="6B96AF44" w:rsidR="00116E2C" w:rsidRPr="00116E2C" w:rsidRDefault="00116E2C" w:rsidP="00116E2C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EC22AA0" w14:textId="03730F06" w:rsidR="00116E2C" w:rsidRPr="00116E2C" w:rsidRDefault="00116E2C" w:rsidP="00116E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116E2C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E9EC75" w14:textId="49C0D706" w:rsidR="00116E2C" w:rsidRPr="00116E2C" w:rsidRDefault="00116E2C" w:rsidP="00116E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E20FE0D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BEFF62" w14:textId="2CA6FE59" w:rsidR="00116E2C" w:rsidRPr="00116E2C" w:rsidRDefault="00116E2C" w:rsidP="00116E2C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581118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948BEE" w14:textId="2F38203B" w:rsidR="00116E2C" w:rsidRPr="00116E2C" w:rsidRDefault="00116E2C" w:rsidP="00116E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E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C8E481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7F307CC" w14:textId="097A63F0" w:rsidR="00116E2C" w:rsidRPr="00763935" w:rsidRDefault="00116E2C" w:rsidP="0076393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E2C">
              <w:rPr>
                <w:rFonts w:ascii="Angsana New" w:hAnsi="Angsana New"/>
                <w:sz w:val="28"/>
                <w:szCs w:val="28"/>
                <w:lang w:val="en-US"/>
              </w:rPr>
              <w:t>4,000,000</w:t>
            </w:r>
          </w:p>
        </w:tc>
      </w:tr>
      <w:tr w:rsidR="00116E2C" w:rsidRPr="00116E2C" w14:paraId="2D9A6C3C" w14:textId="77777777" w:rsidTr="00EF6F04">
        <w:tc>
          <w:tcPr>
            <w:tcW w:w="3282" w:type="dxa"/>
            <w:shd w:val="clear" w:color="auto" w:fill="auto"/>
          </w:tcPr>
          <w:p w14:paraId="11587CFC" w14:textId="2A2230EE" w:rsidR="00116E2C" w:rsidRPr="00116E2C" w:rsidRDefault="00116E2C" w:rsidP="00116E2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E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ABF802E" w14:textId="77777777" w:rsidR="00116E2C" w:rsidRPr="00116E2C" w:rsidRDefault="00116E2C" w:rsidP="00116E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A513C3" w14:textId="5EAC0384" w:rsidR="00116E2C" w:rsidRPr="00116E2C" w:rsidRDefault="00116E2C" w:rsidP="00F939DC">
            <w:pPr>
              <w:tabs>
                <w:tab w:val="decimal" w:pos="77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E2C">
              <w:rPr>
                <w:rFonts w:ascii="Angsana New" w:hAnsi="Angsana New"/>
                <w:b/>
                <w:bCs/>
                <w:sz w:val="28"/>
                <w:szCs w:val="28"/>
              </w:rPr>
              <w:t>4,239,625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F422BE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59316" w14:textId="5DA71BA0" w:rsidR="00116E2C" w:rsidRPr="00116E2C" w:rsidRDefault="00116E2C" w:rsidP="00F939DC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E2C">
              <w:rPr>
                <w:rFonts w:ascii="Angsana New" w:hAnsi="Angsana New"/>
                <w:b/>
                <w:bCs/>
                <w:sz w:val="28"/>
                <w:szCs w:val="28"/>
              </w:rPr>
              <w:t>8,000,000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489871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0D2528" w14:textId="7BDC65D4" w:rsidR="00116E2C" w:rsidRPr="00116E2C" w:rsidRDefault="00116E2C" w:rsidP="00116E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E2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573DFB" w14:textId="77777777" w:rsidR="00116E2C" w:rsidRPr="00116E2C" w:rsidRDefault="00116E2C" w:rsidP="00116E2C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F1A6D8" w14:textId="716C9180" w:rsidR="00116E2C" w:rsidRPr="00763935" w:rsidRDefault="00116E2C" w:rsidP="0076393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639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12,239,625</w:t>
            </w:r>
          </w:p>
        </w:tc>
      </w:tr>
    </w:tbl>
    <w:p w14:paraId="2DB6F91A" w14:textId="037C5F9B" w:rsidR="00F01A0C" w:rsidRDefault="00F01A0C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3321E9D0" w14:textId="2D462E8B" w:rsidR="00C42F3A" w:rsidRPr="0093133A" w:rsidRDefault="00C42F3A" w:rsidP="00C42F3A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133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D4C32" w:rsidRPr="0093133A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3133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145CD" w:rsidRPr="0093133A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93133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93133A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6BC15600" w14:textId="730D34E9" w:rsidR="00A61F6E" w:rsidRPr="00D57A5C" w:rsidRDefault="00A61F6E" w:rsidP="00C42F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36833B" w14:textId="4A97F945" w:rsidR="00A61F6E" w:rsidRDefault="009D4C32" w:rsidP="009D4C32">
      <w:pPr>
        <w:ind w:left="1080"/>
        <w:jc w:val="thaiDistribute"/>
        <w:rPr>
          <w:rFonts w:asciiTheme="majorBidi" w:hAnsiTheme="majorBidi"/>
          <w:sz w:val="30"/>
          <w:szCs w:val="30"/>
        </w:rPr>
      </w:pPr>
      <w:r w:rsidRPr="009D4C32">
        <w:rPr>
          <w:rFonts w:asciiTheme="majorBidi" w:hAnsi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342A41B" w14:textId="77777777" w:rsidR="009D4C32" w:rsidRDefault="009D4C32" w:rsidP="009D4C32">
      <w:pPr>
        <w:ind w:left="108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05CCB3A3" w14:textId="1F718002" w:rsidR="00C42F3A" w:rsidRPr="00D12261" w:rsidRDefault="00C42F3A" w:rsidP="005D6D62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12261">
        <w:rPr>
          <w:rFonts w:asciiTheme="majorBidi" w:hAnsiTheme="majorBidi" w:cstheme="majorBidi"/>
          <w:sz w:val="30"/>
          <w:szCs w:val="30"/>
        </w:rPr>
        <w:t>(</w:t>
      </w:r>
      <w:r w:rsidR="009D4C32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12261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D12261">
        <w:rPr>
          <w:rFonts w:asciiTheme="majorBidi" w:hAnsiTheme="majorBidi"/>
          <w:sz w:val="30"/>
          <w:szCs w:val="30"/>
          <w:cs/>
        </w:rPr>
        <w:t>ความเสี่ยง</w:t>
      </w:r>
      <w:r w:rsidR="00251522" w:rsidRPr="00D12261">
        <w:rPr>
          <w:rFonts w:asciiTheme="majorBidi" w:hAnsiTheme="majorBidi" w:hint="cs"/>
          <w:sz w:val="30"/>
          <w:szCs w:val="30"/>
          <w:cs/>
        </w:rPr>
        <w:t>ด้านอัตราแลกเปลี่ยน</w:t>
      </w:r>
    </w:p>
    <w:p w14:paraId="5A650913" w14:textId="711A0B25" w:rsidR="00A61F6E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35CDBED4" w14:textId="049DA801" w:rsidR="00C42F3A" w:rsidRPr="00C42F3A" w:rsidRDefault="00C42F3A" w:rsidP="005D6D62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42F3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07EF9" w:rsidRPr="00707EF9">
        <w:rPr>
          <w:rFonts w:asciiTheme="majorBidi" w:hAnsiTheme="majorBidi"/>
          <w:sz w:val="30"/>
          <w:szCs w:val="30"/>
          <w:cs/>
        </w:rPr>
        <w:t>มีความเสี่ยงด้านอัตราแลกเปลี่ยนที่เกี่ยวข้องกับ</w:t>
      </w:r>
      <w:r w:rsidRPr="00C42F3A">
        <w:rPr>
          <w:rFonts w:asciiTheme="majorBidi" w:hAnsiTheme="majorBidi" w:cstheme="majorBidi"/>
          <w:sz w:val="30"/>
          <w:szCs w:val="30"/>
          <w:cs/>
        </w:rPr>
        <w:t xml:space="preserve">การซื้ออะไหล่ วัสดุสิ้นเปลือง เครื่องจักรและอุปกรณ์ </w:t>
      </w:r>
    </w:p>
    <w:p w14:paraId="450D86B3" w14:textId="7FD2C528" w:rsidR="00A61F6E" w:rsidRPr="00557E91" w:rsidRDefault="00A61F6E" w:rsidP="00C42F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010" w:type="dxa"/>
        <w:tblInd w:w="1620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70"/>
        <w:gridCol w:w="1080"/>
        <w:gridCol w:w="270"/>
        <w:gridCol w:w="1080"/>
        <w:gridCol w:w="270"/>
        <w:gridCol w:w="1080"/>
      </w:tblGrid>
      <w:tr w:rsidR="009F0828" w:rsidRPr="00B73E7A" w14:paraId="6EC5B81D" w14:textId="77777777" w:rsidTr="000E3348">
        <w:trPr>
          <w:tblHeader/>
        </w:trPr>
        <w:tc>
          <w:tcPr>
            <w:tcW w:w="2880" w:type="dxa"/>
            <w:shd w:val="clear" w:color="auto" w:fill="auto"/>
          </w:tcPr>
          <w:p w14:paraId="0FC764C7" w14:textId="087E7FCD" w:rsidR="009F0828" w:rsidRPr="00DC48C2" w:rsidRDefault="00DC48C2" w:rsidP="00DC48C2">
            <w:pPr>
              <w:spacing w:line="400" w:lineRule="exact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ความเสี่ยง</w:t>
            </w:r>
            <w:r w:rsidR="009F0828"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จากเงินตร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9F0828"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="009F0828"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ประเทศ</w:t>
            </w:r>
          </w:p>
        </w:tc>
        <w:tc>
          <w:tcPr>
            <w:tcW w:w="2430" w:type="dxa"/>
            <w:gridSpan w:val="3"/>
          </w:tcPr>
          <w:p w14:paraId="489472B4" w14:textId="29A99DDE" w:rsidR="009F0828" w:rsidRPr="006145CD" w:rsidRDefault="009F0828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01313F" w14:textId="77777777" w:rsidR="009F0828" w:rsidRPr="00BE704B" w:rsidRDefault="009F0828" w:rsidP="00731B1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3F87C50" w14:textId="57E86AE2" w:rsidR="009F0828" w:rsidRPr="006145CD" w:rsidRDefault="009F0828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2F3A" w:rsidRPr="00B73E7A" w14:paraId="1F917856" w14:textId="77777777" w:rsidTr="009F0828">
        <w:trPr>
          <w:tblHeader/>
        </w:trPr>
        <w:tc>
          <w:tcPr>
            <w:tcW w:w="2880" w:type="dxa"/>
            <w:shd w:val="clear" w:color="auto" w:fill="auto"/>
          </w:tcPr>
          <w:p w14:paraId="0722B50B" w14:textId="60AD3336" w:rsidR="00C42F3A" w:rsidRPr="00744476" w:rsidRDefault="00707EF9" w:rsidP="00707EF9">
            <w:pPr>
              <w:spacing w:line="400" w:lineRule="exact"/>
              <w:ind w:left="16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E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07E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59881B72" w14:textId="48DBAD24" w:rsidR="00C42F3A" w:rsidRPr="00744476" w:rsidRDefault="006145CD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4D1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591C3F2" w14:textId="77777777" w:rsidR="00C42F3A" w:rsidRPr="00744476" w:rsidRDefault="00C42F3A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170B75" w14:textId="1C49A345" w:rsidR="00C42F3A" w:rsidRPr="00744476" w:rsidRDefault="006145CD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D1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31F5A9A" w14:textId="77777777" w:rsidR="00C42F3A" w:rsidRPr="00BE704B" w:rsidRDefault="00C42F3A" w:rsidP="00731B1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E38A48" w14:textId="101E2C69" w:rsidR="00C42F3A" w:rsidRPr="00744476" w:rsidRDefault="006145CD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D1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83CB8D0" w14:textId="77777777" w:rsidR="00C42F3A" w:rsidRPr="00BE704B" w:rsidRDefault="00C42F3A" w:rsidP="00731B1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8AB011" w14:textId="6F983F00" w:rsidR="00C42F3A" w:rsidRPr="00744476" w:rsidRDefault="006145CD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D1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C42F3A" w:rsidRPr="00B73E7A" w14:paraId="6950F06F" w14:textId="77777777" w:rsidTr="009F0828">
        <w:trPr>
          <w:tblHeader/>
        </w:trPr>
        <w:tc>
          <w:tcPr>
            <w:tcW w:w="2880" w:type="dxa"/>
            <w:shd w:val="clear" w:color="auto" w:fill="auto"/>
          </w:tcPr>
          <w:p w14:paraId="2AC22DF8" w14:textId="77777777" w:rsidR="00C42F3A" w:rsidRPr="00744476" w:rsidRDefault="00C42F3A" w:rsidP="00731B13">
            <w:pPr>
              <w:spacing w:line="40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66A5BCE" w14:textId="77777777" w:rsidR="00C42F3A" w:rsidRPr="00744476" w:rsidRDefault="00C42F3A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2F3A" w:rsidRPr="00B73E7A" w14:paraId="37BCF492" w14:textId="77777777" w:rsidTr="009F0828">
        <w:tc>
          <w:tcPr>
            <w:tcW w:w="2880" w:type="dxa"/>
            <w:shd w:val="clear" w:color="auto" w:fill="auto"/>
          </w:tcPr>
          <w:p w14:paraId="6124C33D" w14:textId="77777777" w:rsidR="00C42F3A" w:rsidRPr="004B4CA0" w:rsidRDefault="00C42F3A" w:rsidP="00731B13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5A62F119" w14:textId="77777777" w:rsidR="00C42F3A" w:rsidRPr="0033434F" w:rsidRDefault="00C42F3A" w:rsidP="00731B13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C8222D" w14:textId="77777777" w:rsidR="00C42F3A" w:rsidRPr="0033434F" w:rsidRDefault="00C42F3A" w:rsidP="00731B13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D3E6E0" w14:textId="77777777" w:rsidR="00C42F3A" w:rsidRPr="0033434F" w:rsidRDefault="00C42F3A" w:rsidP="00731B13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4CE0A3" w14:textId="77777777" w:rsidR="00C42F3A" w:rsidRPr="00BE704B" w:rsidRDefault="00C42F3A" w:rsidP="00731B1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52AF13" w14:textId="77777777" w:rsidR="00C42F3A" w:rsidRPr="0033434F" w:rsidRDefault="00C42F3A" w:rsidP="00731B13">
            <w:pPr>
              <w:tabs>
                <w:tab w:val="decimal" w:pos="1134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1327EB" w14:textId="77777777" w:rsidR="00C42F3A" w:rsidRPr="00BE704B" w:rsidRDefault="00C42F3A" w:rsidP="00731B1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EF4F2B" w14:textId="77777777" w:rsidR="00C42F3A" w:rsidRPr="0033434F" w:rsidRDefault="00C42F3A" w:rsidP="00731B13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1D82" w:rsidRPr="00B73E7A" w14:paraId="2CB9358A" w14:textId="77777777" w:rsidTr="009F0828">
        <w:tc>
          <w:tcPr>
            <w:tcW w:w="2880" w:type="dxa"/>
            <w:shd w:val="clear" w:color="auto" w:fill="auto"/>
          </w:tcPr>
          <w:p w14:paraId="66FF579C" w14:textId="77777777" w:rsidR="004D1D82" w:rsidRPr="003A3233" w:rsidRDefault="004D1D82" w:rsidP="004D1D82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6CD0DBF4" w14:textId="5784BE41" w:rsidR="004D1D82" w:rsidRPr="0033434F" w:rsidRDefault="001E5272" w:rsidP="004D1D8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3,600</w:t>
            </w:r>
          </w:p>
        </w:tc>
        <w:tc>
          <w:tcPr>
            <w:tcW w:w="270" w:type="dxa"/>
          </w:tcPr>
          <w:p w14:paraId="23930924" w14:textId="77777777" w:rsidR="004D1D82" w:rsidRDefault="004D1D82" w:rsidP="004D1D82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D27A53" w14:textId="16C9F067" w:rsidR="004D1D82" w:rsidRPr="0033434F" w:rsidRDefault="004D1D82" w:rsidP="004D1D8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3,234</w:t>
            </w:r>
          </w:p>
        </w:tc>
        <w:tc>
          <w:tcPr>
            <w:tcW w:w="270" w:type="dxa"/>
          </w:tcPr>
          <w:p w14:paraId="57ABB098" w14:textId="77777777" w:rsidR="004D1D82" w:rsidRPr="00BE704B" w:rsidRDefault="004D1D82" w:rsidP="004D1D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A2AD61" w14:textId="5B8935AE" w:rsidR="004D1D82" w:rsidRPr="0033434F" w:rsidRDefault="001E5272" w:rsidP="004D1D8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2BE24D3D" w14:textId="77777777" w:rsidR="004D1D82" w:rsidRPr="00BE704B" w:rsidRDefault="004D1D82" w:rsidP="004D1D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B9DF53" w14:textId="320ECBDE" w:rsidR="004D1D82" w:rsidRPr="0033434F" w:rsidRDefault="004D1D82" w:rsidP="004D1D8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</w:tr>
      <w:tr w:rsidR="004D1D82" w:rsidRPr="00B73E7A" w14:paraId="4DFCBBE5" w14:textId="77777777" w:rsidTr="009F0828">
        <w:tc>
          <w:tcPr>
            <w:tcW w:w="2880" w:type="dxa"/>
            <w:shd w:val="clear" w:color="auto" w:fill="auto"/>
          </w:tcPr>
          <w:p w14:paraId="5847C66C" w14:textId="77777777" w:rsidR="004D1D82" w:rsidRDefault="004D1D82" w:rsidP="004D1D82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940E86" w14:textId="3BD19FE1" w:rsidR="004D1D82" w:rsidRDefault="001E5272" w:rsidP="004D1D8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="00C916C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16C9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EFE1D18" w14:textId="77777777" w:rsidR="004D1D82" w:rsidRDefault="004D1D82" w:rsidP="004D1D82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AF0993" w14:textId="2F72875C" w:rsidR="004D1D82" w:rsidRDefault="004D1D82" w:rsidP="004D1D8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(473,491)</w:t>
            </w:r>
          </w:p>
        </w:tc>
        <w:tc>
          <w:tcPr>
            <w:tcW w:w="270" w:type="dxa"/>
          </w:tcPr>
          <w:p w14:paraId="270EF670" w14:textId="77777777" w:rsidR="004D1D82" w:rsidRPr="00BE704B" w:rsidRDefault="004D1D82" w:rsidP="004D1D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10FCB6" w14:textId="70FA7DE6" w:rsidR="004D1D82" w:rsidRDefault="001E5272" w:rsidP="004D1D8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="00C916C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16C9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BB7350" w14:textId="77777777" w:rsidR="004D1D82" w:rsidRPr="00BE704B" w:rsidRDefault="004D1D82" w:rsidP="004D1D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438973" w14:textId="01553BA6" w:rsidR="004D1D82" w:rsidRDefault="004D1D82" w:rsidP="004D1D8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(473,491)</w:t>
            </w:r>
          </w:p>
        </w:tc>
      </w:tr>
      <w:tr w:rsidR="004D1D82" w:rsidRPr="00B73E7A" w14:paraId="7ABC290F" w14:textId="77777777" w:rsidTr="009F0828">
        <w:tc>
          <w:tcPr>
            <w:tcW w:w="2880" w:type="dxa"/>
            <w:shd w:val="clear" w:color="auto" w:fill="auto"/>
          </w:tcPr>
          <w:p w14:paraId="73C12617" w14:textId="77777777" w:rsidR="004D1D82" w:rsidRPr="003A3233" w:rsidRDefault="004D1D82" w:rsidP="004D1D82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F41C1" w14:textId="0EBD845D" w:rsidR="004D1D82" w:rsidRPr="00530FDD" w:rsidRDefault="001E5272" w:rsidP="004D1D8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916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916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6EA7DA1" w14:textId="77777777" w:rsidR="004D1D82" w:rsidRDefault="004D1D82" w:rsidP="004D1D82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24E45" w14:textId="6E9B9CDF" w:rsidR="004D1D82" w:rsidRPr="00530FDD" w:rsidRDefault="004D1D82" w:rsidP="004D1D8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(470,257)</w:t>
            </w:r>
          </w:p>
        </w:tc>
        <w:tc>
          <w:tcPr>
            <w:tcW w:w="270" w:type="dxa"/>
          </w:tcPr>
          <w:p w14:paraId="70E1A386" w14:textId="77777777" w:rsidR="004D1D82" w:rsidRPr="00530FDD" w:rsidRDefault="004D1D82" w:rsidP="004D1D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B528E" w14:textId="07617A56" w:rsidR="004D1D82" w:rsidRPr="00530FDD" w:rsidRDefault="001E5272" w:rsidP="004D1D8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</w:t>
            </w:r>
            <w:r w:rsidR="00C916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916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AAC344" w14:textId="77777777" w:rsidR="004D1D82" w:rsidRPr="00530FDD" w:rsidRDefault="004D1D82" w:rsidP="004D1D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1CB97" w14:textId="06DE9E33" w:rsidR="004D1D82" w:rsidRPr="00530FDD" w:rsidRDefault="004D1D82" w:rsidP="004D1D8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(473,410)</w:t>
            </w:r>
          </w:p>
        </w:tc>
      </w:tr>
      <w:tr w:rsidR="004D1D82" w:rsidRPr="00B73E7A" w14:paraId="27D2DF0D" w14:textId="77777777" w:rsidTr="009F0828">
        <w:tc>
          <w:tcPr>
            <w:tcW w:w="2880" w:type="dxa"/>
            <w:shd w:val="clear" w:color="auto" w:fill="auto"/>
          </w:tcPr>
          <w:p w14:paraId="1F80100C" w14:textId="77777777" w:rsidR="004D1D82" w:rsidRPr="00EF177B" w:rsidRDefault="004D1D82" w:rsidP="004D1D82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46FE8" w14:textId="77777777" w:rsidR="004D1D82" w:rsidRPr="00FB4CC7" w:rsidRDefault="004D1D82" w:rsidP="004D1D82">
            <w:pPr>
              <w:tabs>
                <w:tab w:val="decimal" w:pos="867"/>
                <w:tab w:val="decimal" w:pos="1062"/>
              </w:tabs>
              <w:spacing w:line="240" w:lineRule="atLeast"/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275DF10" w14:textId="77777777" w:rsidR="004D1D82" w:rsidRPr="00FB4CC7" w:rsidRDefault="004D1D82" w:rsidP="004D1D82">
            <w:pPr>
              <w:tabs>
                <w:tab w:val="decimal" w:pos="1062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B431B" w14:textId="77777777" w:rsidR="004D1D82" w:rsidRPr="00FB4CC7" w:rsidRDefault="004D1D82" w:rsidP="004D1D82">
            <w:pPr>
              <w:tabs>
                <w:tab w:val="decimal" w:pos="867"/>
                <w:tab w:val="decimal" w:pos="1062"/>
              </w:tabs>
              <w:spacing w:line="240" w:lineRule="atLeast"/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584A1190" w14:textId="77777777" w:rsidR="004D1D82" w:rsidRPr="00EF177B" w:rsidRDefault="004D1D82" w:rsidP="004D1D8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90A857" w14:textId="77777777" w:rsidR="004D1D82" w:rsidRPr="00EF177B" w:rsidRDefault="004D1D82" w:rsidP="004D1D82">
            <w:pPr>
              <w:tabs>
                <w:tab w:val="decimal" w:pos="867"/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96E214" w14:textId="77777777" w:rsidR="004D1D82" w:rsidRPr="00EF177B" w:rsidRDefault="004D1D82" w:rsidP="004D1D8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6BF640" w14:textId="77777777" w:rsidR="004D1D82" w:rsidRPr="00EF177B" w:rsidRDefault="004D1D82" w:rsidP="004D1D82">
            <w:pPr>
              <w:tabs>
                <w:tab w:val="decimal" w:pos="867"/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1D82" w:rsidRPr="00B73E7A" w14:paraId="3F877F13" w14:textId="77777777" w:rsidTr="009F0828">
        <w:tc>
          <w:tcPr>
            <w:tcW w:w="2880" w:type="dxa"/>
            <w:shd w:val="clear" w:color="auto" w:fill="auto"/>
          </w:tcPr>
          <w:p w14:paraId="5FC3BB7B" w14:textId="77777777" w:rsidR="004D1D82" w:rsidRPr="004B4CA0" w:rsidRDefault="004D1D82" w:rsidP="004D1D82">
            <w:pPr>
              <w:spacing w:line="400" w:lineRule="exac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80" w:type="dxa"/>
            <w:shd w:val="clear" w:color="auto" w:fill="auto"/>
          </w:tcPr>
          <w:p w14:paraId="72FC3BA4" w14:textId="77777777" w:rsidR="004D1D82" w:rsidRDefault="004D1D82" w:rsidP="004D1D82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88FA3D" w14:textId="77777777" w:rsidR="004D1D82" w:rsidRDefault="004D1D82" w:rsidP="004D1D82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F4D326" w14:textId="77777777" w:rsidR="004D1D82" w:rsidRDefault="004D1D82" w:rsidP="004D1D82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551C3D" w14:textId="77777777" w:rsidR="004D1D82" w:rsidRPr="00BE704B" w:rsidRDefault="004D1D82" w:rsidP="004D1D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293C49" w14:textId="77777777" w:rsidR="004D1D82" w:rsidRDefault="004D1D82" w:rsidP="004D1D8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FA741D" w14:textId="77777777" w:rsidR="004D1D82" w:rsidRPr="00BE704B" w:rsidRDefault="004D1D82" w:rsidP="004D1D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457431" w14:textId="77777777" w:rsidR="004D1D82" w:rsidRDefault="004D1D82" w:rsidP="004D1D8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E5272" w:rsidRPr="00B73E7A" w14:paraId="394B7B90" w14:textId="77777777" w:rsidTr="009F0828">
        <w:tc>
          <w:tcPr>
            <w:tcW w:w="2880" w:type="dxa"/>
            <w:shd w:val="clear" w:color="auto" w:fill="auto"/>
          </w:tcPr>
          <w:p w14:paraId="4C22DEBB" w14:textId="77777777" w:rsidR="001E5272" w:rsidRPr="003A3233" w:rsidRDefault="001E5272" w:rsidP="001E5272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70C79C2C" w14:textId="4C37D4F3" w:rsidR="001E5272" w:rsidRPr="00523A1F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4BF47EF" w14:textId="77777777" w:rsidR="001E5272" w:rsidRDefault="001E5272" w:rsidP="001E5272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770B8" w14:textId="7D3EA9F3" w:rsidR="001E5272" w:rsidRPr="00523A1F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EEC14F7" w14:textId="77777777" w:rsidR="001E5272" w:rsidRPr="00BE704B" w:rsidRDefault="001E5272" w:rsidP="001E52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ED2491" w14:textId="27A020A2" w:rsidR="001E5272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1A0AA8B" w14:textId="77777777" w:rsidR="001E5272" w:rsidRPr="00BE704B" w:rsidRDefault="001E5272" w:rsidP="001E52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BB3E22" w14:textId="16A0AD2B" w:rsidR="001E5272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E5272" w:rsidRPr="007579D7" w14:paraId="7CD30DFE" w14:textId="77777777" w:rsidTr="009F0828">
        <w:tc>
          <w:tcPr>
            <w:tcW w:w="2880" w:type="dxa"/>
            <w:shd w:val="clear" w:color="auto" w:fill="auto"/>
          </w:tcPr>
          <w:p w14:paraId="1FD01BA8" w14:textId="77777777" w:rsidR="001E5272" w:rsidRDefault="001E5272" w:rsidP="001E5272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C1B56E" w14:textId="14F15D2D" w:rsidR="001E5272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(8,630)</w:t>
            </w:r>
          </w:p>
        </w:tc>
        <w:tc>
          <w:tcPr>
            <w:tcW w:w="270" w:type="dxa"/>
          </w:tcPr>
          <w:p w14:paraId="5B59F5AE" w14:textId="77777777" w:rsidR="001E5272" w:rsidRDefault="001E5272" w:rsidP="001E5272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33014F" w14:textId="7F0BF2C7" w:rsidR="001E5272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(8,419)</w:t>
            </w:r>
          </w:p>
        </w:tc>
        <w:tc>
          <w:tcPr>
            <w:tcW w:w="270" w:type="dxa"/>
          </w:tcPr>
          <w:p w14:paraId="30C5F929" w14:textId="77777777" w:rsidR="001E5272" w:rsidRPr="00BE704B" w:rsidRDefault="001E5272" w:rsidP="001E52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F45BFB" w14:textId="412670B1" w:rsidR="001E5272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(8,630)</w:t>
            </w:r>
          </w:p>
        </w:tc>
        <w:tc>
          <w:tcPr>
            <w:tcW w:w="270" w:type="dxa"/>
            <w:shd w:val="clear" w:color="auto" w:fill="auto"/>
          </w:tcPr>
          <w:p w14:paraId="7A798DF6" w14:textId="77777777" w:rsidR="001E5272" w:rsidRPr="00BE704B" w:rsidRDefault="001E5272" w:rsidP="001E52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481825" w14:textId="429711E5" w:rsidR="001E5272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(8,419)</w:t>
            </w:r>
          </w:p>
        </w:tc>
      </w:tr>
      <w:tr w:rsidR="001E5272" w:rsidRPr="00B73E7A" w14:paraId="2BF01375" w14:textId="77777777" w:rsidTr="009F0828">
        <w:tc>
          <w:tcPr>
            <w:tcW w:w="2880" w:type="dxa"/>
            <w:shd w:val="clear" w:color="auto" w:fill="auto"/>
          </w:tcPr>
          <w:p w14:paraId="47CCBF36" w14:textId="77777777" w:rsidR="001E5272" w:rsidRPr="003A3233" w:rsidRDefault="001E5272" w:rsidP="001E5272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050DD" w14:textId="0A904B3C" w:rsidR="001E5272" w:rsidRPr="00563CE4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(8,623)</w:t>
            </w:r>
          </w:p>
        </w:tc>
        <w:tc>
          <w:tcPr>
            <w:tcW w:w="270" w:type="dxa"/>
          </w:tcPr>
          <w:p w14:paraId="16BAE463" w14:textId="77777777" w:rsidR="001E5272" w:rsidRDefault="001E5272" w:rsidP="001E5272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862FD" w14:textId="756C3FE1" w:rsidR="001E5272" w:rsidRPr="00D73740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63C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(8,412)</w:t>
            </w:r>
          </w:p>
        </w:tc>
        <w:tc>
          <w:tcPr>
            <w:tcW w:w="270" w:type="dxa"/>
          </w:tcPr>
          <w:p w14:paraId="7A5A4026" w14:textId="77777777" w:rsidR="001E5272" w:rsidRPr="00D73740" w:rsidRDefault="001E5272" w:rsidP="001E52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BF381" w14:textId="49301D51" w:rsidR="001E5272" w:rsidRPr="00D73740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(8,623)</w:t>
            </w:r>
          </w:p>
        </w:tc>
        <w:tc>
          <w:tcPr>
            <w:tcW w:w="270" w:type="dxa"/>
            <w:shd w:val="clear" w:color="auto" w:fill="auto"/>
          </w:tcPr>
          <w:p w14:paraId="299985E3" w14:textId="77777777" w:rsidR="001E5272" w:rsidRPr="00D73740" w:rsidRDefault="001E5272" w:rsidP="001E52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23035" w14:textId="7CE103E0" w:rsidR="001E5272" w:rsidRPr="00D73740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63C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(8,412)</w:t>
            </w:r>
          </w:p>
        </w:tc>
      </w:tr>
      <w:tr w:rsidR="001E5272" w:rsidRPr="00B73E7A" w14:paraId="6424474B" w14:textId="77777777" w:rsidTr="009F0828">
        <w:tc>
          <w:tcPr>
            <w:tcW w:w="2880" w:type="dxa"/>
            <w:shd w:val="clear" w:color="auto" w:fill="auto"/>
          </w:tcPr>
          <w:p w14:paraId="34273DCF" w14:textId="77777777" w:rsidR="001E5272" w:rsidRPr="00D92A4D" w:rsidRDefault="001E5272" w:rsidP="001E5272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AF18F" w14:textId="77777777" w:rsidR="001E5272" w:rsidRPr="00D92A4D" w:rsidRDefault="001E5272" w:rsidP="001E5272"/>
        </w:tc>
        <w:tc>
          <w:tcPr>
            <w:tcW w:w="270" w:type="dxa"/>
          </w:tcPr>
          <w:p w14:paraId="6791E01A" w14:textId="77777777" w:rsidR="001E5272" w:rsidRPr="00D92A4D" w:rsidRDefault="001E5272" w:rsidP="001E5272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F2786" w14:textId="77777777" w:rsidR="001E5272" w:rsidRPr="00D92A4D" w:rsidRDefault="001E5272" w:rsidP="001E5272"/>
        </w:tc>
        <w:tc>
          <w:tcPr>
            <w:tcW w:w="270" w:type="dxa"/>
            <w:vAlign w:val="center"/>
          </w:tcPr>
          <w:p w14:paraId="11AC36F8" w14:textId="77777777" w:rsidR="001E5272" w:rsidRPr="00D92A4D" w:rsidRDefault="001E5272" w:rsidP="001E5272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C5822B" w14:textId="77777777" w:rsidR="001E5272" w:rsidRPr="00D92A4D" w:rsidRDefault="001E5272" w:rsidP="001E5272"/>
        </w:tc>
        <w:tc>
          <w:tcPr>
            <w:tcW w:w="270" w:type="dxa"/>
            <w:shd w:val="clear" w:color="auto" w:fill="auto"/>
            <w:vAlign w:val="center"/>
          </w:tcPr>
          <w:p w14:paraId="321F5655" w14:textId="77777777" w:rsidR="001E5272" w:rsidRPr="00D92A4D" w:rsidRDefault="001E5272" w:rsidP="001E5272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3FC2E2" w14:textId="77777777" w:rsidR="001E5272" w:rsidRPr="00D92A4D" w:rsidRDefault="001E5272" w:rsidP="001E5272"/>
        </w:tc>
      </w:tr>
      <w:tr w:rsidR="001E5272" w:rsidRPr="00B73E7A" w14:paraId="08A5B5C1" w14:textId="77777777" w:rsidTr="009F0828">
        <w:tc>
          <w:tcPr>
            <w:tcW w:w="2880" w:type="dxa"/>
            <w:shd w:val="clear" w:color="auto" w:fill="auto"/>
          </w:tcPr>
          <w:p w14:paraId="5ECFF75D" w14:textId="77777777" w:rsidR="001E5272" w:rsidRPr="004B4CA0" w:rsidRDefault="001E5272" w:rsidP="001E5272">
            <w:pPr>
              <w:spacing w:line="400" w:lineRule="exac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6B5192EF" w14:textId="77777777" w:rsidR="001E5272" w:rsidRDefault="001E5272" w:rsidP="001E5272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EC719" w14:textId="77777777" w:rsidR="001E5272" w:rsidRDefault="001E5272" w:rsidP="001E5272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A8CFB1" w14:textId="77777777" w:rsidR="001E5272" w:rsidRDefault="001E5272" w:rsidP="001E5272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348953" w14:textId="77777777" w:rsidR="001E5272" w:rsidRPr="00BE704B" w:rsidRDefault="001E5272" w:rsidP="001E52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850EB1" w14:textId="77777777" w:rsidR="001E5272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17876" w14:textId="77777777" w:rsidR="001E5272" w:rsidRPr="00BE704B" w:rsidRDefault="001E5272" w:rsidP="001E52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C730BE" w14:textId="77777777" w:rsidR="001E5272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E5272" w:rsidRPr="00B73E7A" w14:paraId="09BFEB65" w14:textId="77777777" w:rsidTr="009F0828">
        <w:tc>
          <w:tcPr>
            <w:tcW w:w="2880" w:type="dxa"/>
            <w:shd w:val="clear" w:color="auto" w:fill="auto"/>
          </w:tcPr>
          <w:p w14:paraId="583A6096" w14:textId="77777777" w:rsidR="001E5272" w:rsidRPr="003A3233" w:rsidRDefault="001E5272" w:rsidP="001E5272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52985287" w14:textId="002513C9" w:rsidR="001E5272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38A2DE6F" w14:textId="77777777" w:rsidR="001E5272" w:rsidRDefault="001E5272" w:rsidP="001E5272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3C168C" w14:textId="03D1AF8C" w:rsidR="001E5272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</w:tcPr>
          <w:p w14:paraId="2B39EAFA" w14:textId="77777777" w:rsidR="001E5272" w:rsidRPr="00BE704B" w:rsidRDefault="001E5272" w:rsidP="001E52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F844CC" w14:textId="3DAC2BC6" w:rsidR="001E5272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  <w:shd w:val="clear" w:color="auto" w:fill="auto"/>
          </w:tcPr>
          <w:p w14:paraId="3A7426FE" w14:textId="77777777" w:rsidR="001E5272" w:rsidRPr="00BE704B" w:rsidRDefault="001E5272" w:rsidP="001E52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8B2CC" w14:textId="4A6B0A7C" w:rsidR="001E5272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</w:tr>
      <w:tr w:rsidR="001E5272" w:rsidRPr="00B73E7A" w14:paraId="30CFFEF5" w14:textId="77777777" w:rsidTr="009F0828">
        <w:tc>
          <w:tcPr>
            <w:tcW w:w="2880" w:type="dxa"/>
            <w:shd w:val="clear" w:color="auto" w:fill="auto"/>
          </w:tcPr>
          <w:p w14:paraId="77E8C937" w14:textId="77777777" w:rsidR="001E5272" w:rsidRPr="003A3233" w:rsidRDefault="001E5272" w:rsidP="001E5272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43A2" w14:textId="5A494D6A" w:rsidR="001E5272" w:rsidRPr="00D73740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123B730C" w14:textId="77777777" w:rsidR="001E5272" w:rsidRDefault="001E5272" w:rsidP="001E5272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95AFF" w14:textId="534785B3" w:rsidR="001E5272" w:rsidRPr="00D73740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</w:tcPr>
          <w:p w14:paraId="1AE48EA1" w14:textId="77777777" w:rsidR="001E5272" w:rsidRPr="00D73740" w:rsidRDefault="001E5272" w:rsidP="001E52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06D7C" w14:textId="470526FE" w:rsidR="001E5272" w:rsidRPr="00D73740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  <w:shd w:val="clear" w:color="auto" w:fill="auto"/>
          </w:tcPr>
          <w:p w14:paraId="3BB51453" w14:textId="77777777" w:rsidR="001E5272" w:rsidRPr="00D73740" w:rsidRDefault="001E5272" w:rsidP="001E52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98BAC" w14:textId="0AED3F8B" w:rsidR="001E5272" w:rsidRPr="00D73740" w:rsidRDefault="001E5272" w:rsidP="001E5272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</w:t>
            </w:r>
          </w:p>
        </w:tc>
      </w:tr>
      <w:tr w:rsidR="001E5272" w:rsidRPr="00B73E7A" w14:paraId="653EDAD3" w14:textId="77777777" w:rsidTr="009F0828">
        <w:tc>
          <w:tcPr>
            <w:tcW w:w="2880" w:type="dxa"/>
            <w:shd w:val="clear" w:color="auto" w:fill="auto"/>
          </w:tcPr>
          <w:p w14:paraId="3674BCB2" w14:textId="77777777" w:rsidR="001E5272" w:rsidRPr="00EF177B" w:rsidRDefault="001E5272" w:rsidP="001E5272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7BB47" w14:textId="77777777" w:rsidR="001E5272" w:rsidRPr="00FB4CC7" w:rsidRDefault="001E5272" w:rsidP="001E5272">
            <w:pPr>
              <w:tabs>
                <w:tab w:val="decimal" w:pos="867"/>
                <w:tab w:val="decimal" w:pos="1062"/>
              </w:tabs>
              <w:spacing w:line="240" w:lineRule="atLeast"/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75858A1" w14:textId="77777777" w:rsidR="001E5272" w:rsidRPr="00FB4CC7" w:rsidRDefault="001E5272" w:rsidP="001E5272">
            <w:pPr>
              <w:tabs>
                <w:tab w:val="decimal" w:pos="1062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D70D" w14:textId="77777777" w:rsidR="001E5272" w:rsidRPr="00FB4CC7" w:rsidRDefault="001E5272" w:rsidP="001E5272">
            <w:pPr>
              <w:tabs>
                <w:tab w:val="decimal" w:pos="867"/>
                <w:tab w:val="decimal" w:pos="1062"/>
              </w:tabs>
              <w:spacing w:line="240" w:lineRule="atLeast"/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15E30144" w14:textId="77777777" w:rsidR="001E5272" w:rsidRPr="00EF177B" w:rsidRDefault="001E5272" w:rsidP="001E52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444A0" w14:textId="77777777" w:rsidR="001E5272" w:rsidRPr="00EF177B" w:rsidRDefault="001E5272" w:rsidP="001E5272">
            <w:pPr>
              <w:tabs>
                <w:tab w:val="decimal" w:pos="867"/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B98D6F" w14:textId="77777777" w:rsidR="001E5272" w:rsidRPr="00EF177B" w:rsidRDefault="001E5272" w:rsidP="001E52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3B6F7" w14:textId="77777777" w:rsidR="001E5272" w:rsidRPr="00EF177B" w:rsidRDefault="001E5272" w:rsidP="001E5272">
            <w:pPr>
              <w:tabs>
                <w:tab w:val="decimal" w:pos="867"/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5272" w:rsidRPr="00B73E7A" w14:paraId="4BCFCF36" w14:textId="77777777" w:rsidTr="009F0828">
        <w:tc>
          <w:tcPr>
            <w:tcW w:w="2880" w:type="dxa"/>
            <w:shd w:val="clear" w:color="auto" w:fill="auto"/>
          </w:tcPr>
          <w:p w14:paraId="375DBA3A" w14:textId="1E858727" w:rsidR="001E5272" w:rsidRPr="003A3233" w:rsidRDefault="001E5272" w:rsidP="001E5272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1BE1A4A" w14:textId="7C031FAE" w:rsidR="001E5272" w:rsidRPr="00D73740" w:rsidRDefault="001E5272" w:rsidP="001E527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</w:t>
            </w:r>
            <w:r w:rsidR="00D168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168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5034CD9" w14:textId="77777777" w:rsidR="001E5272" w:rsidRDefault="001E5272" w:rsidP="001E527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AA7CAA5" w14:textId="49E7C342" w:rsidR="001E5272" w:rsidRPr="00D73740" w:rsidRDefault="001E5272" w:rsidP="001E527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(478,367)</w:t>
            </w:r>
          </w:p>
        </w:tc>
        <w:tc>
          <w:tcPr>
            <w:tcW w:w="270" w:type="dxa"/>
          </w:tcPr>
          <w:p w14:paraId="5215DD0E" w14:textId="77777777" w:rsidR="001E5272" w:rsidRPr="00D73740" w:rsidRDefault="001E5272" w:rsidP="001E52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BCE3602" w14:textId="4C339682" w:rsidR="001E5272" w:rsidRPr="00D73740" w:rsidRDefault="001E5272" w:rsidP="001E527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D168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168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4B4D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D168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FAAEFD" w14:textId="77777777" w:rsidR="001E5272" w:rsidRPr="00D73740" w:rsidRDefault="001E5272" w:rsidP="001E52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C17E598" w14:textId="3021E260" w:rsidR="001E5272" w:rsidRPr="00D73740" w:rsidRDefault="001E5272" w:rsidP="001E527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(481,520)</w:t>
            </w:r>
          </w:p>
        </w:tc>
      </w:tr>
    </w:tbl>
    <w:p w14:paraId="083BD8E1" w14:textId="797245B2" w:rsidR="00557E91" w:rsidRDefault="00557E91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F55E914" w14:textId="3D1AD32E" w:rsidR="0074498E" w:rsidRPr="00D12261" w:rsidRDefault="0074498E" w:rsidP="006102C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12261">
        <w:rPr>
          <w:rFonts w:asciiTheme="majorBidi" w:hAnsiTheme="majorBidi" w:cstheme="majorBidi"/>
          <w:sz w:val="30"/>
          <w:szCs w:val="30"/>
        </w:rPr>
        <w:t>(</w:t>
      </w:r>
      <w:r w:rsidR="007579D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12261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D12261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</w:t>
      </w:r>
    </w:p>
    <w:p w14:paraId="26FEA881" w14:textId="12933428" w:rsidR="00A61F6E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70BA87C" w14:textId="5C8D8EC3" w:rsidR="0074498E" w:rsidRPr="00662D84" w:rsidRDefault="006A3101" w:rsidP="006102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A3101">
        <w:rPr>
          <w:rFonts w:asciiTheme="majorBidi" w:hAnsiTheme="majorBidi"/>
          <w:spacing w:val="-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เนื่องจากตราสารหนี้และเงินกู้ยืม</w:t>
      </w:r>
      <w:r w:rsidRPr="006A3101">
        <w:rPr>
          <w:rFonts w:asciiTheme="majorBidi" w:hAnsiTheme="majorBidi"/>
          <w:sz w:val="30"/>
          <w:szCs w:val="30"/>
          <w:cs/>
          <w:lang w:val="en-US"/>
        </w:rPr>
        <w:t>ส่วนใหญ่มีอัตราดอกเบี้ยคงที่</w:t>
      </w:r>
      <w:r w:rsidR="00697FB1">
        <w:rPr>
          <w:rFonts w:asciiTheme="majorBidi" w:hAnsiTheme="majorBidi"/>
          <w:sz w:val="30"/>
          <w:szCs w:val="30"/>
          <w:lang w:val="en-US"/>
        </w:rPr>
        <w:t xml:space="preserve"> </w:t>
      </w:r>
      <w:r w:rsidR="00E814A1">
        <w:rPr>
          <w:rFonts w:asciiTheme="majorBidi" w:hAnsiTheme="majorBidi" w:hint="cs"/>
          <w:sz w:val="30"/>
          <w:szCs w:val="30"/>
          <w:cs/>
          <w:lang w:val="en-US"/>
        </w:rPr>
        <w:t>กลุ่มบริษัทมีฐานะเปิดต่อความเสี่ยงด้านอัตราดอกเบี้ยโดยหลักมาจากเงินกู้ยืม (ดูหมายเหตุ</w:t>
      </w:r>
      <w:r w:rsidR="00E814A1" w:rsidRPr="007F3F41">
        <w:rPr>
          <w:rFonts w:asciiTheme="majorBidi" w:hAnsiTheme="majorBidi" w:hint="cs"/>
          <w:sz w:val="30"/>
          <w:szCs w:val="30"/>
          <w:cs/>
          <w:lang w:val="en-US"/>
        </w:rPr>
        <w:t>ข้อ</w:t>
      </w:r>
      <w:r w:rsidR="00E814A1" w:rsidRPr="007F3F41">
        <w:rPr>
          <w:rFonts w:asciiTheme="majorBidi" w:hAnsiTheme="majorBidi"/>
          <w:sz w:val="30"/>
          <w:szCs w:val="30"/>
          <w:lang w:val="en-US"/>
        </w:rPr>
        <w:t xml:space="preserve"> 12)</w:t>
      </w:r>
      <w:r w:rsidR="00E814A1">
        <w:rPr>
          <w:rFonts w:asciiTheme="majorBidi" w:hAnsiTheme="majorBidi"/>
          <w:sz w:val="30"/>
          <w:szCs w:val="30"/>
          <w:lang w:val="en-US"/>
        </w:rPr>
        <w:t xml:space="preserve"> </w:t>
      </w:r>
      <w:r w:rsidR="00E814A1">
        <w:rPr>
          <w:rFonts w:asciiTheme="majorBidi" w:hAnsiTheme="majorBidi" w:hint="cs"/>
          <w:sz w:val="30"/>
          <w:szCs w:val="30"/>
          <w:cs/>
          <w:lang w:val="en-US"/>
        </w:rPr>
        <w:t>กลุ่มบริษัท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</w:t>
      </w:r>
    </w:p>
    <w:p w14:paraId="054B5D90" w14:textId="29F4E76C" w:rsidR="00625F4F" w:rsidRDefault="00625F4F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4814BFD" w14:textId="52ED0575" w:rsidR="00A91138" w:rsidRDefault="00A91138" w:rsidP="00CD7879">
      <w:pPr>
        <w:pStyle w:val="Caption"/>
        <w:ind w:left="567" w:hanging="567"/>
      </w:pPr>
      <w:r>
        <w:rPr>
          <w:rFonts w:hint="cs"/>
          <w:cs/>
        </w:rPr>
        <w:lastRenderedPageBreak/>
        <w:t>การบริหารจัดการทุน</w:t>
      </w:r>
    </w:p>
    <w:p w14:paraId="69F73D3B" w14:textId="4CF4F792" w:rsidR="00A91138" w:rsidRPr="00A91138" w:rsidRDefault="00A91138" w:rsidP="00A91138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6CCA6E88" w14:textId="29211634" w:rsidR="00A91138" w:rsidRPr="00A91138" w:rsidRDefault="00A91138" w:rsidP="00A9113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1138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25F4F" w:rsidRPr="00625F4F">
        <w:rPr>
          <w:rFonts w:asciiTheme="majorBidi" w:hAnsiTheme="majorBidi"/>
          <w:sz w:val="30"/>
          <w:szCs w:val="30"/>
          <w:cs/>
        </w:rPr>
        <w:t>อย่างสม่ำเสมอโดย</w:t>
      </w:r>
      <w:r w:rsidRPr="00A91138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ABCAE3F" w14:textId="593CD750" w:rsidR="003E33E2" w:rsidRDefault="003E33E2" w:rsidP="00625F4F">
      <w:pPr>
        <w:pStyle w:val="Bo-Blankline"/>
        <w:rPr>
          <w:lang w:val="en-US"/>
        </w:rPr>
      </w:pPr>
    </w:p>
    <w:p w14:paraId="2CB81BC7" w14:textId="3ABB74EC" w:rsidR="005F6CBB" w:rsidRPr="00B00AAD" w:rsidRDefault="00734223" w:rsidP="00CD7879">
      <w:pPr>
        <w:pStyle w:val="Caption"/>
        <w:ind w:left="567" w:hanging="567"/>
      </w:pPr>
      <w:r w:rsidRPr="00B00AAD">
        <w:rPr>
          <w:cs/>
        </w:rPr>
        <w:t>ภาระผูกพันกิจการที่ไม่เกี่ยวข้องกัน</w:t>
      </w:r>
    </w:p>
    <w:p w14:paraId="2E0E663A" w14:textId="77777777" w:rsidR="005F5C6F" w:rsidRDefault="005F5C6F" w:rsidP="00143DD2">
      <w:pPr>
        <w:pStyle w:val="Bo-Blankline"/>
        <w:rPr>
          <w:lang w:val="en-US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3"/>
      </w:tblGrid>
      <w:tr w:rsidR="004D167A" w:rsidRPr="00EB7266" w14:paraId="6B66D45D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79749D1A" w14:textId="77777777" w:rsidR="004D167A" w:rsidRPr="00EB7266" w:rsidRDefault="004D167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9BBED14" w14:textId="77777777" w:rsidR="004D167A" w:rsidRPr="00EB726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82CAD9" w14:textId="77777777" w:rsidR="004D167A" w:rsidRPr="00EB7266" w:rsidRDefault="004D167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shd w:val="clear" w:color="auto" w:fill="auto"/>
          </w:tcPr>
          <w:p w14:paraId="79AC8B3E" w14:textId="77777777" w:rsidR="004D167A" w:rsidRPr="00EB726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67A" w:rsidRPr="00B73E7A" w14:paraId="558C1A18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62EDE3F3" w14:textId="77777777" w:rsidR="004D167A" w:rsidRPr="00744476" w:rsidRDefault="004D167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4EDE55" w14:textId="1E55801F" w:rsidR="004D167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D41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BB442C9" w14:textId="77777777" w:rsidR="004D167A" w:rsidRPr="0074447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73060A" w14:textId="76FEDB9C" w:rsidR="004D167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D41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0BB928F" w14:textId="77777777" w:rsidR="004D167A" w:rsidRPr="00BE704B" w:rsidRDefault="004D167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F26B7D" w14:textId="575762BD" w:rsidR="004D167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D41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D1277B2" w14:textId="77777777" w:rsidR="004D167A" w:rsidRPr="00BE704B" w:rsidRDefault="004D167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886C6F9" w14:textId="4F025B16" w:rsidR="004D167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D41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4D167A" w:rsidRPr="00B73E7A" w14:paraId="5AB09A06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7AD1EA2D" w14:textId="77777777" w:rsidR="004D167A" w:rsidRPr="00744476" w:rsidRDefault="004D167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6211A9EB" w14:textId="77777777" w:rsidR="004D167A" w:rsidRPr="0074447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167A" w:rsidRPr="00B73E7A" w14:paraId="0B170E83" w14:textId="77777777" w:rsidTr="00433D13">
        <w:tc>
          <w:tcPr>
            <w:tcW w:w="3780" w:type="dxa"/>
            <w:shd w:val="clear" w:color="auto" w:fill="auto"/>
          </w:tcPr>
          <w:p w14:paraId="4411C979" w14:textId="77777777" w:rsidR="004D167A" w:rsidRPr="005A64AC" w:rsidRDefault="004D167A" w:rsidP="005A0632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96AF302" w14:textId="77777777" w:rsidR="004D167A" w:rsidRPr="0033434F" w:rsidRDefault="004D167A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F97B94" w14:textId="77777777" w:rsidR="004D167A" w:rsidRPr="0033434F" w:rsidRDefault="004D167A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06AD4F" w14:textId="77777777" w:rsidR="004D167A" w:rsidRPr="0033434F" w:rsidRDefault="004D167A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33BA05" w14:textId="77777777" w:rsidR="004D167A" w:rsidRPr="00BE704B" w:rsidRDefault="004D167A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741149" w14:textId="77777777" w:rsidR="004D167A" w:rsidRPr="0033434F" w:rsidRDefault="004D167A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C7CB3A" w14:textId="77777777" w:rsidR="004D167A" w:rsidRPr="00BE704B" w:rsidRDefault="004D167A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4CC4244" w14:textId="77777777" w:rsidR="004D167A" w:rsidRPr="0033434F" w:rsidRDefault="004D167A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167A" w:rsidRPr="00B73E7A" w14:paraId="2E65A0E1" w14:textId="77777777" w:rsidTr="00433D13">
        <w:tc>
          <w:tcPr>
            <w:tcW w:w="3780" w:type="dxa"/>
            <w:shd w:val="clear" w:color="auto" w:fill="auto"/>
          </w:tcPr>
          <w:p w14:paraId="0E9468F9" w14:textId="77777777" w:rsidR="004D167A" w:rsidRPr="005A64AC" w:rsidRDefault="004D167A" w:rsidP="00823DC5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70" w:type="dxa"/>
            <w:shd w:val="clear" w:color="auto" w:fill="auto"/>
          </w:tcPr>
          <w:p w14:paraId="6E8BC077" w14:textId="77777777" w:rsidR="004D167A" w:rsidRPr="0033434F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639549" w14:textId="77777777" w:rsidR="004D167A" w:rsidRPr="0033434F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62D554" w14:textId="77777777" w:rsidR="004D167A" w:rsidRPr="0033434F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9EE01F" w14:textId="77777777" w:rsidR="004D167A" w:rsidRPr="00BE704B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08BF41" w14:textId="77777777" w:rsidR="004D167A" w:rsidRPr="0033434F" w:rsidRDefault="004D167A" w:rsidP="00823DC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9E1114" w14:textId="77777777" w:rsidR="004D167A" w:rsidRPr="00BE704B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A021ED5" w14:textId="77777777" w:rsidR="004D167A" w:rsidRPr="0033434F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41A2" w:rsidRPr="00B73E7A" w14:paraId="1C57F56A" w14:textId="77777777" w:rsidTr="00433D13">
        <w:tc>
          <w:tcPr>
            <w:tcW w:w="3780" w:type="dxa"/>
            <w:shd w:val="clear" w:color="auto" w:fill="auto"/>
          </w:tcPr>
          <w:p w14:paraId="0BD9A6DE" w14:textId="77777777" w:rsidR="009D41A2" w:rsidRPr="005A64AC" w:rsidRDefault="009D41A2" w:rsidP="009D41A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7E33EEF" w14:textId="49A2734A" w:rsidR="009D41A2" w:rsidRPr="005A0632" w:rsidRDefault="001C4278" w:rsidP="009D41A2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3,190,500</w:t>
            </w:r>
          </w:p>
        </w:tc>
        <w:tc>
          <w:tcPr>
            <w:tcW w:w="270" w:type="dxa"/>
            <w:shd w:val="clear" w:color="auto" w:fill="auto"/>
          </w:tcPr>
          <w:p w14:paraId="23F217B7" w14:textId="77777777" w:rsidR="009D41A2" w:rsidRDefault="009D41A2" w:rsidP="009D41A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984867F" w14:textId="31648770" w:rsidR="009D41A2" w:rsidRPr="005A0632" w:rsidRDefault="009D41A2" w:rsidP="00174B3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458,104</w:t>
            </w:r>
          </w:p>
        </w:tc>
        <w:tc>
          <w:tcPr>
            <w:tcW w:w="270" w:type="dxa"/>
            <w:shd w:val="clear" w:color="auto" w:fill="auto"/>
          </w:tcPr>
          <w:p w14:paraId="0C2886C3" w14:textId="77777777" w:rsidR="009D41A2" w:rsidRPr="005A0632" w:rsidRDefault="009D41A2" w:rsidP="009D41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C6AB67" w14:textId="5815DA9D" w:rsidR="009D41A2" w:rsidRPr="005A0632" w:rsidRDefault="001C4278" w:rsidP="009D41A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3,149,096</w:t>
            </w:r>
          </w:p>
        </w:tc>
        <w:tc>
          <w:tcPr>
            <w:tcW w:w="270" w:type="dxa"/>
            <w:shd w:val="clear" w:color="auto" w:fill="auto"/>
          </w:tcPr>
          <w:p w14:paraId="25AA499D" w14:textId="77777777" w:rsidR="009D41A2" w:rsidRPr="005A0632" w:rsidRDefault="009D41A2" w:rsidP="009D41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10D6D28C" w14:textId="4EE583D7" w:rsidR="009D41A2" w:rsidRPr="005A0632" w:rsidRDefault="009D41A2" w:rsidP="00174B3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416,701</w:t>
            </w:r>
          </w:p>
        </w:tc>
      </w:tr>
      <w:tr w:rsidR="009D41A2" w:rsidRPr="00B73E7A" w14:paraId="012B56A6" w14:textId="77777777" w:rsidTr="009D41A2">
        <w:tc>
          <w:tcPr>
            <w:tcW w:w="3780" w:type="dxa"/>
            <w:shd w:val="clear" w:color="auto" w:fill="auto"/>
          </w:tcPr>
          <w:p w14:paraId="60328DF0" w14:textId="77777777" w:rsidR="009D41A2" w:rsidRPr="005A64AC" w:rsidRDefault="009D41A2" w:rsidP="009D41A2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170" w:type="dxa"/>
          </w:tcPr>
          <w:p w14:paraId="0E7C08D5" w14:textId="77777777" w:rsidR="009D41A2" w:rsidRPr="0033434F" w:rsidRDefault="009D41A2" w:rsidP="009D41A2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6B8249" w14:textId="77777777" w:rsidR="009D41A2" w:rsidRPr="0033434F" w:rsidRDefault="009D41A2" w:rsidP="009D41A2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271F920" w14:textId="77777777" w:rsidR="009D41A2" w:rsidRPr="0033434F" w:rsidRDefault="009D41A2" w:rsidP="009D41A2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6EE27E" w14:textId="77777777" w:rsidR="009D41A2" w:rsidRPr="00BE704B" w:rsidRDefault="009D41A2" w:rsidP="009D41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F3D982" w14:textId="77777777" w:rsidR="009D41A2" w:rsidRPr="0033434F" w:rsidRDefault="009D41A2" w:rsidP="009D41A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EC49FC" w14:textId="77777777" w:rsidR="009D41A2" w:rsidRPr="00BE704B" w:rsidRDefault="009D41A2" w:rsidP="009D41A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9DF28C0" w14:textId="77777777" w:rsidR="009D41A2" w:rsidRPr="0033434F" w:rsidRDefault="009D41A2" w:rsidP="009D41A2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4278" w:rsidRPr="00B73E7A" w14:paraId="2C0F924F" w14:textId="77777777" w:rsidTr="009D41A2">
        <w:tc>
          <w:tcPr>
            <w:tcW w:w="3780" w:type="dxa"/>
            <w:shd w:val="clear" w:color="auto" w:fill="auto"/>
          </w:tcPr>
          <w:p w14:paraId="73FBF6FC" w14:textId="498DE84B" w:rsidR="001C4278" w:rsidRPr="00A91138" w:rsidRDefault="001C4278" w:rsidP="001C4278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0" w:type="dxa"/>
          </w:tcPr>
          <w:p w14:paraId="243F1610" w14:textId="2C2510AA" w:rsidR="001C4278" w:rsidRPr="0033434F" w:rsidRDefault="001C4278" w:rsidP="001C427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233E28AC" w14:textId="77777777" w:rsidR="001C4278" w:rsidRPr="0033434F" w:rsidRDefault="001C4278" w:rsidP="001C4278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2AB258E" w14:textId="0F5C95D4" w:rsidR="001C4278" w:rsidRPr="00B00DEA" w:rsidRDefault="001C4278" w:rsidP="001C427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1ACC6E9D" w14:textId="77777777" w:rsidR="001C4278" w:rsidRPr="00B00DEA" w:rsidRDefault="001C4278" w:rsidP="001C427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BC2F17" w14:textId="7B7ADF3E" w:rsidR="001C4278" w:rsidRPr="00B00DEA" w:rsidRDefault="001C4278" w:rsidP="001C427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616745B8" w14:textId="77777777" w:rsidR="001C4278" w:rsidRPr="00B00DEA" w:rsidRDefault="001C4278" w:rsidP="001C427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1EA7ECE" w14:textId="4D00F213" w:rsidR="001C4278" w:rsidRPr="00B00DEA" w:rsidRDefault="001C4278" w:rsidP="001C427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0DE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1C4278" w:rsidRPr="00B73E7A" w14:paraId="7D7C496A" w14:textId="77777777" w:rsidTr="009D41A2">
        <w:tc>
          <w:tcPr>
            <w:tcW w:w="3780" w:type="dxa"/>
            <w:shd w:val="clear" w:color="auto" w:fill="auto"/>
          </w:tcPr>
          <w:p w14:paraId="76A7CC62" w14:textId="77777777" w:rsidR="001C4278" w:rsidRPr="00072694" w:rsidRDefault="001C4278" w:rsidP="001C4278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72694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170" w:type="dxa"/>
            <w:shd w:val="clear" w:color="auto" w:fill="auto"/>
          </w:tcPr>
          <w:p w14:paraId="1E58C0A5" w14:textId="1E4549D1" w:rsidR="001C4278" w:rsidRPr="0033434F" w:rsidRDefault="001C4278" w:rsidP="001C427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57,131</w:t>
            </w:r>
          </w:p>
        </w:tc>
        <w:tc>
          <w:tcPr>
            <w:tcW w:w="270" w:type="dxa"/>
            <w:shd w:val="clear" w:color="auto" w:fill="auto"/>
          </w:tcPr>
          <w:p w14:paraId="4DE32E51" w14:textId="77777777" w:rsidR="001C4278" w:rsidRPr="0033434F" w:rsidRDefault="001C4278" w:rsidP="001C427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74B1FE" w14:textId="28844B8D" w:rsidR="001C4278" w:rsidRPr="0033434F" w:rsidRDefault="001C4278" w:rsidP="001C427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97,915</w:t>
            </w:r>
          </w:p>
        </w:tc>
        <w:tc>
          <w:tcPr>
            <w:tcW w:w="270" w:type="dxa"/>
            <w:shd w:val="clear" w:color="auto" w:fill="auto"/>
          </w:tcPr>
          <w:p w14:paraId="5ADD2B92" w14:textId="77777777" w:rsidR="001C4278" w:rsidRPr="00823DC5" w:rsidRDefault="001C4278" w:rsidP="001C4278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DD791F" w14:textId="33D34483" w:rsidR="001C4278" w:rsidRPr="0033434F" w:rsidRDefault="001C4278" w:rsidP="001C427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57,131</w:t>
            </w:r>
          </w:p>
        </w:tc>
        <w:tc>
          <w:tcPr>
            <w:tcW w:w="270" w:type="dxa"/>
            <w:shd w:val="clear" w:color="auto" w:fill="auto"/>
          </w:tcPr>
          <w:p w14:paraId="587C887B" w14:textId="77777777" w:rsidR="001C4278" w:rsidRPr="00823DC5" w:rsidRDefault="001C4278" w:rsidP="001C4278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  <w:shd w:val="clear" w:color="auto" w:fill="auto"/>
          </w:tcPr>
          <w:p w14:paraId="3C8CB804" w14:textId="7D267A5F" w:rsidR="001C4278" w:rsidRPr="0033434F" w:rsidRDefault="001C4278" w:rsidP="001C427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97,915</w:t>
            </w:r>
          </w:p>
        </w:tc>
      </w:tr>
      <w:tr w:rsidR="001C4278" w:rsidRPr="00B73E7A" w14:paraId="67745FA1" w14:textId="77777777" w:rsidTr="009D41A2">
        <w:tc>
          <w:tcPr>
            <w:tcW w:w="3780" w:type="dxa"/>
            <w:shd w:val="clear" w:color="auto" w:fill="auto"/>
          </w:tcPr>
          <w:p w14:paraId="24197127" w14:textId="77777777" w:rsidR="001C4278" w:rsidRPr="005A64AC" w:rsidRDefault="001C4278" w:rsidP="001C4278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16B291" w14:textId="7F072B00" w:rsidR="001C4278" w:rsidRPr="0033434F" w:rsidRDefault="001C4278" w:rsidP="001C427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117,283</w:t>
            </w:r>
          </w:p>
        </w:tc>
        <w:tc>
          <w:tcPr>
            <w:tcW w:w="270" w:type="dxa"/>
            <w:shd w:val="clear" w:color="auto" w:fill="auto"/>
          </w:tcPr>
          <w:p w14:paraId="24CD56DE" w14:textId="77777777" w:rsidR="001C4278" w:rsidRDefault="001C4278" w:rsidP="001C427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8A5597" w14:textId="6F6EE5EF" w:rsidR="001C4278" w:rsidRPr="0033434F" w:rsidRDefault="001C4278" w:rsidP="001C427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117,113</w:t>
            </w:r>
          </w:p>
        </w:tc>
        <w:tc>
          <w:tcPr>
            <w:tcW w:w="270" w:type="dxa"/>
            <w:shd w:val="clear" w:color="auto" w:fill="auto"/>
          </w:tcPr>
          <w:p w14:paraId="7A0284FA" w14:textId="77777777" w:rsidR="001C4278" w:rsidRPr="00BE704B" w:rsidRDefault="001C4278" w:rsidP="001C427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B4663A" w14:textId="4AF81A26" w:rsidR="001C4278" w:rsidRPr="0033434F" w:rsidRDefault="001C4278" w:rsidP="001C427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117,283</w:t>
            </w:r>
          </w:p>
        </w:tc>
        <w:tc>
          <w:tcPr>
            <w:tcW w:w="270" w:type="dxa"/>
            <w:shd w:val="clear" w:color="auto" w:fill="auto"/>
          </w:tcPr>
          <w:p w14:paraId="1CC29F35" w14:textId="77777777" w:rsidR="001C4278" w:rsidRPr="00BE704B" w:rsidRDefault="001C4278" w:rsidP="001C427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1626973" w14:textId="2D2657B8" w:rsidR="001C4278" w:rsidRPr="0033434F" w:rsidRDefault="001C4278" w:rsidP="001C427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117,113</w:t>
            </w:r>
          </w:p>
        </w:tc>
      </w:tr>
      <w:tr w:rsidR="001C4278" w:rsidRPr="00B73E7A" w14:paraId="70DE7F61" w14:textId="77777777" w:rsidTr="009D41A2">
        <w:tc>
          <w:tcPr>
            <w:tcW w:w="3780" w:type="dxa"/>
            <w:shd w:val="clear" w:color="auto" w:fill="auto"/>
            <w:vAlign w:val="bottom"/>
          </w:tcPr>
          <w:p w14:paraId="76859141" w14:textId="77777777" w:rsidR="001C4278" w:rsidRPr="005A64AC" w:rsidRDefault="001C4278" w:rsidP="001C427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26EC9" w14:textId="5B7B9F8B" w:rsidR="001C4278" w:rsidRPr="005A0632" w:rsidRDefault="001C4278" w:rsidP="001C427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174,914</w:t>
            </w:r>
          </w:p>
        </w:tc>
        <w:tc>
          <w:tcPr>
            <w:tcW w:w="270" w:type="dxa"/>
            <w:shd w:val="clear" w:color="auto" w:fill="auto"/>
          </w:tcPr>
          <w:p w14:paraId="2D00FEBF" w14:textId="77777777" w:rsidR="001C4278" w:rsidRDefault="001C4278" w:rsidP="001C427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9A441" w14:textId="70CAB11E" w:rsidR="001C4278" w:rsidRPr="005A0632" w:rsidRDefault="001C4278" w:rsidP="001C427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215,528</w:t>
            </w:r>
          </w:p>
        </w:tc>
        <w:tc>
          <w:tcPr>
            <w:tcW w:w="270" w:type="dxa"/>
            <w:shd w:val="clear" w:color="auto" w:fill="auto"/>
          </w:tcPr>
          <w:p w14:paraId="305F144D" w14:textId="77777777" w:rsidR="001C4278" w:rsidRPr="005A0632" w:rsidRDefault="001C4278" w:rsidP="001C427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A9AC6" w14:textId="2B10055D" w:rsidR="001C4278" w:rsidRPr="005A0632" w:rsidRDefault="001C4278" w:rsidP="001C427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174,914</w:t>
            </w:r>
          </w:p>
        </w:tc>
        <w:tc>
          <w:tcPr>
            <w:tcW w:w="270" w:type="dxa"/>
            <w:shd w:val="clear" w:color="auto" w:fill="auto"/>
          </w:tcPr>
          <w:p w14:paraId="28307EBD" w14:textId="77777777" w:rsidR="001C4278" w:rsidRPr="005A0632" w:rsidRDefault="001C4278" w:rsidP="001C427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AE635" w14:textId="207ED56A" w:rsidR="001C4278" w:rsidRPr="00504200" w:rsidRDefault="001C4278" w:rsidP="001C427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42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215,528</w:t>
            </w:r>
          </w:p>
        </w:tc>
      </w:tr>
    </w:tbl>
    <w:p w14:paraId="22C99D4F" w14:textId="77777777" w:rsidR="005A0632" w:rsidRPr="002D5AE1" w:rsidRDefault="005A0632" w:rsidP="002D5AE1">
      <w:pPr>
        <w:pStyle w:val="Bo-Blankline"/>
      </w:pPr>
    </w:p>
    <w:p w14:paraId="643EB08D" w14:textId="77777777" w:rsidR="006052F9" w:rsidRPr="006A4F6E" w:rsidRDefault="006052F9" w:rsidP="006052F9">
      <w:pPr>
        <w:spacing w:line="240" w:lineRule="auto"/>
        <w:ind w:firstLine="540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สัญญาซื้อขาย</w:t>
      </w: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ไฟฟ้า</w:t>
      </w:r>
    </w:p>
    <w:p w14:paraId="540802BD" w14:textId="77777777" w:rsidR="006052F9" w:rsidRPr="00A845E6" w:rsidRDefault="006052F9" w:rsidP="002D5AE1">
      <w:pPr>
        <w:pStyle w:val="Bo-Blankline"/>
        <w:rPr>
          <w:highlight w:val="yellow"/>
        </w:rPr>
      </w:pPr>
    </w:p>
    <w:p w14:paraId="525DED9E" w14:textId="407924B9" w:rsidR="00532DC1" w:rsidRPr="00E44B80" w:rsidRDefault="00532DC1" w:rsidP="00182596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E44B80">
        <w:rPr>
          <w:rFonts w:asciiTheme="majorBidi" w:hAnsiTheme="majorBidi" w:cstheme="majorBidi"/>
          <w:sz w:val="30"/>
          <w:szCs w:val="30"/>
        </w:rPr>
        <w:t xml:space="preserve">Non-Firm </w:t>
      </w:r>
      <w:r w:rsidRPr="00E44B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เป็นระยะเวลา </w:t>
      </w:r>
      <w:r w:rsidR="006145CD" w:rsidRPr="006145CD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และเมื่อสิ้นสุดอายุสัญญา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ลง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หากคู่สัญญาฝ่ายใดประสงค์จะต่ออายุสัญญา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ออกไป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ต้องแจ้งเป็นหนังสือล่วงหน้าไม่น้อยกว่า</w:t>
      </w:r>
      <w:r w:rsidRPr="00E44B80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145CD" w:rsidRPr="006145CD">
        <w:rPr>
          <w:rFonts w:asciiTheme="majorBidi" w:hAnsiTheme="majorBidi" w:cstheme="majorBidi"/>
          <w:bCs/>
          <w:sz w:val="30"/>
          <w:szCs w:val="30"/>
          <w:lang w:val="en-US"/>
        </w:rPr>
        <w:t>30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วัน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ก่อนครบกำหนดอายุสัญญา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และให้สัญญามีอายุต่อไปอีกคราวละ </w:t>
      </w:r>
      <w:r w:rsidR="006145CD" w:rsidRPr="006145CD">
        <w:rPr>
          <w:rFonts w:asciiTheme="majorBidi" w:hAnsiTheme="majorBidi" w:cstheme="majorBidi"/>
          <w:bCs/>
          <w:sz w:val="30"/>
          <w:szCs w:val="30"/>
          <w:lang w:val="en-US"/>
        </w:rPr>
        <w:t>5</w:t>
      </w:r>
      <w:r w:rsidR="000D2247">
        <w:rPr>
          <w:rFonts w:asciiTheme="majorBidi" w:hAnsiTheme="majorBidi" w:cstheme="majorBidi"/>
          <w:b/>
          <w:sz w:val="30"/>
          <w:szCs w:val="30"/>
          <w:cs/>
        </w:rPr>
        <w:t xml:space="preserve"> ปี ตามสัญญาดังกล่าว บริษัท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ได้รับค่าส่วนเพิ่มราคารับซื้อไฟฟ้า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Cs/>
          <w:sz w:val="30"/>
          <w:szCs w:val="30"/>
        </w:rPr>
        <w:t>(Adder)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6145CD" w:rsidRPr="006145CD">
        <w:rPr>
          <w:rFonts w:asciiTheme="majorBidi" w:hAnsiTheme="majorBidi" w:cstheme="majorBidi"/>
          <w:bCs/>
          <w:sz w:val="30"/>
          <w:szCs w:val="30"/>
          <w:lang w:val="en-US"/>
        </w:rPr>
        <w:t>7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D2247">
        <w:rPr>
          <w:rFonts w:asciiTheme="majorBidi" w:hAnsiTheme="majorBidi" w:cstheme="majorBidi"/>
          <w:b/>
          <w:sz w:val="30"/>
          <w:szCs w:val="30"/>
          <w:cs/>
        </w:rPr>
        <w:t>ปี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เพิ่มเติมจากอัตราค่าพลังงานไฟฟ้าพื้นฐาน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กับการไฟฟ้าฝ่ายผลิตแห่งประเทศไทย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ดังนี้</w:t>
      </w:r>
    </w:p>
    <w:p w14:paraId="7871A1E2" w14:textId="2B074878" w:rsidR="00CD17E0" w:rsidRDefault="00CD17E0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  <w:r>
        <w:rPr>
          <w:sz w:val="24"/>
          <w:szCs w:val="24"/>
        </w:rPr>
        <w:br w:type="page"/>
      </w: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180322" w:rsidRPr="00435338" w14:paraId="4DCF019A" w14:textId="77777777" w:rsidTr="001803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C700" w14:textId="77777777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1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20092" w14:textId="77777777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CDC5F" w14:textId="77777777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180322" w:rsidRPr="00435338" w14:paraId="163F06A3" w14:textId="77777777" w:rsidTr="001803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7D49AA" w14:textId="7BE369CC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6145CD"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6145CD"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B4A1" w14:textId="5CEBC5FD" w:rsidR="00180322" w:rsidRPr="004259F7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17555" w14:textId="0734CEC0" w:rsidR="00180322" w:rsidRPr="00435338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180322" w:rsidRPr="00435338" w14:paraId="5821E3C9" w14:textId="77777777" w:rsidTr="001803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5D01" w14:textId="749113E0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6145CD"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6145CD"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B545" w14:textId="77777777" w:rsidR="00180322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A103F6" w14:textId="77777777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180322" w:rsidRPr="00435338" w14:paraId="7BF7453C" w14:textId="77777777" w:rsidTr="001803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C73AF" w14:textId="1B573A02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6145CD"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6145CD"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6145CD"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B5FF" w14:textId="54A97EF4" w:rsidR="00180322" w:rsidRPr="004259F7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8E509" w14:textId="7A4E9738" w:rsidR="00180322" w:rsidRPr="00435338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180322" w:rsidRPr="00435338" w14:paraId="41C68550" w14:textId="77777777" w:rsidTr="001803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0D20" w14:textId="52D807A9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6145CD"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6145CD"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6145CD"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680F" w14:textId="77777777" w:rsidR="00180322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80BC5A" w14:textId="77777777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180322" w:rsidRPr="00435338" w14:paraId="137EE583" w14:textId="77777777" w:rsidTr="001803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25E0" w14:textId="318E4295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6145CD"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6145CD"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AFE16" w14:textId="6A0F45D2" w:rsidR="00180322" w:rsidRPr="004259F7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B24146" w14:textId="740072A1" w:rsidR="00180322" w:rsidRPr="00435338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bookmarkEnd w:id="1"/>
    </w:tbl>
    <w:p w14:paraId="07F5F0C1" w14:textId="42DDD090" w:rsidR="00C45541" w:rsidRDefault="00C45541" w:rsidP="00F02A8F">
      <w:pPr>
        <w:pStyle w:val="Bo-Blankline"/>
        <w:rPr>
          <w:cs/>
        </w:rPr>
      </w:pPr>
    </w:p>
    <w:p w14:paraId="652F2669" w14:textId="5CE16C39" w:rsidR="00955C67" w:rsidRPr="000D45CE" w:rsidRDefault="00955C67" w:rsidP="00F02A8F">
      <w:pPr>
        <w:pStyle w:val="Caption"/>
      </w:pPr>
      <w:r w:rsidRPr="000D45CE">
        <w:rPr>
          <w:rFonts w:hint="cs"/>
          <w:cs/>
        </w:rPr>
        <w:t>คดีฟ้องร้อง</w:t>
      </w:r>
    </w:p>
    <w:p w14:paraId="4F01BDFE" w14:textId="10E299B6" w:rsidR="00955C67" w:rsidRPr="000D45CE" w:rsidRDefault="00955C67" w:rsidP="00F02A8F">
      <w:pPr>
        <w:pStyle w:val="Bo-Blankline"/>
        <w:rPr>
          <w:lang w:val="en-US"/>
        </w:rPr>
      </w:pPr>
    </w:p>
    <w:p w14:paraId="40CC926A" w14:textId="77777777" w:rsidR="00E222A5" w:rsidRPr="00937EE5" w:rsidRDefault="00E222A5" w:rsidP="00F02A8F">
      <w:pPr>
        <w:pStyle w:val="Ang15"/>
        <w:rPr>
          <w:rFonts w:asciiTheme="majorBidi" w:hAnsiTheme="majorBidi" w:cstheme="majorBidi"/>
        </w:rPr>
      </w:pPr>
      <w:r w:rsidRPr="00937EE5">
        <w:rPr>
          <w:rFonts w:asciiTheme="majorBidi" w:hAnsiTheme="majorBidi" w:cstheme="majorBidi"/>
          <w:cs/>
        </w:rPr>
        <w:t xml:space="preserve">เมื่อวันที่ </w:t>
      </w:r>
      <w:r w:rsidRPr="00937EE5">
        <w:rPr>
          <w:rFonts w:asciiTheme="majorBidi" w:hAnsiTheme="majorBidi" w:cstheme="majorBidi"/>
          <w:lang w:val="en-US"/>
        </w:rPr>
        <w:t>16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ธันวาคม </w:t>
      </w:r>
      <w:r w:rsidRPr="00937EE5">
        <w:rPr>
          <w:rFonts w:asciiTheme="majorBidi" w:hAnsiTheme="majorBidi" w:cstheme="majorBidi"/>
          <w:lang w:val="en-US"/>
        </w:rPr>
        <w:t>2562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เอกชนรวม </w:t>
      </w:r>
      <w:r w:rsidRPr="00937EE5">
        <w:rPr>
          <w:rFonts w:asciiTheme="majorBidi" w:hAnsiTheme="majorBidi" w:cstheme="majorBidi"/>
          <w:lang w:val="en-US"/>
        </w:rPr>
        <w:t>222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937EE5">
        <w:rPr>
          <w:rFonts w:asciiTheme="majorBidi" w:hAnsiTheme="majorBidi" w:cstheme="majorBidi"/>
          <w:lang w:val="en-US"/>
        </w:rPr>
        <w:t>5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937EE5">
        <w:rPr>
          <w:rFonts w:asciiTheme="majorBidi" w:hAnsiTheme="majorBidi" w:cstheme="majorBidi"/>
          <w:lang w:val="en-US"/>
        </w:rPr>
        <w:t>5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937EE5">
        <w:rPr>
          <w:rFonts w:asciiTheme="majorBidi" w:hAnsiTheme="majorBidi" w:cstheme="majorBidi"/>
        </w:rPr>
        <w:t xml:space="preserve">EHIA) </w:t>
      </w:r>
      <w:r w:rsidRPr="00937EE5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937EE5">
        <w:rPr>
          <w:rFonts w:asciiTheme="majorBidi" w:hAnsiTheme="majorBidi" w:cstheme="majorBidi"/>
          <w:lang w:val="en-US"/>
        </w:rPr>
        <w:t>150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937EE5">
        <w:rPr>
          <w:rFonts w:asciiTheme="majorBidi" w:hAnsiTheme="majorBidi" w:cstheme="majorBidi"/>
          <w:lang w:val="en-US"/>
        </w:rPr>
        <w:t>150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0319C6CD" w14:textId="77777777" w:rsidR="00E222A5" w:rsidRPr="00937EE5" w:rsidRDefault="00E222A5" w:rsidP="00F02A8F">
      <w:pPr>
        <w:pStyle w:val="Bo-Blankline"/>
      </w:pPr>
    </w:p>
    <w:p w14:paraId="0EEC553B" w14:textId="77777777" w:rsidR="00E222A5" w:rsidRPr="00937EE5" w:rsidRDefault="00E222A5" w:rsidP="00F02A8F">
      <w:pPr>
        <w:pStyle w:val="Ang15"/>
        <w:rPr>
          <w:rFonts w:asciiTheme="majorBidi" w:hAnsiTheme="majorBidi" w:cstheme="majorBidi"/>
        </w:rPr>
      </w:pPr>
      <w:r w:rsidRPr="00937EE5">
        <w:rPr>
          <w:rFonts w:asciiTheme="majorBidi" w:hAnsiTheme="majorBidi" w:cstheme="majorBidi"/>
          <w:cs/>
        </w:rPr>
        <w:t xml:space="preserve">เมื่อวันที่ </w:t>
      </w:r>
      <w:r w:rsidRPr="00937EE5">
        <w:rPr>
          <w:rFonts w:asciiTheme="majorBidi" w:hAnsiTheme="majorBidi" w:cstheme="majorBidi"/>
          <w:lang w:val="en-US"/>
        </w:rPr>
        <w:t>25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ธันวาคม </w:t>
      </w:r>
      <w:r w:rsidRPr="00937EE5">
        <w:rPr>
          <w:rFonts w:asciiTheme="majorBidi" w:hAnsiTheme="majorBidi" w:cstheme="majorBidi"/>
          <w:lang w:val="en-US"/>
        </w:rPr>
        <w:t>2562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937EE5">
        <w:rPr>
          <w:rFonts w:asciiTheme="majorBidi" w:hAnsiTheme="majorBidi" w:cstheme="majorBidi"/>
          <w:lang w:val="en-US"/>
        </w:rPr>
        <w:t>28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มกราคม </w:t>
      </w:r>
      <w:r w:rsidRPr="00937EE5">
        <w:rPr>
          <w:rFonts w:asciiTheme="majorBidi" w:hAnsiTheme="majorBidi" w:cstheme="majorBidi"/>
          <w:lang w:val="en-US"/>
        </w:rPr>
        <w:t>2563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1B8E791A" w14:textId="77777777" w:rsidR="00E222A5" w:rsidRPr="00937EE5" w:rsidRDefault="00E222A5" w:rsidP="00F02A8F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43C89B8F" w14:textId="77777777" w:rsidR="00E222A5" w:rsidRPr="00937EE5" w:rsidRDefault="00E222A5" w:rsidP="00F02A8F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ขณะนี้อยู่ระหว่างการพิจารณาของศาล</w:t>
      </w:r>
    </w:p>
    <w:p w14:paraId="020490DF" w14:textId="77777777" w:rsidR="00E222A5" w:rsidRPr="00937EE5" w:rsidRDefault="00E222A5" w:rsidP="00F02A8F">
      <w:pPr>
        <w:pStyle w:val="Bo-Blankline"/>
      </w:pPr>
    </w:p>
    <w:p w14:paraId="04367F46" w14:textId="77777777" w:rsidR="00E222A5" w:rsidRPr="00937EE5" w:rsidRDefault="00E222A5" w:rsidP="00F02A8F">
      <w:pPr>
        <w:pStyle w:val="Bo-Blankline"/>
        <w:rPr>
          <w:sz w:val="30"/>
          <w:szCs w:val="30"/>
          <w:cs/>
          <w:lang w:val="en-US"/>
        </w:rPr>
      </w:pPr>
      <w:r w:rsidRPr="00937EE5">
        <w:rPr>
          <w:rFonts w:hint="cs"/>
          <w:sz w:val="30"/>
          <w:szCs w:val="30"/>
          <w:cs/>
        </w:rPr>
        <w:t xml:space="preserve">เมื่อวันที่ </w:t>
      </w:r>
      <w:r w:rsidRPr="00937EE5">
        <w:rPr>
          <w:sz w:val="30"/>
          <w:szCs w:val="30"/>
          <w:lang w:val="en-US"/>
        </w:rPr>
        <w:t xml:space="preserve">7 </w:t>
      </w:r>
      <w:r w:rsidRPr="00937EE5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937EE5">
        <w:rPr>
          <w:sz w:val="30"/>
          <w:szCs w:val="30"/>
          <w:lang w:val="en-US"/>
        </w:rPr>
        <w:t xml:space="preserve">2563 </w:t>
      </w:r>
      <w:r w:rsidRPr="00937EE5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937EE5">
        <w:rPr>
          <w:sz w:val="30"/>
          <w:szCs w:val="30"/>
          <w:lang w:val="en-US"/>
        </w:rPr>
        <w:t xml:space="preserve">5 </w:t>
      </w:r>
      <w:r w:rsidRPr="00937EE5">
        <w:rPr>
          <w:rFonts w:hint="cs"/>
          <w:sz w:val="30"/>
          <w:szCs w:val="30"/>
          <w:cs/>
          <w:lang w:val="en-US"/>
        </w:rPr>
        <w:t xml:space="preserve">ให้บริษัทเพื่อทำคำให้การเพิ่มเติมยื่นศาลภายในระยะเวลาที่กำหนด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937EE5">
        <w:rPr>
          <w:sz w:val="30"/>
          <w:szCs w:val="30"/>
          <w:lang w:val="en-US"/>
        </w:rPr>
        <w:t xml:space="preserve">12 </w:t>
      </w:r>
      <w:r w:rsidRPr="00937EE5">
        <w:rPr>
          <w:rFonts w:hint="cs"/>
          <w:sz w:val="30"/>
          <w:szCs w:val="30"/>
          <w:cs/>
          <w:lang w:val="en-US"/>
        </w:rPr>
        <w:t xml:space="preserve">มีนาคม </w:t>
      </w:r>
      <w:r w:rsidRPr="00937EE5">
        <w:rPr>
          <w:sz w:val="30"/>
          <w:szCs w:val="30"/>
          <w:lang w:val="en-US"/>
        </w:rPr>
        <w:t xml:space="preserve">2564 </w:t>
      </w:r>
      <w:r w:rsidRPr="00937EE5">
        <w:rPr>
          <w:rFonts w:hint="cs"/>
          <w:sz w:val="30"/>
          <w:szCs w:val="30"/>
          <w:cs/>
          <w:lang w:val="en-US"/>
        </w:rPr>
        <w:t>แล้ว ขณะนี้อยู่ระหว่างการพิจารณาของศาล</w:t>
      </w:r>
    </w:p>
    <w:p w14:paraId="39BD661E" w14:textId="77777777" w:rsidR="00E222A5" w:rsidRPr="00937EE5" w:rsidRDefault="00E222A5" w:rsidP="00F02A8F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32035486" w14:textId="50A0867A" w:rsidR="00E222A5" w:rsidRDefault="00E222A5" w:rsidP="00F02A8F">
      <w:pPr>
        <w:pStyle w:val="Ang15"/>
        <w:rPr>
          <w:rFonts w:asciiTheme="majorBidi" w:hAnsiTheme="majorBidi" w:cstheme="majorBidi"/>
        </w:rPr>
      </w:pPr>
      <w:r w:rsidRPr="00937EE5">
        <w:rPr>
          <w:rFonts w:asciiTheme="majorBidi" w:hAnsiTheme="majorBidi" w:cstheme="majorBidi"/>
          <w:cs/>
        </w:rPr>
        <w:t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</w:t>
      </w:r>
      <w:r w:rsidRPr="00937EE5">
        <w:rPr>
          <w:rFonts w:asciiTheme="majorBidi" w:hAnsiTheme="majorBidi" w:cstheme="majorBidi"/>
          <w:cs/>
        </w:rPr>
        <w:lastRenderedPageBreak/>
        <w:t xml:space="preserve">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937EE5">
        <w:rPr>
          <w:rFonts w:asciiTheme="majorBidi" w:hAnsiTheme="majorBidi" w:cstheme="majorBidi"/>
          <w:lang w:val="en-US"/>
        </w:rPr>
        <w:t>222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3953C765" w14:textId="5E1535B2" w:rsidR="00A63599" w:rsidRPr="00A63599" w:rsidRDefault="00A63599" w:rsidP="00F02A8F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4AF612DA" w14:textId="77777777" w:rsidR="00A63599" w:rsidRDefault="00A63599" w:rsidP="00A63599">
      <w:pPr>
        <w:pStyle w:val="Caption"/>
        <w:tabs>
          <w:tab w:val="clear" w:pos="540"/>
        </w:tabs>
      </w:pPr>
      <w:r w:rsidRPr="00A02C18">
        <w:rPr>
          <w:cs/>
        </w:rPr>
        <w:t>เหตุการณ์ภายหลังรอบระยะเวลารายงาน</w:t>
      </w:r>
    </w:p>
    <w:p w14:paraId="5D3E23F0" w14:textId="77777777" w:rsidR="00A63599" w:rsidRPr="00A63599" w:rsidRDefault="00A63599" w:rsidP="00A63599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33F599DC" w14:textId="77777777" w:rsidR="00A63599" w:rsidRPr="00A02C18" w:rsidRDefault="00A63599" w:rsidP="00A6359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02C1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A02C1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A02C1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02C18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ที่ประชุมคณะกรรมการบริษัท ครั้งที่ </w:t>
      </w:r>
      <w:r w:rsidRPr="00A02C18">
        <w:rPr>
          <w:rFonts w:asciiTheme="majorBidi" w:hAnsiTheme="majorBidi" w:cstheme="majorBidi"/>
          <w:sz w:val="30"/>
          <w:szCs w:val="30"/>
          <w:lang w:val="en-US"/>
        </w:rPr>
        <w:t xml:space="preserve">2/2565 </w:t>
      </w:r>
      <w:r w:rsidRPr="00A02C18">
        <w:rPr>
          <w:rFonts w:asciiTheme="majorBidi" w:hAnsiTheme="majorBidi" w:cstheme="majorBidi"/>
          <w:sz w:val="30"/>
          <w:szCs w:val="30"/>
          <w:cs/>
          <w:lang w:val="en-US"/>
        </w:rPr>
        <w:t>ได้มีมติให้เสนอต่อที่ประชุมสามัญ</w:t>
      </w:r>
      <w:r>
        <w:rPr>
          <w:rFonts w:asciiTheme="majorBidi" w:hAnsiTheme="majorBidi" w:cstheme="majorBidi"/>
          <w:sz w:val="30"/>
          <w:szCs w:val="30"/>
          <w:lang w:val="en-US"/>
        </w:rPr>
        <w:br/>
      </w:r>
      <w:r w:rsidRPr="00A02C1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ผู้ถือหุ้นประจำปี </w:t>
      </w:r>
      <w:r w:rsidRPr="00A02C18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A02C1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เพื่อพิจารณาให้ความเห็นชอบการจ่ายเงินปันผลจากผลการดำเนินงานประจำปี </w:t>
      </w:r>
      <w:r w:rsidRPr="00A02C18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>
        <w:rPr>
          <w:rFonts w:asciiTheme="majorBidi" w:hAnsiTheme="majorBidi" w:cstheme="majorBidi"/>
          <w:sz w:val="30"/>
          <w:szCs w:val="30"/>
          <w:lang w:val="en-US"/>
        </w:rPr>
        <w:br/>
      </w:r>
      <w:r w:rsidRPr="00A02C18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ในอัตราหุ้นละ </w:t>
      </w:r>
      <w:r w:rsidRPr="00A02C18">
        <w:rPr>
          <w:rFonts w:asciiTheme="majorBidi" w:hAnsiTheme="majorBidi" w:cstheme="majorBidi"/>
          <w:sz w:val="30"/>
          <w:szCs w:val="30"/>
          <w:lang w:val="en-US"/>
        </w:rPr>
        <w:t xml:space="preserve">0.25 </w:t>
      </w:r>
      <w:r w:rsidRPr="00A02C1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เป็นจำนวนเงินรวม </w:t>
      </w:r>
      <w:r w:rsidRPr="00A02C18">
        <w:rPr>
          <w:rFonts w:asciiTheme="majorBidi" w:hAnsiTheme="majorBidi" w:cstheme="majorBidi"/>
          <w:sz w:val="30"/>
          <w:szCs w:val="30"/>
          <w:lang w:val="en-US"/>
        </w:rPr>
        <w:t>2,100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</w:t>
      </w:r>
      <w:r w:rsidRPr="00A02C18">
        <w:rPr>
          <w:rFonts w:asciiTheme="majorBidi" w:hAnsiTheme="majorBidi" w:cstheme="majorBidi"/>
          <w:sz w:val="30"/>
          <w:szCs w:val="30"/>
          <w:cs/>
          <w:lang w:val="en-US"/>
        </w:rPr>
        <w:t>บาท หรือคิดเป็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นร้อยละ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50.10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ของกำไรสุทธิประจำปี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โดยบริษัทได้จ่ายเงินปันผลระหว่างกาลจากกำไรสะสมจนถึงวันที่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ในอัตราหุ้นละ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0.12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</w:t>
      </w:r>
      <w:r>
        <w:rPr>
          <w:rFonts w:asciiTheme="majorBidi" w:hAnsiTheme="majorBidi" w:cstheme="majorBidi"/>
          <w:sz w:val="30"/>
          <w:szCs w:val="30"/>
          <w:lang w:val="en-US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เป็นจำนวนเงินรวม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1,008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ล้านบาทแล้ว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จึงคงเหลือเงินปันผลที่ต้องจ่ายเพิ่มอีก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0.13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บาทต่อหุ้น คิดเป็นจำนวนเงินรวม </w:t>
      </w:r>
      <w:r>
        <w:rPr>
          <w:rFonts w:asciiTheme="majorBidi" w:hAnsiTheme="majorBidi" w:cstheme="majorBidi"/>
          <w:sz w:val="30"/>
          <w:szCs w:val="30"/>
          <w:lang w:val="en-US"/>
        </w:rPr>
        <w:t>1,092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โดยจ่ายกำไรจากผลการดำเนินงานสำหรับงวดวันที่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ถึงวันที่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โดยกำหนดรายชื่อผู้ถือหุ้นที่มีสิทธิได้รับเงินปันผลในวันที่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และกำหนดจ่ายเงินปันผลในวันที่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br/>
        <w:t xml:space="preserve">12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FA03F33" w14:textId="0F8C7B4D" w:rsidR="002F0EBE" w:rsidRPr="00075A7F" w:rsidRDefault="002F0EBE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</w:p>
    <w:p w14:paraId="5C70AB04" w14:textId="23E99ACD" w:rsidR="004401F7" w:rsidRPr="005B4B7E" w:rsidRDefault="002F0EBE" w:rsidP="004401F7">
      <w:pPr>
        <w:pStyle w:val="Caption"/>
      </w:pPr>
      <w:r w:rsidRPr="005B4B7E">
        <w:rPr>
          <w:rFonts w:hint="cs"/>
          <w:cs/>
        </w:rPr>
        <w:t>เรื่องอื่น</w:t>
      </w:r>
    </w:p>
    <w:p w14:paraId="6E201049" w14:textId="5F1DB242" w:rsidR="00955C67" w:rsidRDefault="00955C67" w:rsidP="005F5A10">
      <w:pPr>
        <w:pStyle w:val="Bo-Blankline"/>
        <w:rPr>
          <w:lang w:val="en-US"/>
        </w:rPr>
      </w:pPr>
    </w:p>
    <w:p w14:paraId="0A1B9DEB" w14:textId="77777777" w:rsidR="00E222A5" w:rsidRPr="0022236C" w:rsidRDefault="00E222A5" w:rsidP="00023672">
      <w:pPr>
        <w:pStyle w:val="Bo-Blankline"/>
        <w:numPr>
          <w:ilvl w:val="0"/>
          <w:numId w:val="28"/>
        </w:numPr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บริษัทได้ซื้อที่ดิน ณ อำเภอจะนะ จังหวัดสงขลา เพื่อพัฒนาโครงการเมืองต้นแบบ “สามเหลี่ยมมั่นคง มั่งคั่ง ยั่งยืน”ไปสู่เมืองต้นแบบที่ </w:t>
      </w:r>
      <w:r>
        <w:rPr>
          <w:rFonts w:asciiTheme="majorBidi" w:hAnsiTheme="majorBidi"/>
          <w:spacing w:val="-2"/>
          <w:sz w:val="30"/>
          <w:szCs w:val="30"/>
        </w:rPr>
        <w:t>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อำเภอจะนะ จังหวัดสงขลา ในฐานะเมืองอุตสาหกรรมแห่งอนาคตตามนโยบายของรัฐบาลที่จะพัฒนาและบริหารพื้นที่ชายแดนภาคใต้เพื่อความสงบและมั่นคงของประเทศ โดยคณะรัฐมนตรีเห็นชอบตามที่ศูนย์อำนวยการบริหารจังหวัดชายแดนภายใต้ (“ศอ.บต”) เสนอกำหนดให้พื้นที่อำเภอจะนะ จังหวัดสงขลา เป็นเขตเศรษฐกิจพิเศษภาคใต้เป็นการเฉพาะกิจตามพระราชบัญญัติการบริหารราชการ จัดการชายแดนภาคใต้ พ.ศ. </w:t>
      </w:r>
      <w:r>
        <w:rPr>
          <w:rFonts w:asciiTheme="majorBidi" w:hAnsiTheme="majorBidi"/>
          <w:spacing w:val="-2"/>
          <w:sz w:val="30"/>
          <w:szCs w:val="30"/>
        </w:rPr>
        <w:t>2553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และให้บริษัทเสนอแผนดำเนินการโครงการมูลค่าการลงทุน </w:t>
      </w:r>
      <w:r>
        <w:rPr>
          <w:rFonts w:asciiTheme="majorBidi" w:hAnsiTheme="majorBidi"/>
          <w:spacing w:val="-2"/>
          <w:sz w:val="30"/>
          <w:szCs w:val="30"/>
        </w:rPr>
        <w:t>396,000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ล้านบาท เพื่อให้มีการกระจายความเจริญไปสู่ภูมิภาค สร้างอาชีพแก่ประชาชนในพื้นที่ และเพื่อก่อให้เกิดประโยชน์ทางเศรษฐกิจ ต่อมาเมื่อวันที่ </w:t>
      </w:r>
      <w:r>
        <w:rPr>
          <w:rFonts w:asciiTheme="majorBidi" w:hAnsiTheme="majorBidi"/>
          <w:spacing w:val="-2"/>
          <w:sz w:val="30"/>
          <w:szCs w:val="30"/>
        </w:rPr>
        <w:t>7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spacing w:val="-2"/>
          <w:sz w:val="30"/>
          <w:szCs w:val="30"/>
        </w:rPr>
        <w:t>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คณะรัฐมนตรีได้มีมติเห็นชอบในการพัฒนาโครงการดังกล่าว และให้ ศอ.บต. และหน่วยงานที่เกี่ยวข้องดำเนินการ</w:t>
      </w:r>
    </w:p>
    <w:p w14:paraId="6085FDE3" w14:textId="77777777" w:rsidR="00E222A5" w:rsidRPr="0022236C" w:rsidRDefault="00E222A5" w:rsidP="00E222A5">
      <w:pPr>
        <w:pStyle w:val="Bo-Blankline"/>
        <w:jc w:val="thaiDistribute"/>
        <w:rPr>
          <w:rFonts w:asciiTheme="majorBidi" w:hAnsiTheme="majorBidi"/>
          <w:spacing w:val="-2"/>
        </w:rPr>
      </w:pPr>
    </w:p>
    <w:p w14:paraId="586E1FB1" w14:textId="77777777" w:rsidR="00A63599" w:rsidRDefault="00A63599">
      <w:pPr>
        <w:spacing w:line="240" w:lineRule="auto"/>
        <w:rPr>
          <w:rFonts w:asciiTheme="majorBidi" w:hAnsiTheme="majorBidi"/>
          <w:spacing w:val="-2"/>
          <w:sz w:val="30"/>
          <w:szCs w:val="30"/>
          <w:cs/>
          <w:lang w:eastAsia="x-none"/>
        </w:rPr>
      </w:pPr>
      <w:r>
        <w:rPr>
          <w:rFonts w:asciiTheme="majorBidi" w:hAnsiTheme="majorBidi"/>
          <w:spacing w:val="-2"/>
          <w:sz w:val="30"/>
          <w:szCs w:val="30"/>
          <w:cs/>
        </w:rPr>
        <w:br w:type="page"/>
      </w:r>
    </w:p>
    <w:p w14:paraId="0F69CC2D" w14:textId="53C21A0C" w:rsidR="00E222A5" w:rsidRPr="0051637A" w:rsidRDefault="00E222A5" w:rsidP="00023672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lastRenderedPageBreak/>
        <w:t xml:space="preserve">เมื่อวันที่ </w:t>
      </w:r>
      <w:r>
        <w:rPr>
          <w:rFonts w:asciiTheme="majorBidi" w:hAnsiTheme="majorBidi"/>
          <w:spacing w:val="-2"/>
          <w:sz w:val="30"/>
          <w:szCs w:val="30"/>
        </w:rPr>
        <w:t>6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pacing w:val="-2"/>
          <w:sz w:val="30"/>
          <w:szCs w:val="30"/>
        </w:rPr>
        <w:t>2563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ศอ.บต. ได้มีหนังสือถึงบริษัทแจ้งให้บริษัททราบว่า ศอ.บต. ได้เสนอให้คณะกรรมการยุทธศาสตร์ด้านการพัฒนาจังหวัดชายแดนภาคใต้ (“กพต.”) พิจารณาให้ความเห็นชอบด้วยแล้ว ตามการประชุมกพต. ครั้งที่ </w:t>
      </w:r>
      <w:r>
        <w:rPr>
          <w:rFonts w:asciiTheme="majorBidi" w:hAnsiTheme="majorBidi"/>
          <w:spacing w:val="-2"/>
          <w:sz w:val="30"/>
          <w:szCs w:val="30"/>
        </w:rPr>
        <w:t>1/2562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/>
          <w:spacing w:val="-2"/>
          <w:sz w:val="30"/>
          <w:szCs w:val="30"/>
        </w:rPr>
        <w:t>31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ตุลาคม </w:t>
      </w:r>
      <w:r>
        <w:rPr>
          <w:rFonts w:asciiTheme="majorBidi" w:hAnsiTheme="majorBidi"/>
          <w:spacing w:val="-2"/>
          <w:sz w:val="30"/>
          <w:szCs w:val="30"/>
        </w:rPr>
        <w:t>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และเสนอคณะรัฐมนตรีรับทราบและเห็นชอบแล้ว เมื่อวันที่ </w:t>
      </w:r>
      <w:r>
        <w:rPr>
          <w:rFonts w:asciiTheme="majorBidi" w:hAnsiTheme="majorBidi"/>
          <w:spacing w:val="-2"/>
          <w:sz w:val="30"/>
          <w:szCs w:val="30"/>
        </w:rPr>
        <w:t>21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ในขณะนี้ ศอ.บต. ได้ประสานให้หน่วยงานที่เกี่ยวข้องกับแผนการลงทุนภาคเอกชน ได้ไปดำเนินการต่อไป อาทิ กรมโยธาธิการและผังเมือง กระทรวงมหาดไทย และองค์การบริหารจังหวัดสงขลา พิจารณาดำเนินการปรับเปลี่ยนผังการใช้ประโยชน์ที่ดิน ให้สอดรับการลงทุนพัฒนาโครงการตามแผนลงทุนเร่งด่วนของเอกชน และกระทรวงพลังงาน พิจารณาสนับสนุนกำลังผลิตไฟฟ้าให้เพียงพอต่อการพัฒนาอุตสาหกรรมในแผนพัฒนากำลังผลิตไฟฟ้าของประเทศ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Power Development Plan)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ที่จะต้องปรับปรุงใหม่ตามมติคณะรัฐมนตรี (ครม.) ให้หน่วยงานของรัฐ (สำนักงานคณะกรรมการกำกับกิจการพลังงานหรือ กกพ.) อนุมัติให้หน่วยงานของรัฐ (กฟผ.) รับซื้อไฟฟ้าจากภาคเอกชนซึ่งหมายถึงบริษัททีพีไอ โพลีน เพาเวอร์ จำกัด (มหาชน) ซึ่งเป็นผู้ลงทุนในกิจการโรงไฟฟ้า </w:t>
      </w:r>
      <w:r>
        <w:rPr>
          <w:rFonts w:asciiTheme="majorBidi" w:hAnsiTheme="majorBidi"/>
          <w:spacing w:val="-2"/>
          <w:sz w:val="30"/>
          <w:szCs w:val="30"/>
        </w:rPr>
        <w:t>3,700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ในพื้นที่เมืองต้นแบบอุตสาหกรรมก้าวหน้าแห่งอนาคตที่อนุมัติเปลี่ยนสีพื้นที่จากสีเขียวเป็นสีม่วง ที่ อ.จะนะ จ.สงขลา </w:t>
      </w:r>
      <w:r w:rsidRPr="0051637A">
        <w:rPr>
          <w:rFonts w:asciiTheme="majorBidi" w:hAnsiTheme="majorBidi"/>
          <w:sz w:val="30"/>
          <w:szCs w:val="30"/>
          <w:cs/>
        </w:rPr>
        <w:t>รวมทั้งมีข้อบังคับให้ภาคเอกชนมีหน้าที่ต้องดำเนินการศึกษาผลกระทบสิ่งแวดล้อม (</w:t>
      </w:r>
      <w:r w:rsidRPr="0051637A">
        <w:rPr>
          <w:rFonts w:asciiTheme="majorBidi" w:hAnsiTheme="majorBidi"/>
          <w:sz w:val="30"/>
          <w:szCs w:val="30"/>
        </w:rPr>
        <w:t xml:space="preserve">Environment Impact Assessment : EIA) </w:t>
      </w:r>
      <w:r w:rsidRPr="0051637A">
        <w:rPr>
          <w:rFonts w:asciiTheme="majorBidi" w:hAnsiTheme="majorBidi"/>
          <w:sz w:val="30"/>
          <w:szCs w:val="30"/>
          <w:cs/>
        </w:rPr>
        <w:t>และหรือ การศึกษาผลกระทบสิ่งแวดล้อมและสุขภาพ (</w:t>
      </w:r>
      <w:r w:rsidRPr="0051637A">
        <w:rPr>
          <w:rFonts w:asciiTheme="majorBidi" w:hAnsiTheme="majorBidi"/>
          <w:sz w:val="30"/>
          <w:szCs w:val="30"/>
        </w:rPr>
        <w:t xml:space="preserve">Environment and Health Impact Assessment : EHIA) </w:t>
      </w:r>
      <w:r w:rsidRPr="0051637A">
        <w:rPr>
          <w:rFonts w:asciiTheme="majorBidi" w:hAnsiTheme="majorBidi"/>
          <w:sz w:val="30"/>
          <w:szCs w:val="30"/>
          <w:cs/>
        </w:rPr>
        <w:t xml:space="preserve">แล้วแต่กรณี เพื่อให้เกิดการพัฒนาไปพร้อมกันในปี พ.ศ. </w:t>
      </w:r>
      <w:r w:rsidRPr="0051637A">
        <w:rPr>
          <w:rFonts w:asciiTheme="majorBidi" w:hAnsiTheme="majorBidi"/>
          <w:sz w:val="30"/>
          <w:szCs w:val="30"/>
        </w:rPr>
        <w:t>2564</w:t>
      </w:r>
      <w:r w:rsidRPr="0051637A">
        <w:rPr>
          <w:rFonts w:asciiTheme="majorBidi" w:hAnsiTheme="majorBidi"/>
          <w:sz w:val="30"/>
          <w:szCs w:val="30"/>
          <w:cs/>
        </w:rPr>
        <w:t xml:space="preserve"> เป็นต้นไป</w:t>
      </w:r>
    </w:p>
    <w:p w14:paraId="68CAA499" w14:textId="77777777" w:rsidR="00E222A5" w:rsidRPr="0051637A" w:rsidRDefault="00E222A5" w:rsidP="00E222A5">
      <w:pPr>
        <w:pStyle w:val="Bo-Blankline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41198202" w14:textId="23F343EC" w:rsidR="00E222A5" w:rsidRPr="0022236C" w:rsidRDefault="00E222A5" w:rsidP="00023672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>ศอ.บต ได้ทำการประเมินสิ่งแวดล้อมระดับยุทธศาสตร์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Strategic Environmental Assessment : SEA)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ตามหลักการของสำนักงานสภาพัฒนาการเศรษฐกิจและสังคมแห่งชาติ (สศช.) อันเป็นกระบวนการที่เป็นระบบเพื่อสนับสนุนการตัดสินใจในการกำหนดนโยบายแผนหรือแผนงานโดยให้ความสำคัญกับการมีส่วนร่วมและ</w:t>
      </w:r>
      <w:r w:rsidR="00023672"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การบูรณาการด้านเศรษฐกิจ สังคม และสิ่งแวดล้อมอย่างสมดุล ซึ่งนำไปใช้ในการวางแผนเพื่อให้เกิดการพัฒนาที่ยั่งยืน โดยมีคณะกรรมการยุทธศาสตร์ด้านการพัฒนาจังหวัดชายแดนภาคใต้ (กพต.) อันมีนายกรัฐมนตรีเป็นประธานและรองนายกรัฐมนตรี พลเอกประวิตร วงษ์สุวรรณ เป็นผู้รับมอบอำนาจทำการแทนนายกรัฐมนตรี </w:t>
      </w:r>
      <w:r w:rsidR="00023672"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เป็นหน่วยงานเจ้าของแผนงานทำ 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SEA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มีมติเห็นชอบกับโครงการของบริษัทและครม.มีมติรับทราบ ซึ่งถือว่าเป็นมติครม.เห็นชอบกับโครงการตามแผน แผนงาน นโยบายสามเหลี่ยมมั่นคงมั่งคั่งยั่งยืนของกพต. นอกจากนี้กพต.มีมติให้เร่งรัดให้กรมโยธาธิการให้ทำการเปลี่ยนพื้นที่สีเขียวเป็นสีม่วง กระทรวงพลังงาน กกพ. และหน่วยงานรัฐวิสาหกิจให้จัดการทำ สัญญาซื้อขายไฟฟ้า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Power Purchase Agreement : PPA)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ให้เสร็จโดยเร็ว (ภายในเดือนมีนาคม </w:t>
      </w:r>
      <w:r>
        <w:rPr>
          <w:rFonts w:asciiTheme="majorBidi" w:hAnsiTheme="majorBidi"/>
          <w:spacing w:val="-2"/>
          <w:sz w:val="30"/>
          <w:szCs w:val="30"/>
        </w:rPr>
        <w:t>2564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) และก็เป็นหน้าที่ของบริษัท ที่ต้องทำ 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EIA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หรือ </w:t>
      </w:r>
      <w:r w:rsidRPr="0022236C">
        <w:rPr>
          <w:rFonts w:asciiTheme="majorBidi" w:hAnsiTheme="majorBidi"/>
          <w:spacing w:val="-2"/>
          <w:sz w:val="30"/>
          <w:szCs w:val="30"/>
        </w:rPr>
        <w:t>EHIA</w:t>
      </w:r>
    </w:p>
    <w:p w14:paraId="0A9D6D4F" w14:textId="77777777" w:rsidR="00E222A5" w:rsidRPr="0051637A" w:rsidRDefault="00E222A5" w:rsidP="00023672">
      <w:pPr>
        <w:pStyle w:val="Bo-Blankline"/>
        <w:ind w:left="900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5477165C" w14:textId="65AA1D95" w:rsidR="00E222A5" w:rsidRDefault="00E222A5" w:rsidP="00023672">
      <w:pPr>
        <w:pStyle w:val="Bo-Blankline"/>
        <w:ind w:left="90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ทั้งนี้ กรณีการประสานงานมวลชน ภาคประชาชน ภาคประชาสังคมในพื้นที่ </w:t>
      </w:r>
      <w:r w:rsidRPr="00D67C92">
        <w:rPr>
          <w:rFonts w:asciiTheme="majorBidi" w:hAnsiTheme="majorBidi"/>
          <w:spacing w:val="-2"/>
          <w:sz w:val="30"/>
          <w:szCs w:val="30"/>
          <w:lang w:val="en-US"/>
        </w:rPr>
        <w:t>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ตำบล ของอำเภอ จะนะ จังหวัดสงขลา ขอให้บริษัทประสานงานและทำงานอย่างใกล้ชิดร่วมกับคณะทำงานตามที่ ศอ.บต. จัดตั้งตามข้อเสนอของประชาชนในพื้นที่เพื่อรองรับกระบวนการทำงานของภาคเอกชนผ่านพลังภาคประชาชน เพื่อให้การทำงานมีความเป็นเอกภาพ เกิดประโยชน์ต่อการพัฒนาพื้นที่และการพัฒนาประชาชนอย่างแท้จริงและเป็นไปตามเป้าหมายของโครงการที่ต้องการให้อำเภอจะนะ จังหวัดสงขลา เป็นพื้นที่เศรษฐกิจเฉพาะที่มีความสมบูรณ์ ครบ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lastRenderedPageBreak/>
        <w:t>วงจรและเป็นกลไกสำคัญขับเคลื่อนการพัฒนาเศรษฐกิจทั้งระบบครบวงจรของอนุภูมิภาคใต้ตอนล่าง ที่สามารถเชื่อมโยงไปยังพื้นที่จังหวัดชายแดนภาคใต้ และภูมิภาคอื่น ๆ ของประเทศไทยและประเทศเพื่อนบ้าน รวมทั้งยังเชื่อมโยงการพัฒนาเศรษฐกิจไปยังประเทศอื่น ๆ ทั่วโลก อันจะทำให้จังหวัดชายแดนภาคใต้มีพื้นที่ปลอดภัยมากขึ้น ซึ่งจะเป็นส่วนสำคัญของการสนับสนุนการแก้ไขปัญหาความไม่สงบในจังหวัดชายแดนภาคใต้ สามารถรองรับการพัฒนาเศรษฐกิจและสังคมในระยะยาวต่อไปได้ เช่นเดียวกับภูมิภาคอื่น ๆ ของประเทศไทยต่อไป และขอให้บริษัทดำเนินการในส่วนที่เกี่ยวข้อง</w:t>
      </w:r>
      <w:r w:rsidRPr="009034FC">
        <w:rPr>
          <w:rFonts w:asciiTheme="majorBidi" w:hAnsiTheme="majorBidi"/>
          <w:spacing w:val="2"/>
          <w:sz w:val="30"/>
          <w:szCs w:val="30"/>
          <w:cs/>
        </w:rPr>
        <w:t>ให้เป็นไปตามแนวทางตามกฏหมาย มติคณะรัฐมนตรี ระเบียบ คำสั่ง แนวทางปฏิบัติของส่วนราชการอย่างเคร่งครัดด้วย</w:t>
      </w:r>
    </w:p>
    <w:p w14:paraId="77A1BD22" w14:textId="77777777" w:rsidR="00E222A5" w:rsidRPr="0051637A" w:rsidRDefault="00E222A5" w:rsidP="00023672">
      <w:pPr>
        <w:pStyle w:val="Bo-Blankline"/>
        <w:ind w:left="900"/>
        <w:jc w:val="thaiDistribute"/>
        <w:rPr>
          <w:rFonts w:asciiTheme="majorBidi" w:hAnsiTheme="majorBidi"/>
          <w:spacing w:val="2"/>
          <w:sz w:val="16"/>
          <w:szCs w:val="16"/>
          <w:cs/>
        </w:rPr>
      </w:pPr>
    </w:p>
    <w:p w14:paraId="12E1A8E8" w14:textId="4BAE2264" w:rsidR="00E222A5" w:rsidRDefault="00E222A5" w:rsidP="00023672">
      <w:pPr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pacing w:val="-2"/>
          <w:sz w:val="30"/>
          <w:szCs w:val="30"/>
        </w:rPr>
        <w:t>25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องค์การบริหารส่วนจังหวัดสงขลา ได้ประกาศให้บริษัทเป็นผู้ชนะการเสนอราคา จัดหาเอกชนร่วมลงทุนก่อสร้างและบริหารจัดการระบบกำจัดขยะมูลฝอย องค์การบริหารส่วนจังหวัดสงขลา โดยวิธีการประกวดราคา ได้รับผลตอบแทนในรูปค่ากำจัดขยะมูลฝอย </w:t>
      </w:r>
      <w:r>
        <w:rPr>
          <w:rFonts w:asciiTheme="majorBidi" w:hAnsiTheme="majorBidi"/>
          <w:spacing w:val="-2"/>
          <w:sz w:val="30"/>
          <w:szCs w:val="30"/>
        </w:rPr>
        <w:t>400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บาทต่อตัน (ปรับขึ้นร้อยละ </w:t>
      </w:r>
      <w:r>
        <w:rPr>
          <w:rFonts w:asciiTheme="majorBidi" w:hAnsiTheme="majorBidi"/>
          <w:spacing w:val="-2"/>
          <w:sz w:val="30"/>
          <w:szCs w:val="30"/>
        </w:rPr>
        <w:t>10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ทุก ๆ </w:t>
      </w:r>
      <w:r>
        <w:rPr>
          <w:rFonts w:asciiTheme="majorBidi" w:hAnsiTheme="majorBidi"/>
          <w:spacing w:val="-2"/>
          <w:sz w:val="30"/>
          <w:szCs w:val="30"/>
        </w:rPr>
        <w:t>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ปี) และได้รับรายได้จากค่าขายไฟฟ้าจากการกำจัดขยะมูลฝอยตามสัญญาซื้อขายไฟฟ้า </w:t>
      </w:r>
      <w:r>
        <w:rPr>
          <w:rFonts w:asciiTheme="majorBidi" w:hAnsiTheme="majorBidi"/>
          <w:spacing w:val="-2"/>
          <w:sz w:val="30"/>
          <w:szCs w:val="30"/>
        </w:rPr>
        <w:t>7.92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</w:t>
      </w:r>
      <w:r w:rsidR="00023672"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เป็นระยะเวลา </w:t>
      </w:r>
      <w:r>
        <w:rPr>
          <w:rFonts w:asciiTheme="majorBidi" w:hAnsiTheme="majorBidi"/>
          <w:spacing w:val="-2"/>
          <w:sz w:val="30"/>
          <w:szCs w:val="30"/>
        </w:rPr>
        <w:t>20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 ในอัตรา</w:t>
      </w:r>
      <w:r w:rsidR="00EA264E">
        <w:rPr>
          <w:rFonts w:asciiTheme="majorBidi" w:hAnsi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t>5.78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บาทต่อหน่วย สำหรับ </w:t>
      </w:r>
      <w:r>
        <w:rPr>
          <w:rFonts w:asciiTheme="majorBidi" w:hAnsiTheme="majorBidi"/>
          <w:spacing w:val="-2"/>
          <w:sz w:val="30"/>
          <w:szCs w:val="30"/>
        </w:rPr>
        <w:t>8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ปีแรก และ </w:t>
      </w:r>
      <w:r>
        <w:rPr>
          <w:rFonts w:asciiTheme="majorBidi" w:hAnsiTheme="majorBidi"/>
          <w:spacing w:val="-2"/>
          <w:sz w:val="30"/>
          <w:szCs w:val="30"/>
        </w:rPr>
        <w:t xml:space="preserve">5.08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บาทต่อหน่วย สำหรับ </w:t>
      </w:r>
      <w:r>
        <w:rPr>
          <w:rFonts w:asciiTheme="majorBidi" w:hAnsiTheme="majorBidi"/>
          <w:spacing w:val="-2"/>
          <w:sz w:val="30"/>
          <w:szCs w:val="30"/>
        </w:rPr>
        <w:t>12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ปีถัดไป</w:t>
      </w:r>
    </w:p>
    <w:p w14:paraId="761980F4" w14:textId="77777777" w:rsidR="00E222A5" w:rsidRPr="000E6339" w:rsidRDefault="00E222A5" w:rsidP="00023672">
      <w:pPr>
        <w:ind w:left="900"/>
        <w:jc w:val="thaiDistribute"/>
        <w:rPr>
          <w:rFonts w:asciiTheme="majorBidi" w:hAnsiTheme="majorBidi"/>
          <w:spacing w:val="-2"/>
          <w:sz w:val="20"/>
          <w:szCs w:val="20"/>
        </w:rPr>
      </w:pPr>
    </w:p>
    <w:p w14:paraId="599ED22F" w14:textId="243140FF" w:rsidR="006E62B1" w:rsidRDefault="00E222A5" w:rsidP="00023672">
      <w:pPr>
        <w:ind w:left="900"/>
        <w:jc w:val="thaiDistribute"/>
        <w:rPr>
          <w:sz w:val="30"/>
          <w:szCs w:val="30"/>
        </w:rPr>
      </w:pPr>
      <w:r>
        <w:rPr>
          <w:rFonts w:asciiTheme="majorBidi" w:hAnsiTheme="majorBidi" w:hint="cs"/>
          <w:spacing w:val="-2"/>
          <w:sz w:val="30"/>
          <w:szCs w:val="30"/>
          <w:cs/>
        </w:rPr>
        <w:t>ต่อมาเมื่อวันที่</w:t>
      </w:r>
      <w:r>
        <w:rPr>
          <w:rFonts w:asciiTheme="majorBidi" w:hAnsiTheme="majorBidi"/>
          <w:spacing w:val="-2"/>
          <w:sz w:val="30"/>
          <w:szCs w:val="30"/>
          <w:lang w:val="en-US"/>
        </w:rPr>
        <w:t xml:space="preserve"> 29 </w:t>
      </w:r>
      <w:r>
        <w:rPr>
          <w:rFonts w:asciiTheme="majorBidi" w:hAnsiTheme="majorBidi" w:hint="cs"/>
          <w:spacing w:val="-2"/>
          <w:sz w:val="30"/>
          <w:szCs w:val="30"/>
          <w:cs/>
          <w:lang w:val="en-US"/>
        </w:rPr>
        <w:t xml:space="preserve">กันยายน </w:t>
      </w:r>
      <w:r>
        <w:rPr>
          <w:rFonts w:asciiTheme="majorBidi" w:hAnsiTheme="majorBidi"/>
          <w:spacing w:val="-2"/>
          <w:sz w:val="30"/>
          <w:szCs w:val="30"/>
          <w:lang w:val="en-US"/>
        </w:rPr>
        <w:t xml:space="preserve">2564 </w:t>
      </w:r>
      <w:r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บริษัท ได้ลงนามในสัญญาให้เอกชนลงทุนก่อสร้างและบริหารจัดการขยะ</w:t>
      </w:r>
      <w:r w:rsidR="00023672">
        <w:rPr>
          <w:rFonts w:asciiTheme="majorBidi" w:hAnsiTheme="majorBidi"/>
          <w:spacing w:val="-2"/>
          <w:sz w:val="30"/>
          <w:szCs w:val="30"/>
          <w:lang w:val="en-US"/>
        </w:rPr>
        <w:br/>
      </w:r>
      <w:r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มูลฝอยกับองค์การบริหารส่วนจังหวัดสงขลา</w:t>
      </w:r>
    </w:p>
    <w:p w14:paraId="10973EB9" w14:textId="77777777" w:rsidR="00A63599" w:rsidRPr="00A63599" w:rsidRDefault="00A63599" w:rsidP="00023672">
      <w:pPr>
        <w:ind w:left="900"/>
        <w:jc w:val="thaiDistribute"/>
        <w:rPr>
          <w:rFonts w:asciiTheme="majorBidi" w:hAnsiTheme="majorBidi" w:cstheme="majorBidi"/>
          <w:spacing w:val="-2"/>
          <w:sz w:val="20"/>
          <w:szCs w:val="20"/>
          <w:lang w:val="en-US"/>
        </w:rPr>
      </w:pPr>
    </w:p>
    <w:p w14:paraId="1CC4AD99" w14:textId="2C15BD6A" w:rsidR="001763F6" w:rsidRDefault="001763F6" w:rsidP="001763F6">
      <w:pPr>
        <w:pStyle w:val="Bo-Blankline"/>
        <w:numPr>
          <w:ilvl w:val="0"/>
          <w:numId w:val="28"/>
        </w:numPr>
        <w:ind w:left="900"/>
        <w:jc w:val="thaiDistribute"/>
        <w:rPr>
          <w:sz w:val="30"/>
          <w:szCs w:val="30"/>
        </w:rPr>
      </w:pPr>
      <w:r w:rsidRPr="001763F6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="00333758">
        <w:rPr>
          <w:rFonts w:asciiTheme="majorBidi" w:hAnsiTheme="majorBidi"/>
          <w:spacing w:val="-2"/>
          <w:sz w:val="30"/>
          <w:szCs w:val="30"/>
        </w:rPr>
        <w:br/>
      </w:r>
      <w:r w:rsidRPr="001763F6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1763F6">
        <w:rPr>
          <w:sz w:val="30"/>
          <w:szCs w:val="30"/>
        </w:rPr>
        <w:t xml:space="preserve">T-VER) </w:t>
      </w:r>
      <w:r w:rsidRPr="001763F6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14B0F25" w14:textId="77777777" w:rsidR="001763F6" w:rsidRPr="001763F6" w:rsidRDefault="001763F6" w:rsidP="001763F6">
      <w:pPr>
        <w:pStyle w:val="Bo-Blankline"/>
        <w:ind w:left="900"/>
        <w:jc w:val="thaiDistribute"/>
      </w:pPr>
    </w:p>
    <w:p w14:paraId="4044794F" w14:textId="457A347D" w:rsidR="001763F6" w:rsidRDefault="001763F6" w:rsidP="001763F6">
      <w:pPr>
        <w:pStyle w:val="Bo-Blankline"/>
        <w:ind w:left="900"/>
        <w:jc w:val="thaiDistribute"/>
        <w:rPr>
          <w:sz w:val="30"/>
          <w:szCs w:val="30"/>
        </w:rPr>
      </w:pPr>
      <w:r w:rsidRPr="001763F6">
        <w:rPr>
          <w:sz w:val="30"/>
          <w:szCs w:val="30"/>
          <w:cs/>
        </w:rPr>
        <w:t xml:space="preserve">ณ สิ้นปี </w:t>
      </w:r>
      <w:r w:rsidR="00333758">
        <w:rPr>
          <w:sz w:val="30"/>
          <w:szCs w:val="30"/>
        </w:rPr>
        <w:t>2564</w:t>
      </w:r>
      <w:r w:rsidRPr="001763F6">
        <w:rPr>
          <w:sz w:val="30"/>
          <w:szCs w:val="30"/>
          <w:cs/>
        </w:rPr>
        <w:t xml:space="preserve"> บริษัทได้รับการขึ้นทะเบียนจาก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="00333758">
        <w:rPr>
          <w:sz w:val="30"/>
          <w:szCs w:val="30"/>
        </w:rPr>
        <w:t>82</w:t>
      </w:r>
      <w:r w:rsidRPr="001763F6">
        <w:rPr>
          <w:sz w:val="30"/>
          <w:szCs w:val="30"/>
          <w:cs/>
        </w:rPr>
        <w:t>,</w:t>
      </w:r>
      <w:r w:rsidR="00333758">
        <w:rPr>
          <w:sz w:val="30"/>
          <w:szCs w:val="30"/>
        </w:rPr>
        <w:t>056</w:t>
      </w:r>
      <w:r w:rsidRPr="001763F6">
        <w:rPr>
          <w:sz w:val="30"/>
          <w:szCs w:val="30"/>
          <w:cs/>
        </w:rPr>
        <w:t xml:space="preserve"> ตันคาร์บอนไดออกไซด์เทียบเท่า และมีจำนวนคงเหลือ </w:t>
      </w:r>
      <w:r w:rsidR="00333758">
        <w:rPr>
          <w:sz w:val="30"/>
          <w:szCs w:val="30"/>
        </w:rPr>
        <w:t>59</w:t>
      </w:r>
      <w:r w:rsidRPr="001763F6">
        <w:rPr>
          <w:sz w:val="30"/>
          <w:szCs w:val="30"/>
          <w:cs/>
        </w:rPr>
        <w:t>,</w:t>
      </w:r>
      <w:r w:rsidR="00333758">
        <w:rPr>
          <w:sz w:val="30"/>
          <w:szCs w:val="30"/>
        </w:rPr>
        <w:t>526</w:t>
      </w:r>
      <w:r w:rsidRPr="001763F6">
        <w:rPr>
          <w:sz w:val="30"/>
          <w:szCs w:val="30"/>
          <w:cs/>
        </w:rPr>
        <w:t xml:space="preserve"> </w:t>
      </w:r>
      <w:r w:rsidR="00333758">
        <w:rPr>
          <w:sz w:val="30"/>
          <w:szCs w:val="30"/>
        </w:rPr>
        <w:br/>
      </w:r>
      <w:r w:rsidRPr="001763F6">
        <w:rPr>
          <w:sz w:val="30"/>
          <w:szCs w:val="30"/>
          <w:cs/>
        </w:rPr>
        <w:t xml:space="preserve">ตันคาร์บอนไดออกไซด์เทียบเท่า (ภายหลังการขายคาร์บอนเครดิตจำนวน </w:t>
      </w:r>
      <w:r w:rsidR="00333758">
        <w:rPr>
          <w:sz w:val="30"/>
          <w:szCs w:val="30"/>
        </w:rPr>
        <w:t>22</w:t>
      </w:r>
      <w:r w:rsidRPr="001763F6">
        <w:rPr>
          <w:sz w:val="30"/>
          <w:szCs w:val="30"/>
          <w:cs/>
        </w:rPr>
        <w:t>,</w:t>
      </w:r>
      <w:r w:rsidR="00333758">
        <w:rPr>
          <w:sz w:val="30"/>
          <w:szCs w:val="30"/>
        </w:rPr>
        <w:t>530</w:t>
      </w:r>
      <w:r w:rsidRPr="001763F6">
        <w:rPr>
          <w:sz w:val="30"/>
          <w:szCs w:val="30"/>
          <w:cs/>
        </w:rPr>
        <w:t xml:space="preserve"> ตันคาร์บอนไดออกไซด์เทียบเท่า) และอยู่ระหว่างการขึ้นทะเบียนจาก อบก. เพื่อรับรองปริมาณก๊าซเรือนกระจกที่ลดลง (คาร์บอนเครดิต) สำหรับช่วงระยะเวลาตั้งแต่วันที่ </w:t>
      </w:r>
      <w:r w:rsidR="00333758">
        <w:rPr>
          <w:sz w:val="30"/>
          <w:szCs w:val="30"/>
        </w:rPr>
        <w:t>1</w:t>
      </w:r>
      <w:r w:rsidRPr="001763F6">
        <w:rPr>
          <w:sz w:val="30"/>
          <w:szCs w:val="30"/>
          <w:cs/>
        </w:rPr>
        <w:t xml:space="preserve"> พฤษภาคม </w:t>
      </w:r>
      <w:r w:rsidR="00333758">
        <w:rPr>
          <w:sz w:val="30"/>
          <w:szCs w:val="30"/>
        </w:rPr>
        <w:t>2560</w:t>
      </w:r>
      <w:r w:rsidRPr="001763F6">
        <w:rPr>
          <w:sz w:val="30"/>
          <w:szCs w:val="30"/>
          <w:cs/>
        </w:rPr>
        <w:t xml:space="preserve"> ถึง </w:t>
      </w:r>
      <w:r w:rsidR="00333758">
        <w:rPr>
          <w:sz w:val="30"/>
          <w:szCs w:val="30"/>
        </w:rPr>
        <w:t>31</w:t>
      </w:r>
      <w:r w:rsidRPr="001763F6">
        <w:rPr>
          <w:sz w:val="30"/>
          <w:szCs w:val="30"/>
          <w:cs/>
        </w:rPr>
        <w:t xml:space="preserve"> ธันวาคม </w:t>
      </w:r>
      <w:r w:rsidR="00333758">
        <w:rPr>
          <w:sz w:val="30"/>
          <w:szCs w:val="30"/>
        </w:rPr>
        <w:t>2563</w:t>
      </w:r>
      <w:r w:rsidRPr="001763F6">
        <w:rPr>
          <w:sz w:val="30"/>
          <w:szCs w:val="30"/>
          <w:cs/>
        </w:rPr>
        <w:t xml:space="preserve"> อีกจำนวน </w:t>
      </w:r>
      <w:r w:rsidR="00333758">
        <w:rPr>
          <w:sz w:val="30"/>
          <w:szCs w:val="30"/>
        </w:rPr>
        <w:t>709</w:t>
      </w:r>
      <w:r w:rsidRPr="001763F6">
        <w:rPr>
          <w:sz w:val="30"/>
          <w:szCs w:val="30"/>
          <w:cs/>
        </w:rPr>
        <w:t>,</w:t>
      </w:r>
      <w:r w:rsidR="00333758">
        <w:rPr>
          <w:sz w:val="30"/>
          <w:szCs w:val="30"/>
        </w:rPr>
        <w:t>752</w:t>
      </w:r>
      <w:r w:rsidRPr="001763F6">
        <w:rPr>
          <w:sz w:val="30"/>
          <w:szCs w:val="30"/>
          <w:cs/>
        </w:rPr>
        <w:t xml:space="preserve"> </w:t>
      </w:r>
      <w:r w:rsidR="00333758">
        <w:rPr>
          <w:sz w:val="30"/>
          <w:szCs w:val="30"/>
        </w:rPr>
        <w:br/>
      </w:r>
      <w:r w:rsidRPr="001763F6">
        <w:rPr>
          <w:sz w:val="30"/>
          <w:szCs w:val="30"/>
          <w:cs/>
        </w:rPr>
        <w:t>ตันคาร์บอนไดออกไซด์เทียบเท่า</w:t>
      </w:r>
    </w:p>
    <w:p w14:paraId="6C556F73" w14:textId="77777777" w:rsidR="001763F6" w:rsidRPr="001763F6" w:rsidRDefault="001763F6" w:rsidP="001763F6">
      <w:pPr>
        <w:pStyle w:val="Bo-Blankline"/>
        <w:ind w:left="900"/>
        <w:jc w:val="thaiDistribute"/>
      </w:pPr>
    </w:p>
    <w:p w14:paraId="2D86BF18" w14:textId="01A502F8" w:rsidR="00A02C18" w:rsidRDefault="001763F6" w:rsidP="001763F6">
      <w:pPr>
        <w:pStyle w:val="Bo-Blankline"/>
        <w:ind w:left="900"/>
        <w:jc w:val="thaiDistribute"/>
        <w:rPr>
          <w:sz w:val="30"/>
          <w:szCs w:val="30"/>
        </w:rPr>
      </w:pPr>
      <w:r w:rsidRPr="001763F6">
        <w:rPr>
          <w:sz w:val="30"/>
          <w:szCs w:val="30"/>
          <w:cs/>
        </w:rPr>
        <w:t xml:space="preserve">ในปี </w:t>
      </w:r>
      <w:r w:rsidR="00333758">
        <w:rPr>
          <w:sz w:val="30"/>
          <w:szCs w:val="30"/>
        </w:rPr>
        <w:t>2564</w:t>
      </w:r>
      <w:r w:rsidRPr="001763F6">
        <w:rPr>
          <w:sz w:val="30"/>
          <w:szCs w:val="30"/>
          <w:cs/>
        </w:rPr>
        <w:t xml:space="preserve"> บริษัทได้รับขยะทุกประเภทรวมทั้งสิ้น </w:t>
      </w:r>
      <w:r w:rsidR="00333758">
        <w:rPr>
          <w:sz w:val="30"/>
          <w:szCs w:val="30"/>
        </w:rPr>
        <w:t>2</w:t>
      </w:r>
      <w:r w:rsidRPr="001763F6">
        <w:rPr>
          <w:sz w:val="30"/>
          <w:szCs w:val="30"/>
          <w:cs/>
        </w:rPr>
        <w:t>.</w:t>
      </w:r>
      <w:r w:rsidR="00333758">
        <w:rPr>
          <w:sz w:val="30"/>
          <w:szCs w:val="30"/>
        </w:rPr>
        <w:t>19</w:t>
      </w:r>
      <w:r w:rsidRPr="001763F6">
        <w:rPr>
          <w:sz w:val="30"/>
          <w:szCs w:val="30"/>
          <w:cs/>
        </w:rPr>
        <w:t xml:space="preserve"> ล้านตัน มาใช้เป็นเชื้อเพลิงในโรงไฟฟ้าของบริษัทและ</w:t>
      </w:r>
      <w:r w:rsidRPr="00333758">
        <w:rPr>
          <w:spacing w:val="-4"/>
          <w:sz w:val="30"/>
          <w:szCs w:val="30"/>
          <w:cs/>
        </w:rPr>
        <w:t>ในโรงปูนซิเมนต์ของบริษัท ทีพีไอ โพลีน จำกัด (มหาชน) ซึ่งสามารถลดการปล่อยก๊าซเรือนกระจก (คาร์บอน</w:t>
      </w:r>
      <w:r w:rsidR="00333758">
        <w:rPr>
          <w:spacing w:val="-4"/>
          <w:sz w:val="30"/>
          <w:szCs w:val="30"/>
        </w:rPr>
        <w:br/>
      </w:r>
      <w:r w:rsidRPr="00333758">
        <w:rPr>
          <w:spacing w:val="-4"/>
          <w:sz w:val="30"/>
          <w:szCs w:val="30"/>
          <w:cs/>
        </w:rPr>
        <w:t>รีดักชั่น)</w:t>
      </w:r>
      <w:r w:rsidRPr="001763F6">
        <w:rPr>
          <w:sz w:val="30"/>
          <w:szCs w:val="30"/>
          <w:cs/>
        </w:rPr>
        <w:t xml:space="preserve"> จากการฝังกลบได้ประมาณ </w:t>
      </w:r>
      <w:r w:rsidR="00333758">
        <w:rPr>
          <w:sz w:val="30"/>
          <w:szCs w:val="30"/>
        </w:rPr>
        <w:t>5</w:t>
      </w:r>
      <w:r w:rsidRPr="001763F6">
        <w:rPr>
          <w:sz w:val="30"/>
          <w:szCs w:val="30"/>
          <w:cs/>
        </w:rPr>
        <w:t>.</w:t>
      </w:r>
      <w:r w:rsidR="00333758">
        <w:rPr>
          <w:sz w:val="30"/>
          <w:szCs w:val="30"/>
        </w:rPr>
        <w:t>08</w:t>
      </w:r>
      <w:r w:rsidRPr="001763F6">
        <w:rPr>
          <w:sz w:val="30"/>
          <w:szCs w:val="30"/>
          <w:cs/>
        </w:rPr>
        <w:t xml:space="preserve"> ล้านตันคาร์บอนไดออกไซค์เทียบเท่า โครงการใหม่นี้ บริษัทกำลังขึ้นทะเบียนกับ อบก. เพื่อรับรองปริมาณก๊าซเรือนกระจกที่ลดลง</w:t>
      </w:r>
    </w:p>
    <w:sectPr w:rsidR="00A02C18" w:rsidSect="009A49D4">
      <w:pgSz w:w="11909" w:h="16834" w:code="9"/>
      <w:pgMar w:top="691" w:right="1152" w:bottom="576" w:left="1152" w:header="706" w:footer="706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18A232" w14:textId="77777777" w:rsidR="00DA23F7" w:rsidRDefault="00DA23F7">
      <w:r>
        <w:separator/>
      </w:r>
    </w:p>
  </w:endnote>
  <w:endnote w:type="continuationSeparator" w:id="0">
    <w:p w14:paraId="23563CE1" w14:textId="77777777" w:rsidR="00DA23F7" w:rsidRDefault="00DA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30"/>
        <w:szCs w:val="30"/>
      </w:rPr>
      <w:id w:val="-2077193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37B8BF56" w14:textId="77777777" w:rsidR="00130895" w:rsidRPr="00013021" w:rsidRDefault="0013089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1302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1302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1302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13021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6145CD">
          <w:rPr>
            <w:rFonts w:asciiTheme="majorBidi" w:hAnsiTheme="majorBidi" w:cstheme="majorBidi"/>
            <w:noProof/>
            <w:sz w:val="30"/>
            <w:szCs w:val="30"/>
            <w:lang w:val="en-US"/>
          </w:rPr>
          <w:t>7</w:t>
        </w:r>
        <w:r w:rsidRPr="0001302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4FB94" w14:textId="7B7C1B58" w:rsidR="00E42A4A" w:rsidRPr="00013021" w:rsidRDefault="00E42A4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013021">
      <w:rPr>
        <w:rFonts w:asciiTheme="majorBidi" w:hAnsiTheme="majorBidi" w:cstheme="majorBidi"/>
        <w:sz w:val="30"/>
        <w:szCs w:val="30"/>
      </w:rPr>
      <w:fldChar w:fldCharType="begin"/>
    </w:r>
    <w:r w:rsidRPr="000130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013021">
      <w:rPr>
        <w:rFonts w:asciiTheme="majorBidi" w:hAnsiTheme="majorBidi" w:cstheme="majorBidi"/>
        <w:sz w:val="30"/>
        <w:szCs w:val="30"/>
      </w:rPr>
      <w:fldChar w:fldCharType="separate"/>
    </w:r>
    <w:r w:rsidRPr="00013021">
      <w:rPr>
        <w:rFonts w:asciiTheme="majorBidi" w:hAnsiTheme="majorBidi" w:cstheme="majorBidi"/>
        <w:noProof/>
        <w:sz w:val="30"/>
        <w:szCs w:val="30"/>
      </w:rPr>
      <w:t>6</w:t>
    </w:r>
    <w:r w:rsidRPr="006145CD">
      <w:rPr>
        <w:rFonts w:asciiTheme="majorBidi" w:hAnsiTheme="majorBidi" w:cstheme="majorBidi"/>
        <w:noProof/>
        <w:sz w:val="30"/>
        <w:szCs w:val="30"/>
        <w:lang w:val="en-US"/>
      </w:rPr>
      <w:t>1</w:t>
    </w:r>
    <w:r w:rsidRPr="000130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75517" w14:textId="1A7788D1" w:rsidR="00E42A4A" w:rsidRPr="00013021" w:rsidRDefault="00E42A4A" w:rsidP="006045BA">
    <w:pPr>
      <w:pStyle w:val="Footer"/>
      <w:jc w:val="center"/>
      <w:rPr>
        <w:rFonts w:ascii="Angsana New" w:hAnsi="Angsana New"/>
        <w:sz w:val="30"/>
        <w:szCs w:val="30"/>
      </w:rPr>
    </w:pPr>
    <w:r w:rsidRPr="00013021">
      <w:rPr>
        <w:rFonts w:ascii="Angsana New" w:hAnsi="Angsana New"/>
        <w:sz w:val="30"/>
        <w:szCs w:val="30"/>
      </w:rPr>
      <w:fldChar w:fldCharType="begin"/>
    </w:r>
    <w:r w:rsidRPr="00013021">
      <w:rPr>
        <w:rFonts w:ascii="Angsana New" w:hAnsi="Angsana New"/>
        <w:sz w:val="30"/>
        <w:szCs w:val="30"/>
      </w:rPr>
      <w:instrText xml:space="preserve"> PAGE   \* MERGEFORMAT </w:instrText>
    </w:r>
    <w:r w:rsidRPr="00013021">
      <w:rPr>
        <w:rFonts w:ascii="Angsana New" w:hAnsi="Angsana New"/>
        <w:sz w:val="30"/>
        <w:szCs w:val="30"/>
      </w:rPr>
      <w:fldChar w:fldCharType="separate"/>
    </w:r>
    <w:r w:rsidRPr="00013021">
      <w:rPr>
        <w:rFonts w:ascii="Angsana New" w:hAnsi="Angsana New"/>
        <w:noProof/>
        <w:sz w:val="30"/>
        <w:szCs w:val="30"/>
      </w:rPr>
      <w:t>8</w:t>
    </w:r>
    <w:r w:rsidRPr="006145CD">
      <w:rPr>
        <w:rFonts w:ascii="Angsana New" w:hAnsi="Angsana New"/>
        <w:noProof/>
        <w:sz w:val="30"/>
        <w:szCs w:val="30"/>
        <w:lang w:val="en-US"/>
      </w:rPr>
      <w:t>0</w:t>
    </w:r>
    <w:r w:rsidRPr="00013021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9F889F" w14:textId="77777777" w:rsidR="00DA23F7" w:rsidRDefault="00DA23F7">
      <w:r>
        <w:separator/>
      </w:r>
    </w:p>
  </w:footnote>
  <w:footnote w:type="continuationSeparator" w:id="0">
    <w:p w14:paraId="527FE533" w14:textId="77777777" w:rsidR="00DA23F7" w:rsidRDefault="00DA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0A016" w14:textId="77777777" w:rsidR="00E42A4A" w:rsidRPr="001115CE" w:rsidRDefault="00E42A4A" w:rsidP="00181614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7FCA3053" w14:textId="77777777" w:rsidR="00E42A4A" w:rsidRDefault="00E42A4A" w:rsidP="003F6269">
    <w:pPr>
      <w:tabs>
        <w:tab w:val="center" w:pos="4608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AACD32C" w14:textId="0AFB348A" w:rsidR="00E42A4A" w:rsidRPr="00E22BD2" w:rsidRDefault="00E42A4A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145CD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45CD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4</w:t>
    </w:r>
  </w:p>
  <w:p w14:paraId="232DEB92" w14:textId="77777777" w:rsidR="00E42A4A" w:rsidRPr="009560C5" w:rsidRDefault="00E42A4A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710"/>
        </w:tabs>
        <w:ind w:left="2700" w:hanging="360"/>
      </w:pPr>
    </w:lvl>
  </w:abstractNum>
  <w:abstractNum w:abstractNumId="1" w15:restartNumberingAfterBreak="0">
    <w:nsid w:val="01C51337"/>
    <w:multiLevelType w:val="multilevel"/>
    <w:tmpl w:val="85A20498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B2E44"/>
    <w:multiLevelType w:val="hybridMultilevel"/>
    <w:tmpl w:val="3BE8C08C"/>
    <w:lvl w:ilvl="0" w:tplc="930474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8C7989"/>
    <w:multiLevelType w:val="hybridMultilevel"/>
    <w:tmpl w:val="A8D0D37A"/>
    <w:lvl w:ilvl="0" w:tplc="0930E61C">
      <w:start w:val="2"/>
      <w:numFmt w:val="bullet"/>
      <w:lvlText w:val="-"/>
      <w:lvlJc w:val="left"/>
      <w:pPr>
        <w:ind w:left="126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3828218C"/>
    <w:multiLevelType w:val="hybridMultilevel"/>
    <w:tmpl w:val="E604E5B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C19E6A90">
      <w:start w:val="1"/>
      <w:numFmt w:val="decimal"/>
      <w:lvlText w:val="(%2)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9B461FD"/>
    <w:multiLevelType w:val="hybridMultilevel"/>
    <w:tmpl w:val="E974A9DC"/>
    <w:lvl w:ilvl="0" w:tplc="CBB8E3F6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040AD"/>
    <w:multiLevelType w:val="hybridMultilevel"/>
    <w:tmpl w:val="D918E6F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16F0D91"/>
    <w:multiLevelType w:val="hybridMultilevel"/>
    <w:tmpl w:val="E270A090"/>
    <w:lvl w:ilvl="0" w:tplc="301A9CA4">
      <w:start w:val="1"/>
      <w:numFmt w:val="decimal"/>
      <w:lvlText w:val="(%1)"/>
      <w:lvlJc w:val="left"/>
      <w:pPr>
        <w:ind w:left="14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2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3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B182786"/>
    <w:multiLevelType w:val="hybridMultilevel"/>
    <w:tmpl w:val="895C03D4"/>
    <w:lvl w:ilvl="0" w:tplc="F5B027B2">
      <w:start w:val="1"/>
      <w:numFmt w:val="bullet"/>
      <w:lvlText w:val="-"/>
      <w:lvlJc w:val="left"/>
      <w:pPr>
        <w:ind w:left="1267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4"/>
  </w:num>
  <w:num w:numId="2">
    <w:abstractNumId w:val="16"/>
  </w:num>
  <w:num w:numId="3">
    <w:abstractNumId w:val="22"/>
  </w:num>
  <w:num w:numId="4">
    <w:abstractNumId w:val="13"/>
  </w:num>
  <w:num w:numId="5">
    <w:abstractNumId w:val="1"/>
  </w:num>
  <w:num w:numId="6">
    <w:abstractNumId w:val="23"/>
  </w:num>
  <w:num w:numId="7">
    <w:abstractNumId w:val="15"/>
  </w:num>
  <w:num w:numId="8">
    <w:abstractNumId w:val="14"/>
  </w:num>
  <w:num w:numId="9">
    <w:abstractNumId w:val="3"/>
  </w:num>
  <w:num w:numId="10">
    <w:abstractNumId w:val="2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6"/>
  </w:num>
  <w:num w:numId="12">
    <w:abstractNumId w:val="2"/>
  </w:num>
  <w:num w:numId="13">
    <w:abstractNumId w:val="10"/>
  </w:num>
  <w:num w:numId="14">
    <w:abstractNumId w:val="21"/>
  </w:num>
  <w:num w:numId="15">
    <w:abstractNumId w:val="7"/>
  </w:num>
  <w:num w:numId="16">
    <w:abstractNumId w:val="18"/>
  </w:num>
  <w:num w:numId="17">
    <w:abstractNumId w:val="20"/>
  </w:num>
  <w:num w:numId="18">
    <w:abstractNumId w:val="27"/>
  </w:num>
  <w:num w:numId="19">
    <w:abstractNumId w:val="12"/>
  </w:num>
  <w:num w:numId="20">
    <w:abstractNumId w:val="17"/>
  </w:num>
  <w:num w:numId="21">
    <w:abstractNumId w:val="24"/>
  </w:num>
  <w:num w:numId="22">
    <w:abstractNumId w:val="19"/>
  </w:num>
  <w:num w:numId="23">
    <w:abstractNumId w:val="5"/>
  </w:num>
  <w:num w:numId="24">
    <w:abstractNumId w:val="11"/>
  </w:num>
  <w:num w:numId="25">
    <w:abstractNumId w:val="8"/>
  </w:num>
  <w:num w:numId="26">
    <w:abstractNumId w:val="9"/>
  </w:num>
  <w:num w:numId="27">
    <w:abstractNumId w:val="25"/>
  </w:num>
  <w:num w:numId="28">
    <w:abstractNumId w:val="6"/>
  </w:num>
  <w:num w:numId="29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7C3"/>
    <w:rsid w:val="00000B5F"/>
    <w:rsid w:val="00000EE9"/>
    <w:rsid w:val="00000F82"/>
    <w:rsid w:val="00000F8B"/>
    <w:rsid w:val="00001027"/>
    <w:rsid w:val="00001069"/>
    <w:rsid w:val="00001D81"/>
    <w:rsid w:val="00001EB9"/>
    <w:rsid w:val="0000222D"/>
    <w:rsid w:val="0000260D"/>
    <w:rsid w:val="00002631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5435"/>
    <w:rsid w:val="00005AB5"/>
    <w:rsid w:val="0000627B"/>
    <w:rsid w:val="000062BC"/>
    <w:rsid w:val="00006644"/>
    <w:rsid w:val="000069A2"/>
    <w:rsid w:val="00006BEB"/>
    <w:rsid w:val="00006C42"/>
    <w:rsid w:val="0000702A"/>
    <w:rsid w:val="000070F4"/>
    <w:rsid w:val="0000719F"/>
    <w:rsid w:val="000074BC"/>
    <w:rsid w:val="000075DA"/>
    <w:rsid w:val="00007D70"/>
    <w:rsid w:val="00010439"/>
    <w:rsid w:val="00010620"/>
    <w:rsid w:val="00011555"/>
    <w:rsid w:val="000116AA"/>
    <w:rsid w:val="00011710"/>
    <w:rsid w:val="00011797"/>
    <w:rsid w:val="00011D8B"/>
    <w:rsid w:val="00012345"/>
    <w:rsid w:val="00012953"/>
    <w:rsid w:val="00012E2C"/>
    <w:rsid w:val="00013021"/>
    <w:rsid w:val="000134E4"/>
    <w:rsid w:val="000135E2"/>
    <w:rsid w:val="00013992"/>
    <w:rsid w:val="000139DA"/>
    <w:rsid w:val="00013A77"/>
    <w:rsid w:val="00013BDC"/>
    <w:rsid w:val="00013EF3"/>
    <w:rsid w:val="0001411B"/>
    <w:rsid w:val="000144EA"/>
    <w:rsid w:val="00014567"/>
    <w:rsid w:val="00014671"/>
    <w:rsid w:val="000149B8"/>
    <w:rsid w:val="00014C3D"/>
    <w:rsid w:val="00014DC1"/>
    <w:rsid w:val="000151AC"/>
    <w:rsid w:val="0001551F"/>
    <w:rsid w:val="00015861"/>
    <w:rsid w:val="00015926"/>
    <w:rsid w:val="000159B5"/>
    <w:rsid w:val="00015CF8"/>
    <w:rsid w:val="00015D24"/>
    <w:rsid w:val="00015D5D"/>
    <w:rsid w:val="00015D79"/>
    <w:rsid w:val="00015EC3"/>
    <w:rsid w:val="00015EE5"/>
    <w:rsid w:val="00015F56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6E7B"/>
    <w:rsid w:val="0001707A"/>
    <w:rsid w:val="0001755B"/>
    <w:rsid w:val="00017643"/>
    <w:rsid w:val="00017798"/>
    <w:rsid w:val="00017912"/>
    <w:rsid w:val="0001792F"/>
    <w:rsid w:val="00017A3A"/>
    <w:rsid w:val="000200E6"/>
    <w:rsid w:val="000200E7"/>
    <w:rsid w:val="0002021B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658"/>
    <w:rsid w:val="0002170A"/>
    <w:rsid w:val="00021C94"/>
    <w:rsid w:val="00021CA6"/>
    <w:rsid w:val="00021DDB"/>
    <w:rsid w:val="0002208C"/>
    <w:rsid w:val="0002216B"/>
    <w:rsid w:val="00022EF1"/>
    <w:rsid w:val="00023672"/>
    <w:rsid w:val="00023877"/>
    <w:rsid w:val="00023D1F"/>
    <w:rsid w:val="00024310"/>
    <w:rsid w:val="000243FB"/>
    <w:rsid w:val="0002470F"/>
    <w:rsid w:val="00024824"/>
    <w:rsid w:val="00024C15"/>
    <w:rsid w:val="0002520E"/>
    <w:rsid w:val="00025610"/>
    <w:rsid w:val="00025619"/>
    <w:rsid w:val="00025F5D"/>
    <w:rsid w:val="00026326"/>
    <w:rsid w:val="00026507"/>
    <w:rsid w:val="000265B8"/>
    <w:rsid w:val="00026C1F"/>
    <w:rsid w:val="00026CE5"/>
    <w:rsid w:val="00026DD1"/>
    <w:rsid w:val="00026EA3"/>
    <w:rsid w:val="00027111"/>
    <w:rsid w:val="00027169"/>
    <w:rsid w:val="000279F4"/>
    <w:rsid w:val="00027B66"/>
    <w:rsid w:val="00027B8E"/>
    <w:rsid w:val="00027BAB"/>
    <w:rsid w:val="00027C17"/>
    <w:rsid w:val="00027E74"/>
    <w:rsid w:val="00027FEB"/>
    <w:rsid w:val="000302A8"/>
    <w:rsid w:val="00030364"/>
    <w:rsid w:val="000304FD"/>
    <w:rsid w:val="00030534"/>
    <w:rsid w:val="0003055B"/>
    <w:rsid w:val="000307C4"/>
    <w:rsid w:val="00030892"/>
    <w:rsid w:val="00030A4A"/>
    <w:rsid w:val="00030D6E"/>
    <w:rsid w:val="000310C3"/>
    <w:rsid w:val="00031553"/>
    <w:rsid w:val="000316D4"/>
    <w:rsid w:val="00031739"/>
    <w:rsid w:val="000318DC"/>
    <w:rsid w:val="00031C5A"/>
    <w:rsid w:val="00031E80"/>
    <w:rsid w:val="00031F3A"/>
    <w:rsid w:val="00031FF2"/>
    <w:rsid w:val="00032081"/>
    <w:rsid w:val="00032126"/>
    <w:rsid w:val="00032439"/>
    <w:rsid w:val="0003299A"/>
    <w:rsid w:val="00032AEE"/>
    <w:rsid w:val="000333B0"/>
    <w:rsid w:val="00033483"/>
    <w:rsid w:val="00033631"/>
    <w:rsid w:val="0003387D"/>
    <w:rsid w:val="00033902"/>
    <w:rsid w:val="00033E17"/>
    <w:rsid w:val="00034530"/>
    <w:rsid w:val="00034935"/>
    <w:rsid w:val="00034A53"/>
    <w:rsid w:val="00034E29"/>
    <w:rsid w:val="00034F54"/>
    <w:rsid w:val="0003573E"/>
    <w:rsid w:val="00035B3A"/>
    <w:rsid w:val="000361D4"/>
    <w:rsid w:val="000361E7"/>
    <w:rsid w:val="000363DC"/>
    <w:rsid w:val="000367E2"/>
    <w:rsid w:val="00036C98"/>
    <w:rsid w:val="00036CA3"/>
    <w:rsid w:val="00036FBE"/>
    <w:rsid w:val="00037204"/>
    <w:rsid w:val="00037DF6"/>
    <w:rsid w:val="00037F78"/>
    <w:rsid w:val="000401D1"/>
    <w:rsid w:val="0004100D"/>
    <w:rsid w:val="00041019"/>
    <w:rsid w:val="000413E5"/>
    <w:rsid w:val="0004140C"/>
    <w:rsid w:val="000415C9"/>
    <w:rsid w:val="000419E9"/>
    <w:rsid w:val="00041B75"/>
    <w:rsid w:val="00041EBF"/>
    <w:rsid w:val="00041F4F"/>
    <w:rsid w:val="00042ADF"/>
    <w:rsid w:val="00042AEE"/>
    <w:rsid w:val="00042C42"/>
    <w:rsid w:val="0004344D"/>
    <w:rsid w:val="00043565"/>
    <w:rsid w:val="000435DF"/>
    <w:rsid w:val="00043A61"/>
    <w:rsid w:val="00043AA2"/>
    <w:rsid w:val="00043ADC"/>
    <w:rsid w:val="00043F34"/>
    <w:rsid w:val="00044363"/>
    <w:rsid w:val="00044CB4"/>
    <w:rsid w:val="00044D30"/>
    <w:rsid w:val="00044F34"/>
    <w:rsid w:val="00045048"/>
    <w:rsid w:val="0004511A"/>
    <w:rsid w:val="000451E7"/>
    <w:rsid w:val="00045397"/>
    <w:rsid w:val="000455CA"/>
    <w:rsid w:val="000458E9"/>
    <w:rsid w:val="00045B6D"/>
    <w:rsid w:val="00045B94"/>
    <w:rsid w:val="00045BD1"/>
    <w:rsid w:val="00045C3F"/>
    <w:rsid w:val="00046319"/>
    <w:rsid w:val="000463C6"/>
    <w:rsid w:val="00046512"/>
    <w:rsid w:val="00046860"/>
    <w:rsid w:val="00046C05"/>
    <w:rsid w:val="00046F07"/>
    <w:rsid w:val="00047069"/>
    <w:rsid w:val="0004726D"/>
    <w:rsid w:val="00047278"/>
    <w:rsid w:val="000473A5"/>
    <w:rsid w:val="00047509"/>
    <w:rsid w:val="000476BD"/>
    <w:rsid w:val="000479B3"/>
    <w:rsid w:val="00047C8B"/>
    <w:rsid w:val="00047D24"/>
    <w:rsid w:val="00047E50"/>
    <w:rsid w:val="00047E9C"/>
    <w:rsid w:val="0005012E"/>
    <w:rsid w:val="00050251"/>
    <w:rsid w:val="00050262"/>
    <w:rsid w:val="00050363"/>
    <w:rsid w:val="00050CA2"/>
    <w:rsid w:val="00051100"/>
    <w:rsid w:val="00051F02"/>
    <w:rsid w:val="00052019"/>
    <w:rsid w:val="00052375"/>
    <w:rsid w:val="00052980"/>
    <w:rsid w:val="00052AF3"/>
    <w:rsid w:val="00052D1B"/>
    <w:rsid w:val="00052E27"/>
    <w:rsid w:val="00052E7E"/>
    <w:rsid w:val="00052F98"/>
    <w:rsid w:val="00053145"/>
    <w:rsid w:val="000533B7"/>
    <w:rsid w:val="000540BB"/>
    <w:rsid w:val="0005413E"/>
    <w:rsid w:val="00054473"/>
    <w:rsid w:val="00054857"/>
    <w:rsid w:val="00054B71"/>
    <w:rsid w:val="00054C25"/>
    <w:rsid w:val="0005500A"/>
    <w:rsid w:val="00055217"/>
    <w:rsid w:val="00055256"/>
    <w:rsid w:val="00055284"/>
    <w:rsid w:val="00055503"/>
    <w:rsid w:val="000555AD"/>
    <w:rsid w:val="00055A98"/>
    <w:rsid w:val="00055BFA"/>
    <w:rsid w:val="00055D70"/>
    <w:rsid w:val="000560AD"/>
    <w:rsid w:val="00056112"/>
    <w:rsid w:val="00056162"/>
    <w:rsid w:val="00056B0E"/>
    <w:rsid w:val="00056C84"/>
    <w:rsid w:val="000570C5"/>
    <w:rsid w:val="00057225"/>
    <w:rsid w:val="00057D43"/>
    <w:rsid w:val="00060224"/>
    <w:rsid w:val="00060226"/>
    <w:rsid w:val="000602DE"/>
    <w:rsid w:val="000604EB"/>
    <w:rsid w:val="00060594"/>
    <w:rsid w:val="00060952"/>
    <w:rsid w:val="00060CA2"/>
    <w:rsid w:val="00060E97"/>
    <w:rsid w:val="000611A7"/>
    <w:rsid w:val="0006234C"/>
    <w:rsid w:val="00062556"/>
    <w:rsid w:val="000629B5"/>
    <w:rsid w:val="0006380F"/>
    <w:rsid w:val="00063824"/>
    <w:rsid w:val="000639B2"/>
    <w:rsid w:val="00063A04"/>
    <w:rsid w:val="000640AD"/>
    <w:rsid w:val="00064149"/>
    <w:rsid w:val="000642B6"/>
    <w:rsid w:val="000643E8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A08"/>
    <w:rsid w:val="00066E03"/>
    <w:rsid w:val="00066F02"/>
    <w:rsid w:val="00067073"/>
    <w:rsid w:val="000670BC"/>
    <w:rsid w:val="000670E4"/>
    <w:rsid w:val="0006741D"/>
    <w:rsid w:val="00067AFD"/>
    <w:rsid w:val="00067FF9"/>
    <w:rsid w:val="00070377"/>
    <w:rsid w:val="000709B4"/>
    <w:rsid w:val="00070CC6"/>
    <w:rsid w:val="00070EE1"/>
    <w:rsid w:val="0007105B"/>
    <w:rsid w:val="00071209"/>
    <w:rsid w:val="000712EB"/>
    <w:rsid w:val="000718D6"/>
    <w:rsid w:val="00071902"/>
    <w:rsid w:val="00072143"/>
    <w:rsid w:val="00072298"/>
    <w:rsid w:val="00072694"/>
    <w:rsid w:val="00072781"/>
    <w:rsid w:val="000728A0"/>
    <w:rsid w:val="00072AAC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4C83"/>
    <w:rsid w:val="0007576D"/>
    <w:rsid w:val="000757D0"/>
    <w:rsid w:val="00075938"/>
    <w:rsid w:val="00075A7F"/>
    <w:rsid w:val="00076255"/>
    <w:rsid w:val="0007647B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444"/>
    <w:rsid w:val="00082B00"/>
    <w:rsid w:val="00083067"/>
    <w:rsid w:val="0008341D"/>
    <w:rsid w:val="0008358E"/>
    <w:rsid w:val="00083920"/>
    <w:rsid w:val="000844CC"/>
    <w:rsid w:val="00084ADF"/>
    <w:rsid w:val="00084F61"/>
    <w:rsid w:val="00084F69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0743"/>
    <w:rsid w:val="00090831"/>
    <w:rsid w:val="00090B47"/>
    <w:rsid w:val="000912A8"/>
    <w:rsid w:val="00091910"/>
    <w:rsid w:val="00091A06"/>
    <w:rsid w:val="00091A0A"/>
    <w:rsid w:val="00091B55"/>
    <w:rsid w:val="00091C4F"/>
    <w:rsid w:val="00092292"/>
    <w:rsid w:val="000922A7"/>
    <w:rsid w:val="000926D0"/>
    <w:rsid w:val="0009291E"/>
    <w:rsid w:val="00092995"/>
    <w:rsid w:val="0009348D"/>
    <w:rsid w:val="00093662"/>
    <w:rsid w:val="00093A5B"/>
    <w:rsid w:val="00093F2F"/>
    <w:rsid w:val="000944C1"/>
    <w:rsid w:val="00095AB5"/>
    <w:rsid w:val="00095BA4"/>
    <w:rsid w:val="00095C0B"/>
    <w:rsid w:val="000962FA"/>
    <w:rsid w:val="0009663B"/>
    <w:rsid w:val="00096A28"/>
    <w:rsid w:val="00096B87"/>
    <w:rsid w:val="00096FB9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8BE"/>
    <w:rsid w:val="000A0922"/>
    <w:rsid w:val="000A09EE"/>
    <w:rsid w:val="000A0AF2"/>
    <w:rsid w:val="000A0BC9"/>
    <w:rsid w:val="000A10E6"/>
    <w:rsid w:val="000A1319"/>
    <w:rsid w:val="000A13E7"/>
    <w:rsid w:val="000A1446"/>
    <w:rsid w:val="000A1C1B"/>
    <w:rsid w:val="000A1F29"/>
    <w:rsid w:val="000A2300"/>
    <w:rsid w:val="000A2350"/>
    <w:rsid w:val="000A2581"/>
    <w:rsid w:val="000A2A02"/>
    <w:rsid w:val="000A2A32"/>
    <w:rsid w:val="000A2E90"/>
    <w:rsid w:val="000A2F58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516"/>
    <w:rsid w:val="000A6A89"/>
    <w:rsid w:val="000A6BA1"/>
    <w:rsid w:val="000A7163"/>
    <w:rsid w:val="000A7EF4"/>
    <w:rsid w:val="000A7F9E"/>
    <w:rsid w:val="000B01D0"/>
    <w:rsid w:val="000B037C"/>
    <w:rsid w:val="000B0859"/>
    <w:rsid w:val="000B0BCE"/>
    <w:rsid w:val="000B0CBB"/>
    <w:rsid w:val="000B0DF3"/>
    <w:rsid w:val="000B1131"/>
    <w:rsid w:val="000B136D"/>
    <w:rsid w:val="000B1395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107"/>
    <w:rsid w:val="000B49B0"/>
    <w:rsid w:val="000B513E"/>
    <w:rsid w:val="000B51EF"/>
    <w:rsid w:val="000B552D"/>
    <w:rsid w:val="000B55A8"/>
    <w:rsid w:val="000B581B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6EEE"/>
    <w:rsid w:val="000B74C5"/>
    <w:rsid w:val="000B75CD"/>
    <w:rsid w:val="000C0152"/>
    <w:rsid w:val="000C022C"/>
    <w:rsid w:val="000C0329"/>
    <w:rsid w:val="000C06CB"/>
    <w:rsid w:val="000C09C2"/>
    <w:rsid w:val="000C1346"/>
    <w:rsid w:val="000C136A"/>
    <w:rsid w:val="000C138D"/>
    <w:rsid w:val="000C1582"/>
    <w:rsid w:val="000C1645"/>
    <w:rsid w:val="000C19A7"/>
    <w:rsid w:val="000C19C1"/>
    <w:rsid w:val="000C1BC2"/>
    <w:rsid w:val="000C1D81"/>
    <w:rsid w:val="000C2215"/>
    <w:rsid w:val="000C26B6"/>
    <w:rsid w:val="000C2960"/>
    <w:rsid w:val="000C2AEB"/>
    <w:rsid w:val="000C2EC5"/>
    <w:rsid w:val="000C2FDC"/>
    <w:rsid w:val="000C410B"/>
    <w:rsid w:val="000C4503"/>
    <w:rsid w:val="000C4596"/>
    <w:rsid w:val="000C4878"/>
    <w:rsid w:val="000C52B8"/>
    <w:rsid w:val="000C5ABA"/>
    <w:rsid w:val="000C5C1A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D0044"/>
    <w:rsid w:val="000D0160"/>
    <w:rsid w:val="000D033F"/>
    <w:rsid w:val="000D08AC"/>
    <w:rsid w:val="000D093F"/>
    <w:rsid w:val="000D0B88"/>
    <w:rsid w:val="000D0C79"/>
    <w:rsid w:val="000D0CE3"/>
    <w:rsid w:val="000D0F7B"/>
    <w:rsid w:val="000D0FEB"/>
    <w:rsid w:val="000D1029"/>
    <w:rsid w:val="000D15BC"/>
    <w:rsid w:val="000D164D"/>
    <w:rsid w:val="000D1765"/>
    <w:rsid w:val="000D18DF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0DB"/>
    <w:rsid w:val="000D4170"/>
    <w:rsid w:val="000D42AD"/>
    <w:rsid w:val="000D45CE"/>
    <w:rsid w:val="000D487E"/>
    <w:rsid w:val="000D5299"/>
    <w:rsid w:val="000D56E2"/>
    <w:rsid w:val="000D5C0F"/>
    <w:rsid w:val="000D5E4E"/>
    <w:rsid w:val="000D5EDE"/>
    <w:rsid w:val="000D60F2"/>
    <w:rsid w:val="000D628B"/>
    <w:rsid w:val="000D64F6"/>
    <w:rsid w:val="000D6791"/>
    <w:rsid w:val="000D6A9B"/>
    <w:rsid w:val="000D6BE9"/>
    <w:rsid w:val="000D6BFA"/>
    <w:rsid w:val="000D7107"/>
    <w:rsid w:val="000D71DD"/>
    <w:rsid w:val="000D7295"/>
    <w:rsid w:val="000D730C"/>
    <w:rsid w:val="000D7603"/>
    <w:rsid w:val="000D7660"/>
    <w:rsid w:val="000D77DB"/>
    <w:rsid w:val="000D7C31"/>
    <w:rsid w:val="000D7F44"/>
    <w:rsid w:val="000D7F5F"/>
    <w:rsid w:val="000E0773"/>
    <w:rsid w:val="000E0907"/>
    <w:rsid w:val="000E0951"/>
    <w:rsid w:val="000E0C08"/>
    <w:rsid w:val="000E0D62"/>
    <w:rsid w:val="000E1BA1"/>
    <w:rsid w:val="000E1BAC"/>
    <w:rsid w:val="000E1D77"/>
    <w:rsid w:val="000E1EB8"/>
    <w:rsid w:val="000E1F5B"/>
    <w:rsid w:val="000E2116"/>
    <w:rsid w:val="000E212F"/>
    <w:rsid w:val="000E2341"/>
    <w:rsid w:val="000E24B5"/>
    <w:rsid w:val="000E2C84"/>
    <w:rsid w:val="000E2DAC"/>
    <w:rsid w:val="000E2F95"/>
    <w:rsid w:val="000E3143"/>
    <w:rsid w:val="000E3176"/>
    <w:rsid w:val="000E3348"/>
    <w:rsid w:val="000E33F9"/>
    <w:rsid w:val="000E3451"/>
    <w:rsid w:val="000E34DC"/>
    <w:rsid w:val="000E3811"/>
    <w:rsid w:val="000E4198"/>
    <w:rsid w:val="000E4217"/>
    <w:rsid w:val="000E447A"/>
    <w:rsid w:val="000E474C"/>
    <w:rsid w:val="000E4E33"/>
    <w:rsid w:val="000E50B4"/>
    <w:rsid w:val="000E51EA"/>
    <w:rsid w:val="000E53EF"/>
    <w:rsid w:val="000E54E1"/>
    <w:rsid w:val="000E57D3"/>
    <w:rsid w:val="000E5B02"/>
    <w:rsid w:val="000E5B9C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CEE"/>
    <w:rsid w:val="000E7E84"/>
    <w:rsid w:val="000F07B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347"/>
    <w:rsid w:val="000F3EFE"/>
    <w:rsid w:val="000F4377"/>
    <w:rsid w:val="000F4859"/>
    <w:rsid w:val="000F48B0"/>
    <w:rsid w:val="000F4B4C"/>
    <w:rsid w:val="000F4E96"/>
    <w:rsid w:val="000F5731"/>
    <w:rsid w:val="000F5A64"/>
    <w:rsid w:val="000F62BB"/>
    <w:rsid w:val="000F657A"/>
    <w:rsid w:val="000F6DF2"/>
    <w:rsid w:val="000F70E6"/>
    <w:rsid w:val="000F7D57"/>
    <w:rsid w:val="000F7EB7"/>
    <w:rsid w:val="00100327"/>
    <w:rsid w:val="001005B5"/>
    <w:rsid w:val="001007B1"/>
    <w:rsid w:val="00100A9D"/>
    <w:rsid w:val="001016DC"/>
    <w:rsid w:val="00101BD2"/>
    <w:rsid w:val="00101CE5"/>
    <w:rsid w:val="00101F07"/>
    <w:rsid w:val="00101F4C"/>
    <w:rsid w:val="00101F50"/>
    <w:rsid w:val="0010278C"/>
    <w:rsid w:val="001029D1"/>
    <w:rsid w:val="001029F0"/>
    <w:rsid w:val="00103A99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AFB"/>
    <w:rsid w:val="00106E62"/>
    <w:rsid w:val="00107139"/>
    <w:rsid w:val="001072C1"/>
    <w:rsid w:val="001074D8"/>
    <w:rsid w:val="001076DD"/>
    <w:rsid w:val="001076E3"/>
    <w:rsid w:val="0010773E"/>
    <w:rsid w:val="00107982"/>
    <w:rsid w:val="0011022C"/>
    <w:rsid w:val="00110305"/>
    <w:rsid w:val="0011095E"/>
    <w:rsid w:val="001115CE"/>
    <w:rsid w:val="001116A5"/>
    <w:rsid w:val="00111FDE"/>
    <w:rsid w:val="001129A2"/>
    <w:rsid w:val="00112D8E"/>
    <w:rsid w:val="00112DF2"/>
    <w:rsid w:val="00113158"/>
    <w:rsid w:val="00113160"/>
    <w:rsid w:val="001132B4"/>
    <w:rsid w:val="001133E9"/>
    <w:rsid w:val="00113653"/>
    <w:rsid w:val="001139B0"/>
    <w:rsid w:val="001139EB"/>
    <w:rsid w:val="001139FF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5214"/>
    <w:rsid w:val="001152D8"/>
    <w:rsid w:val="00115419"/>
    <w:rsid w:val="0011588E"/>
    <w:rsid w:val="001159E5"/>
    <w:rsid w:val="00115CB8"/>
    <w:rsid w:val="00116314"/>
    <w:rsid w:val="001165CC"/>
    <w:rsid w:val="0011680B"/>
    <w:rsid w:val="00116995"/>
    <w:rsid w:val="001169A3"/>
    <w:rsid w:val="00116E2C"/>
    <w:rsid w:val="00116ECD"/>
    <w:rsid w:val="00116FD6"/>
    <w:rsid w:val="00117076"/>
    <w:rsid w:val="00117197"/>
    <w:rsid w:val="00117642"/>
    <w:rsid w:val="001179C5"/>
    <w:rsid w:val="001201F9"/>
    <w:rsid w:val="0012031B"/>
    <w:rsid w:val="001204ED"/>
    <w:rsid w:val="001205E7"/>
    <w:rsid w:val="0012081E"/>
    <w:rsid w:val="00120985"/>
    <w:rsid w:val="00120A38"/>
    <w:rsid w:val="00120B63"/>
    <w:rsid w:val="001212BE"/>
    <w:rsid w:val="00121A7C"/>
    <w:rsid w:val="00121C77"/>
    <w:rsid w:val="0012229E"/>
    <w:rsid w:val="0012241D"/>
    <w:rsid w:val="0012267A"/>
    <w:rsid w:val="001229FB"/>
    <w:rsid w:val="0012302E"/>
    <w:rsid w:val="00123363"/>
    <w:rsid w:val="0012423D"/>
    <w:rsid w:val="001243AC"/>
    <w:rsid w:val="00124B54"/>
    <w:rsid w:val="00124DFB"/>
    <w:rsid w:val="00124EB8"/>
    <w:rsid w:val="00124F4B"/>
    <w:rsid w:val="0012553F"/>
    <w:rsid w:val="001255A8"/>
    <w:rsid w:val="001258EC"/>
    <w:rsid w:val="00125D26"/>
    <w:rsid w:val="00125D34"/>
    <w:rsid w:val="00125E0F"/>
    <w:rsid w:val="00126640"/>
    <w:rsid w:val="001267F8"/>
    <w:rsid w:val="00126AA1"/>
    <w:rsid w:val="001274C9"/>
    <w:rsid w:val="0012758B"/>
    <w:rsid w:val="00127ED5"/>
    <w:rsid w:val="00127F47"/>
    <w:rsid w:val="00130895"/>
    <w:rsid w:val="00130E7E"/>
    <w:rsid w:val="001312C9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2CB"/>
    <w:rsid w:val="00133352"/>
    <w:rsid w:val="001334F0"/>
    <w:rsid w:val="00133641"/>
    <w:rsid w:val="00133A34"/>
    <w:rsid w:val="00133D43"/>
    <w:rsid w:val="00133F92"/>
    <w:rsid w:val="0013438A"/>
    <w:rsid w:val="00134739"/>
    <w:rsid w:val="00134E9F"/>
    <w:rsid w:val="00134FC1"/>
    <w:rsid w:val="00135B88"/>
    <w:rsid w:val="00136046"/>
    <w:rsid w:val="001362FD"/>
    <w:rsid w:val="00136853"/>
    <w:rsid w:val="0013696E"/>
    <w:rsid w:val="00136BE5"/>
    <w:rsid w:val="00137061"/>
    <w:rsid w:val="001374E1"/>
    <w:rsid w:val="001378CB"/>
    <w:rsid w:val="00137C0B"/>
    <w:rsid w:val="00137E10"/>
    <w:rsid w:val="00140717"/>
    <w:rsid w:val="001408CF"/>
    <w:rsid w:val="0014094B"/>
    <w:rsid w:val="00141069"/>
    <w:rsid w:val="00141213"/>
    <w:rsid w:val="0014182A"/>
    <w:rsid w:val="00141D1E"/>
    <w:rsid w:val="00141DD0"/>
    <w:rsid w:val="00142B1E"/>
    <w:rsid w:val="0014322E"/>
    <w:rsid w:val="00143732"/>
    <w:rsid w:val="001437D1"/>
    <w:rsid w:val="001439B5"/>
    <w:rsid w:val="00143C76"/>
    <w:rsid w:val="00143CAA"/>
    <w:rsid w:val="00143DD2"/>
    <w:rsid w:val="00143FDD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24"/>
    <w:rsid w:val="00145440"/>
    <w:rsid w:val="00145515"/>
    <w:rsid w:val="0014560B"/>
    <w:rsid w:val="00145BA8"/>
    <w:rsid w:val="00145BEE"/>
    <w:rsid w:val="001465B7"/>
    <w:rsid w:val="00146C24"/>
    <w:rsid w:val="00146C97"/>
    <w:rsid w:val="00147011"/>
    <w:rsid w:val="00147414"/>
    <w:rsid w:val="00147836"/>
    <w:rsid w:val="00147B66"/>
    <w:rsid w:val="00147CA4"/>
    <w:rsid w:val="00147D0A"/>
    <w:rsid w:val="0015025A"/>
    <w:rsid w:val="00150FAD"/>
    <w:rsid w:val="00151365"/>
    <w:rsid w:val="00151777"/>
    <w:rsid w:val="00151785"/>
    <w:rsid w:val="001527D6"/>
    <w:rsid w:val="001529FA"/>
    <w:rsid w:val="00152E02"/>
    <w:rsid w:val="00152EC4"/>
    <w:rsid w:val="001530E7"/>
    <w:rsid w:val="00153735"/>
    <w:rsid w:val="00153FB4"/>
    <w:rsid w:val="0015416B"/>
    <w:rsid w:val="00154216"/>
    <w:rsid w:val="001543A0"/>
    <w:rsid w:val="00154FCB"/>
    <w:rsid w:val="00155056"/>
    <w:rsid w:val="00155A31"/>
    <w:rsid w:val="00155C8B"/>
    <w:rsid w:val="00155EFC"/>
    <w:rsid w:val="00156161"/>
    <w:rsid w:val="00156314"/>
    <w:rsid w:val="00156497"/>
    <w:rsid w:val="0015695F"/>
    <w:rsid w:val="00156990"/>
    <w:rsid w:val="00156994"/>
    <w:rsid w:val="001569B3"/>
    <w:rsid w:val="00156E52"/>
    <w:rsid w:val="00157315"/>
    <w:rsid w:val="0015734D"/>
    <w:rsid w:val="001574B9"/>
    <w:rsid w:val="00157642"/>
    <w:rsid w:val="00157738"/>
    <w:rsid w:val="0015777B"/>
    <w:rsid w:val="00157ABE"/>
    <w:rsid w:val="00157CCE"/>
    <w:rsid w:val="00157E4A"/>
    <w:rsid w:val="0016029D"/>
    <w:rsid w:val="0016095B"/>
    <w:rsid w:val="001609A4"/>
    <w:rsid w:val="00160A54"/>
    <w:rsid w:val="00160EF7"/>
    <w:rsid w:val="00161CEE"/>
    <w:rsid w:val="00161D09"/>
    <w:rsid w:val="00161EC8"/>
    <w:rsid w:val="00162BFE"/>
    <w:rsid w:val="00162E09"/>
    <w:rsid w:val="001631E6"/>
    <w:rsid w:val="00163A43"/>
    <w:rsid w:val="00163C43"/>
    <w:rsid w:val="00163E6B"/>
    <w:rsid w:val="001645BA"/>
    <w:rsid w:val="00164618"/>
    <w:rsid w:val="0016465E"/>
    <w:rsid w:val="001646EC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DDF"/>
    <w:rsid w:val="00165FF8"/>
    <w:rsid w:val="001664C1"/>
    <w:rsid w:val="00166517"/>
    <w:rsid w:val="0016655F"/>
    <w:rsid w:val="00166EF3"/>
    <w:rsid w:val="0016731D"/>
    <w:rsid w:val="001674DD"/>
    <w:rsid w:val="00167650"/>
    <w:rsid w:val="001676F0"/>
    <w:rsid w:val="0017006C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8C"/>
    <w:rsid w:val="00172290"/>
    <w:rsid w:val="001730DE"/>
    <w:rsid w:val="001733EF"/>
    <w:rsid w:val="0017393A"/>
    <w:rsid w:val="00173C2E"/>
    <w:rsid w:val="00173D5A"/>
    <w:rsid w:val="001740F8"/>
    <w:rsid w:val="0017422F"/>
    <w:rsid w:val="0017471B"/>
    <w:rsid w:val="001748AB"/>
    <w:rsid w:val="00174A83"/>
    <w:rsid w:val="00174B32"/>
    <w:rsid w:val="00175397"/>
    <w:rsid w:val="0017584F"/>
    <w:rsid w:val="001758B4"/>
    <w:rsid w:val="00175993"/>
    <w:rsid w:val="001762F6"/>
    <w:rsid w:val="001763F6"/>
    <w:rsid w:val="001764AE"/>
    <w:rsid w:val="0017688F"/>
    <w:rsid w:val="001770B4"/>
    <w:rsid w:val="0017754D"/>
    <w:rsid w:val="00177834"/>
    <w:rsid w:val="00177B3D"/>
    <w:rsid w:val="00177F67"/>
    <w:rsid w:val="00180322"/>
    <w:rsid w:val="00180A11"/>
    <w:rsid w:val="00180DF9"/>
    <w:rsid w:val="00180EAB"/>
    <w:rsid w:val="00181614"/>
    <w:rsid w:val="00181642"/>
    <w:rsid w:val="001818DD"/>
    <w:rsid w:val="001819D0"/>
    <w:rsid w:val="00181AE2"/>
    <w:rsid w:val="00182188"/>
    <w:rsid w:val="001821E2"/>
    <w:rsid w:val="00182395"/>
    <w:rsid w:val="00182596"/>
    <w:rsid w:val="00182A3E"/>
    <w:rsid w:val="00182BB8"/>
    <w:rsid w:val="00182D19"/>
    <w:rsid w:val="0018336E"/>
    <w:rsid w:val="0018344E"/>
    <w:rsid w:val="00183760"/>
    <w:rsid w:val="001839E2"/>
    <w:rsid w:val="0018402E"/>
    <w:rsid w:val="001842C5"/>
    <w:rsid w:val="001848FA"/>
    <w:rsid w:val="00184943"/>
    <w:rsid w:val="00184A21"/>
    <w:rsid w:val="00184C69"/>
    <w:rsid w:val="00184D1D"/>
    <w:rsid w:val="00184F39"/>
    <w:rsid w:val="0018615B"/>
    <w:rsid w:val="001861F9"/>
    <w:rsid w:val="00186236"/>
    <w:rsid w:val="00186445"/>
    <w:rsid w:val="00186985"/>
    <w:rsid w:val="00186DD6"/>
    <w:rsid w:val="00186E2F"/>
    <w:rsid w:val="00187508"/>
    <w:rsid w:val="00187D86"/>
    <w:rsid w:val="00190A0D"/>
    <w:rsid w:val="00190BCA"/>
    <w:rsid w:val="00191009"/>
    <w:rsid w:val="00191343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A7C"/>
    <w:rsid w:val="00193B04"/>
    <w:rsid w:val="00193B2C"/>
    <w:rsid w:val="00193B6C"/>
    <w:rsid w:val="00193DDE"/>
    <w:rsid w:val="00193E09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218"/>
    <w:rsid w:val="00197492"/>
    <w:rsid w:val="00197592"/>
    <w:rsid w:val="00197676"/>
    <w:rsid w:val="001978BA"/>
    <w:rsid w:val="00197919"/>
    <w:rsid w:val="0019795D"/>
    <w:rsid w:val="00197AB8"/>
    <w:rsid w:val="00197B00"/>
    <w:rsid w:val="001A0157"/>
    <w:rsid w:val="001A017E"/>
    <w:rsid w:val="001A0350"/>
    <w:rsid w:val="001A0907"/>
    <w:rsid w:val="001A0A18"/>
    <w:rsid w:val="001A0A3D"/>
    <w:rsid w:val="001A0C56"/>
    <w:rsid w:val="001A1349"/>
    <w:rsid w:val="001A13DD"/>
    <w:rsid w:val="001A1451"/>
    <w:rsid w:val="001A1493"/>
    <w:rsid w:val="001A1592"/>
    <w:rsid w:val="001A2025"/>
    <w:rsid w:val="001A2044"/>
    <w:rsid w:val="001A2486"/>
    <w:rsid w:val="001A26D8"/>
    <w:rsid w:val="001A2B0D"/>
    <w:rsid w:val="001A2BCC"/>
    <w:rsid w:val="001A2C33"/>
    <w:rsid w:val="001A2F41"/>
    <w:rsid w:val="001A3021"/>
    <w:rsid w:val="001A322D"/>
    <w:rsid w:val="001A3963"/>
    <w:rsid w:val="001A3A4A"/>
    <w:rsid w:val="001A3ABD"/>
    <w:rsid w:val="001A3DF7"/>
    <w:rsid w:val="001A4269"/>
    <w:rsid w:val="001A434B"/>
    <w:rsid w:val="001A461E"/>
    <w:rsid w:val="001A49E4"/>
    <w:rsid w:val="001A4E00"/>
    <w:rsid w:val="001A4FA3"/>
    <w:rsid w:val="001A56EC"/>
    <w:rsid w:val="001A5B67"/>
    <w:rsid w:val="001A5DFD"/>
    <w:rsid w:val="001A5EAE"/>
    <w:rsid w:val="001A5F1D"/>
    <w:rsid w:val="001A60CF"/>
    <w:rsid w:val="001A6797"/>
    <w:rsid w:val="001A68D1"/>
    <w:rsid w:val="001A6CDD"/>
    <w:rsid w:val="001A7245"/>
    <w:rsid w:val="001A7555"/>
    <w:rsid w:val="001A7558"/>
    <w:rsid w:val="001A7714"/>
    <w:rsid w:val="001A7994"/>
    <w:rsid w:val="001A7F31"/>
    <w:rsid w:val="001A7F74"/>
    <w:rsid w:val="001B0684"/>
    <w:rsid w:val="001B0A9E"/>
    <w:rsid w:val="001B0EA0"/>
    <w:rsid w:val="001B1454"/>
    <w:rsid w:val="001B15FD"/>
    <w:rsid w:val="001B1A02"/>
    <w:rsid w:val="001B1B16"/>
    <w:rsid w:val="001B208F"/>
    <w:rsid w:val="001B2210"/>
    <w:rsid w:val="001B27F3"/>
    <w:rsid w:val="001B28F3"/>
    <w:rsid w:val="001B2A71"/>
    <w:rsid w:val="001B2AE0"/>
    <w:rsid w:val="001B2B07"/>
    <w:rsid w:val="001B2C69"/>
    <w:rsid w:val="001B2D00"/>
    <w:rsid w:val="001B2D57"/>
    <w:rsid w:val="001B2E9C"/>
    <w:rsid w:val="001B3335"/>
    <w:rsid w:val="001B397F"/>
    <w:rsid w:val="001B3CFE"/>
    <w:rsid w:val="001B414E"/>
    <w:rsid w:val="001B48C7"/>
    <w:rsid w:val="001B4927"/>
    <w:rsid w:val="001B4A92"/>
    <w:rsid w:val="001B4CC7"/>
    <w:rsid w:val="001B4EAB"/>
    <w:rsid w:val="001B51B5"/>
    <w:rsid w:val="001B5780"/>
    <w:rsid w:val="001B5822"/>
    <w:rsid w:val="001B5C85"/>
    <w:rsid w:val="001B5FD9"/>
    <w:rsid w:val="001B623A"/>
    <w:rsid w:val="001B6683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1A0"/>
    <w:rsid w:val="001C02DE"/>
    <w:rsid w:val="001C07C6"/>
    <w:rsid w:val="001C08FB"/>
    <w:rsid w:val="001C09C3"/>
    <w:rsid w:val="001C0B84"/>
    <w:rsid w:val="001C17BF"/>
    <w:rsid w:val="001C19C8"/>
    <w:rsid w:val="001C1D9D"/>
    <w:rsid w:val="001C1DAA"/>
    <w:rsid w:val="001C211F"/>
    <w:rsid w:val="001C24AA"/>
    <w:rsid w:val="001C2DE0"/>
    <w:rsid w:val="001C3014"/>
    <w:rsid w:val="001C3663"/>
    <w:rsid w:val="001C37CA"/>
    <w:rsid w:val="001C3998"/>
    <w:rsid w:val="001C3AFE"/>
    <w:rsid w:val="001C3EAF"/>
    <w:rsid w:val="001C40EA"/>
    <w:rsid w:val="001C4133"/>
    <w:rsid w:val="001C4278"/>
    <w:rsid w:val="001C42D2"/>
    <w:rsid w:val="001C434B"/>
    <w:rsid w:val="001C48AC"/>
    <w:rsid w:val="001C4A70"/>
    <w:rsid w:val="001C52D3"/>
    <w:rsid w:val="001C52E8"/>
    <w:rsid w:val="001C5D92"/>
    <w:rsid w:val="001C6375"/>
    <w:rsid w:val="001C63CF"/>
    <w:rsid w:val="001C664C"/>
    <w:rsid w:val="001C681B"/>
    <w:rsid w:val="001C68AB"/>
    <w:rsid w:val="001C695D"/>
    <w:rsid w:val="001C6A10"/>
    <w:rsid w:val="001C6CCC"/>
    <w:rsid w:val="001C7394"/>
    <w:rsid w:val="001C76A3"/>
    <w:rsid w:val="001C7B93"/>
    <w:rsid w:val="001C7C87"/>
    <w:rsid w:val="001C7EED"/>
    <w:rsid w:val="001D03F6"/>
    <w:rsid w:val="001D0943"/>
    <w:rsid w:val="001D0AC5"/>
    <w:rsid w:val="001D0B74"/>
    <w:rsid w:val="001D0D05"/>
    <w:rsid w:val="001D13CA"/>
    <w:rsid w:val="001D17F9"/>
    <w:rsid w:val="001D1AFA"/>
    <w:rsid w:val="001D1C68"/>
    <w:rsid w:val="001D1DA9"/>
    <w:rsid w:val="001D2A5A"/>
    <w:rsid w:val="001D2BCF"/>
    <w:rsid w:val="001D2C76"/>
    <w:rsid w:val="001D31AF"/>
    <w:rsid w:val="001D32FF"/>
    <w:rsid w:val="001D3907"/>
    <w:rsid w:val="001D397C"/>
    <w:rsid w:val="001D39D6"/>
    <w:rsid w:val="001D3B84"/>
    <w:rsid w:val="001D4228"/>
    <w:rsid w:val="001D482F"/>
    <w:rsid w:val="001D4D40"/>
    <w:rsid w:val="001D50ED"/>
    <w:rsid w:val="001D606A"/>
    <w:rsid w:val="001D6366"/>
    <w:rsid w:val="001D66B8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1C5"/>
    <w:rsid w:val="001E12BC"/>
    <w:rsid w:val="001E17DF"/>
    <w:rsid w:val="001E1931"/>
    <w:rsid w:val="001E1D30"/>
    <w:rsid w:val="001E1E96"/>
    <w:rsid w:val="001E2638"/>
    <w:rsid w:val="001E2B1E"/>
    <w:rsid w:val="001E2CEB"/>
    <w:rsid w:val="001E32C6"/>
    <w:rsid w:val="001E346C"/>
    <w:rsid w:val="001E365F"/>
    <w:rsid w:val="001E36B2"/>
    <w:rsid w:val="001E3725"/>
    <w:rsid w:val="001E381B"/>
    <w:rsid w:val="001E3E99"/>
    <w:rsid w:val="001E45F1"/>
    <w:rsid w:val="001E475E"/>
    <w:rsid w:val="001E4838"/>
    <w:rsid w:val="001E4B23"/>
    <w:rsid w:val="001E4CE8"/>
    <w:rsid w:val="001E5272"/>
    <w:rsid w:val="001E5821"/>
    <w:rsid w:val="001E5A41"/>
    <w:rsid w:val="001E5DF6"/>
    <w:rsid w:val="001E6057"/>
    <w:rsid w:val="001E64A7"/>
    <w:rsid w:val="001E65AD"/>
    <w:rsid w:val="001E6708"/>
    <w:rsid w:val="001E67C3"/>
    <w:rsid w:val="001E6A0C"/>
    <w:rsid w:val="001E6C88"/>
    <w:rsid w:val="001E6E78"/>
    <w:rsid w:val="001E744F"/>
    <w:rsid w:val="001E7586"/>
    <w:rsid w:val="001E762E"/>
    <w:rsid w:val="001E7E4D"/>
    <w:rsid w:val="001F013A"/>
    <w:rsid w:val="001F0448"/>
    <w:rsid w:val="001F0C8F"/>
    <w:rsid w:val="001F10CC"/>
    <w:rsid w:val="001F1215"/>
    <w:rsid w:val="001F17B3"/>
    <w:rsid w:val="001F2188"/>
    <w:rsid w:val="001F25C8"/>
    <w:rsid w:val="001F2BD0"/>
    <w:rsid w:val="001F2DCB"/>
    <w:rsid w:val="001F2E65"/>
    <w:rsid w:val="001F318E"/>
    <w:rsid w:val="001F44C6"/>
    <w:rsid w:val="001F4BC7"/>
    <w:rsid w:val="001F4D42"/>
    <w:rsid w:val="001F5243"/>
    <w:rsid w:val="001F5254"/>
    <w:rsid w:val="001F535B"/>
    <w:rsid w:val="001F55B6"/>
    <w:rsid w:val="001F5895"/>
    <w:rsid w:val="001F5A2E"/>
    <w:rsid w:val="001F5AF8"/>
    <w:rsid w:val="001F6146"/>
    <w:rsid w:val="001F625F"/>
    <w:rsid w:val="001F672A"/>
    <w:rsid w:val="001F6750"/>
    <w:rsid w:val="001F6806"/>
    <w:rsid w:val="001F68AC"/>
    <w:rsid w:val="001F6AC7"/>
    <w:rsid w:val="001F6E71"/>
    <w:rsid w:val="001F70E4"/>
    <w:rsid w:val="001F7559"/>
    <w:rsid w:val="001F7909"/>
    <w:rsid w:val="001F7C37"/>
    <w:rsid w:val="001F7F0C"/>
    <w:rsid w:val="002001F3"/>
    <w:rsid w:val="002011D1"/>
    <w:rsid w:val="00201378"/>
    <w:rsid w:val="002013A1"/>
    <w:rsid w:val="00201688"/>
    <w:rsid w:val="002018D7"/>
    <w:rsid w:val="002020A6"/>
    <w:rsid w:val="00202103"/>
    <w:rsid w:val="0020215D"/>
    <w:rsid w:val="002021F8"/>
    <w:rsid w:val="00202402"/>
    <w:rsid w:val="00202639"/>
    <w:rsid w:val="00202749"/>
    <w:rsid w:val="00202E76"/>
    <w:rsid w:val="00202F2C"/>
    <w:rsid w:val="0020320A"/>
    <w:rsid w:val="0020336C"/>
    <w:rsid w:val="00203531"/>
    <w:rsid w:val="00203571"/>
    <w:rsid w:val="0020372F"/>
    <w:rsid w:val="002039BB"/>
    <w:rsid w:val="00203EEF"/>
    <w:rsid w:val="00203FF7"/>
    <w:rsid w:val="002043EA"/>
    <w:rsid w:val="00204629"/>
    <w:rsid w:val="00204829"/>
    <w:rsid w:val="002048A3"/>
    <w:rsid w:val="00204A38"/>
    <w:rsid w:val="00204CFE"/>
    <w:rsid w:val="00205641"/>
    <w:rsid w:val="0020565E"/>
    <w:rsid w:val="00205BC4"/>
    <w:rsid w:val="00205D92"/>
    <w:rsid w:val="002061B6"/>
    <w:rsid w:val="0020649C"/>
    <w:rsid w:val="0020685F"/>
    <w:rsid w:val="00206A9A"/>
    <w:rsid w:val="00206F8C"/>
    <w:rsid w:val="002077B5"/>
    <w:rsid w:val="002077F9"/>
    <w:rsid w:val="00207840"/>
    <w:rsid w:val="00207ABD"/>
    <w:rsid w:val="00207BAC"/>
    <w:rsid w:val="0021006F"/>
    <w:rsid w:val="002101E7"/>
    <w:rsid w:val="00211234"/>
    <w:rsid w:val="00211326"/>
    <w:rsid w:val="00211447"/>
    <w:rsid w:val="00211841"/>
    <w:rsid w:val="002118E1"/>
    <w:rsid w:val="0021190A"/>
    <w:rsid w:val="00211A6B"/>
    <w:rsid w:val="00211AC9"/>
    <w:rsid w:val="00211B9A"/>
    <w:rsid w:val="00211BF2"/>
    <w:rsid w:val="002123D7"/>
    <w:rsid w:val="00212418"/>
    <w:rsid w:val="0021287A"/>
    <w:rsid w:val="00212D1A"/>
    <w:rsid w:val="00212EBC"/>
    <w:rsid w:val="0021325C"/>
    <w:rsid w:val="0021375B"/>
    <w:rsid w:val="002139D0"/>
    <w:rsid w:val="00213B7C"/>
    <w:rsid w:val="00213FEF"/>
    <w:rsid w:val="002140D7"/>
    <w:rsid w:val="0021459F"/>
    <w:rsid w:val="002147F0"/>
    <w:rsid w:val="00214873"/>
    <w:rsid w:val="00214C6E"/>
    <w:rsid w:val="00214E30"/>
    <w:rsid w:val="00214F22"/>
    <w:rsid w:val="0021593C"/>
    <w:rsid w:val="00215A34"/>
    <w:rsid w:val="002160B1"/>
    <w:rsid w:val="002160F2"/>
    <w:rsid w:val="002161FC"/>
    <w:rsid w:val="002162A6"/>
    <w:rsid w:val="002164C4"/>
    <w:rsid w:val="002166C4"/>
    <w:rsid w:val="0021685F"/>
    <w:rsid w:val="00216AC8"/>
    <w:rsid w:val="00216B27"/>
    <w:rsid w:val="0021754E"/>
    <w:rsid w:val="002177AB"/>
    <w:rsid w:val="0021790E"/>
    <w:rsid w:val="00217FD2"/>
    <w:rsid w:val="00220131"/>
    <w:rsid w:val="002204A7"/>
    <w:rsid w:val="002205BA"/>
    <w:rsid w:val="002206AB"/>
    <w:rsid w:val="00220732"/>
    <w:rsid w:val="00220737"/>
    <w:rsid w:val="00220F49"/>
    <w:rsid w:val="00221016"/>
    <w:rsid w:val="00221048"/>
    <w:rsid w:val="002210C4"/>
    <w:rsid w:val="00221FBC"/>
    <w:rsid w:val="0022236C"/>
    <w:rsid w:val="002224AF"/>
    <w:rsid w:val="002224EB"/>
    <w:rsid w:val="00222B85"/>
    <w:rsid w:val="00222C32"/>
    <w:rsid w:val="00222C6F"/>
    <w:rsid w:val="00222D35"/>
    <w:rsid w:val="002233FB"/>
    <w:rsid w:val="002238B6"/>
    <w:rsid w:val="00224189"/>
    <w:rsid w:val="00224430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C8F"/>
    <w:rsid w:val="00227D0F"/>
    <w:rsid w:val="00230147"/>
    <w:rsid w:val="002304F9"/>
    <w:rsid w:val="002304FC"/>
    <w:rsid w:val="00230700"/>
    <w:rsid w:val="00230783"/>
    <w:rsid w:val="00230CC0"/>
    <w:rsid w:val="00231511"/>
    <w:rsid w:val="00231676"/>
    <w:rsid w:val="00231751"/>
    <w:rsid w:val="002317DE"/>
    <w:rsid w:val="002317F3"/>
    <w:rsid w:val="00231E4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9CD"/>
    <w:rsid w:val="00234B62"/>
    <w:rsid w:val="00234D20"/>
    <w:rsid w:val="00234FF9"/>
    <w:rsid w:val="00235202"/>
    <w:rsid w:val="0023552A"/>
    <w:rsid w:val="00235682"/>
    <w:rsid w:val="002359E6"/>
    <w:rsid w:val="00236146"/>
    <w:rsid w:val="00236374"/>
    <w:rsid w:val="002365EE"/>
    <w:rsid w:val="00236600"/>
    <w:rsid w:val="00236D6D"/>
    <w:rsid w:val="00236E80"/>
    <w:rsid w:val="00237157"/>
    <w:rsid w:val="002371FD"/>
    <w:rsid w:val="00237793"/>
    <w:rsid w:val="002377BB"/>
    <w:rsid w:val="0023787B"/>
    <w:rsid w:val="002378BB"/>
    <w:rsid w:val="002379AD"/>
    <w:rsid w:val="00237DFA"/>
    <w:rsid w:val="00237F34"/>
    <w:rsid w:val="0024044D"/>
    <w:rsid w:val="0024080D"/>
    <w:rsid w:val="0024086F"/>
    <w:rsid w:val="00240B23"/>
    <w:rsid w:val="00241161"/>
    <w:rsid w:val="002411D6"/>
    <w:rsid w:val="002412BB"/>
    <w:rsid w:val="002412C5"/>
    <w:rsid w:val="002412D2"/>
    <w:rsid w:val="00241B9B"/>
    <w:rsid w:val="00241C67"/>
    <w:rsid w:val="00241D38"/>
    <w:rsid w:val="00241DAF"/>
    <w:rsid w:val="00242094"/>
    <w:rsid w:val="0024288A"/>
    <w:rsid w:val="00242972"/>
    <w:rsid w:val="00242BD5"/>
    <w:rsid w:val="00242D1F"/>
    <w:rsid w:val="00242EB4"/>
    <w:rsid w:val="00243476"/>
    <w:rsid w:val="0024356E"/>
    <w:rsid w:val="002436E1"/>
    <w:rsid w:val="00243A6B"/>
    <w:rsid w:val="00243EDE"/>
    <w:rsid w:val="00244118"/>
    <w:rsid w:val="00244721"/>
    <w:rsid w:val="002448F5"/>
    <w:rsid w:val="002448FE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1DB"/>
    <w:rsid w:val="00246718"/>
    <w:rsid w:val="00246DD1"/>
    <w:rsid w:val="0024701D"/>
    <w:rsid w:val="002470AB"/>
    <w:rsid w:val="0024750A"/>
    <w:rsid w:val="0024780F"/>
    <w:rsid w:val="002478B4"/>
    <w:rsid w:val="00247935"/>
    <w:rsid w:val="0025051D"/>
    <w:rsid w:val="002505FE"/>
    <w:rsid w:val="0025077E"/>
    <w:rsid w:val="00250C83"/>
    <w:rsid w:val="00250F42"/>
    <w:rsid w:val="00250FBE"/>
    <w:rsid w:val="00251143"/>
    <w:rsid w:val="00251372"/>
    <w:rsid w:val="00251522"/>
    <w:rsid w:val="002515D7"/>
    <w:rsid w:val="00251737"/>
    <w:rsid w:val="0025196B"/>
    <w:rsid w:val="0025243D"/>
    <w:rsid w:val="0025279C"/>
    <w:rsid w:val="002528E6"/>
    <w:rsid w:val="002528F4"/>
    <w:rsid w:val="00253713"/>
    <w:rsid w:val="00253794"/>
    <w:rsid w:val="00253EA0"/>
    <w:rsid w:val="0025458D"/>
    <w:rsid w:val="00254777"/>
    <w:rsid w:val="00254B1D"/>
    <w:rsid w:val="00254C92"/>
    <w:rsid w:val="0025532B"/>
    <w:rsid w:val="0025554B"/>
    <w:rsid w:val="00255763"/>
    <w:rsid w:val="00255933"/>
    <w:rsid w:val="002561EB"/>
    <w:rsid w:val="00256379"/>
    <w:rsid w:val="002565FA"/>
    <w:rsid w:val="00256626"/>
    <w:rsid w:val="0025693B"/>
    <w:rsid w:val="00256C0E"/>
    <w:rsid w:val="00256F57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AD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3E62"/>
    <w:rsid w:val="0026420D"/>
    <w:rsid w:val="0026433C"/>
    <w:rsid w:val="00265067"/>
    <w:rsid w:val="00265435"/>
    <w:rsid w:val="002658C6"/>
    <w:rsid w:val="00265C70"/>
    <w:rsid w:val="00265F7E"/>
    <w:rsid w:val="00266101"/>
    <w:rsid w:val="002662B2"/>
    <w:rsid w:val="0026641D"/>
    <w:rsid w:val="00266594"/>
    <w:rsid w:val="002666EF"/>
    <w:rsid w:val="00266755"/>
    <w:rsid w:val="00266825"/>
    <w:rsid w:val="002669DD"/>
    <w:rsid w:val="00266A03"/>
    <w:rsid w:val="00266A67"/>
    <w:rsid w:val="002671AA"/>
    <w:rsid w:val="00267267"/>
    <w:rsid w:val="00267E34"/>
    <w:rsid w:val="00267F25"/>
    <w:rsid w:val="002705F8"/>
    <w:rsid w:val="00270A9D"/>
    <w:rsid w:val="00270C90"/>
    <w:rsid w:val="00271788"/>
    <w:rsid w:val="002720E2"/>
    <w:rsid w:val="002721B7"/>
    <w:rsid w:val="00272293"/>
    <w:rsid w:val="00272942"/>
    <w:rsid w:val="002729E1"/>
    <w:rsid w:val="00272E9B"/>
    <w:rsid w:val="0027302C"/>
    <w:rsid w:val="002730A4"/>
    <w:rsid w:val="002730F0"/>
    <w:rsid w:val="002732D4"/>
    <w:rsid w:val="002732E0"/>
    <w:rsid w:val="00273734"/>
    <w:rsid w:val="002737B4"/>
    <w:rsid w:val="00273A87"/>
    <w:rsid w:val="00273ECC"/>
    <w:rsid w:val="00274068"/>
    <w:rsid w:val="002744BB"/>
    <w:rsid w:val="00274680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7727A"/>
    <w:rsid w:val="0027743D"/>
    <w:rsid w:val="00277AA9"/>
    <w:rsid w:val="002800D6"/>
    <w:rsid w:val="0028035B"/>
    <w:rsid w:val="00280520"/>
    <w:rsid w:val="0028067D"/>
    <w:rsid w:val="00280C33"/>
    <w:rsid w:val="00280CD5"/>
    <w:rsid w:val="002812C4"/>
    <w:rsid w:val="0028139F"/>
    <w:rsid w:val="00281577"/>
    <w:rsid w:val="00281600"/>
    <w:rsid w:val="002821ED"/>
    <w:rsid w:val="00282405"/>
    <w:rsid w:val="002826F2"/>
    <w:rsid w:val="00282ACE"/>
    <w:rsid w:val="00282D31"/>
    <w:rsid w:val="00283176"/>
    <w:rsid w:val="00283341"/>
    <w:rsid w:val="00283F64"/>
    <w:rsid w:val="002845AF"/>
    <w:rsid w:val="00284626"/>
    <w:rsid w:val="00285191"/>
    <w:rsid w:val="002853F7"/>
    <w:rsid w:val="00285575"/>
    <w:rsid w:val="002855E5"/>
    <w:rsid w:val="00285AA2"/>
    <w:rsid w:val="00285CCC"/>
    <w:rsid w:val="00285E22"/>
    <w:rsid w:val="00286480"/>
    <w:rsid w:val="002869EC"/>
    <w:rsid w:val="0028731F"/>
    <w:rsid w:val="00287590"/>
    <w:rsid w:val="002878B3"/>
    <w:rsid w:val="00287D47"/>
    <w:rsid w:val="002902DF"/>
    <w:rsid w:val="002904B5"/>
    <w:rsid w:val="002904F9"/>
    <w:rsid w:val="002914C9"/>
    <w:rsid w:val="002916C5"/>
    <w:rsid w:val="0029175C"/>
    <w:rsid w:val="002918BB"/>
    <w:rsid w:val="00291CB3"/>
    <w:rsid w:val="00291D77"/>
    <w:rsid w:val="00291F7F"/>
    <w:rsid w:val="0029207A"/>
    <w:rsid w:val="00292082"/>
    <w:rsid w:val="002920E4"/>
    <w:rsid w:val="002925ED"/>
    <w:rsid w:val="002927CC"/>
    <w:rsid w:val="00292BDC"/>
    <w:rsid w:val="00292D6E"/>
    <w:rsid w:val="00292E08"/>
    <w:rsid w:val="002933B7"/>
    <w:rsid w:val="0029358E"/>
    <w:rsid w:val="00293A4D"/>
    <w:rsid w:val="0029433B"/>
    <w:rsid w:val="002950BD"/>
    <w:rsid w:val="002952F9"/>
    <w:rsid w:val="00295617"/>
    <w:rsid w:val="002957A0"/>
    <w:rsid w:val="00295B2B"/>
    <w:rsid w:val="00295C5B"/>
    <w:rsid w:val="002961CD"/>
    <w:rsid w:val="00296658"/>
    <w:rsid w:val="00296775"/>
    <w:rsid w:val="002967D0"/>
    <w:rsid w:val="00296BFA"/>
    <w:rsid w:val="00296E5D"/>
    <w:rsid w:val="00296FB7"/>
    <w:rsid w:val="00297007"/>
    <w:rsid w:val="0029754C"/>
    <w:rsid w:val="00297601"/>
    <w:rsid w:val="0029779C"/>
    <w:rsid w:val="002977D0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0BD"/>
    <w:rsid w:val="002A14C6"/>
    <w:rsid w:val="002A1CB5"/>
    <w:rsid w:val="002A1CF2"/>
    <w:rsid w:val="002A22DD"/>
    <w:rsid w:val="002A2B62"/>
    <w:rsid w:val="002A3209"/>
    <w:rsid w:val="002A3918"/>
    <w:rsid w:val="002A3933"/>
    <w:rsid w:val="002A48BA"/>
    <w:rsid w:val="002A4E25"/>
    <w:rsid w:val="002A5535"/>
    <w:rsid w:val="002A560C"/>
    <w:rsid w:val="002A5903"/>
    <w:rsid w:val="002A6A49"/>
    <w:rsid w:val="002A6B9A"/>
    <w:rsid w:val="002A6BFE"/>
    <w:rsid w:val="002A6CC1"/>
    <w:rsid w:val="002A76AA"/>
    <w:rsid w:val="002A7715"/>
    <w:rsid w:val="002A7747"/>
    <w:rsid w:val="002B0329"/>
    <w:rsid w:val="002B03DF"/>
    <w:rsid w:val="002B07C0"/>
    <w:rsid w:val="002B0A30"/>
    <w:rsid w:val="002B0F62"/>
    <w:rsid w:val="002B0F99"/>
    <w:rsid w:val="002B146B"/>
    <w:rsid w:val="002B169A"/>
    <w:rsid w:val="002B18EB"/>
    <w:rsid w:val="002B1B78"/>
    <w:rsid w:val="002B1E32"/>
    <w:rsid w:val="002B1FAD"/>
    <w:rsid w:val="002B1FEB"/>
    <w:rsid w:val="002B2091"/>
    <w:rsid w:val="002B20F1"/>
    <w:rsid w:val="002B2371"/>
    <w:rsid w:val="002B23E3"/>
    <w:rsid w:val="002B2475"/>
    <w:rsid w:val="002B25E1"/>
    <w:rsid w:val="002B272E"/>
    <w:rsid w:val="002B2733"/>
    <w:rsid w:val="002B2F28"/>
    <w:rsid w:val="002B32D5"/>
    <w:rsid w:val="002B3512"/>
    <w:rsid w:val="002B3882"/>
    <w:rsid w:val="002B3BA2"/>
    <w:rsid w:val="002B42DB"/>
    <w:rsid w:val="002B4A8E"/>
    <w:rsid w:val="002B4DCC"/>
    <w:rsid w:val="002B5428"/>
    <w:rsid w:val="002B57F9"/>
    <w:rsid w:val="002B5E91"/>
    <w:rsid w:val="002B5EBB"/>
    <w:rsid w:val="002B5EC1"/>
    <w:rsid w:val="002B6FCF"/>
    <w:rsid w:val="002B7231"/>
    <w:rsid w:val="002B7480"/>
    <w:rsid w:val="002B764E"/>
    <w:rsid w:val="002B7B99"/>
    <w:rsid w:val="002B7BBC"/>
    <w:rsid w:val="002C029C"/>
    <w:rsid w:val="002C07C2"/>
    <w:rsid w:val="002C0CD8"/>
    <w:rsid w:val="002C13F8"/>
    <w:rsid w:val="002C17CA"/>
    <w:rsid w:val="002C1917"/>
    <w:rsid w:val="002C19D6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401"/>
    <w:rsid w:val="002C36B5"/>
    <w:rsid w:val="002C3982"/>
    <w:rsid w:val="002C3B6A"/>
    <w:rsid w:val="002C3E60"/>
    <w:rsid w:val="002C4379"/>
    <w:rsid w:val="002C486C"/>
    <w:rsid w:val="002C486E"/>
    <w:rsid w:val="002C50AE"/>
    <w:rsid w:val="002C5347"/>
    <w:rsid w:val="002C55E8"/>
    <w:rsid w:val="002C581E"/>
    <w:rsid w:val="002C5DCE"/>
    <w:rsid w:val="002C632A"/>
    <w:rsid w:val="002C6616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9EE"/>
    <w:rsid w:val="002C7B7D"/>
    <w:rsid w:val="002D03BE"/>
    <w:rsid w:val="002D0675"/>
    <w:rsid w:val="002D0BA2"/>
    <w:rsid w:val="002D0EB3"/>
    <w:rsid w:val="002D115C"/>
    <w:rsid w:val="002D11EC"/>
    <w:rsid w:val="002D1629"/>
    <w:rsid w:val="002D1B7D"/>
    <w:rsid w:val="002D1D2C"/>
    <w:rsid w:val="002D1DAE"/>
    <w:rsid w:val="002D1F20"/>
    <w:rsid w:val="002D1FAE"/>
    <w:rsid w:val="002D1FBC"/>
    <w:rsid w:val="002D2212"/>
    <w:rsid w:val="002D26D8"/>
    <w:rsid w:val="002D276C"/>
    <w:rsid w:val="002D2993"/>
    <w:rsid w:val="002D2B25"/>
    <w:rsid w:val="002D2B51"/>
    <w:rsid w:val="002D2BE1"/>
    <w:rsid w:val="002D2CB1"/>
    <w:rsid w:val="002D33B1"/>
    <w:rsid w:val="002D3760"/>
    <w:rsid w:val="002D3815"/>
    <w:rsid w:val="002D38BB"/>
    <w:rsid w:val="002D3E3D"/>
    <w:rsid w:val="002D4197"/>
    <w:rsid w:val="002D4424"/>
    <w:rsid w:val="002D4851"/>
    <w:rsid w:val="002D49B6"/>
    <w:rsid w:val="002D4D6E"/>
    <w:rsid w:val="002D4E3B"/>
    <w:rsid w:val="002D5076"/>
    <w:rsid w:val="002D5226"/>
    <w:rsid w:val="002D53A5"/>
    <w:rsid w:val="002D5688"/>
    <w:rsid w:val="002D5907"/>
    <w:rsid w:val="002D5A45"/>
    <w:rsid w:val="002D5AE1"/>
    <w:rsid w:val="002D5C09"/>
    <w:rsid w:val="002D6758"/>
    <w:rsid w:val="002D6E39"/>
    <w:rsid w:val="002D6FB8"/>
    <w:rsid w:val="002D7222"/>
    <w:rsid w:val="002D7439"/>
    <w:rsid w:val="002D7909"/>
    <w:rsid w:val="002D796E"/>
    <w:rsid w:val="002D79DA"/>
    <w:rsid w:val="002D7A1B"/>
    <w:rsid w:val="002D7A5D"/>
    <w:rsid w:val="002D7E1A"/>
    <w:rsid w:val="002E0286"/>
    <w:rsid w:val="002E0337"/>
    <w:rsid w:val="002E03C1"/>
    <w:rsid w:val="002E04DD"/>
    <w:rsid w:val="002E05D4"/>
    <w:rsid w:val="002E0F5B"/>
    <w:rsid w:val="002E0FA2"/>
    <w:rsid w:val="002E0FF0"/>
    <w:rsid w:val="002E1374"/>
    <w:rsid w:val="002E15F3"/>
    <w:rsid w:val="002E1A7B"/>
    <w:rsid w:val="002E1B47"/>
    <w:rsid w:val="002E1E09"/>
    <w:rsid w:val="002E1E81"/>
    <w:rsid w:val="002E1FC4"/>
    <w:rsid w:val="002E1FD1"/>
    <w:rsid w:val="002E25F6"/>
    <w:rsid w:val="002E26EC"/>
    <w:rsid w:val="002E28DC"/>
    <w:rsid w:val="002E2D0C"/>
    <w:rsid w:val="002E303D"/>
    <w:rsid w:val="002E3191"/>
    <w:rsid w:val="002E37B0"/>
    <w:rsid w:val="002E3912"/>
    <w:rsid w:val="002E3ED0"/>
    <w:rsid w:val="002E411D"/>
    <w:rsid w:val="002E4339"/>
    <w:rsid w:val="002E43F5"/>
    <w:rsid w:val="002E4684"/>
    <w:rsid w:val="002E48BC"/>
    <w:rsid w:val="002E48BE"/>
    <w:rsid w:val="002E4C25"/>
    <w:rsid w:val="002E53ED"/>
    <w:rsid w:val="002E5756"/>
    <w:rsid w:val="002E5E5C"/>
    <w:rsid w:val="002E5F66"/>
    <w:rsid w:val="002E5FE1"/>
    <w:rsid w:val="002E6DB4"/>
    <w:rsid w:val="002E7274"/>
    <w:rsid w:val="002E7301"/>
    <w:rsid w:val="002E75B3"/>
    <w:rsid w:val="002E776A"/>
    <w:rsid w:val="002E781E"/>
    <w:rsid w:val="002F0024"/>
    <w:rsid w:val="002F0D82"/>
    <w:rsid w:val="002F0EBE"/>
    <w:rsid w:val="002F1017"/>
    <w:rsid w:val="002F1032"/>
    <w:rsid w:val="002F1AEA"/>
    <w:rsid w:val="002F2301"/>
    <w:rsid w:val="002F291B"/>
    <w:rsid w:val="002F3131"/>
    <w:rsid w:val="002F318A"/>
    <w:rsid w:val="002F3294"/>
    <w:rsid w:val="002F3573"/>
    <w:rsid w:val="002F41F5"/>
    <w:rsid w:val="002F4550"/>
    <w:rsid w:val="002F4903"/>
    <w:rsid w:val="002F505F"/>
    <w:rsid w:val="002F5186"/>
    <w:rsid w:val="002F531B"/>
    <w:rsid w:val="002F5A62"/>
    <w:rsid w:val="002F5B1E"/>
    <w:rsid w:val="002F5BFE"/>
    <w:rsid w:val="002F64F2"/>
    <w:rsid w:val="002F66C7"/>
    <w:rsid w:val="002F6B23"/>
    <w:rsid w:val="002F6BE4"/>
    <w:rsid w:val="002F6C7C"/>
    <w:rsid w:val="002F6D39"/>
    <w:rsid w:val="002F7076"/>
    <w:rsid w:val="002F71F2"/>
    <w:rsid w:val="002F7597"/>
    <w:rsid w:val="002F7669"/>
    <w:rsid w:val="002F7B13"/>
    <w:rsid w:val="00300081"/>
    <w:rsid w:val="003008E7"/>
    <w:rsid w:val="00300D7D"/>
    <w:rsid w:val="00300E48"/>
    <w:rsid w:val="0030104F"/>
    <w:rsid w:val="003011D6"/>
    <w:rsid w:val="00301392"/>
    <w:rsid w:val="0030148E"/>
    <w:rsid w:val="0030177A"/>
    <w:rsid w:val="003017FA"/>
    <w:rsid w:val="003024B0"/>
    <w:rsid w:val="003024CA"/>
    <w:rsid w:val="003024EA"/>
    <w:rsid w:val="00302578"/>
    <w:rsid w:val="00302C40"/>
    <w:rsid w:val="00302E8F"/>
    <w:rsid w:val="003037E4"/>
    <w:rsid w:val="00303869"/>
    <w:rsid w:val="00303D79"/>
    <w:rsid w:val="00304554"/>
    <w:rsid w:val="0030484A"/>
    <w:rsid w:val="00304999"/>
    <w:rsid w:val="00304D5C"/>
    <w:rsid w:val="0030527C"/>
    <w:rsid w:val="003052A6"/>
    <w:rsid w:val="00305A82"/>
    <w:rsid w:val="00305E9C"/>
    <w:rsid w:val="003063F4"/>
    <w:rsid w:val="003067B2"/>
    <w:rsid w:val="003068D3"/>
    <w:rsid w:val="00306A9D"/>
    <w:rsid w:val="0030714F"/>
    <w:rsid w:val="003077D4"/>
    <w:rsid w:val="0031051A"/>
    <w:rsid w:val="003106F6"/>
    <w:rsid w:val="00310804"/>
    <w:rsid w:val="00310994"/>
    <w:rsid w:val="00310B91"/>
    <w:rsid w:val="00310D54"/>
    <w:rsid w:val="00310F2A"/>
    <w:rsid w:val="00311024"/>
    <w:rsid w:val="00311C49"/>
    <w:rsid w:val="00311E00"/>
    <w:rsid w:val="00311E08"/>
    <w:rsid w:val="00311F54"/>
    <w:rsid w:val="003126DD"/>
    <w:rsid w:val="00312CF4"/>
    <w:rsid w:val="00312F19"/>
    <w:rsid w:val="00312F66"/>
    <w:rsid w:val="0031326E"/>
    <w:rsid w:val="003133C7"/>
    <w:rsid w:val="00313CB7"/>
    <w:rsid w:val="00314228"/>
    <w:rsid w:val="00314396"/>
    <w:rsid w:val="00314540"/>
    <w:rsid w:val="00314558"/>
    <w:rsid w:val="0031477C"/>
    <w:rsid w:val="00314907"/>
    <w:rsid w:val="003155F1"/>
    <w:rsid w:val="00315E02"/>
    <w:rsid w:val="00315F34"/>
    <w:rsid w:val="00316041"/>
    <w:rsid w:val="00316108"/>
    <w:rsid w:val="00316193"/>
    <w:rsid w:val="003164B4"/>
    <w:rsid w:val="00316BF0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92D"/>
    <w:rsid w:val="00322145"/>
    <w:rsid w:val="003225EB"/>
    <w:rsid w:val="00322666"/>
    <w:rsid w:val="00322868"/>
    <w:rsid w:val="003228C2"/>
    <w:rsid w:val="00322974"/>
    <w:rsid w:val="00322AA5"/>
    <w:rsid w:val="00322C8A"/>
    <w:rsid w:val="00322CDA"/>
    <w:rsid w:val="003230A3"/>
    <w:rsid w:val="00323723"/>
    <w:rsid w:val="00323756"/>
    <w:rsid w:val="00323F49"/>
    <w:rsid w:val="00323FE0"/>
    <w:rsid w:val="00324112"/>
    <w:rsid w:val="003242F9"/>
    <w:rsid w:val="00324642"/>
    <w:rsid w:val="00324FF5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38"/>
    <w:rsid w:val="00330A9E"/>
    <w:rsid w:val="00330C42"/>
    <w:rsid w:val="00330C86"/>
    <w:rsid w:val="0033130C"/>
    <w:rsid w:val="00331770"/>
    <w:rsid w:val="00331BEA"/>
    <w:rsid w:val="00331CE4"/>
    <w:rsid w:val="00331FEB"/>
    <w:rsid w:val="00332412"/>
    <w:rsid w:val="00332437"/>
    <w:rsid w:val="0033255F"/>
    <w:rsid w:val="003326B7"/>
    <w:rsid w:val="0033283B"/>
    <w:rsid w:val="00333758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5AD1"/>
    <w:rsid w:val="00335B2A"/>
    <w:rsid w:val="00335D0A"/>
    <w:rsid w:val="00335F7C"/>
    <w:rsid w:val="003362A8"/>
    <w:rsid w:val="00336D0D"/>
    <w:rsid w:val="00336FBD"/>
    <w:rsid w:val="0033716A"/>
    <w:rsid w:val="00337361"/>
    <w:rsid w:val="003373C5"/>
    <w:rsid w:val="0033768D"/>
    <w:rsid w:val="00337D5F"/>
    <w:rsid w:val="00337D6D"/>
    <w:rsid w:val="00337DF9"/>
    <w:rsid w:val="0034002A"/>
    <w:rsid w:val="003400E5"/>
    <w:rsid w:val="0034019B"/>
    <w:rsid w:val="003401A3"/>
    <w:rsid w:val="00340311"/>
    <w:rsid w:val="003403D5"/>
    <w:rsid w:val="00340410"/>
    <w:rsid w:val="003408DB"/>
    <w:rsid w:val="00340D60"/>
    <w:rsid w:val="00340D6C"/>
    <w:rsid w:val="0034162E"/>
    <w:rsid w:val="003418B3"/>
    <w:rsid w:val="00341DAC"/>
    <w:rsid w:val="00341FC7"/>
    <w:rsid w:val="00342079"/>
    <w:rsid w:val="00342292"/>
    <w:rsid w:val="003424A1"/>
    <w:rsid w:val="003426F8"/>
    <w:rsid w:val="00342826"/>
    <w:rsid w:val="00342B69"/>
    <w:rsid w:val="003430BE"/>
    <w:rsid w:val="0034337C"/>
    <w:rsid w:val="003438B6"/>
    <w:rsid w:val="00343A52"/>
    <w:rsid w:val="00343A66"/>
    <w:rsid w:val="00343ADF"/>
    <w:rsid w:val="003440A6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5F7"/>
    <w:rsid w:val="00346647"/>
    <w:rsid w:val="00346829"/>
    <w:rsid w:val="00346E3C"/>
    <w:rsid w:val="0034712C"/>
    <w:rsid w:val="00347639"/>
    <w:rsid w:val="003476AE"/>
    <w:rsid w:val="003479B0"/>
    <w:rsid w:val="00347BD4"/>
    <w:rsid w:val="00347C6C"/>
    <w:rsid w:val="00347DF3"/>
    <w:rsid w:val="003500C9"/>
    <w:rsid w:val="00350323"/>
    <w:rsid w:val="00350AC9"/>
    <w:rsid w:val="00350BB2"/>
    <w:rsid w:val="00350C11"/>
    <w:rsid w:val="00350E78"/>
    <w:rsid w:val="00350E90"/>
    <w:rsid w:val="00351789"/>
    <w:rsid w:val="00351A0D"/>
    <w:rsid w:val="00351B7A"/>
    <w:rsid w:val="00351FAB"/>
    <w:rsid w:val="00351FDD"/>
    <w:rsid w:val="00352524"/>
    <w:rsid w:val="00352700"/>
    <w:rsid w:val="00352BAB"/>
    <w:rsid w:val="00352D19"/>
    <w:rsid w:val="00352ECF"/>
    <w:rsid w:val="00352ED0"/>
    <w:rsid w:val="003532AE"/>
    <w:rsid w:val="003533E2"/>
    <w:rsid w:val="00353598"/>
    <w:rsid w:val="003538CA"/>
    <w:rsid w:val="00353A6B"/>
    <w:rsid w:val="00353F98"/>
    <w:rsid w:val="0035402A"/>
    <w:rsid w:val="00354303"/>
    <w:rsid w:val="0035437D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24"/>
    <w:rsid w:val="00355CB9"/>
    <w:rsid w:val="00355D3A"/>
    <w:rsid w:val="00356C05"/>
    <w:rsid w:val="00356FA4"/>
    <w:rsid w:val="003570CE"/>
    <w:rsid w:val="0035728D"/>
    <w:rsid w:val="003574C5"/>
    <w:rsid w:val="00357660"/>
    <w:rsid w:val="00357BAE"/>
    <w:rsid w:val="003604E1"/>
    <w:rsid w:val="0036055E"/>
    <w:rsid w:val="003606C3"/>
    <w:rsid w:val="003608F6"/>
    <w:rsid w:val="00360CE8"/>
    <w:rsid w:val="003617EF"/>
    <w:rsid w:val="00361AE6"/>
    <w:rsid w:val="00361AEB"/>
    <w:rsid w:val="00361AF6"/>
    <w:rsid w:val="00361BEE"/>
    <w:rsid w:val="00361F0D"/>
    <w:rsid w:val="0036275B"/>
    <w:rsid w:val="003627A8"/>
    <w:rsid w:val="003628E1"/>
    <w:rsid w:val="003629E6"/>
    <w:rsid w:val="00362A9F"/>
    <w:rsid w:val="00362E3E"/>
    <w:rsid w:val="00363CDE"/>
    <w:rsid w:val="003647C4"/>
    <w:rsid w:val="00364934"/>
    <w:rsid w:val="00364A47"/>
    <w:rsid w:val="00365004"/>
    <w:rsid w:val="0036563C"/>
    <w:rsid w:val="003656D0"/>
    <w:rsid w:val="003659AC"/>
    <w:rsid w:val="00365AEF"/>
    <w:rsid w:val="00365B4D"/>
    <w:rsid w:val="00365D6F"/>
    <w:rsid w:val="00365D84"/>
    <w:rsid w:val="003661E3"/>
    <w:rsid w:val="003662FA"/>
    <w:rsid w:val="003665A2"/>
    <w:rsid w:val="00366BB7"/>
    <w:rsid w:val="00366C9F"/>
    <w:rsid w:val="00367857"/>
    <w:rsid w:val="00367A08"/>
    <w:rsid w:val="00367D2D"/>
    <w:rsid w:val="003700DF"/>
    <w:rsid w:val="0037027D"/>
    <w:rsid w:val="003703DB"/>
    <w:rsid w:val="00370CC3"/>
    <w:rsid w:val="00371242"/>
    <w:rsid w:val="00371304"/>
    <w:rsid w:val="003713F5"/>
    <w:rsid w:val="003715DA"/>
    <w:rsid w:val="00371A73"/>
    <w:rsid w:val="00371E53"/>
    <w:rsid w:val="00371E90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BE9"/>
    <w:rsid w:val="00373CB0"/>
    <w:rsid w:val="00373DC6"/>
    <w:rsid w:val="00373F4D"/>
    <w:rsid w:val="003740A4"/>
    <w:rsid w:val="003740D2"/>
    <w:rsid w:val="003742F5"/>
    <w:rsid w:val="00374382"/>
    <w:rsid w:val="003744F0"/>
    <w:rsid w:val="0037452C"/>
    <w:rsid w:val="00374786"/>
    <w:rsid w:val="00374ABD"/>
    <w:rsid w:val="00374E16"/>
    <w:rsid w:val="003750C0"/>
    <w:rsid w:val="003751E9"/>
    <w:rsid w:val="00375503"/>
    <w:rsid w:val="0037559A"/>
    <w:rsid w:val="00375A1A"/>
    <w:rsid w:val="00375C5A"/>
    <w:rsid w:val="00375D79"/>
    <w:rsid w:val="00375FEB"/>
    <w:rsid w:val="0037630A"/>
    <w:rsid w:val="003763A2"/>
    <w:rsid w:val="003767FB"/>
    <w:rsid w:val="00376A1A"/>
    <w:rsid w:val="00376E0C"/>
    <w:rsid w:val="00377286"/>
    <w:rsid w:val="003772D0"/>
    <w:rsid w:val="003776E4"/>
    <w:rsid w:val="00377CE8"/>
    <w:rsid w:val="003802FD"/>
    <w:rsid w:val="00380912"/>
    <w:rsid w:val="00380A70"/>
    <w:rsid w:val="00380D5A"/>
    <w:rsid w:val="003816EB"/>
    <w:rsid w:val="0038177F"/>
    <w:rsid w:val="00381A3F"/>
    <w:rsid w:val="00382427"/>
    <w:rsid w:val="0038250C"/>
    <w:rsid w:val="0038276A"/>
    <w:rsid w:val="00382DE8"/>
    <w:rsid w:val="003831E6"/>
    <w:rsid w:val="0038324A"/>
    <w:rsid w:val="003833E3"/>
    <w:rsid w:val="003833EE"/>
    <w:rsid w:val="003837AF"/>
    <w:rsid w:val="00383A00"/>
    <w:rsid w:val="00383E14"/>
    <w:rsid w:val="00384096"/>
    <w:rsid w:val="003848C9"/>
    <w:rsid w:val="00384D0A"/>
    <w:rsid w:val="00385448"/>
    <w:rsid w:val="00385743"/>
    <w:rsid w:val="003858E8"/>
    <w:rsid w:val="003861D5"/>
    <w:rsid w:val="00386514"/>
    <w:rsid w:val="00386F1F"/>
    <w:rsid w:val="0038709A"/>
    <w:rsid w:val="00387312"/>
    <w:rsid w:val="003873B6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6E"/>
    <w:rsid w:val="00391AED"/>
    <w:rsid w:val="00393820"/>
    <w:rsid w:val="003938DB"/>
    <w:rsid w:val="003938E2"/>
    <w:rsid w:val="00393F27"/>
    <w:rsid w:val="003941D8"/>
    <w:rsid w:val="00394338"/>
    <w:rsid w:val="003945D7"/>
    <w:rsid w:val="003948B5"/>
    <w:rsid w:val="003949E9"/>
    <w:rsid w:val="00394A59"/>
    <w:rsid w:val="00394D1C"/>
    <w:rsid w:val="003951C9"/>
    <w:rsid w:val="003957A6"/>
    <w:rsid w:val="00395BB1"/>
    <w:rsid w:val="003962D9"/>
    <w:rsid w:val="00396307"/>
    <w:rsid w:val="003968B0"/>
    <w:rsid w:val="00396A68"/>
    <w:rsid w:val="00396C6C"/>
    <w:rsid w:val="00396FF3"/>
    <w:rsid w:val="00396FF6"/>
    <w:rsid w:val="003973DF"/>
    <w:rsid w:val="0039755E"/>
    <w:rsid w:val="003977A8"/>
    <w:rsid w:val="00397829"/>
    <w:rsid w:val="003979FF"/>
    <w:rsid w:val="003A02E9"/>
    <w:rsid w:val="003A097A"/>
    <w:rsid w:val="003A0CD6"/>
    <w:rsid w:val="003A0F5D"/>
    <w:rsid w:val="003A159B"/>
    <w:rsid w:val="003A1BC0"/>
    <w:rsid w:val="003A1ECB"/>
    <w:rsid w:val="003A1EFB"/>
    <w:rsid w:val="003A286B"/>
    <w:rsid w:val="003A2AB2"/>
    <w:rsid w:val="003A2AC8"/>
    <w:rsid w:val="003A2AD7"/>
    <w:rsid w:val="003A2FA0"/>
    <w:rsid w:val="003A3214"/>
    <w:rsid w:val="003A3596"/>
    <w:rsid w:val="003A36FF"/>
    <w:rsid w:val="003A373A"/>
    <w:rsid w:val="003A38A7"/>
    <w:rsid w:val="003A3BCA"/>
    <w:rsid w:val="003A3E64"/>
    <w:rsid w:val="003A4055"/>
    <w:rsid w:val="003A471C"/>
    <w:rsid w:val="003A4A74"/>
    <w:rsid w:val="003A5707"/>
    <w:rsid w:val="003A5941"/>
    <w:rsid w:val="003A59B2"/>
    <w:rsid w:val="003A5ABD"/>
    <w:rsid w:val="003A5BC0"/>
    <w:rsid w:val="003A5EBF"/>
    <w:rsid w:val="003A6185"/>
    <w:rsid w:val="003A646A"/>
    <w:rsid w:val="003A65A9"/>
    <w:rsid w:val="003A6641"/>
    <w:rsid w:val="003A6EF5"/>
    <w:rsid w:val="003A720A"/>
    <w:rsid w:val="003A734A"/>
    <w:rsid w:val="003A73D2"/>
    <w:rsid w:val="003A74F8"/>
    <w:rsid w:val="003A7713"/>
    <w:rsid w:val="003A7777"/>
    <w:rsid w:val="003A7E6D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CC7"/>
    <w:rsid w:val="003B2D38"/>
    <w:rsid w:val="003B2F35"/>
    <w:rsid w:val="003B3600"/>
    <w:rsid w:val="003B3A05"/>
    <w:rsid w:val="003B4170"/>
    <w:rsid w:val="003B4194"/>
    <w:rsid w:val="003B41EC"/>
    <w:rsid w:val="003B42D1"/>
    <w:rsid w:val="003B43C8"/>
    <w:rsid w:val="003B4A0F"/>
    <w:rsid w:val="003B4EA4"/>
    <w:rsid w:val="003B52CF"/>
    <w:rsid w:val="003B52FD"/>
    <w:rsid w:val="003B5C7B"/>
    <w:rsid w:val="003B64A6"/>
    <w:rsid w:val="003B6507"/>
    <w:rsid w:val="003B6B50"/>
    <w:rsid w:val="003B6D60"/>
    <w:rsid w:val="003B6F9A"/>
    <w:rsid w:val="003B72ED"/>
    <w:rsid w:val="003B733C"/>
    <w:rsid w:val="003B73D2"/>
    <w:rsid w:val="003B7452"/>
    <w:rsid w:val="003B7480"/>
    <w:rsid w:val="003B7857"/>
    <w:rsid w:val="003C05AF"/>
    <w:rsid w:val="003C07CF"/>
    <w:rsid w:val="003C09C8"/>
    <w:rsid w:val="003C0C86"/>
    <w:rsid w:val="003C1359"/>
    <w:rsid w:val="003C19F7"/>
    <w:rsid w:val="003C1A84"/>
    <w:rsid w:val="003C1B10"/>
    <w:rsid w:val="003C1C0F"/>
    <w:rsid w:val="003C20FD"/>
    <w:rsid w:val="003C2272"/>
    <w:rsid w:val="003C28D4"/>
    <w:rsid w:val="003C2A60"/>
    <w:rsid w:val="003C2ACC"/>
    <w:rsid w:val="003C2B9E"/>
    <w:rsid w:val="003C2BDB"/>
    <w:rsid w:val="003C30C1"/>
    <w:rsid w:val="003C3183"/>
    <w:rsid w:val="003C3324"/>
    <w:rsid w:val="003C337F"/>
    <w:rsid w:val="003C3643"/>
    <w:rsid w:val="003C3A6C"/>
    <w:rsid w:val="003C3A92"/>
    <w:rsid w:val="003C3BBC"/>
    <w:rsid w:val="003C40AD"/>
    <w:rsid w:val="003C450C"/>
    <w:rsid w:val="003C4B57"/>
    <w:rsid w:val="003C4BA1"/>
    <w:rsid w:val="003C4CF5"/>
    <w:rsid w:val="003C4FD1"/>
    <w:rsid w:val="003C5350"/>
    <w:rsid w:val="003C546B"/>
    <w:rsid w:val="003C62B6"/>
    <w:rsid w:val="003C6DFB"/>
    <w:rsid w:val="003C7245"/>
    <w:rsid w:val="003C7291"/>
    <w:rsid w:val="003C72A3"/>
    <w:rsid w:val="003C748C"/>
    <w:rsid w:val="003C7A5C"/>
    <w:rsid w:val="003C7BC9"/>
    <w:rsid w:val="003C7D1B"/>
    <w:rsid w:val="003C7DCF"/>
    <w:rsid w:val="003D0037"/>
    <w:rsid w:val="003D0231"/>
    <w:rsid w:val="003D0BF5"/>
    <w:rsid w:val="003D0E4A"/>
    <w:rsid w:val="003D110B"/>
    <w:rsid w:val="003D13A6"/>
    <w:rsid w:val="003D14C2"/>
    <w:rsid w:val="003D1995"/>
    <w:rsid w:val="003D1D58"/>
    <w:rsid w:val="003D2375"/>
    <w:rsid w:val="003D23D2"/>
    <w:rsid w:val="003D2772"/>
    <w:rsid w:val="003D2951"/>
    <w:rsid w:val="003D299F"/>
    <w:rsid w:val="003D2CBF"/>
    <w:rsid w:val="003D2FA4"/>
    <w:rsid w:val="003D3040"/>
    <w:rsid w:val="003D305A"/>
    <w:rsid w:val="003D3245"/>
    <w:rsid w:val="003D354D"/>
    <w:rsid w:val="003D35B6"/>
    <w:rsid w:val="003D36D6"/>
    <w:rsid w:val="003D3C99"/>
    <w:rsid w:val="003D3D40"/>
    <w:rsid w:val="003D417A"/>
    <w:rsid w:val="003D41CB"/>
    <w:rsid w:val="003D4256"/>
    <w:rsid w:val="003D4273"/>
    <w:rsid w:val="003D43CB"/>
    <w:rsid w:val="003D46F4"/>
    <w:rsid w:val="003D5B1A"/>
    <w:rsid w:val="003D5DBA"/>
    <w:rsid w:val="003D5F15"/>
    <w:rsid w:val="003D658D"/>
    <w:rsid w:val="003D65CC"/>
    <w:rsid w:val="003D65F8"/>
    <w:rsid w:val="003D667E"/>
    <w:rsid w:val="003D67F6"/>
    <w:rsid w:val="003D6B91"/>
    <w:rsid w:val="003D6E1C"/>
    <w:rsid w:val="003D7D0E"/>
    <w:rsid w:val="003D7D5B"/>
    <w:rsid w:val="003E0433"/>
    <w:rsid w:val="003E0482"/>
    <w:rsid w:val="003E06ED"/>
    <w:rsid w:val="003E0819"/>
    <w:rsid w:val="003E0C21"/>
    <w:rsid w:val="003E0E05"/>
    <w:rsid w:val="003E123C"/>
    <w:rsid w:val="003E129F"/>
    <w:rsid w:val="003E1354"/>
    <w:rsid w:val="003E1551"/>
    <w:rsid w:val="003E18DB"/>
    <w:rsid w:val="003E1AB2"/>
    <w:rsid w:val="003E1BDE"/>
    <w:rsid w:val="003E1E59"/>
    <w:rsid w:val="003E1EE7"/>
    <w:rsid w:val="003E243B"/>
    <w:rsid w:val="003E2595"/>
    <w:rsid w:val="003E3115"/>
    <w:rsid w:val="003E32B5"/>
    <w:rsid w:val="003E33E2"/>
    <w:rsid w:val="003E3690"/>
    <w:rsid w:val="003E390B"/>
    <w:rsid w:val="003E3AD7"/>
    <w:rsid w:val="003E3B3D"/>
    <w:rsid w:val="003E3BA1"/>
    <w:rsid w:val="003E3F87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7132"/>
    <w:rsid w:val="003E7471"/>
    <w:rsid w:val="003E7F8F"/>
    <w:rsid w:val="003F003E"/>
    <w:rsid w:val="003F02B6"/>
    <w:rsid w:val="003F0724"/>
    <w:rsid w:val="003F1005"/>
    <w:rsid w:val="003F14FA"/>
    <w:rsid w:val="003F163D"/>
    <w:rsid w:val="003F1945"/>
    <w:rsid w:val="003F1ADA"/>
    <w:rsid w:val="003F1D96"/>
    <w:rsid w:val="003F2896"/>
    <w:rsid w:val="003F2B0F"/>
    <w:rsid w:val="003F2DE8"/>
    <w:rsid w:val="003F2F81"/>
    <w:rsid w:val="003F378A"/>
    <w:rsid w:val="003F38BF"/>
    <w:rsid w:val="003F3C7E"/>
    <w:rsid w:val="003F3F73"/>
    <w:rsid w:val="003F43E3"/>
    <w:rsid w:val="003F43FA"/>
    <w:rsid w:val="003F4470"/>
    <w:rsid w:val="003F4A40"/>
    <w:rsid w:val="003F505A"/>
    <w:rsid w:val="003F56E7"/>
    <w:rsid w:val="003F591C"/>
    <w:rsid w:val="003F5C4C"/>
    <w:rsid w:val="003F6155"/>
    <w:rsid w:val="003F6269"/>
    <w:rsid w:val="003F65F0"/>
    <w:rsid w:val="003F6EFA"/>
    <w:rsid w:val="003F6F21"/>
    <w:rsid w:val="003F7137"/>
    <w:rsid w:val="003F7528"/>
    <w:rsid w:val="003F7822"/>
    <w:rsid w:val="003F79D2"/>
    <w:rsid w:val="003F7F0A"/>
    <w:rsid w:val="00400029"/>
    <w:rsid w:val="004001A1"/>
    <w:rsid w:val="00400254"/>
    <w:rsid w:val="004005CB"/>
    <w:rsid w:val="0040071A"/>
    <w:rsid w:val="00400877"/>
    <w:rsid w:val="00400AE1"/>
    <w:rsid w:val="00400D18"/>
    <w:rsid w:val="00401254"/>
    <w:rsid w:val="00401293"/>
    <w:rsid w:val="0040154F"/>
    <w:rsid w:val="00401565"/>
    <w:rsid w:val="004017DB"/>
    <w:rsid w:val="00401AED"/>
    <w:rsid w:val="00401C55"/>
    <w:rsid w:val="00401D58"/>
    <w:rsid w:val="00401D79"/>
    <w:rsid w:val="00402061"/>
    <w:rsid w:val="0040209E"/>
    <w:rsid w:val="004021FA"/>
    <w:rsid w:val="0040271F"/>
    <w:rsid w:val="00402A0B"/>
    <w:rsid w:val="00402C8E"/>
    <w:rsid w:val="00402EEC"/>
    <w:rsid w:val="0040333E"/>
    <w:rsid w:val="00403356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16"/>
    <w:rsid w:val="00406082"/>
    <w:rsid w:val="004062F8"/>
    <w:rsid w:val="004063DF"/>
    <w:rsid w:val="00406945"/>
    <w:rsid w:val="00406CE3"/>
    <w:rsid w:val="00406D34"/>
    <w:rsid w:val="00406F9F"/>
    <w:rsid w:val="0040714C"/>
    <w:rsid w:val="0040733B"/>
    <w:rsid w:val="004073BB"/>
    <w:rsid w:val="0040749C"/>
    <w:rsid w:val="00407D12"/>
    <w:rsid w:val="0041003C"/>
    <w:rsid w:val="00410102"/>
    <w:rsid w:val="0041030C"/>
    <w:rsid w:val="0041072E"/>
    <w:rsid w:val="004107BA"/>
    <w:rsid w:val="00410AA1"/>
    <w:rsid w:val="00410CDF"/>
    <w:rsid w:val="00410E0B"/>
    <w:rsid w:val="00411090"/>
    <w:rsid w:val="004112AB"/>
    <w:rsid w:val="004118E0"/>
    <w:rsid w:val="004119E6"/>
    <w:rsid w:val="00411D5F"/>
    <w:rsid w:val="00411D90"/>
    <w:rsid w:val="0041218C"/>
    <w:rsid w:val="004129E2"/>
    <w:rsid w:val="00412BED"/>
    <w:rsid w:val="0041305F"/>
    <w:rsid w:val="004136D1"/>
    <w:rsid w:val="00413C56"/>
    <w:rsid w:val="00414051"/>
    <w:rsid w:val="004144F3"/>
    <w:rsid w:val="00414544"/>
    <w:rsid w:val="00414606"/>
    <w:rsid w:val="00414995"/>
    <w:rsid w:val="00414E87"/>
    <w:rsid w:val="00414FEC"/>
    <w:rsid w:val="00415788"/>
    <w:rsid w:val="00415928"/>
    <w:rsid w:val="00415B89"/>
    <w:rsid w:val="0041617A"/>
    <w:rsid w:val="004161C7"/>
    <w:rsid w:val="0041645D"/>
    <w:rsid w:val="00416508"/>
    <w:rsid w:val="00416EBE"/>
    <w:rsid w:val="004170AD"/>
    <w:rsid w:val="00417499"/>
    <w:rsid w:val="00417550"/>
    <w:rsid w:val="004178F5"/>
    <w:rsid w:val="00417A74"/>
    <w:rsid w:val="00417F81"/>
    <w:rsid w:val="004202D0"/>
    <w:rsid w:val="00420519"/>
    <w:rsid w:val="004207E8"/>
    <w:rsid w:val="00420D9E"/>
    <w:rsid w:val="004214DC"/>
    <w:rsid w:val="004215E9"/>
    <w:rsid w:val="004217DF"/>
    <w:rsid w:val="00421966"/>
    <w:rsid w:val="00421B8F"/>
    <w:rsid w:val="00422155"/>
    <w:rsid w:val="0042237F"/>
    <w:rsid w:val="004225AB"/>
    <w:rsid w:val="00422DB0"/>
    <w:rsid w:val="00423178"/>
    <w:rsid w:val="004234E8"/>
    <w:rsid w:val="004238A3"/>
    <w:rsid w:val="00423B61"/>
    <w:rsid w:val="00423F4E"/>
    <w:rsid w:val="00424887"/>
    <w:rsid w:val="00424E04"/>
    <w:rsid w:val="00424E17"/>
    <w:rsid w:val="00425170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27B80"/>
    <w:rsid w:val="00430741"/>
    <w:rsid w:val="00430CF8"/>
    <w:rsid w:val="00430DFD"/>
    <w:rsid w:val="00430E2C"/>
    <w:rsid w:val="004313E8"/>
    <w:rsid w:val="0043151A"/>
    <w:rsid w:val="00431D63"/>
    <w:rsid w:val="00431DC5"/>
    <w:rsid w:val="0043230D"/>
    <w:rsid w:val="004323CD"/>
    <w:rsid w:val="004325D3"/>
    <w:rsid w:val="00432EAA"/>
    <w:rsid w:val="004330AA"/>
    <w:rsid w:val="004338A5"/>
    <w:rsid w:val="004339E9"/>
    <w:rsid w:val="00433A40"/>
    <w:rsid w:val="00433A9F"/>
    <w:rsid w:val="00433B83"/>
    <w:rsid w:val="00433D13"/>
    <w:rsid w:val="00433D73"/>
    <w:rsid w:val="00434223"/>
    <w:rsid w:val="0043426C"/>
    <w:rsid w:val="00434330"/>
    <w:rsid w:val="00434485"/>
    <w:rsid w:val="00434767"/>
    <w:rsid w:val="004347B0"/>
    <w:rsid w:val="00434D74"/>
    <w:rsid w:val="00434EA8"/>
    <w:rsid w:val="00435278"/>
    <w:rsid w:val="004353C4"/>
    <w:rsid w:val="00435525"/>
    <w:rsid w:val="0043574F"/>
    <w:rsid w:val="004359D4"/>
    <w:rsid w:val="00435C38"/>
    <w:rsid w:val="00435FA5"/>
    <w:rsid w:val="0043614F"/>
    <w:rsid w:val="0043637C"/>
    <w:rsid w:val="00436693"/>
    <w:rsid w:val="00436903"/>
    <w:rsid w:val="00436D41"/>
    <w:rsid w:val="00436E3E"/>
    <w:rsid w:val="00437AE5"/>
    <w:rsid w:val="00437B94"/>
    <w:rsid w:val="004401F2"/>
    <w:rsid w:val="004401F7"/>
    <w:rsid w:val="004410AF"/>
    <w:rsid w:val="00441224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0F1"/>
    <w:rsid w:val="004433ED"/>
    <w:rsid w:val="00443522"/>
    <w:rsid w:val="0044362B"/>
    <w:rsid w:val="00443944"/>
    <w:rsid w:val="00443AD2"/>
    <w:rsid w:val="00443B02"/>
    <w:rsid w:val="00443EE4"/>
    <w:rsid w:val="00444241"/>
    <w:rsid w:val="004447E9"/>
    <w:rsid w:val="00444840"/>
    <w:rsid w:val="00444887"/>
    <w:rsid w:val="00445221"/>
    <w:rsid w:val="00445224"/>
    <w:rsid w:val="004452FD"/>
    <w:rsid w:val="004455C9"/>
    <w:rsid w:val="00445D2B"/>
    <w:rsid w:val="004464F5"/>
    <w:rsid w:val="0044657D"/>
    <w:rsid w:val="00446712"/>
    <w:rsid w:val="00446761"/>
    <w:rsid w:val="00446A23"/>
    <w:rsid w:val="00446B9E"/>
    <w:rsid w:val="00447277"/>
    <w:rsid w:val="00450A57"/>
    <w:rsid w:val="00450B5D"/>
    <w:rsid w:val="0045118A"/>
    <w:rsid w:val="004511F2"/>
    <w:rsid w:val="00451269"/>
    <w:rsid w:val="004515D0"/>
    <w:rsid w:val="00451672"/>
    <w:rsid w:val="004518A4"/>
    <w:rsid w:val="00451E6C"/>
    <w:rsid w:val="00452B9C"/>
    <w:rsid w:val="00452C72"/>
    <w:rsid w:val="00452E24"/>
    <w:rsid w:val="00453092"/>
    <w:rsid w:val="00453159"/>
    <w:rsid w:val="00453772"/>
    <w:rsid w:val="00453854"/>
    <w:rsid w:val="00453C8E"/>
    <w:rsid w:val="0045433E"/>
    <w:rsid w:val="004544D5"/>
    <w:rsid w:val="00454EC6"/>
    <w:rsid w:val="0045522B"/>
    <w:rsid w:val="00455231"/>
    <w:rsid w:val="00455291"/>
    <w:rsid w:val="004555A7"/>
    <w:rsid w:val="00455A18"/>
    <w:rsid w:val="00455AE8"/>
    <w:rsid w:val="00455B55"/>
    <w:rsid w:val="00455D8F"/>
    <w:rsid w:val="00455EB1"/>
    <w:rsid w:val="004565FF"/>
    <w:rsid w:val="00456798"/>
    <w:rsid w:val="00456A21"/>
    <w:rsid w:val="00456AAB"/>
    <w:rsid w:val="00456B5C"/>
    <w:rsid w:val="00456C57"/>
    <w:rsid w:val="004572D1"/>
    <w:rsid w:val="00457671"/>
    <w:rsid w:val="004577B1"/>
    <w:rsid w:val="00457E43"/>
    <w:rsid w:val="00460239"/>
    <w:rsid w:val="004607BA"/>
    <w:rsid w:val="00460838"/>
    <w:rsid w:val="00460C5C"/>
    <w:rsid w:val="00460C78"/>
    <w:rsid w:val="00460F7F"/>
    <w:rsid w:val="004615E8"/>
    <w:rsid w:val="004618F3"/>
    <w:rsid w:val="00461B8C"/>
    <w:rsid w:val="00461D74"/>
    <w:rsid w:val="0046250C"/>
    <w:rsid w:val="00462593"/>
    <w:rsid w:val="00462782"/>
    <w:rsid w:val="00462BB0"/>
    <w:rsid w:val="0046313F"/>
    <w:rsid w:val="004639B0"/>
    <w:rsid w:val="00463A2C"/>
    <w:rsid w:val="0046408A"/>
    <w:rsid w:val="004644ED"/>
    <w:rsid w:val="004645C8"/>
    <w:rsid w:val="00464B01"/>
    <w:rsid w:val="00464B28"/>
    <w:rsid w:val="00464D20"/>
    <w:rsid w:val="00464E27"/>
    <w:rsid w:val="00465401"/>
    <w:rsid w:val="00465813"/>
    <w:rsid w:val="00465830"/>
    <w:rsid w:val="004658F8"/>
    <w:rsid w:val="00465C7D"/>
    <w:rsid w:val="004665D2"/>
    <w:rsid w:val="0046684B"/>
    <w:rsid w:val="00466AA6"/>
    <w:rsid w:val="00466BD5"/>
    <w:rsid w:val="00466DF5"/>
    <w:rsid w:val="00466E00"/>
    <w:rsid w:val="004672B7"/>
    <w:rsid w:val="00467347"/>
    <w:rsid w:val="004677FC"/>
    <w:rsid w:val="00467913"/>
    <w:rsid w:val="00467AC3"/>
    <w:rsid w:val="00467BD6"/>
    <w:rsid w:val="00467F11"/>
    <w:rsid w:val="004702D8"/>
    <w:rsid w:val="004702ED"/>
    <w:rsid w:val="00470469"/>
    <w:rsid w:val="00470B9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1C2A"/>
    <w:rsid w:val="004720A7"/>
    <w:rsid w:val="00472257"/>
    <w:rsid w:val="00472390"/>
    <w:rsid w:val="00472C3D"/>
    <w:rsid w:val="00472D0D"/>
    <w:rsid w:val="00472FD7"/>
    <w:rsid w:val="0047338D"/>
    <w:rsid w:val="00473BBB"/>
    <w:rsid w:val="00473D9C"/>
    <w:rsid w:val="00473FAA"/>
    <w:rsid w:val="00474066"/>
    <w:rsid w:val="0047426F"/>
    <w:rsid w:val="00474333"/>
    <w:rsid w:val="0047436B"/>
    <w:rsid w:val="004744FB"/>
    <w:rsid w:val="00474A9B"/>
    <w:rsid w:val="00474C5E"/>
    <w:rsid w:val="00474DC4"/>
    <w:rsid w:val="00474E5D"/>
    <w:rsid w:val="004750BC"/>
    <w:rsid w:val="0047532A"/>
    <w:rsid w:val="004754DE"/>
    <w:rsid w:val="00475A30"/>
    <w:rsid w:val="00475CE7"/>
    <w:rsid w:val="004760D9"/>
    <w:rsid w:val="004767DC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35B"/>
    <w:rsid w:val="0048064F"/>
    <w:rsid w:val="00480C1F"/>
    <w:rsid w:val="00481691"/>
    <w:rsid w:val="0048187D"/>
    <w:rsid w:val="00482137"/>
    <w:rsid w:val="00482367"/>
    <w:rsid w:val="0048248B"/>
    <w:rsid w:val="00482C2C"/>
    <w:rsid w:val="00482D88"/>
    <w:rsid w:val="004831B5"/>
    <w:rsid w:val="0048337D"/>
    <w:rsid w:val="00483B4D"/>
    <w:rsid w:val="00483D03"/>
    <w:rsid w:val="00483EEC"/>
    <w:rsid w:val="004845C3"/>
    <w:rsid w:val="004853DD"/>
    <w:rsid w:val="004855FC"/>
    <w:rsid w:val="00485BBC"/>
    <w:rsid w:val="00485C89"/>
    <w:rsid w:val="00485D0D"/>
    <w:rsid w:val="00485E81"/>
    <w:rsid w:val="00485ECD"/>
    <w:rsid w:val="0048612F"/>
    <w:rsid w:val="004862C2"/>
    <w:rsid w:val="00486438"/>
    <w:rsid w:val="00486774"/>
    <w:rsid w:val="00486C83"/>
    <w:rsid w:val="00487A6B"/>
    <w:rsid w:val="00487BB6"/>
    <w:rsid w:val="00487BF8"/>
    <w:rsid w:val="00487C33"/>
    <w:rsid w:val="00487CEF"/>
    <w:rsid w:val="00487D70"/>
    <w:rsid w:val="00487E7E"/>
    <w:rsid w:val="00490590"/>
    <w:rsid w:val="00490C12"/>
    <w:rsid w:val="00490D7D"/>
    <w:rsid w:val="004910BD"/>
    <w:rsid w:val="0049146D"/>
    <w:rsid w:val="0049155D"/>
    <w:rsid w:val="004922D3"/>
    <w:rsid w:val="00492557"/>
    <w:rsid w:val="004929C3"/>
    <w:rsid w:val="00492BC4"/>
    <w:rsid w:val="00492C70"/>
    <w:rsid w:val="0049328A"/>
    <w:rsid w:val="004932D6"/>
    <w:rsid w:val="00493505"/>
    <w:rsid w:val="004936D1"/>
    <w:rsid w:val="004937B4"/>
    <w:rsid w:val="00493C48"/>
    <w:rsid w:val="00494457"/>
    <w:rsid w:val="00494B97"/>
    <w:rsid w:val="00494E42"/>
    <w:rsid w:val="00495053"/>
    <w:rsid w:val="00495A00"/>
    <w:rsid w:val="00495B67"/>
    <w:rsid w:val="00495C7A"/>
    <w:rsid w:val="00495D27"/>
    <w:rsid w:val="00496262"/>
    <w:rsid w:val="00496999"/>
    <w:rsid w:val="004969ED"/>
    <w:rsid w:val="00496E1E"/>
    <w:rsid w:val="00496E4E"/>
    <w:rsid w:val="00496E8A"/>
    <w:rsid w:val="00497537"/>
    <w:rsid w:val="004975F2"/>
    <w:rsid w:val="00497874"/>
    <w:rsid w:val="00497B27"/>
    <w:rsid w:val="004A0020"/>
    <w:rsid w:val="004A017B"/>
    <w:rsid w:val="004A0338"/>
    <w:rsid w:val="004A043A"/>
    <w:rsid w:val="004A07AF"/>
    <w:rsid w:val="004A089C"/>
    <w:rsid w:val="004A09D3"/>
    <w:rsid w:val="004A0EA6"/>
    <w:rsid w:val="004A1239"/>
    <w:rsid w:val="004A1304"/>
    <w:rsid w:val="004A13B5"/>
    <w:rsid w:val="004A1600"/>
    <w:rsid w:val="004A167C"/>
    <w:rsid w:val="004A1A8A"/>
    <w:rsid w:val="004A1CFF"/>
    <w:rsid w:val="004A1F6D"/>
    <w:rsid w:val="004A2264"/>
    <w:rsid w:val="004A2DAD"/>
    <w:rsid w:val="004A2E64"/>
    <w:rsid w:val="004A2EAC"/>
    <w:rsid w:val="004A2F5E"/>
    <w:rsid w:val="004A34FF"/>
    <w:rsid w:val="004A3A4F"/>
    <w:rsid w:val="004A3C48"/>
    <w:rsid w:val="004A3E1A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0BB"/>
    <w:rsid w:val="004A747B"/>
    <w:rsid w:val="004A7489"/>
    <w:rsid w:val="004A7627"/>
    <w:rsid w:val="004A7B31"/>
    <w:rsid w:val="004A7CF3"/>
    <w:rsid w:val="004B052B"/>
    <w:rsid w:val="004B0576"/>
    <w:rsid w:val="004B070C"/>
    <w:rsid w:val="004B137B"/>
    <w:rsid w:val="004B1956"/>
    <w:rsid w:val="004B1EA3"/>
    <w:rsid w:val="004B212C"/>
    <w:rsid w:val="004B221A"/>
    <w:rsid w:val="004B24DD"/>
    <w:rsid w:val="004B2635"/>
    <w:rsid w:val="004B268E"/>
    <w:rsid w:val="004B28E9"/>
    <w:rsid w:val="004B2FF4"/>
    <w:rsid w:val="004B32D8"/>
    <w:rsid w:val="004B3590"/>
    <w:rsid w:val="004B376B"/>
    <w:rsid w:val="004B3EA7"/>
    <w:rsid w:val="004B4877"/>
    <w:rsid w:val="004B493F"/>
    <w:rsid w:val="004B4CA0"/>
    <w:rsid w:val="004B4D35"/>
    <w:rsid w:val="004B568C"/>
    <w:rsid w:val="004B6332"/>
    <w:rsid w:val="004B65D1"/>
    <w:rsid w:val="004B66A2"/>
    <w:rsid w:val="004B6930"/>
    <w:rsid w:val="004B6A02"/>
    <w:rsid w:val="004B6AC4"/>
    <w:rsid w:val="004B6CE7"/>
    <w:rsid w:val="004B6D78"/>
    <w:rsid w:val="004B7036"/>
    <w:rsid w:val="004B7310"/>
    <w:rsid w:val="004B79B8"/>
    <w:rsid w:val="004B7A76"/>
    <w:rsid w:val="004B7A8D"/>
    <w:rsid w:val="004C0223"/>
    <w:rsid w:val="004C02AC"/>
    <w:rsid w:val="004C070B"/>
    <w:rsid w:val="004C080E"/>
    <w:rsid w:val="004C0824"/>
    <w:rsid w:val="004C0D22"/>
    <w:rsid w:val="004C0D6F"/>
    <w:rsid w:val="004C0EF9"/>
    <w:rsid w:val="004C1054"/>
    <w:rsid w:val="004C1058"/>
    <w:rsid w:val="004C1171"/>
    <w:rsid w:val="004C1347"/>
    <w:rsid w:val="004C1698"/>
    <w:rsid w:val="004C1986"/>
    <w:rsid w:val="004C19AE"/>
    <w:rsid w:val="004C1C8B"/>
    <w:rsid w:val="004C1DF1"/>
    <w:rsid w:val="004C2543"/>
    <w:rsid w:val="004C2906"/>
    <w:rsid w:val="004C2B3A"/>
    <w:rsid w:val="004C2BED"/>
    <w:rsid w:val="004C2D82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9F"/>
    <w:rsid w:val="004C4AFA"/>
    <w:rsid w:val="004C4EB7"/>
    <w:rsid w:val="004C4F0E"/>
    <w:rsid w:val="004C54CD"/>
    <w:rsid w:val="004C589B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C7CB5"/>
    <w:rsid w:val="004D072A"/>
    <w:rsid w:val="004D0961"/>
    <w:rsid w:val="004D0B93"/>
    <w:rsid w:val="004D0BE5"/>
    <w:rsid w:val="004D0BFB"/>
    <w:rsid w:val="004D0C5D"/>
    <w:rsid w:val="004D0DAD"/>
    <w:rsid w:val="004D0DB7"/>
    <w:rsid w:val="004D0E34"/>
    <w:rsid w:val="004D12EB"/>
    <w:rsid w:val="004D167A"/>
    <w:rsid w:val="004D17F7"/>
    <w:rsid w:val="004D18D6"/>
    <w:rsid w:val="004D1A01"/>
    <w:rsid w:val="004D1D82"/>
    <w:rsid w:val="004D21CB"/>
    <w:rsid w:val="004D2464"/>
    <w:rsid w:val="004D25AB"/>
    <w:rsid w:val="004D275D"/>
    <w:rsid w:val="004D2A5A"/>
    <w:rsid w:val="004D2C14"/>
    <w:rsid w:val="004D2CC9"/>
    <w:rsid w:val="004D2EF0"/>
    <w:rsid w:val="004D2FD8"/>
    <w:rsid w:val="004D307D"/>
    <w:rsid w:val="004D34B8"/>
    <w:rsid w:val="004D3554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56B"/>
    <w:rsid w:val="004D5938"/>
    <w:rsid w:val="004D5D87"/>
    <w:rsid w:val="004D5DCD"/>
    <w:rsid w:val="004D5F88"/>
    <w:rsid w:val="004D61F3"/>
    <w:rsid w:val="004D624B"/>
    <w:rsid w:val="004D6524"/>
    <w:rsid w:val="004D65FC"/>
    <w:rsid w:val="004D660A"/>
    <w:rsid w:val="004D69CD"/>
    <w:rsid w:val="004D6B5F"/>
    <w:rsid w:val="004D6D42"/>
    <w:rsid w:val="004D6DCE"/>
    <w:rsid w:val="004D7198"/>
    <w:rsid w:val="004D721F"/>
    <w:rsid w:val="004D75FE"/>
    <w:rsid w:val="004D79E1"/>
    <w:rsid w:val="004E0386"/>
    <w:rsid w:val="004E09E1"/>
    <w:rsid w:val="004E0A2F"/>
    <w:rsid w:val="004E0BE4"/>
    <w:rsid w:val="004E112A"/>
    <w:rsid w:val="004E14C3"/>
    <w:rsid w:val="004E15DA"/>
    <w:rsid w:val="004E1617"/>
    <w:rsid w:val="004E1634"/>
    <w:rsid w:val="004E1723"/>
    <w:rsid w:val="004E1B53"/>
    <w:rsid w:val="004E1BA9"/>
    <w:rsid w:val="004E2175"/>
    <w:rsid w:val="004E22FF"/>
    <w:rsid w:val="004E24E7"/>
    <w:rsid w:val="004E24EA"/>
    <w:rsid w:val="004E293D"/>
    <w:rsid w:val="004E2E28"/>
    <w:rsid w:val="004E37A0"/>
    <w:rsid w:val="004E38C0"/>
    <w:rsid w:val="004E3D83"/>
    <w:rsid w:val="004E463B"/>
    <w:rsid w:val="004E4983"/>
    <w:rsid w:val="004E5172"/>
    <w:rsid w:val="004E56B6"/>
    <w:rsid w:val="004E57A5"/>
    <w:rsid w:val="004E5DA6"/>
    <w:rsid w:val="004E5DD3"/>
    <w:rsid w:val="004E5F85"/>
    <w:rsid w:val="004E613D"/>
    <w:rsid w:val="004E63FC"/>
    <w:rsid w:val="004E649B"/>
    <w:rsid w:val="004E712A"/>
    <w:rsid w:val="004E7184"/>
    <w:rsid w:val="004E75F8"/>
    <w:rsid w:val="004E77A4"/>
    <w:rsid w:val="004E7AC9"/>
    <w:rsid w:val="004E7E39"/>
    <w:rsid w:val="004F0028"/>
    <w:rsid w:val="004F0788"/>
    <w:rsid w:val="004F0C54"/>
    <w:rsid w:val="004F10AE"/>
    <w:rsid w:val="004F10E8"/>
    <w:rsid w:val="004F13BD"/>
    <w:rsid w:val="004F1BB4"/>
    <w:rsid w:val="004F1C14"/>
    <w:rsid w:val="004F2108"/>
    <w:rsid w:val="004F24F8"/>
    <w:rsid w:val="004F2666"/>
    <w:rsid w:val="004F2676"/>
    <w:rsid w:val="004F26FF"/>
    <w:rsid w:val="004F291E"/>
    <w:rsid w:val="004F2C78"/>
    <w:rsid w:val="004F2CDC"/>
    <w:rsid w:val="004F2D3D"/>
    <w:rsid w:val="004F2D46"/>
    <w:rsid w:val="004F2D7A"/>
    <w:rsid w:val="004F34A0"/>
    <w:rsid w:val="004F3553"/>
    <w:rsid w:val="004F388F"/>
    <w:rsid w:val="004F392F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5EC"/>
    <w:rsid w:val="004F4BAA"/>
    <w:rsid w:val="004F4DA9"/>
    <w:rsid w:val="004F4E5F"/>
    <w:rsid w:val="004F505E"/>
    <w:rsid w:val="004F5069"/>
    <w:rsid w:val="004F52E6"/>
    <w:rsid w:val="004F5708"/>
    <w:rsid w:val="004F5B00"/>
    <w:rsid w:val="004F5E3A"/>
    <w:rsid w:val="004F63CE"/>
    <w:rsid w:val="004F6532"/>
    <w:rsid w:val="004F681F"/>
    <w:rsid w:val="004F6889"/>
    <w:rsid w:val="004F6A7F"/>
    <w:rsid w:val="004F6E4D"/>
    <w:rsid w:val="004F6FC9"/>
    <w:rsid w:val="004F7433"/>
    <w:rsid w:val="004F7CD5"/>
    <w:rsid w:val="004F7D55"/>
    <w:rsid w:val="0050027A"/>
    <w:rsid w:val="005002B2"/>
    <w:rsid w:val="0050043F"/>
    <w:rsid w:val="005005F2"/>
    <w:rsid w:val="00500E2C"/>
    <w:rsid w:val="0050117C"/>
    <w:rsid w:val="005016D0"/>
    <w:rsid w:val="005018DE"/>
    <w:rsid w:val="00501A3C"/>
    <w:rsid w:val="00501E47"/>
    <w:rsid w:val="00502187"/>
    <w:rsid w:val="00502402"/>
    <w:rsid w:val="00502F4A"/>
    <w:rsid w:val="00503902"/>
    <w:rsid w:val="00503D08"/>
    <w:rsid w:val="0050409B"/>
    <w:rsid w:val="00504200"/>
    <w:rsid w:val="00504C31"/>
    <w:rsid w:val="00504CCD"/>
    <w:rsid w:val="00504CD7"/>
    <w:rsid w:val="0050519D"/>
    <w:rsid w:val="00505476"/>
    <w:rsid w:val="0050550A"/>
    <w:rsid w:val="005057EC"/>
    <w:rsid w:val="00505821"/>
    <w:rsid w:val="00505B92"/>
    <w:rsid w:val="00505CA2"/>
    <w:rsid w:val="0050635B"/>
    <w:rsid w:val="005064FB"/>
    <w:rsid w:val="00506622"/>
    <w:rsid w:val="00506C3F"/>
    <w:rsid w:val="00507B2E"/>
    <w:rsid w:val="00507DB5"/>
    <w:rsid w:val="00507E55"/>
    <w:rsid w:val="0051082D"/>
    <w:rsid w:val="005110DB"/>
    <w:rsid w:val="00511155"/>
    <w:rsid w:val="005114A0"/>
    <w:rsid w:val="005114A3"/>
    <w:rsid w:val="005114CA"/>
    <w:rsid w:val="0051152B"/>
    <w:rsid w:val="00511939"/>
    <w:rsid w:val="00511F15"/>
    <w:rsid w:val="005121D0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512"/>
    <w:rsid w:val="00514753"/>
    <w:rsid w:val="005148F2"/>
    <w:rsid w:val="005151E1"/>
    <w:rsid w:val="0051536C"/>
    <w:rsid w:val="00515390"/>
    <w:rsid w:val="0051545A"/>
    <w:rsid w:val="005154A2"/>
    <w:rsid w:val="00515507"/>
    <w:rsid w:val="005157E5"/>
    <w:rsid w:val="00515D84"/>
    <w:rsid w:val="00515FC9"/>
    <w:rsid w:val="0051614E"/>
    <w:rsid w:val="00516250"/>
    <w:rsid w:val="00516A9E"/>
    <w:rsid w:val="00517305"/>
    <w:rsid w:val="00517418"/>
    <w:rsid w:val="0051745E"/>
    <w:rsid w:val="00517548"/>
    <w:rsid w:val="005175D8"/>
    <w:rsid w:val="0051766D"/>
    <w:rsid w:val="0051776A"/>
    <w:rsid w:val="005177B2"/>
    <w:rsid w:val="00517951"/>
    <w:rsid w:val="00517BFC"/>
    <w:rsid w:val="00520365"/>
    <w:rsid w:val="005203F1"/>
    <w:rsid w:val="00520736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8F0"/>
    <w:rsid w:val="00522C88"/>
    <w:rsid w:val="00522FDA"/>
    <w:rsid w:val="005230F0"/>
    <w:rsid w:val="005231C0"/>
    <w:rsid w:val="00523518"/>
    <w:rsid w:val="005237F9"/>
    <w:rsid w:val="00523A1F"/>
    <w:rsid w:val="00523B7F"/>
    <w:rsid w:val="00524551"/>
    <w:rsid w:val="005248E2"/>
    <w:rsid w:val="00525172"/>
    <w:rsid w:val="0052557E"/>
    <w:rsid w:val="005255A4"/>
    <w:rsid w:val="00525839"/>
    <w:rsid w:val="005258D6"/>
    <w:rsid w:val="005259F0"/>
    <w:rsid w:val="00525A06"/>
    <w:rsid w:val="00525CE6"/>
    <w:rsid w:val="00525EFC"/>
    <w:rsid w:val="00526373"/>
    <w:rsid w:val="005264B3"/>
    <w:rsid w:val="00526FF2"/>
    <w:rsid w:val="005271BB"/>
    <w:rsid w:val="005272FC"/>
    <w:rsid w:val="005275E6"/>
    <w:rsid w:val="0052774B"/>
    <w:rsid w:val="00527B8E"/>
    <w:rsid w:val="00527BAE"/>
    <w:rsid w:val="00527C84"/>
    <w:rsid w:val="00527CE8"/>
    <w:rsid w:val="005302E3"/>
    <w:rsid w:val="0053066A"/>
    <w:rsid w:val="00530AED"/>
    <w:rsid w:val="00530C04"/>
    <w:rsid w:val="00530C6E"/>
    <w:rsid w:val="00530FDD"/>
    <w:rsid w:val="0053138E"/>
    <w:rsid w:val="0053224B"/>
    <w:rsid w:val="0053245A"/>
    <w:rsid w:val="005326EF"/>
    <w:rsid w:val="00532C58"/>
    <w:rsid w:val="00532DC1"/>
    <w:rsid w:val="00532FAC"/>
    <w:rsid w:val="0053354C"/>
    <w:rsid w:val="00533557"/>
    <w:rsid w:val="00533DFA"/>
    <w:rsid w:val="005346B4"/>
    <w:rsid w:val="00534779"/>
    <w:rsid w:val="00535322"/>
    <w:rsid w:val="00535E33"/>
    <w:rsid w:val="00535E76"/>
    <w:rsid w:val="005360A9"/>
    <w:rsid w:val="00536371"/>
    <w:rsid w:val="005369A8"/>
    <w:rsid w:val="00536F43"/>
    <w:rsid w:val="005371E9"/>
    <w:rsid w:val="005371F1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0ED9"/>
    <w:rsid w:val="005420D9"/>
    <w:rsid w:val="00542649"/>
    <w:rsid w:val="005426AB"/>
    <w:rsid w:val="00542B59"/>
    <w:rsid w:val="0054331D"/>
    <w:rsid w:val="00543480"/>
    <w:rsid w:val="005435DD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0AD3"/>
    <w:rsid w:val="00551790"/>
    <w:rsid w:val="00552424"/>
    <w:rsid w:val="005525B0"/>
    <w:rsid w:val="005527E5"/>
    <w:rsid w:val="00552821"/>
    <w:rsid w:val="00552BA5"/>
    <w:rsid w:val="00552BC4"/>
    <w:rsid w:val="00552FED"/>
    <w:rsid w:val="00553517"/>
    <w:rsid w:val="005535EF"/>
    <w:rsid w:val="005538A2"/>
    <w:rsid w:val="00553A56"/>
    <w:rsid w:val="00553B68"/>
    <w:rsid w:val="00553B69"/>
    <w:rsid w:val="00553ECE"/>
    <w:rsid w:val="00554937"/>
    <w:rsid w:val="00554E5C"/>
    <w:rsid w:val="00554E6C"/>
    <w:rsid w:val="0055544D"/>
    <w:rsid w:val="005561E5"/>
    <w:rsid w:val="00556632"/>
    <w:rsid w:val="0055677E"/>
    <w:rsid w:val="0055708C"/>
    <w:rsid w:val="00557657"/>
    <w:rsid w:val="00557ADA"/>
    <w:rsid w:val="00557E91"/>
    <w:rsid w:val="0056032F"/>
    <w:rsid w:val="0056067F"/>
    <w:rsid w:val="00560A36"/>
    <w:rsid w:val="00560F25"/>
    <w:rsid w:val="00560F2F"/>
    <w:rsid w:val="00560FEF"/>
    <w:rsid w:val="0056198A"/>
    <w:rsid w:val="00561A37"/>
    <w:rsid w:val="00561E55"/>
    <w:rsid w:val="00562054"/>
    <w:rsid w:val="0056231F"/>
    <w:rsid w:val="00562764"/>
    <w:rsid w:val="0056285A"/>
    <w:rsid w:val="00562869"/>
    <w:rsid w:val="0056287A"/>
    <w:rsid w:val="00562A52"/>
    <w:rsid w:val="00562B97"/>
    <w:rsid w:val="00562E5E"/>
    <w:rsid w:val="00563003"/>
    <w:rsid w:val="00563183"/>
    <w:rsid w:val="005631AC"/>
    <w:rsid w:val="00563569"/>
    <w:rsid w:val="0056392B"/>
    <w:rsid w:val="00563CE4"/>
    <w:rsid w:val="0056459F"/>
    <w:rsid w:val="00564A24"/>
    <w:rsid w:val="00564EE9"/>
    <w:rsid w:val="00565406"/>
    <w:rsid w:val="005655AE"/>
    <w:rsid w:val="00565933"/>
    <w:rsid w:val="00565AA8"/>
    <w:rsid w:val="00565CE2"/>
    <w:rsid w:val="00565E79"/>
    <w:rsid w:val="0056654B"/>
    <w:rsid w:val="005665F9"/>
    <w:rsid w:val="00566696"/>
    <w:rsid w:val="00566A41"/>
    <w:rsid w:val="00566CF8"/>
    <w:rsid w:val="00566E82"/>
    <w:rsid w:val="005673CC"/>
    <w:rsid w:val="00567959"/>
    <w:rsid w:val="005679E8"/>
    <w:rsid w:val="00567EEB"/>
    <w:rsid w:val="005700FF"/>
    <w:rsid w:val="00570311"/>
    <w:rsid w:val="005704CE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582"/>
    <w:rsid w:val="005759FB"/>
    <w:rsid w:val="00575BEF"/>
    <w:rsid w:val="00575C9C"/>
    <w:rsid w:val="00575D53"/>
    <w:rsid w:val="005762D5"/>
    <w:rsid w:val="00576869"/>
    <w:rsid w:val="00576BEB"/>
    <w:rsid w:val="00576E30"/>
    <w:rsid w:val="005776DE"/>
    <w:rsid w:val="00577949"/>
    <w:rsid w:val="005779E0"/>
    <w:rsid w:val="00577F9F"/>
    <w:rsid w:val="00580520"/>
    <w:rsid w:val="00580727"/>
    <w:rsid w:val="005808BF"/>
    <w:rsid w:val="00580D4C"/>
    <w:rsid w:val="00580D84"/>
    <w:rsid w:val="00580F3C"/>
    <w:rsid w:val="005810D2"/>
    <w:rsid w:val="005811E5"/>
    <w:rsid w:val="005814A0"/>
    <w:rsid w:val="005814AA"/>
    <w:rsid w:val="00581816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3C69"/>
    <w:rsid w:val="005841DF"/>
    <w:rsid w:val="005842E6"/>
    <w:rsid w:val="0058492B"/>
    <w:rsid w:val="00584C45"/>
    <w:rsid w:val="00584E57"/>
    <w:rsid w:val="00584F04"/>
    <w:rsid w:val="00585448"/>
    <w:rsid w:val="00585911"/>
    <w:rsid w:val="00585D08"/>
    <w:rsid w:val="00585DEC"/>
    <w:rsid w:val="00586918"/>
    <w:rsid w:val="00586C5B"/>
    <w:rsid w:val="00586CCE"/>
    <w:rsid w:val="00586F89"/>
    <w:rsid w:val="0058705C"/>
    <w:rsid w:val="0058706E"/>
    <w:rsid w:val="0058722E"/>
    <w:rsid w:val="00587264"/>
    <w:rsid w:val="005878C3"/>
    <w:rsid w:val="00587B03"/>
    <w:rsid w:val="00587C51"/>
    <w:rsid w:val="00587D3E"/>
    <w:rsid w:val="0059048A"/>
    <w:rsid w:val="005904AF"/>
    <w:rsid w:val="005906E1"/>
    <w:rsid w:val="00590B92"/>
    <w:rsid w:val="005910C0"/>
    <w:rsid w:val="005911CF"/>
    <w:rsid w:val="00591299"/>
    <w:rsid w:val="0059136D"/>
    <w:rsid w:val="00591477"/>
    <w:rsid w:val="0059158F"/>
    <w:rsid w:val="005919CE"/>
    <w:rsid w:val="00591A00"/>
    <w:rsid w:val="00591ACB"/>
    <w:rsid w:val="00591C70"/>
    <w:rsid w:val="00591CCD"/>
    <w:rsid w:val="00592550"/>
    <w:rsid w:val="00592554"/>
    <w:rsid w:val="00592694"/>
    <w:rsid w:val="005927BB"/>
    <w:rsid w:val="0059289F"/>
    <w:rsid w:val="00592955"/>
    <w:rsid w:val="00592A8F"/>
    <w:rsid w:val="00592E06"/>
    <w:rsid w:val="005932F7"/>
    <w:rsid w:val="00593558"/>
    <w:rsid w:val="00593576"/>
    <w:rsid w:val="00593B52"/>
    <w:rsid w:val="00593BF6"/>
    <w:rsid w:val="00593C23"/>
    <w:rsid w:val="00593E8F"/>
    <w:rsid w:val="00593F78"/>
    <w:rsid w:val="005941DD"/>
    <w:rsid w:val="0059439F"/>
    <w:rsid w:val="00594597"/>
    <w:rsid w:val="0059481B"/>
    <w:rsid w:val="00594862"/>
    <w:rsid w:val="00594A22"/>
    <w:rsid w:val="00594B3D"/>
    <w:rsid w:val="00594D6B"/>
    <w:rsid w:val="005950A8"/>
    <w:rsid w:val="00595AAC"/>
    <w:rsid w:val="00595B9A"/>
    <w:rsid w:val="00595BF1"/>
    <w:rsid w:val="00596078"/>
    <w:rsid w:val="00596411"/>
    <w:rsid w:val="005964F0"/>
    <w:rsid w:val="0059672D"/>
    <w:rsid w:val="00596F62"/>
    <w:rsid w:val="00596FEF"/>
    <w:rsid w:val="00597348"/>
    <w:rsid w:val="005973F2"/>
    <w:rsid w:val="00597464"/>
    <w:rsid w:val="00597492"/>
    <w:rsid w:val="00597570"/>
    <w:rsid w:val="005977B0"/>
    <w:rsid w:val="005977F3"/>
    <w:rsid w:val="00597804"/>
    <w:rsid w:val="005978D4"/>
    <w:rsid w:val="00597ACA"/>
    <w:rsid w:val="005A0201"/>
    <w:rsid w:val="005A03AB"/>
    <w:rsid w:val="005A0632"/>
    <w:rsid w:val="005A080D"/>
    <w:rsid w:val="005A0EC9"/>
    <w:rsid w:val="005A0F8D"/>
    <w:rsid w:val="005A1541"/>
    <w:rsid w:val="005A1D9A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6D5"/>
    <w:rsid w:val="005A480E"/>
    <w:rsid w:val="005A4A99"/>
    <w:rsid w:val="005A4B97"/>
    <w:rsid w:val="005A4C4B"/>
    <w:rsid w:val="005A4DDD"/>
    <w:rsid w:val="005A5114"/>
    <w:rsid w:val="005A528B"/>
    <w:rsid w:val="005A5420"/>
    <w:rsid w:val="005A55CE"/>
    <w:rsid w:val="005A58B0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A50"/>
    <w:rsid w:val="005A6F4C"/>
    <w:rsid w:val="005A746F"/>
    <w:rsid w:val="005A78D9"/>
    <w:rsid w:val="005A78FB"/>
    <w:rsid w:val="005A7D6D"/>
    <w:rsid w:val="005B02F1"/>
    <w:rsid w:val="005B047D"/>
    <w:rsid w:val="005B0957"/>
    <w:rsid w:val="005B0AA0"/>
    <w:rsid w:val="005B125D"/>
    <w:rsid w:val="005B13FF"/>
    <w:rsid w:val="005B14E6"/>
    <w:rsid w:val="005B2287"/>
    <w:rsid w:val="005B254A"/>
    <w:rsid w:val="005B2737"/>
    <w:rsid w:val="005B2D9D"/>
    <w:rsid w:val="005B3018"/>
    <w:rsid w:val="005B3438"/>
    <w:rsid w:val="005B385F"/>
    <w:rsid w:val="005B4159"/>
    <w:rsid w:val="005B4551"/>
    <w:rsid w:val="005B4707"/>
    <w:rsid w:val="005B48B4"/>
    <w:rsid w:val="005B4B7E"/>
    <w:rsid w:val="005B4B87"/>
    <w:rsid w:val="005B4DCE"/>
    <w:rsid w:val="005B56E2"/>
    <w:rsid w:val="005B587F"/>
    <w:rsid w:val="005B5EDE"/>
    <w:rsid w:val="005B5F60"/>
    <w:rsid w:val="005B6905"/>
    <w:rsid w:val="005B6C16"/>
    <w:rsid w:val="005B6D78"/>
    <w:rsid w:val="005B70FA"/>
    <w:rsid w:val="005B744F"/>
    <w:rsid w:val="005C0427"/>
    <w:rsid w:val="005C0674"/>
    <w:rsid w:val="005C06AA"/>
    <w:rsid w:val="005C06FF"/>
    <w:rsid w:val="005C0BA3"/>
    <w:rsid w:val="005C0F91"/>
    <w:rsid w:val="005C0FD1"/>
    <w:rsid w:val="005C114F"/>
    <w:rsid w:val="005C115A"/>
    <w:rsid w:val="005C12AE"/>
    <w:rsid w:val="005C18A6"/>
    <w:rsid w:val="005C193D"/>
    <w:rsid w:val="005C194F"/>
    <w:rsid w:val="005C2082"/>
    <w:rsid w:val="005C2C10"/>
    <w:rsid w:val="005C32F2"/>
    <w:rsid w:val="005C335B"/>
    <w:rsid w:val="005C3A85"/>
    <w:rsid w:val="005C40EE"/>
    <w:rsid w:val="005C4557"/>
    <w:rsid w:val="005C469C"/>
    <w:rsid w:val="005C47F3"/>
    <w:rsid w:val="005C4C5C"/>
    <w:rsid w:val="005C4CD1"/>
    <w:rsid w:val="005C5069"/>
    <w:rsid w:val="005C529E"/>
    <w:rsid w:val="005C5482"/>
    <w:rsid w:val="005C563F"/>
    <w:rsid w:val="005C5C7C"/>
    <w:rsid w:val="005C5E17"/>
    <w:rsid w:val="005C5E63"/>
    <w:rsid w:val="005C5FED"/>
    <w:rsid w:val="005C603A"/>
    <w:rsid w:val="005C6813"/>
    <w:rsid w:val="005C68D2"/>
    <w:rsid w:val="005C6B84"/>
    <w:rsid w:val="005C7055"/>
    <w:rsid w:val="005C7363"/>
    <w:rsid w:val="005C758C"/>
    <w:rsid w:val="005C786F"/>
    <w:rsid w:val="005C7C58"/>
    <w:rsid w:val="005C7E6D"/>
    <w:rsid w:val="005C7F7A"/>
    <w:rsid w:val="005D0080"/>
    <w:rsid w:val="005D022C"/>
    <w:rsid w:val="005D125C"/>
    <w:rsid w:val="005D187B"/>
    <w:rsid w:val="005D1CFE"/>
    <w:rsid w:val="005D1EC3"/>
    <w:rsid w:val="005D24AE"/>
    <w:rsid w:val="005D2773"/>
    <w:rsid w:val="005D2B03"/>
    <w:rsid w:val="005D2E0E"/>
    <w:rsid w:val="005D3032"/>
    <w:rsid w:val="005D3255"/>
    <w:rsid w:val="005D378E"/>
    <w:rsid w:val="005D3912"/>
    <w:rsid w:val="005D3D00"/>
    <w:rsid w:val="005D4310"/>
    <w:rsid w:val="005D467C"/>
    <w:rsid w:val="005D4903"/>
    <w:rsid w:val="005D498A"/>
    <w:rsid w:val="005D4AE5"/>
    <w:rsid w:val="005D4BF7"/>
    <w:rsid w:val="005D4DF6"/>
    <w:rsid w:val="005D4E97"/>
    <w:rsid w:val="005D4ECE"/>
    <w:rsid w:val="005D567C"/>
    <w:rsid w:val="005D62D1"/>
    <w:rsid w:val="005D656F"/>
    <w:rsid w:val="005D6D62"/>
    <w:rsid w:val="005D72AB"/>
    <w:rsid w:val="005D7AD4"/>
    <w:rsid w:val="005D7E96"/>
    <w:rsid w:val="005E02C5"/>
    <w:rsid w:val="005E02D7"/>
    <w:rsid w:val="005E02F6"/>
    <w:rsid w:val="005E0774"/>
    <w:rsid w:val="005E0D6D"/>
    <w:rsid w:val="005E0FC0"/>
    <w:rsid w:val="005E10E6"/>
    <w:rsid w:val="005E1382"/>
    <w:rsid w:val="005E14CC"/>
    <w:rsid w:val="005E16DF"/>
    <w:rsid w:val="005E19DB"/>
    <w:rsid w:val="005E1A6C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B17"/>
    <w:rsid w:val="005E3524"/>
    <w:rsid w:val="005E3D55"/>
    <w:rsid w:val="005E3E65"/>
    <w:rsid w:val="005E4131"/>
    <w:rsid w:val="005E434A"/>
    <w:rsid w:val="005E44AA"/>
    <w:rsid w:val="005E5039"/>
    <w:rsid w:val="005E5213"/>
    <w:rsid w:val="005E546F"/>
    <w:rsid w:val="005E585C"/>
    <w:rsid w:val="005E5925"/>
    <w:rsid w:val="005E596F"/>
    <w:rsid w:val="005E6348"/>
    <w:rsid w:val="005E70C5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D3C"/>
    <w:rsid w:val="005F1EA6"/>
    <w:rsid w:val="005F21E5"/>
    <w:rsid w:val="005F2345"/>
    <w:rsid w:val="005F2766"/>
    <w:rsid w:val="005F2C1A"/>
    <w:rsid w:val="005F2D12"/>
    <w:rsid w:val="005F2E23"/>
    <w:rsid w:val="005F32D5"/>
    <w:rsid w:val="005F38B6"/>
    <w:rsid w:val="005F3A6D"/>
    <w:rsid w:val="005F3B29"/>
    <w:rsid w:val="005F3D09"/>
    <w:rsid w:val="005F3D22"/>
    <w:rsid w:val="005F423B"/>
    <w:rsid w:val="005F44A5"/>
    <w:rsid w:val="005F44E4"/>
    <w:rsid w:val="005F4718"/>
    <w:rsid w:val="005F4C44"/>
    <w:rsid w:val="005F4C57"/>
    <w:rsid w:val="005F5A10"/>
    <w:rsid w:val="005F5A48"/>
    <w:rsid w:val="005F5C6F"/>
    <w:rsid w:val="005F5D46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E"/>
    <w:rsid w:val="005F7A87"/>
    <w:rsid w:val="005F7C80"/>
    <w:rsid w:val="005F7E69"/>
    <w:rsid w:val="006002C5"/>
    <w:rsid w:val="00600AFF"/>
    <w:rsid w:val="00600C5A"/>
    <w:rsid w:val="00600D60"/>
    <w:rsid w:val="00600F10"/>
    <w:rsid w:val="0060174A"/>
    <w:rsid w:val="00601C4A"/>
    <w:rsid w:val="00602254"/>
    <w:rsid w:val="00602F21"/>
    <w:rsid w:val="0060309B"/>
    <w:rsid w:val="00603277"/>
    <w:rsid w:val="00603456"/>
    <w:rsid w:val="00603851"/>
    <w:rsid w:val="00603964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B59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FBC"/>
    <w:rsid w:val="006100FC"/>
    <w:rsid w:val="006102C4"/>
    <w:rsid w:val="00610483"/>
    <w:rsid w:val="00610549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2E21"/>
    <w:rsid w:val="0061303D"/>
    <w:rsid w:val="006132E0"/>
    <w:rsid w:val="006133A1"/>
    <w:rsid w:val="00613508"/>
    <w:rsid w:val="0061357D"/>
    <w:rsid w:val="006135CD"/>
    <w:rsid w:val="00613961"/>
    <w:rsid w:val="00613B96"/>
    <w:rsid w:val="00613CAA"/>
    <w:rsid w:val="00613D21"/>
    <w:rsid w:val="006145CD"/>
    <w:rsid w:val="00614619"/>
    <w:rsid w:val="00614D65"/>
    <w:rsid w:val="00614DBB"/>
    <w:rsid w:val="0061505C"/>
    <w:rsid w:val="006150F8"/>
    <w:rsid w:val="00615104"/>
    <w:rsid w:val="006152E0"/>
    <w:rsid w:val="006154D5"/>
    <w:rsid w:val="006158DF"/>
    <w:rsid w:val="00615F80"/>
    <w:rsid w:val="006160FA"/>
    <w:rsid w:val="006163D2"/>
    <w:rsid w:val="006166FD"/>
    <w:rsid w:val="0061690B"/>
    <w:rsid w:val="00616F2E"/>
    <w:rsid w:val="006171A8"/>
    <w:rsid w:val="006171B1"/>
    <w:rsid w:val="00617623"/>
    <w:rsid w:val="00617695"/>
    <w:rsid w:val="006208E7"/>
    <w:rsid w:val="00620973"/>
    <w:rsid w:val="006209BD"/>
    <w:rsid w:val="00620B46"/>
    <w:rsid w:val="00620BAA"/>
    <w:rsid w:val="00620C87"/>
    <w:rsid w:val="00620D51"/>
    <w:rsid w:val="00620F1A"/>
    <w:rsid w:val="006212A2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1F8"/>
    <w:rsid w:val="0062345B"/>
    <w:rsid w:val="0062367D"/>
    <w:rsid w:val="00623F18"/>
    <w:rsid w:val="0062404C"/>
    <w:rsid w:val="00624112"/>
    <w:rsid w:val="00624F44"/>
    <w:rsid w:val="00624F76"/>
    <w:rsid w:val="00625087"/>
    <w:rsid w:val="0062519F"/>
    <w:rsid w:val="00625547"/>
    <w:rsid w:val="006255D8"/>
    <w:rsid w:val="006256A2"/>
    <w:rsid w:val="006257C0"/>
    <w:rsid w:val="006258C1"/>
    <w:rsid w:val="00625A17"/>
    <w:rsid w:val="00625B59"/>
    <w:rsid w:val="00625BD4"/>
    <w:rsid w:val="00625C3A"/>
    <w:rsid w:val="00625F4F"/>
    <w:rsid w:val="00626008"/>
    <w:rsid w:val="00626274"/>
    <w:rsid w:val="0062680C"/>
    <w:rsid w:val="00626C00"/>
    <w:rsid w:val="00626CD0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6A6"/>
    <w:rsid w:val="00630838"/>
    <w:rsid w:val="006312B5"/>
    <w:rsid w:val="0063131E"/>
    <w:rsid w:val="00631648"/>
    <w:rsid w:val="00632652"/>
    <w:rsid w:val="006328F2"/>
    <w:rsid w:val="00632C66"/>
    <w:rsid w:val="00632CC0"/>
    <w:rsid w:val="00632D99"/>
    <w:rsid w:val="00632DF3"/>
    <w:rsid w:val="00632F99"/>
    <w:rsid w:val="0063375A"/>
    <w:rsid w:val="00633E08"/>
    <w:rsid w:val="00634AAE"/>
    <w:rsid w:val="00634BDB"/>
    <w:rsid w:val="00634CA2"/>
    <w:rsid w:val="00634E6A"/>
    <w:rsid w:val="00634F88"/>
    <w:rsid w:val="006357C0"/>
    <w:rsid w:val="00636658"/>
    <w:rsid w:val="00636680"/>
    <w:rsid w:val="00636797"/>
    <w:rsid w:val="006367F7"/>
    <w:rsid w:val="00636950"/>
    <w:rsid w:val="00636EAE"/>
    <w:rsid w:val="00636F56"/>
    <w:rsid w:val="00637051"/>
    <w:rsid w:val="00637564"/>
    <w:rsid w:val="00637944"/>
    <w:rsid w:val="00637CAF"/>
    <w:rsid w:val="00637CC2"/>
    <w:rsid w:val="00637E21"/>
    <w:rsid w:val="006402F8"/>
    <w:rsid w:val="0064119C"/>
    <w:rsid w:val="0064180D"/>
    <w:rsid w:val="00641825"/>
    <w:rsid w:val="00641E54"/>
    <w:rsid w:val="00641FC4"/>
    <w:rsid w:val="0064262E"/>
    <w:rsid w:val="006429CE"/>
    <w:rsid w:val="00643432"/>
    <w:rsid w:val="00643795"/>
    <w:rsid w:val="00643B14"/>
    <w:rsid w:val="00644802"/>
    <w:rsid w:val="0064480A"/>
    <w:rsid w:val="00644A35"/>
    <w:rsid w:val="00644ADD"/>
    <w:rsid w:val="00644B40"/>
    <w:rsid w:val="00644C77"/>
    <w:rsid w:val="006455C3"/>
    <w:rsid w:val="00645D1F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51D"/>
    <w:rsid w:val="006479D0"/>
    <w:rsid w:val="00650117"/>
    <w:rsid w:val="006504E6"/>
    <w:rsid w:val="0065146C"/>
    <w:rsid w:val="006517A0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64"/>
    <w:rsid w:val="00654A77"/>
    <w:rsid w:val="00654B1A"/>
    <w:rsid w:val="00654C45"/>
    <w:rsid w:val="00654C98"/>
    <w:rsid w:val="00654EAB"/>
    <w:rsid w:val="0065534B"/>
    <w:rsid w:val="00655409"/>
    <w:rsid w:val="00655966"/>
    <w:rsid w:val="00655A88"/>
    <w:rsid w:val="006563C8"/>
    <w:rsid w:val="0065689A"/>
    <w:rsid w:val="00656E1C"/>
    <w:rsid w:val="00656FAA"/>
    <w:rsid w:val="006570C2"/>
    <w:rsid w:val="0065733F"/>
    <w:rsid w:val="00657346"/>
    <w:rsid w:val="0065747F"/>
    <w:rsid w:val="006575E1"/>
    <w:rsid w:val="006600CE"/>
    <w:rsid w:val="006607F5"/>
    <w:rsid w:val="00660811"/>
    <w:rsid w:val="00660890"/>
    <w:rsid w:val="0066098C"/>
    <w:rsid w:val="0066127F"/>
    <w:rsid w:val="006616F4"/>
    <w:rsid w:val="00661B9D"/>
    <w:rsid w:val="00661E28"/>
    <w:rsid w:val="00661F49"/>
    <w:rsid w:val="00661FDE"/>
    <w:rsid w:val="0066233C"/>
    <w:rsid w:val="006627D3"/>
    <w:rsid w:val="00662914"/>
    <w:rsid w:val="0066295F"/>
    <w:rsid w:val="00662B60"/>
    <w:rsid w:val="00662CFA"/>
    <w:rsid w:val="00662D84"/>
    <w:rsid w:val="00663246"/>
    <w:rsid w:val="00663581"/>
    <w:rsid w:val="00663621"/>
    <w:rsid w:val="00663717"/>
    <w:rsid w:val="00663795"/>
    <w:rsid w:val="00663C52"/>
    <w:rsid w:val="00664138"/>
    <w:rsid w:val="00664A4F"/>
    <w:rsid w:val="00664A83"/>
    <w:rsid w:val="00664ACD"/>
    <w:rsid w:val="00664AEA"/>
    <w:rsid w:val="00664BFA"/>
    <w:rsid w:val="00664FD2"/>
    <w:rsid w:val="0066518A"/>
    <w:rsid w:val="006651CE"/>
    <w:rsid w:val="00665874"/>
    <w:rsid w:val="00665FFA"/>
    <w:rsid w:val="00666006"/>
    <w:rsid w:val="006665FE"/>
    <w:rsid w:val="0066692B"/>
    <w:rsid w:val="00666B3E"/>
    <w:rsid w:val="00666C6C"/>
    <w:rsid w:val="00666E4E"/>
    <w:rsid w:val="00666E60"/>
    <w:rsid w:val="00666F46"/>
    <w:rsid w:val="0066710A"/>
    <w:rsid w:val="006672D3"/>
    <w:rsid w:val="00667519"/>
    <w:rsid w:val="00667B47"/>
    <w:rsid w:val="00667F7A"/>
    <w:rsid w:val="006702B3"/>
    <w:rsid w:val="00670BAF"/>
    <w:rsid w:val="00670E20"/>
    <w:rsid w:val="00671008"/>
    <w:rsid w:val="00671448"/>
    <w:rsid w:val="00671879"/>
    <w:rsid w:val="00671942"/>
    <w:rsid w:val="00671A2B"/>
    <w:rsid w:val="00671A90"/>
    <w:rsid w:val="00673C6C"/>
    <w:rsid w:val="00673D53"/>
    <w:rsid w:val="00673EF2"/>
    <w:rsid w:val="00674E07"/>
    <w:rsid w:val="00674F77"/>
    <w:rsid w:val="0067500A"/>
    <w:rsid w:val="006757AD"/>
    <w:rsid w:val="006757FA"/>
    <w:rsid w:val="00675A4F"/>
    <w:rsid w:val="00675A60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C1"/>
    <w:rsid w:val="006802E2"/>
    <w:rsid w:val="00680481"/>
    <w:rsid w:val="00680714"/>
    <w:rsid w:val="00680814"/>
    <w:rsid w:val="00680BB5"/>
    <w:rsid w:val="006818A7"/>
    <w:rsid w:val="00681BE3"/>
    <w:rsid w:val="00681C1E"/>
    <w:rsid w:val="00681E75"/>
    <w:rsid w:val="00682466"/>
    <w:rsid w:val="00682994"/>
    <w:rsid w:val="00682C5A"/>
    <w:rsid w:val="006833B6"/>
    <w:rsid w:val="006833D7"/>
    <w:rsid w:val="006834A0"/>
    <w:rsid w:val="006840BD"/>
    <w:rsid w:val="00684138"/>
    <w:rsid w:val="0068455E"/>
    <w:rsid w:val="0068464C"/>
    <w:rsid w:val="006848D3"/>
    <w:rsid w:val="00684A65"/>
    <w:rsid w:val="00685262"/>
    <w:rsid w:val="006855DE"/>
    <w:rsid w:val="0068567F"/>
    <w:rsid w:val="00685749"/>
    <w:rsid w:val="0068597C"/>
    <w:rsid w:val="00685AF0"/>
    <w:rsid w:val="00685C38"/>
    <w:rsid w:val="00685ECC"/>
    <w:rsid w:val="0068618D"/>
    <w:rsid w:val="00686266"/>
    <w:rsid w:val="0068628C"/>
    <w:rsid w:val="00686335"/>
    <w:rsid w:val="006868D4"/>
    <w:rsid w:val="006868DF"/>
    <w:rsid w:val="00686A8B"/>
    <w:rsid w:val="00686C1D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705"/>
    <w:rsid w:val="0069090F"/>
    <w:rsid w:val="00690AFD"/>
    <w:rsid w:val="00690BE3"/>
    <w:rsid w:val="00690F70"/>
    <w:rsid w:val="00691214"/>
    <w:rsid w:val="00691375"/>
    <w:rsid w:val="0069159F"/>
    <w:rsid w:val="00691748"/>
    <w:rsid w:val="00691809"/>
    <w:rsid w:val="00691C30"/>
    <w:rsid w:val="00691CE0"/>
    <w:rsid w:val="0069258F"/>
    <w:rsid w:val="006925E6"/>
    <w:rsid w:val="00692909"/>
    <w:rsid w:val="00692AD9"/>
    <w:rsid w:val="00692C1E"/>
    <w:rsid w:val="00692EE4"/>
    <w:rsid w:val="00693434"/>
    <w:rsid w:val="00693740"/>
    <w:rsid w:val="006937B8"/>
    <w:rsid w:val="006937DB"/>
    <w:rsid w:val="00693DD4"/>
    <w:rsid w:val="00694805"/>
    <w:rsid w:val="00694916"/>
    <w:rsid w:val="00694961"/>
    <w:rsid w:val="00694BF9"/>
    <w:rsid w:val="00694CDF"/>
    <w:rsid w:val="00694E39"/>
    <w:rsid w:val="00695078"/>
    <w:rsid w:val="00695235"/>
    <w:rsid w:val="00695971"/>
    <w:rsid w:val="00695D38"/>
    <w:rsid w:val="0069650C"/>
    <w:rsid w:val="006966E3"/>
    <w:rsid w:val="00696AF8"/>
    <w:rsid w:val="00696DB3"/>
    <w:rsid w:val="006970CF"/>
    <w:rsid w:val="00697147"/>
    <w:rsid w:val="0069718E"/>
    <w:rsid w:val="00697C63"/>
    <w:rsid w:val="00697CD4"/>
    <w:rsid w:val="00697FB1"/>
    <w:rsid w:val="006A0612"/>
    <w:rsid w:val="006A0770"/>
    <w:rsid w:val="006A089B"/>
    <w:rsid w:val="006A0E66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3101"/>
    <w:rsid w:val="006A3894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601E"/>
    <w:rsid w:val="006A63BE"/>
    <w:rsid w:val="006A672C"/>
    <w:rsid w:val="006A6A79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27A"/>
    <w:rsid w:val="006B142B"/>
    <w:rsid w:val="006B166E"/>
    <w:rsid w:val="006B1A69"/>
    <w:rsid w:val="006B2196"/>
    <w:rsid w:val="006B23F8"/>
    <w:rsid w:val="006B281D"/>
    <w:rsid w:val="006B2AA2"/>
    <w:rsid w:val="006B31AF"/>
    <w:rsid w:val="006B334F"/>
    <w:rsid w:val="006B33DA"/>
    <w:rsid w:val="006B3561"/>
    <w:rsid w:val="006B3893"/>
    <w:rsid w:val="006B3A65"/>
    <w:rsid w:val="006B424C"/>
    <w:rsid w:val="006B44EF"/>
    <w:rsid w:val="006B4605"/>
    <w:rsid w:val="006B4658"/>
    <w:rsid w:val="006B495F"/>
    <w:rsid w:val="006B4B53"/>
    <w:rsid w:val="006B4C28"/>
    <w:rsid w:val="006B4D2C"/>
    <w:rsid w:val="006B4F37"/>
    <w:rsid w:val="006B5625"/>
    <w:rsid w:val="006B5681"/>
    <w:rsid w:val="006B56D9"/>
    <w:rsid w:val="006B5729"/>
    <w:rsid w:val="006B57F2"/>
    <w:rsid w:val="006B5AA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542"/>
    <w:rsid w:val="006C061A"/>
    <w:rsid w:val="006C0B65"/>
    <w:rsid w:val="006C0C3C"/>
    <w:rsid w:val="006C11EC"/>
    <w:rsid w:val="006C1328"/>
    <w:rsid w:val="006C1706"/>
    <w:rsid w:val="006C1A48"/>
    <w:rsid w:val="006C1ADE"/>
    <w:rsid w:val="006C2341"/>
    <w:rsid w:val="006C249D"/>
    <w:rsid w:val="006C2715"/>
    <w:rsid w:val="006C2980"/>
    <w:rsid w:val="006C2CC7"/>
    <w:rsid w:val="006C2E0E"/>
    <w:rsid w:val="006C2E10"/>
    <w:rsid w:val="006C3201"/>
    <w:rsid w:val="006C34A8"/>
    <w:rsid w:val="006C35B8"/>
    <w:rsid w:val="006C3801"/>
    <w:rsid w:val="006C3CCC"/>
    <w:rsid w:val="006C3EA6"/>
    <w:rsid w:val="006C460C"/>
    <w:rsid w:val="006C4AF2"/>
    <w:rsid w:val="006C4B9F"/>
    <w:rsid w:val="006C4E05"/>
    <w:rsid w:val="006C4EDA"/>
    <w:rsid w:val="006C5444"/>
    <w:rsid w:val="006C5645"/>
    <w:rsid w:val="006C58A6"/>
    <w:rsid w:val="006C5B11"/>
    <w:rsid w:val="006C5C47"/>
    <w:rsid w:val="006C5CC2"/>
    <w:rsid w:val="006C6086"/>
    <w:rsid w:val="006C6142"/>
    <w:rsid w:val="006C638B"/>
    <w:rsid w:val="006C64EB"/>
    <w:rsid w:val="006C672A"/>
    <w:rsid w:val="006C68F9"/>
    <w:rsid w:val="006C6E30"/>
    <w:rsid w:val="006C6EE0"/>
    <w:rsid w:val="006C71CD"/>
    <w:rsid w:val="006C71FD"/>
    <w:rsid w:val="006C7487"/>
    <w:rsid w:val="006C74E6"/>
    <w:rsid w:val="006C7821"/>
    <w:rsid w:val="006C79B0"/>
    <w:rsid w:val="006D07D2"/>
    <w:rsid w:val="006D09C1"/>
    <w:rsid w:val="006D0B94"/>
    <w:rsid w:val="006D10D7"/>
    <w:rsid w:val="006D1B35"/>
    <w:rsid w:val="006D1BA1"/>
    <w:rsid w:val="006D1C09"/>
    <w:rsid w:val="006D1C5A"/>
    <w:rsid w:val="006D2369"/>
    <w:rsid w:val="006D24C8"/>
    <w:rsid w:val="006D2769"/>
    <w:rsid w:val="006D2916"/>
    <w:rsid w:val="006D29F5"/>
    <w:rsid w:val="006D2DC9"/>
    <w:rsid w:val="006D2E48"/>
    <w:rsid w:val="006D31A5"/>
    <w:rsid w:val="006D4234"/>
    <w:rsid w:val="006D4D25"/>
    <w:rsid w:val="006D54E4"/>
    <w:rsid w:val="006D5E47"/>
    <w:rsid w:val="006D5E6F"/>
    <w:rsid w:val="006D62E2"/>
    <w:rsid w:val="006D6817"/>
    <w:rsid w:val="006D7466"/>
    <w:rsid w:val="006D7813"/>
    <w:rsid w:val="006D7B7C"/>
    <w:rsid w:val="006E01DC"/>
    <w:rsid w:val="006E0594"/>
    <w:rsid w:val="006E062E"/>
    <w:rsid w:val="006E1092"/>
    <w:rsid w:val="006E1215"/>
    <w:rsid w:val="006E166C"/>
    <w:rsid w:val="006E1920"/>
    <w:rsid w:val="006E1AAA"/>
    <w:rsid w:val="006E1F16"/>
    <w:rsid w:val="006E1FB9"/>
    <w:rsid w:val="006E22F7"/>
    <w:rsid w:val="006E2512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4E7"/>
    <w:rsid w:val="006E46E6"/>
    <w:rsid w:val="006E479E"/>
    <w:rsid w:val="006E495A"/>
    <w:rsid w:val="006E4AE4"/>
    <w:rsid w:val="006E4B02"/>
    <w:rsid w:val="006E4BA6"/>
    <w:rsid w:val="006E4D71"/>
    <w:rsid w:val="006E4DB6"/>
    <w:rsid w:val="006E4F71"/>
    <w:rsid w:val="006E52D8"/>
    <w:rsid w:val="006E5437"/>
    <w:rsid w:val="006E543D"/>
    <w:rsid w:val="006E576A"/>
    <w:rsid w:val="006E5CA1"/>
    <w:rsid w:val="006E62B1"/>
    <w:rsid w:val="006E64AF"/>
    <w:rsid w:val="006E68C2"/>
    <w:rsid w:val="006E69D1"/>
    <w:rsid w:val="006E6B4C"/>
    <w:rsid w:val="006E6E77"/>
    <w:rsid w:val="006E7BB7"/>
    <w:rsid w:val="006E7E92"/>
    <w:rsid w:val="006F0268"/>
    <w:rsid w:val="006F03C0"/>
    <w:rsid w:val="006F05BA"/>
    <w:rsid w:val="006F08CC"/>
    <w:rsid w:val="006F13D0"/>
    <w:rsid w:val="006F143A"/>
    <w:rsid w:val="006F174A"/>
    <w:rsid w:val="006F178B"/>
    <w:rsid w:val="006F182A"/>
    <w:rsid w:val="006F1AE3"/>
    <w:rsid w:val="006F1AEB"/>
    <w:rsid w:val="006F1E4E"/>
    <w:rsid w:val="006F1F89"/>
    <w:rsid w:val="006F2336"/>
    <w:rsid w:val="006F25AC"/>
    <w:rsid w:val="006F25F4"/>
    <w:rsid w:val="006F286C"/>
    <w:rsid w:val="006F2A9C"/>
    <w:rsid w:val="006F31F3"/>
    <w:rsid w:val="006F3214"/>
    <w:rsid w:val="006F33D4"/>
    <w:rsid w:val="006F3505"/>
    <w:rsid w:val="006F3DD5"/>
    <w:rsid w:val="006F432C"/>
    <w:rsid w:val="006F4941"/>
    <w:rsid w:val="006F4A94"/>
    <w:rsid w:val="006F4B18"/>
    <w:rsid w:val="006F4C63"/>
    <w:rsid w:val="006F5BC5"/>
    <w:rsid w:val="006F5C3E"/>
    <w:rsid w:val="006F5D32"/>
    <w:rsid w:val="006F6118"/>
    <w:rsid w:val="006F6349"/>
    <w:rsid w:val="006F6564"/>
    <w:rsid w:val="006F664E"/>
    <w:rsid w:val="006F6799"/>
    <w:rsid w:val="006F68A9"/>
    <w:rsid w:val="006F68E8"/>
    <w:rsid w:val="006F6C49"/>
    <w:rsid w:val="006F718B"/>
    <w:rsid w:val="006F7210"/>
    <w:rsid w:val="006F7791"/>
    <w:rsid w:val="006F7905"/>
    <w:rsid w:val="006F7991"/>
    <w:rsid w:val="006F7BD1"/>
    <w:rsid w:val="0070039B"/>
    <w:rsid w:val="007003E7"/>
    <w:rsid w:val="0070068E"/>
    <w:rsid w:val="00700823"/>
    <w:rsid w:val="00700AB8"/>
    <w:rsid w:val="00700C2F"/>
    <w:rsid w:val="00700D41"/>
    <w:rsid w:val="007014E7"/>
    <w:rsid w:val="007024B4"/>
    <w:rsid w:val="00702606"/>
    <w:rsid w:val="00702737"/>
    <w:rsid w:val="00702872"/>
    <w:rsid w:val="00702925"/>
    <w:rsid w:val="00702ABE"/>
    <w:rsid w:val="00702BCD"/>
    <w:rsid w:val="007030E4"/>
    <w:rsid w:val="007031C8"/>
    <w:rsid w:val="00703A6C"/>
    <w:rsid w:val="00703B4C"/>
    <w:rsid w:val="00703C19"/>
    <w:rsid w:val="00703DB4"/>
    <w:rsid w:val="00703F07"/>
    <w:rsid w:val="00703FA5"/>
    <w:rsid w:val="00704798"/>
    <w:rsid w:val="007049FA"/>
    <w:rsid w:val="00704CB3"/>
    <w:rsid w:val="00704EB0"/>
    <w:rsid w:val="0070531A"/>
    <w:rsid w:val="0070538B"/>
    <w:rsid w:val="00705797"/>
    <w:rsid w:val="00705A25"/>
    <w:rsid w:val="00705CCE"/>
    <w:rsid w:val="00705DF6"/>
    <w:rsid w:val="00705E8C"/>
    <w:rsid w:val="007062DD"/>
    <w:rsid w:val="007064F8"/>
    <w:rsid w:val="0070673D"/>
    <w:rsid w:val="0070678C"/>
    <w:rsid w:val="00706A28"/>
    <w:rsid w:val="00706B73"/>
    <w:rsid w:val="00706FF1"/>
    <w:rsid w:val="00707690"/>
    <w:rsid w:val="00707738"/>
    <w:rsid w:val="0070786C"/>
    <w:rsid w:val="00707C68"/>
    <w:rsid w:val="00707EF9"/>
    <w:rsid w:val="0071017B"/>
    <w:rsid w:val="00710545"/>
    <w:rsid w:val="00710A04"/>
    <w:rsid w:val="00710E5D"/>
    <w:rsid w:val="0071126A"/>
    <w:rsid w:val="0071130B"/>
    <w:rsid w:val="00711358"/>
    <w:rsid w:val="00711432"/>
    <w:rsid w:val="00711533"/>
    <w:rsid w:val="00711568"/>
    <w:rsid w:val="0071160C"/>
    <w:rsid w:val="0071169A"/>
    <w:rsid w:val="0071220F"/>
    <w:rsid w:val="00712460"/>
    <w:rsid w:val="0071283D"/>
    <w:rsid w:val="007128C3"/>
    <w:rsid w:val="007128D9"/>
    <w:rsid w:val="00712C6E"/>
    <w:rsid w:val="00712E1D"/>
    <w:rsid w:val="007130C4"/>
    <w:rsid w:val="0071310D"/>
    <w:rsid w:val="007138A4"/>
    <w:rsid w:val="00713A5A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4EE"/>
    <w:rsid w:val="00715850"/>
    <w:rsid w:val="00715B77"/>
    <w:rsid w:val="00715BDD"/>
    <w:rsid w:val="0071638B"/>
    <w:rsid w:val="00716458"/>
    <w:rsid w:val="00716467"/>
    <w:rsid w:val="00716475"/>
    <w:rsid w:val="00716A68"/>
    <w:rsid w:val="00716B2C"/>
    <w:rsid w:val="0071755C"/>
    <w:rsid w:val="00717569"/>
    <w:rsid w:val="0071773E"/>
    <w:rsid w:val="00717B83"/>
    <w:rsid w:val="00717FCC"/>
    <w:rsid w:val="0072037E"/>
    <w:rsid w:val="007204C0"/>
    <w:rsid w:val="00720BCD"/>
    <w:rsid w:val="00720C43"/>
    <w:rsid w:val="0072110D"/>
    <w:rsid w:val="00721122"/>
    <w:rsid w:val="007213D6"/>
    <w:rsid w:val="00721604"/>
    <w:rsid w:val="00721A72"/>
    <w:rsid w:val="00721C8A"/>
    <w:rsid w:val="0072229F"/>
    <w:rsid w:val="007222B6"/>
    <w:rsid w:val="007224A4"/>
    <w:rsid w:val="007225B3"/>
    <w:rsid w:val="007230D1"/>
    <w:rsid w:val="00723225"/>
    <w:rsid w:val="00723B6A"/>
    <w:rsid w:val="00723E5E"/>
    <w:rsid w:val="00724072"/>
    <w:rsid w:val="0072408E"/>
    <w:rsid w:val="007243FA"/>
    <w:rsid w:val="0072448E"/>
    <w:rsid w:val="0072449A"/>
    <w:rsid w:val="007248E6"/>
    <w:rsid w:val="00725591"/>
    <w:rsid w:val="0072572E"/>
    <w:rsid w:val="00725CB3"/>
    <w:rsid w:val="00725CFC"/>
    <w:rsid w:val="0072630E"/>
    <w:rsid w:val="007263BC"/>
    <w:rsid w:val="00726604"/>
    <w:rsid w:val="007267E0"/>
    <w:rsid w:val="00726916"/>
    <w:rsid w:val="007275CF"/>
    <w:rsid w:val="007276AA"/>
    <w:rsid w:val="00727892"/>
    <w:rsid w:val="00727C0B"/>
    <w:rsid w:val="007307F3"/>
    <w:rsid w:val="00731289"/>
    <w:rsid w:val="007317DD"/>
    <w:rsid w:val="007318C2"/>
    <w:rsid w:val="00731A53"/>
    <w:rsid w:val="00731B13"/>
    <w:rsid w:val="00731B95"/>
    <w:rsid w:val="00731BCE"/>
    <w:rsid w:val="00731DCF"/>
    <w:rsid w:val="007327DB"/>
    <w:rsid w:val="00732855"/>
    <w:rsid w:val="007329FC"/>
    <w:rsid w:val="00732BAC"/>
    <w:rsid w:val="00732D82"/>
    <w:rsid w:val="0073327A"/>
    <w:rsid w:val="007336D6"/>
    <w:rsid w:val="00733713"/>
    <w:rsid w:val="00733C48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964"/>
    <w:rsid w:val="00735A1B"/>
    <w:rsid w:val="00735C26"/>
    <w:rsid w:val="00735FE8"/>
    <w:rsid w:val="00736463"/>
    <w:rsid w:val="007364A1"/>
    <w:rsid w:val="007365DB"/>
    <w:rsid w:val="00736600"/>
    <w:rsid w:val="00736A09"/>
    <w:rsid w:val="00736BAE"/>
    <w:rsid w:val="00736D73"/>
    <w:rsid w:val="00736DCF"/>
    <w:rsid w:val="00736EF4"/>
    <w:rsid w:val="0073751D"/>
    <w:rsid w:val="00737858"/>
    <w:rsid w:val="00737B70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64C"/>
    <w:rsid w:val="0074498E"/>
    <w:rsid w:val="00744F1B"/>
    <w:rsid w:val="007450F2"/>
    <w:rsid w:val="007450F8"/>
    <w:rsid w:val="007451FE"/>
    <w:rsid w:val="00745643"/>
    <w:rsid w:val="007456E9"/>
    <w:rsid w:val="00745BFC"/>
    <w:rsid w:val="00745DF6"/>
    <w:rsid w:val="00745EEA"/>
    <w:rsid w:val="00745F6C"/>
    <w:rsid w:val="00746010"/>
    <w:rsid w:val="007460A3"/>
    <w:rsid w:val="007461B7"/>
    <w:rsid w:val="0074632E"/>
    <w:rsid w:val="007464D1"/>
    <w:rsid w:val="007467E9"/>
    <w:rsid w:val="007468DC"/>
    <w:rsid w:val="007468E1"/>
    <w:rsid w:val="00746A02"/>
    <w:rsid w:val="00746C48"/>
    <w:rsid w:val="007478A5"/>
    <w:rsid w:val="00747A5B"/>
    <w:rsid w:val="00747A7D"/>
    <w:rsid w:val="00747EC3"/>
    <w:rsid w:val="007503B1"/>
    <w:rsid w:val="00750408"/>
    <w:rsid w:val="00750CB6"/>
    <w:rsid w:val="00750D1A"/>
    <w:rsid w:val="00750D55"/>
    <w:rsid w:val="00751458"/>
    <w:rsid w:val="007515AF"/>
    <w:rsid w:val="007520E6"/>
    <w:rsid w:val="0075237B"/>
    <w:rsid w:val="007524A3"/>
    <w:rsid w:val="00752B44"/>
    <w:rsid w:val="00752EC4"/>
    <w:rsid w:val="0075317B"/>
    <w:rsid w:val="00753787"/>
    <w:rsid w:val="00753F0F"/>
    <w:rsid w:val="0075408F"/>
    <w:rsid w:val="0075429D"/>
    <w:rsid w:val="007543F3"/>
    <w:rsid w:val="007546D2"/>
    <w:rsid w:val="00754885"/>
    <w:rsid w:val="00754BB8"/>
    <w:rsid w:val="00754E3C"/>
    <w:rsid w:val="00755013"/>
    <w:rsid w:val="007551A1"/>
    <w:rsid w:val="007551B7"/>
    <w:rsid w:val="00755499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9D7"/>
    <w:rsid w:val="00757C00"/>
    <w:rsid w:val="00760387"/>
    <w:rsid w:val="00760DCB"/>
    <w:rsid w:val="0076173F"/>
    <w:rsid w:val="00761B78"/>
    <w:rsid w:val="007624AC"/>
    <w:rsid w:val="0076251A"/>
    <w:rsid w:val="007625A9"/>
    <w:rsid w:val="00762AFC"/>
    <w:rsid w:val="00762D76"/>
    <w:rsid w:val="00762F3A"/>
    <w:rsid w:val="007634A2"/>
    <w:rsid w:val="007634DF"/>
    <w:rsid w:val="00763935"/>
    <w:rsid w:val="00763B90"/>
    <w:rsid w:val="007640D9"/>
    <w:rsid w:val="007642A9"/>
    <w:rsid w:val="00764804"/>
    <w:rsid w:val="00764856"/>
    <w:rsid w:val="00764C5F"/>
    <w:rsid w:val="00764D3A"/>
    <w:rsid w:val="007650CA"/>
    <w:rsid w:val="0076511E"/>
    <w:rsid w:val="0076516B"/>
    <w:rsid w:val="007658DB"/>
    <w:rsid w:val="00765C95"/>
    <w:rsid w:val="00765CBB"/>
    <w:rsid w:val="00765E6D"/>
    <w:rsid w:val="00765EA2"/>
    <w:rsid w:val="007663A4"/>
    <w:rsid w:val="007663CD"/>
    <w:rsid w:val="00766434"/>
    <w:rsid w:val="007667F9"/>
    <w:rsid w:val="00766A9E"/>
    <w:rsid w:val="00766B33"/>
    <w:rsid w:val="00766E07"/>
    <w:rsid w:val="00766F63"/>
    <w:rsid w:val="007674C4"/>
    <w:rsid w:val="00767B89"/>
    <w:rsid w:val="00767F68"/>
    <w:rsid w:val="00767FFE"/>
    <w:rsid w:val="00770F56"/>
    <w:rsid w:val="007715B8"/>
    <w:rsid w:val="0077176D"/>
    <w:rsid w:val="00771811"/>
    <w:rsid w:val="00771DA9"/>
    <w:rsid w:val="00771F32"/>
    <w:rsid w:val="007720F0"/>
    <w:rsid w:val="007723F7"/>
    <w:rsid w:val="0077251C"/>
    <w:rsid w:val="007726A7"/>
    <w:rsid w:val="007727C5"/>
    <w:rsid w:val="00772A78"/>
    <w:rsid w:val="00772B48"/>
    <w:rsid w:val="00772D0D"/>
    <w:rsid w:val="0077301B"/>
    <w:rsid w:val="007730D5"/>
    <w:rsid w:val="0077433A"/>
    <w:rsid w:val="00774E45"/>
    <w:rsid w:val="0077510C"/>
    <w:rsid w:val="00775532"/>
    <w:rsid w:val="00775AFB"/>
    <w:rsid w:val="00776A60"/>
    <w:rsid w:val="0077778D"/>
    <w:rsid w:val="0077790C"/>
    <w:rsid w:val="00777AA8"/>
    <w:rsid w:val="00777CC6"/>
    <w:rsid w:val="00777F2B"/>
    <w:rsid w:val="0078031E"/>
    <w:rsid w:val="007804C8"/>
    <w:rsid w:val="00780594"/>
    <w:rsid w:val="007807F2"/>
    <w:rsid w:val="00780CE8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68F"/>
    <w:rsid w:val="007827F8"/>
    <w:rsid w:val="00782A5E"/>
    <w:rsid w:val="00782E64"/>
    <w:rsid w:val="00782F9E"/>
    <w:rsid w:val="00782FB0"/>
    <w:rsid w:val="00783157"/>
    <w:rsid w:val="0078336B"/>
    <w:rsid w:val="0078386A"/>
    <w:rsid w:val="007838EA"/>
    <w:rsid w:val="00783B6D"/>
    <w:rsid w:val="00783C33"/>
    <w:rsid w:val="00783E88"/>
    <w:rsid w:val="00783F35"/>
    <w:rsid w:val="00783FE6"/>
    <w:rsid w:val="00784018"/>
    <w:rsid w:val="007842E4"/>
    <w:rsid w:val="0078435F"/>
    <w:rsid w:val="007843CA"/>
    <w:rsid w:val="00784400"/>
    <w:rsid w:val="00784432"/>
    <w:rsid w:val="00784562"/>
    <w:rsid w:val="007849D5"/>
    <w:rsid w:val="00784EE5"/>
    <w:rsid w:val="00784F64"/>
    <w:rsid w:val="00785F2C"/>
    <w:rsid w:val="007864AC"/>
    <w:rsid w:val="00786770"/>
    <w:rsid w:val="00786939"/>
    <w:rsid w:val="00786E65"/>
    <w:rsid w:val="00787023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52A"/>
    <w:rsid w:val="007927D0"/>
    <w:rsid w:val="00792903"/>
    <w:rsid w:val="0079303D"/>
    <w:rsid w:val="00793153"/>
    <w:rsid w:val="007932BE"/>
    <w:rsid w:val="0079332F"/>
    <w:rsid w:val="00793804"/>
    <w:rsid w:val="00793E50"/>
    <w:rsid w:val="00793EE3"/>
    <w:rsid w:val="00793F1E"/>
    <w:rsid w:val="00794000"/>
    <w:rsid w:val="0079507B"/>
    <w:rsid w:val="007950D3"/>
    <w:rsid w:val="007951AA"/>
    <w:rsid w:val="00795319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0A2"/>
    <w:rsid w:val="007974A4"/>
    <w:rsid w:val="00797EF2"/>
    <w:rsid w:val="007A0203"/>
    <w:rsid w:val="007A04F2"/>
    <w:rsid w:val="007A0503"/>
    <w:rsid w:val="007A056B"/>
    <w:rsid w:val="007A0682"/>
    <w:rsid w:val="007A06F0"/>
    <w:rsid w:val="007A0895"/>
    <w:rsid w:val="007A08FF"/>
    <w:rsid w:val="007A09D8"/>
    <w:rsid w:val="007A0ABE"/>
    <w:rsid w:val="007A0E35"/>
    <w:rsid w:val="007A16B2"/>
    <w:rsid w:val="007A16EB"/>
    <w:rsid w:val="007A1DA2"/>
    <w:rsid w:val="007A1E8E"/>
    <w:rsid w:val="007A22EA"/>
    <w:rsid w:val="007A2B6D"/>
    <w:rsid w:val="007A2D81"/>
    <w:rsid w:val="007A2EF3"/>
    <w:rsid w:val="007A36CE"/>
    <w:rsid w:val="007A3722"/>
    <w:rsid w:val="007A3BDD"/>
    <w:rsid w:val="007A42D5"/>
    <w:rsid w:val="007A4505"/>
    <w:rsid w:val="007A45D0"/>
    <w:rsid w:val="007A475B"/>
    <w:rsid w:val="007A47AF"/>
    <w:rsid w:val="007A4A15"/>
    <w:rsid w:val="007A4BE7"/>
    <w:rsid w:val="007A4C74"/>
    <w:rsid w:val="007A4D5C"/>
    <w:rsid w:val="007A4DDE"/>
    <w:rsid w:val="007A562A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C8F"/>
    <w:rsid w:val="007A7F50"/>
    <w:rsid w:val="007B006C"/>
    <w:rsid w:val="007B0213"/>
    <w:rsid w:val="007B0410"/>
    <w:rsid w:val="007B0479"/>
    <w:rsid w:val="007B07BD"/>
    <w:rsid w:val="007B0CA7"/>
    <w:rsid w:val="007B0CB3"/>
    <w:rsid w:val="007B0E00"/>
    <w:rsid w:val="007B0EC3"/>
    <w:rsid w:val="007B1014"/>
    <w:rsid w:val="007B1082"/>
    <w:rsid w:val="007B1145"/>
    <w:rsid w:val="007B1271"/>
    <w:rsid w:val="007B13F2"/>
    <w:rsid w:val="007B142A"/>
    <w:rsid w:val="007B16B5"/>
    <w:rsid w:val="007B170B"/>
    <w:rsid w:val="007B1A35"/>
    <w:rsid w:val="007B1C74"/>
    <w:rsid w:val="007B1DF6"/>
    <w:rsid w:val="007B23F6"/>
    <w:rsid w:val="007B2482"/>
    <w:rsid w:val="007B2890"/>
    <w:rsid w:val="007B2EC8"/>
    <w:rsid w:val="007B3081"/>
    <w:rsid w:val="007B33B9"/>
    <w:rsid w:val="007B3F70"/>
    <w:rsid w:val="007B4727"/>
    <w:rsid w:val="007B4D0E"/>
    <w:rsid w:val="007B4F14"/>
    <w:rsid w:val="007B538D"/>
    <w:rsid w:val="007B5563"/>
    <w:rsid w:val="007B5727"/>
    <w:rsid w:val="007B5A68"/>
    <w:rsid w:val="007B5AC6"/>
    <w:rsid w:val="007B5AED"/>
    <w:rsid w:val="007B5B8C"/>
    <w:rsid w:val="007B5B9E"/>
    <w:rsid w:val="007B5DC3"/>
    <w:rsid w:val="007B5FE9"/>
    <w:rsid w:val="007B6443"/>
    <w:rsid w:val="007B6647"/>
    <w:rsid w:val="007B68C8"/>
    <w:rsid w:val="007B6959"/>
    <w:rsid w:val="007B6A56"/>
    <w:rsid w:val="007B6B67"/>
    <w:rsid w:val="007B6BB7"/>
    <w:rsid w:val="007B7006"/>
    <w:rsid w:val="007B700C"/>
    <w:rsid w:val="007B753A"/>
    <w:rsid w:val="007B7B82"/>
    <w:rsid w:val="007B7E1E"/>
    <w:rsid w:val="007C02CE"/>
    <w:rsid w:val="007C0404"/>
    <w:rsid w:val="007C0543"/>
    <w:rsid w:val="007C0630"/>
    <w:rsid w:val="007C0745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951"/>
    <w:rsid w:val="007C4BC0"/>
    <w:rsid w:val="007C4CB0"/>
    <w:rsid w:val="007C513C"/>
    <w:rsid w:val="007C5449"/>
    <w:rsid w:val="007C5623"/>
    <w:rsid w:val="007C5808"/>
    <w:rsid w:val="007C5849"/>
    <w:rsid w:val="007C5A80"/>
    <w:rsid w:val="007C691A"/>
    <w:rsid w:val="007C6B95"/>
    <w:rsid w:val="007C6D06"/>
    <w:rsid w:val="007C71EB"/>
    <w:rsid w:val="007C7373"/>
    <w:rsid w:val="007C764E"/>
    <w:rsid w:val="007C76DF"/>
    <w:rsid w:val="007D0022"/>
    <w:rsid w:val="007D009C"/>
    <w:rsid w:val="007D02B8"/>
    <w:rsid w:val="007D05A7"/>
    <w:rsid w:val="007D0899"/>
    <w:rsid w:val="007D0A8B"/>
    <w:rsid w:val="007D10DB"/>
    <w:rsid w:val="007D14C9"/>
    <w:rsid w:val="007D1595"/>
    <w:rsid w:val="007D1B4B"/>
    <w:rsid w:val="007D1C0C"/>
    <w:rsid w:val="007D1FB9"/>
    <w:rsid w:val="007D242F"/>
    <w:rsid w:val="007D24BC"/>
    <w:rsid w:val="007D257F"/>
    <w:rsid w:val="007D26B2"/>
    <w:rsid w:val="007D299E"/>
    <w:rsid w:val="007D2EE2"/>
    <w:rsid w:val="007D2F8F"/>
    <w:rsid w:val="007D347C"/>
    <w:rsid w:val="007D353D"/>
    <w:rsid w:val="007D3638"/>
    <w:rsid w:val="007D3A08"/>
    <w:rsid w:val="007D3AE8"/>
    <w:rsid w:val="007D4016"/>
    <w:rsid w:val="007D4970"/>
    <w:rsid w:val="007D4F06"/>
    <w:rsid w:val="007D4FF9"/>
    <w:rsid w:val="007D503D"/>
    <w:rsid w:val="007D50FA"/>
    <w:rsid w:val="007D5175"/>
    <w:rsid w:val="007D53E6"/>
    <w:rsid w:val="007D5718"/>
    <w:rsid w:val="007D59EB"/>
    <w:rsid w:val="007D5C53"/>
    <w:rsid w:val="007D5DB5"/>
    <w:rsid w:val="007D6290"/>
    <w:rsid w:val="007D65D4"/>
    <w:rsid w:val="007D6C98"/>
    <w:rsid w:val="007D6F1C"/>
    <w:rsid w:val="007D7FD0"/>
    <w:rsid w:val="007E016F"/>
    <w:rsid w:val="007E0935"/>
    <w:rsid w:val="007E0B38"/>
    <w:rsid w:val="007E1299"/>
    <w:rsid w:val="007E1301"/>
    <w:rsid w:val="007E1B43"/>
    <w:rsid w:val="007E1CC1"/>
    <w:rsid w:val="007E1D60"/>
    <w:rsid w:val="007E1F31"/>
    <w:rsid w:val="007E1F47"/>
    <w:rsid w:val="007E20AD"/>
    <w:rsid w:val="007E227C"/>
    <w:rsid w:val="007E259A"/>
    <w:rsid w:val="007E283B"/>
    <w:rsid w:val="007E2919"/>
    <w:rsid w:val="007E2A30"/>
    <w:rsid w:val="007E2CE0"/>
    <w:rsid w:val="007E2D6F"/>
    <w:rsid w:val="007E3725"/>
    <w:rsid w:val="007E37E6"/>
    <w:rsid w:val="007E3B36"/>
    <w:rsid w:val="007E3B74"/>
    <w:rsid w:val="007E3E3B"/>
    <w:rsid w:val="007E3EEC"/>
    <w:rsid w:val="007E4480"/>
    <w:rsid w:val="007E4503"/>
    <w:rsid w:val="007E4899"/>
    <w:rsid w:val="007E48C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6D"/>
    <w:rsid w:val="007F04FA"/>
    <w:rsid w:val="007F085A"/>
    <w:rsid w:val="007F0889"/>
    <w:rsid w:val="007F0A95"/>
    <w:rsid w:val="007F11E0"/>
    <w:rsid w:val="007F1919"/>
    <w:rsid w:val="007F1B4F"/>
    <w:rsid w:val="007F1FE0"/>
    <w:rsid w:val="007F2174"/>
    <w:rsid w:val="007F2350"/>
    <w:rsid w:val="007F24DC"/>
    <w:rsid w:val="007F2613"/>
    <w:rsid w:val="007F2E05"/>
    <w:rsid w:val="007F34B5"/>
    <w:rsid w:val="007F3F41"/>
    <w:rsid w:val="007F421E"/>
    <w:rsid w:val="007F4405"/>
    <w:rsid w:val="007F4432"/>
    <w:rsid w:val="007F44E9"/>
    <w:rsid w:val="007F4A1A"/>
    <w:rsid w:val="007F4E22"/>
    <w:rsid w:val="007F5A1A"/>
    <w:rsid w:val="007F5C82"/>
    <w:rsid w:val="007F5CDE"/>
    <w:rsid w:val="007F622A"/>
    <w:rsid w:val="007F63D2"/>
    <w:rsid w:val="007F6592"/>
    <w:rsid w:val="007F721D"/>
    <w:rsid w:val="007F736F"/>
    <w:rsid w:val="007F7573"/>
    <w:rsid w:val="007F758A"/>
    <w:rsid w:val="007F75E8"/>
    <w:rsid w:val="007F7AFF"/>
    <w:rsid w:val="00800844"/>
    <w:rsid w:val="0080095A"/>
    <w:rsid w:val="00800C48"/>
    <w:rsid w:val="00800E16"/>
    <w:rsid w:val="008014A4"/>
    <w:rsid w:val="008015DA"/>
    <w:rsid w:val="0080164C"/>
    <w:rsid w:val="00801724"/>
    <w:rsid w:val="00801869"/>
    <w:rsid w:val="008018BC"/>
    <w:rsid w:val="00801994"/>
    <w:rsid w:val="00801CC2"/>
    <w:rsid w:val="00801E2A"/>
    <w:rsid w:val="00801F1F"/>
    <w:rsid w:val="00801F52"/>
    <w:rsid w:val="00802009"/>
    <w:rsid w:val="008021B5"/>
    <w:rsid w:val="00802774"/>
    <w:rsid w:val="008029EC"/>
    <w:rsid w:val="00802E7A"/>
    <w:rsid w:val="00803289"/>
    <w:rsid w:val="0080336F"/>
    <w:rsid w:val="00803AA5"/>
    <w:rsid w:val="00803C54"/>
    <w:rsid w:val="0080415C"/>
    <w:rsid w:val="00804282"/>
    <w:rsid w:val="0080473E"/>
    <w:rsid w:val="00804837"/>
    <w:rsid w:val="00804DF5"/>
    <w:rsid w:val="00804F2B"/>
    <w:rsid w:val="00804F5C"/>
    <w:rsid w:val="008052B5"/>
    <w:rsid w:val="008052EE"/>
    <w:rsid w:val="008062E3"/>
    <w:rsid w:val="0080645A"/>
    <w:rsid w:val="0080649C"/>
    <w:rsid w:val="00806620"/>
    <w:rsid w:val="00806956"/>
    <w:rsid w:val="0080754B"/>
    <w:rsid w:val="0080768C"/>
    <w:rsid w:val="0081016B"/>
    <w:rsid w:val="0081038A"/>
    <w:rsid w:val="008107D4"/>
    <w:rsid w:val="008109E0"/>
    <w:rsid w:val="00810C7B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B2F"/>
    <w:rsid w:val="00815312"/>
    <w:rsid w:val="00815680"/>
    <w:rsid w:val="00815C29"/>
    <w:rsid w:val="0081613B"/>
    <w:rsid w:val="00816236"/>
    <w:rsid w:val="00816A40"/>
    <w:rsid w:val="00816CE1"/>
    <w:rsid w:val="0081732C"/>
    <w:rsid w:val="0081738C"/>
    <w:rsid w:val="00817885"/>
    <w:rsid w:val="0081789E"/>
    <w:rsid w:val="008178A9"/>
    <w:rsid w:val="00817ABE"/>
    <w:rsid w:val="00817D99"/>
    <w:rsid w:val="00817FE2"/>
    <w:rsid w:val="00820195"/>
    <w:rsid w:val="0082036A"/>
    <w:rsid w:val="0082071D"/>
    <w:rsid w:val="00820A78"/>
    <w:rsid w:val="00820B58"/>
    <w:rsid w:val="00820E1C"/>
    <w:rsid w:val="0082140D"/>
    <w:rsid w:val="00821578"/>
    <w:rsid w:val="00821E69"/>
    <w:rsid w:val="00822071"/>
    <w:rsid w:val="008220D2"/>
    <w:rsid w:val="008226B9"/>
    <w:rsid w:val="00822841"/>
    <w:rsid w:val="00822865"/>
    <w:rsid w:val="00822B7A"/>
    <w:rsid w:val="008235FC"/>
    <w:rsid w:val="00823DC5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57"/>
    <w:rsid w:val="00826817"/>
    <w:rsid w:val="00826EEF"/>
    <w:rsid w:val="0082797D"/>
    <w:rsid w:val="00827AA2"/>
    <w:rsid w:val="00827C28"/>
    <w:rsid w:val="00827C90"/>
    <w:rsid w:val="0083005A"/>
    <w:rsid w:val="008306F8"/>
    <w:rsid w:val="0083071E"/>
    <w:rsid w:val="008308C6"/>
    <w:rsid w:val="008309D8"/>
    <w:rsid w:val="00830FA2"/>
    <w:rsid w:val="00831780"/>
    <w:rsid w:val="00831E05"/>
    <w:rsid w:val="00831E06"/>
    <w:rsid w:val="00831E6E"/>
    <w:rsid w:val="00832271"/>
    <w:rsid w:val="0083227C"/>
    <w:rsid w:val="008322A7"/>
    <w:rsid w:val="0083262D"/>
    <w:rsid w:val="008328D7"/>
    <w:rsid w:val="00832AA0"/>
    <w:rsid w:val="00832EE1"/>
    <w:rsid w:val="00833031"/>
    <w:rsid w:val="00833315"/>
    <w:rsid w:val="00833360"/>
    <w:rsid w:val="00833397"/>
    <w:rsid w:val="00833A26"/>
    <w:rsid w:val="00833CA2"/>
    <w:rsid w:val="00833CF7"/>
    <w:rsid w:val="00833FFC"/>
    <w:rsid w:val="008344AE"/>
    <w:rsid w:val="008346F7"/>
    <w:rsid w:val="00834704"/>
    <w:rsid w:val="00834B73"/>
    <w:rsid w:val="00834CEE"/>
    <w:rsid w:val="00834D05"/>
    <w:rsid w:val="0083558A"/>
    <w:rsid w:val="008355BE"/>
    <w:rsid w:val="00835648"/>
    <w:rsid w:val="0083569C"/>
    <w:rsid w:val="008358A9"/>
    <w:rsid w:val="00835C80"/>
    <w:rsid w:val="00835F2A"/>
    <w:rsid w:val="00835FDA"/>
    <w:rsid w:val="0083669C"/>
    <w:rsid w:val="00836B1D"/>
    <w:rsid w:val="00836B74"/>
    <w:rsid w:val="00836C26"/>
    <w:rsid w:val="00836EFE"/>
    <w:rsid w:val="0083729C"/>
    <w:rsid w:val="0083768C"/>
    <w:rsid w:val="008376FB"/>
    <w:rsid w:val="008379A0"/>
    <w:rsid w:val="00837AF3"/>
    <w:rsid w:val="00837DD4"/>
    <w:rsid w:val="0084018E"/>
    <w:rsid w:val="008407ED"/>
    <w:rsid w:val="0084083E"/>
    <w:rsid w:val="00840A01"/>
    <w:rsid w:val="008413F0"/>
    <w:rsid w:val="00841553"/>
    <w:rsid w:val="00841EB8"/>
    <w:rsid w:val="008428D5"/>
    <w:rsid w:val="008429EA"/>
    <w:rsid w:val="00842E99"/>
    <w:rsid w:val="00843E7F"/>
    <w:rsid w:val="00843FD6"/>
    <w:rsid w:val="00844223"/>
    <w:rsid w:val="00844690"/>
    <w:rsid w:val="0084498C"/>
    <w:rsid w:val="00844ABE"/>
    <w:rsid w:val="00844B7C"/>
    <w:rsid w:val="00844CE6"/>
    <w:rsid w:val="00844ED1"/>
    <w:rsid w:val="00845F9C"/>
    <w:rsid w:val="00846214"/>
    <w:rsid w:val="0084647F"/>
    <w:rsid w:val="00846552"/>
    <w:rsid w:val="0084665B"/>
    <w:rsid w:val="00846698"/>
    <w:rsid w:val="008468AC"/>
    <w:rsid w:val="00846BA8"/>
    <w:rsid w:val="0084741F"/>
    <w:rsid w:val="00847572"/>
    <w:rsid w:val="00847670"/>
    <w:rsid w:val="0084779A"/>
    <w:rsid w:val="00847C0A"/>
    <w:rsid w:val="008505F0"/>
    <w:rsid w:val="00850839"/>
    <w:rsid w:val="00850867"/>
    <w:rsid w:val="00850F35"/>
    <w:rsid w:val="00850F44"/>
    <w:rsid w:val="00850F45"/>
    <w:rsid w:val="0085106C"/>
    <w:rsid w:val="00851111"/>
    <w:rsid w:val="00851426"/>
    <w:rsid w:val="0085153D"/>
    <w:rsid w:val="008516EE"/>
    <w:rsid w:val="00852273"/>
    <w:rsid w:val="008523F6"/>
    <w:rsid w:val="008527A2"/>
    <w:rsid w:val="00852D16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2C5"/>
    <w:rsid w:val="0085445A"/>
    <w:rsid w:val="0085456B"/>
    <w:rsid w:val="00854662"/>
    <w:rsid w:val="008551EE"/>
    <w:rsid w:val="008552D9"/>
    <w:rsid w:val="008553D9"/>
    <w:rsid w:val="00855591"/>
    <w:rsid w:val="00856679"/>
    <w:rsid w:val="0085725D"/>
    <w:rsid w:val="00857607"/>
    <w:rsid w:val="00857C54"/>
    <w:rsid w:val="00860741"/>
    <w:rsid w:val="00860902"/>
    <w:rsid w:val="00860AB4"/>
    <w:rsid w:val="00860B42"/>
    <w:rsid w:val="00860B68"/>
    <w:rsid w:val="00860E3F"/>
    <w:rsid w:val="00861279"/>
    <w:rsid w:val="008613B9"/>
    <w:rsid w:val="0086148D"/>
    <w:rsid w:val="008618B2"/>
    <w:rsid w:val="00862013"/>
    <w:rsid w:val="008620A6"/>
    <w:rsid w:val="0086279E"/>
    <w:rsid w:val="00862C2A"/>
    <w:rsid w:val="00863195"/>
    <w:rsid w:val="008634CF"/>
    <w:rsid w:val="00863902"/>
    <w:rsid w:val="008639DE"/>
    <w:rsid w:val="00863D73"/>
    <w:rsid w:val="00864AD8"/>
    <w:rsid w:val="00864CC3"/>
    <w:rsid w:val="008652E2"/>
    <w:rsid w:val="008655C2"/>
    <w:rsid w:val="00865A39"/>
    <w:rsid w:val="00865E8F"/>
    <w:rsid w:val="00865EBD"/>
    <w:rsid w:val="008660CD"/>
    <w:rsid w:val="00866217"/>
    <w:rsid w:val="0086691A"/>
    <w:rsid w:val="00866D21"/>
    <w:rsid w:val="00866DC6"/>
    <w:rsid w:val="00866E11"/>
    <w:rsid w:val="00866FB2"/>
    <w:rsid w:val="00867299"/>
    <w:rsid w:val="00867434"/>
    <w:rsid w:val="008674E9"/>
    <w:rsid w:val="00867D63"/>
    <w:rsid w:val="00867D8A"/>
    <w:rsid w:val="00867E81"/>
    <w:rsid w:val="00867F77"/>
    <w:rsid w:val="0087025B"/>
    <w:rsid w:val="00870DB3"/>
    <w:rsid w:val="0087136F"/>
    <w:rsid w:val="008713D3"/>
    <w:rsid w:val="00871890"/>
    <w:rsid w:val="00871C28"/>
    <w:rsid w:val="00872025"/>
    <w:rsid w:val="00872B8E"/>
    <w:rsid w:val="008738D7"/>
    <w:rsid w:val="00873A8B"/>
    <w:rsid w:val="00874B60"/>
    <w:rsid w:val="008755AA"/>
    <w:rsid w:val="00875675"/>
    <w:rsid w:val="00875758"/>
    <w:rsid w:val="00875B28"/>
    <w:rsid w:val="008763F7"/>
    <w:rsid w:val="0087649D"/>
    <w:rsid w:val="008765C0"/>
    <w:rsid w:val="008766C0"/>
    <w:rsid w:val="00876897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DC5"/>
    <w:rsid w:val="00877F4A"/>
    <w:rsid w:val="00880040"/>
    <w:rsid w:val="008800BC"/>
    <w:rsid w:val="0088026D"/>
    <w:rsid w:val="00880563"/>
    <w:rsid w:val="00880A0E"/>
    <w:rsid w:val="00880EAC"/>
    <w:rsid w:val="00881689"/>
    <w:rsid w:val="00881875"/>
    <w:rsid w:val="00881C98"/>
    <w:rsid w:val="00881CB0"/>
    <w:rsid w:val="008820C9"/>
    <w:rsid w:val="00882339"/>
    <w:rsid w:val="008823D8"/>
    <w:rsid w:val="008826A9"/>
    <w:rsid w:val="00882942"/>
    <w:rsid w:val="00882B0C"/>
    <w:rsid w:val="00882FA3"/>
    <w:rsid w:val="00882FA5"/>
    <w:rsid w:val="00883933"/>
    <w:rsid w:val="0088399A"/>
    <w:rsid w:val="00883A51"/>
    <w:rsid w:val="00883D25"/>
    <w:rsid w:val="00883E6F"/>
    <w:rsid w:val="00884317"/>
    <w:rsid w:val="008843C8"/>
    <w:rsid w:val="00884B99"/>
    <w:rsid w:val="00884E3A"/>
    <w:rsid w:val="008851C7"/>
    <w:rsid w:val="0088539C"/>
    <w:rsid w:val="00885B5C"/>
    <w:rsid w:val="00885BDB"/>
    <w:rsid w:val="00886150"/>
    <w:rsid w:val="00886242"/>
    <w:rsid w:val="00886278"/>
    <w:rsid w:val="008862D1"/>
    <w:rsid w:val="00886C83"/>
    <w:rsid w:val="00886ED9"/>
    <w:rsid w:val="008870FB"/>
    <w:rsid w:val="00887285"/>
    <w:rsid w:val="008873F6"/>
    <w:rsid w:val="008874EC"/>
    <w:rsid w:val="00887FDB"/>
    <w:rsid w:val="00890011"/>
    <w:rsid w:val="0089019E"/>
    <w:rsid w:val="008901EF"/>
    <w:rsid w:val="008902D7"/>
    <w:rsid w:val="008905A8"/>
    <w:rsid w:val="008905FD"/>
    <w:rsid w:val="0089069D"/>
    <w:rsid w:val="00890767"/>
    <w:rsid w:val="00890769"/>
    <w:rsid w:val="008907A6"/>
    <w:rsid w:val="00890BC6"/>
    <w:rsid w:val="00891041"/>
    <w:rsid w:val="00891260"/>
    <w:rsid w:val="00891937"/>
    <w:rsid w:val="00891AC9"/>
    <w:rsid w:val="00891E28"/>
    <w:rsid w:val="00892513"/>
    <w:rsid w:val="008930F2"/>
    <w:rsid w:val="008932C5"/>
    <w:rsid w:val="008934C6"/>
    <w:rsid w:val="008937AE"/>
    <w:rsid w:val="00893A2B"/>
    <w:rsid w:val="00893CCC"/>
    <w:rsid w:val="00893F0D"/>
    <w:rsid w:val="0089468F"/>
    <w:rsid w:val="008946DA"/>
    <w:rsid w:val="0089493C"/>
    <w:rsid w:val="008950D5"/>
    <w:rsid w:val="00895511"/>
    <w:rsid w:val="008959A8"/>
    <w:rsid w:val="00896339"/>
    <w:rsid w:val="008964E5"/>
    <w:rsid w:val="008965B7"/>
    <w:rsid w:val="00896633"/>
    <w:rsid w:val="00896772"/>
    <w:rsid w:val="00896B3E"/>
    <w:rsid w:val="00896B9D"/>
    <w:rsid w:val="00896DD3"/>
    <w:rsid w:val="00896EAF"/>
    <w:rsid w:val="008973F1"/>
    <w:rsid w:val="008A0372"/>
    <w:rsid w:val="008A0DE6"/>
    <w:rsid w:val="008A1278"/>
    <w:rsid w:val="008A1FFA"/>
    <w:rsid w:val="008A2206"/>
    <w:rsid w:val="008A231B"/>
    <w:rsid w:val="008A253E"/>
    <w:rsid w:val="008A2C4C"/>
    <w:rsid w:val="008A2F4C"/>
    <w:rsid w:val="008A33C4"/>
    <w:rsid w:val="008A35BC"/>
    <w:rsid w:val="008A3648"/>
    <w:rsid w:val="008A3B12"/>
    <w:rsid w:val="008A3D0B"/>
    <w:rsid w:val="008A43F8"/>
    <w:rsid w:val="008A4647"/>
    <w:rsid w:val="008A4A56"/>
    <w:rsid w:val="008A4BEC"/>
    <w:rsid w:val="008A4FB3"/>
    <w:rsid w:val="008A566F"/>
    <w:rsid w:val="008A5695"/>
    <w:rsid w:val="008A5A8F"/>
    <w:rsid w:val="008A5AA0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150"/>
    <w:rsid w:val="008B02E8"/>
    <w:rsid w:val="008B0A8E"/>
    <w:rsid w:val="008B0FB8"/>
    <w:rsid w:val="008B11D4"/>
    <w:rsid w:val="008B1A8C"/>
    <w:rsid w:val="008B2160"/>
    <w:rsid w:val="008B2978"/>
    <w:rsid w:val="008B2E92"/>
    <w:rsid w:val="008B3057"/>
    <w:rsid w:val="008B32D5"/>
    <w:rsid w:val="008B3494"/>
    <w:rsid w:val="008B34E9"/>
    <w:rsid w:val="008B367A"/>
    <w:rsid w:val="008B3768"/>
    <w:rsid w:val="008B3D24"/>
    <w:rsid w:val="008B4144"/>
    <w:rsid w:val="008B4231"/>
    <w:rsid w:val="008B4258"/>
    <w:rsid w:val="008B433E"/>
    <w:rsid w:val="008B4884"/>
    <w:rsid w:val="008B48D2"/>
    <w:rsid w:val="008B4F3D"/>
    <w:rsid w:val="008B5000"/>
    <w:rsid w:val="008B526F"/>
    <w:rsid w:val="008B52FA"/>
    <w:rsid w:val="008B530A"/>
    <w:rsid w:val="008B552E"/>
    <w:rsid w:val="008B569B"/>
    <w:rsid w:val="008B64BB"/>
    <w:rsid w:val="008B6518"/>
    <w:rsid w:val="008B65EB"/>
    <w:rsid w:val="008B6AD6"/>
    <w:rsid w:val="008B6E0C"/>
    <w:rsid w:val="008B6F38"/>
    <w:rsid w:val="008B7105"/>
    <w:rsid w:val="008B7269"/>
    <w:rsid w:val="008B7469"/>
    <w:rsid w:val="008B747D"/>
    <w:rsid w:val="008B766C"/>
    <w:rsid w:val="008B78D2"/>
    <w:rsid w:val="008B7B5F"/>
    <w:rsid w:val="008B7DAB"/>
    <w:rsid w:val="008B7F95"/>
    <w:rsid w:val="008C0434"/>
    <w:rsid w:val="008C04F6"/>
    <w:rsid w:val="008C05DB"/>
    <w:rsid w:val="008C099B"/>
    <w:rsid w:val="008C0B06"/>
    <w:rsid w:val="008C0F77"/>
    <w:rsid w:val="008C12ED"/>
    <w:rsid w:val="008C1BD6"/>
    <w:rsid w:val="008C1C04"/>
    <w:rsid w:val="008C1D38"/>
    <w:rsid w:val="008C1E81"/>
    <w:rsid w:val="008C251A"/>
    <w:rsid w:val="008C25CF"/>
    <w:rsid w:val="008C27FA"/>
    <w:rsid w:val="008C2ECE"/>
    <w:rsid w:val="008C318D"/>
    <w:rsid w:val="008C32D7"/>
    <w:rsid w:val="008C34C8"/>
    <w:rsid w:val="008C412B"/>
    <w:rsid w:val="008C41AD"/>
    <w:rsid w:val="008C4204"/>
    <w:rsid w:val="008C461D"/>
    <w:rsid w:val="008C4A29"/>
    <w:rsid w:val="008C505B"/>
    <w:rsid w:val="008C542D"/>
    <w:rsid w:val="008C5762"/>
    <w:rsid w:val="008C57BC"/>
    <w:rsid w:val="008C5916"/>
    <w:rsid w:val="008C681F"/>
    <w:rsid w:val="008C687F"/>
    <w:rsid w:val="008C6BC0"/>
    <w:rsid w:val="008C6FCE"/>
    <w:rsid w:val="008C764D"/>
    <w:rsid w:val="008C76A0"/>
    <w:rsid w:val="008C7803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3AA"/>
    <w:rsid w:val="008D1501"/>
    <w:rsid w:val="008D195C"/>
    <w:rsid w:val="008D1CC0"/>
    <w:rsid w:val="008D2415"/>
    <w:rsid w:val="008D2B13"/>
    <w:rsid w:val="008D2C1F"/>
    <w:rsid w:val="008D32AA"/>
    <w:rsid w:val="008D3570"/>
    <w:rsid w:val="008D3DBF"/>
    <w:rsid w:val="008D4470"/>
    <w:rsid w:val="008D4B89"/>
    <w:rsid w:val="008D4E17"/>
    <w:rsid w:val="008D4FD9"/>
    <w:rsid w:val="008D5292"/>
    <w:rsid w:val="008D55A7"/>
    <w:rsid w:val="008D55D5"/>
    <w:rsid w:val="008D5647"/>
    <w:rsid w:val="008D5703"/>
    <w:rsid w:val="008D59E4"/>
    <w:rsid w:val="008D5AC6"/>
    <w:rsid w:val="008D5B04"/>
    <w:rsid w:val="008D5C11"/>
    <w:rsid w:val="008D618A"/>
    <w:rsid w:val="008D63F9"/>
    <w:rsid w:val="008D6629"/>
    <w:rsid w:val="008D6701"/>
    <w:rsid w:val="008D6767"/>
    <w:rsid w:val="008D6DC9"/>
    <w:rsid w:val="008D6F10"/>
    <w:rsid w:val="008D71CD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1464"/>
    <w:rsid w:val="008E1A59"/>
    <w:rsid w:val="008E1A6E"/>
    <w:rsid w:val="008E1E81"/>
    <w:rsid w:val="008E1ED8"/>
    <w:rsid w:val="008E20C4"/>
    <w:rsid w:val="008E2168"/>
    <w:rsid w:val="008E2184"/>
    <w:rsid w:val="008E293F"/>
    <w:rsid w:val="008E2B87"/>
    <w:rsid w:val="008E2D14"/>
    <w:rsid w:val="008E2E69"/>
    <w:rsid w:val="008E35C5"/>
    <w:rsid w:val="008E37BB"/>
    <w:rsid w:val="008E37F4"/>
    <w:rsid w:val="008E3C86"/>
    <w:rsid w:val="008E3DD2"/>
    <w:rsid w:val="008E4502"/>
    <w:rsid w:val="008E4680"/>
    <w:rsid w:val="008E4A5B"/>
    <w:rsid w:val="008E4CEB"/>
    <w:rsid w:val="008E4E33"/>
    <w:rsid w:val="008E5170"/>
    <w:rsid w:val="008E53BD"/>
    <w:rsid w:val="008E5613"/>
    <w:rsid w:val="008E5E64"/>
    <w:rsid w:val="008E620F"/>
    <w:rsid w:val="008E646D"/>
    <w:rsid w:val="008E652B"/>
    <w:rsid w:val="008E669D"/>
    <w:rsid w:val="008E6763"/>
    <w:rsid w:val="008E6A20"/>
    <w:rsid w:val="008E6B0B"/>
    <w:rsid w:val="008E6D54"/>
    <w:rsid w:val="008E6DBB"/>
    <w:rsid w:val="008E7432"/>
    <w:rsid w:val="008E768D"/>
    <w:rsid w:val="008E76D1"/>
    <w:rsid w:val="008E79B1"/>
    <w:rsid w:val="008E7A51"/>
    <w:rsid w:val="008E7B08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27D7"/>
    <w:rsid w:val="008F33F0"/>
    <w:rsid w:val="008F4441"/>
    <w:rsid w:val="008F485B"/>
    <w:rsid w:val="008F48B5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A13"/>
    <w:rsid w:val="008F5BA1"/>
    <w:rsid w:val="008F5F7E"/>
    <w:rsid w:val="008F6176"/>
    <w:rsid w:val="008F645B"/>
    <w:rsid w:val="008F6DC4"/>
    <w:rsid w:val="008F6F4D"/>
    <w:rsid w:val="008F702C"/>
    <w:rsid w:val="008F7094"/>
    <w:rsid w:val="008F7521"/>
    <w:rsid w:val="008F756B"/>
    <w:rsid w:val="009001EC"/>
    <w:rsid w:val="009003DC"/>
    <w:rsid w:val="0090097B"/>
    <w:rsid w:val="00900B56"/>
    <w:rsid w:val="00901063"/>
    <w:rsid w:val="00901235"/>
    <w:rsid w:val="0090175D"/>
    <w:rsid w:val="009017DE"/>
    <w:rsid w:val="0090182F"/>
    <w:rsid w:val="00902063"/>
    <w:rsid w:val="0090220E"/>
    <w:rsid w:val="009029BB"/>
    <w:rsid w:val="00902C0B"/>
    <w:rsid w:val="00902C4C"/>
    <w:rsid w:val="00902CF0"/>
    <w:rsid w:val="00902D43"/>
    <w:rsid w:val="00902D69"/>
    <w:rsid w:val="00902D74"/>
    <w:rsid w:val="009032CD"/>
    <w:rsid w:val="009034FC"/>
    <w:rsid w:val="00903AA7"/>
    <w:rsid w:val="0090436A"/>
    <w:rsid w:val="00904724"/>
    <w:rsid w:val="00904B7E"/>
    <w:rsid w:val="00904CAE"/>
    <w:rsid w:val="00904EF5"/>
    <w:rsid w:val="009052CF"/>
    <w:rsid w:val="00905631"/>
    <w:rsid w:val="009057FB"/>
    <w:rsid w:val="00905D9B"/>
    <w:rsid w:val="0090605F"/>
    <w:rsid w:val="00906248"/>
    <w:rsid w:val="009062AE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A77"/>
    <w:rsid w:val="00910B19"/>
    <w:rsid w:val="00910DAA"/>
    <w:rsid w:val="00910E7E"/>
    <w:rsid w:val="00911293"/>
    <w:rsid w:val="009112D6"/>
    <w:rsid w:val="00911358"/>
    <w:rsid w:val="00911372"/>
    <w:rsid w:val="00911A40"/>
    <w:rsid w:val="00911ADB"/>
    <w:rsid w:val="00911DF2"/>
    <w:rsid w:val="0091202C"/>
    <w:rsid w:val="009122B1"/>
    <w:rsid w:val="009131B7"/>
    <w:rsid w:val="009132C0"/>
    <w:rsid w:val="009132D9"/>
    <w:rsid w:val="00913593"/>
    <w:rsid w:val="009135FA"/>
    <w:rsid w:val="009139A2"/>
    <w:rsid w:val="00913CBA"/>
    <w:rsid w:val="00913FC2"/>
    <w:rsid w:val="00914221"/>
    <w:rsid w:val="0091489C"/>
    <w:rsid w:val="009148E6"/>
    <w:rsid w:val="00914B3E"/>
    <w:rsid w:val="00914DB6"/>
    <w:rsid w:val="00915147"/>
    <w:rsid w:val="00915360"/>
    <w:rsid w:val="009154B5"/>
    <w:rsid w:val="00915691"/>
    <w:rsid w:val="009157F5"/>
    <w:rsid w:val="00916358"/>
    <w:rsid w:val="00916415"/>
    <w:rsid w:val="009165FA"/>
    <w:rsid w:val="00916A2A"/>
    <w:rsid w:val="00916F9A"/>
    <w:rsid w:val="009173E3"/>
    <w:rsid w:val="0091740E"/>
    <w:rsid w:val="009174BF"/>
    <w:rsid w:val="00917699"/>
    <w:rsid w:val="0091773A"/>
    <w:rsid w:val="0091775E"/>
    <w:rsid w:val="00917CF5"/>
    <w:rsid w:val="00917D0F"/>
    <w:rsid w:val="009200C4"/>
    <w:rsid w:val="00920952"/>
    <w:rsid w:val="00920A06"/>
    <w:rsid w:val="0092188C"/>
    <w:rsid w:val="00921BD1"/>
    <w:rsid w:val="00921C97"/>
    <w:rsid w:val="00921ECC"/>
    <w:rsid w:val="00921F28"/>
    <w:rsid w:val="00922632"/>
    <w:rsid w:val="00922ADE"/>
    <w:rsid w:val="00922BE5"/>
    <w:rsid w:val="00923094"/>
    <w:rsid w:val="009232DE"/>
    <w:rsid w:val="00923B0B"/>
    <w:rsid w:val="00923FAF"/>
    <w:rsid w:val="009243D1"/>
    <w:rsid w:val="00924854"/>
    <w:rsid w:val="009248CC"/>
    <w:rsid w:val="00924C36"/>
    <w:rsid w:val="0092514C"/>
    <w:rsid w:val="0092580B"/>
    <w:rsid w:val="0092588E"/>
    <w:rsid w:val="00925F2D"/>
    <w:rsid w:val="00925F69"/>
    <w:rsid w:val="00926808"/>
    <w:rsid w:val="00926BB0"/>
    <w:rsid w:val="00926CF4"/>
    <w:rsid w:val="00927241"/>
    <w:rsid w:val="00927314"/>
    <w:rsid w:val="00927768"/>
    <w:rsid w:val="0092799A"/>
    <w:rsid w:val="00927BE0"/>
    <w:rsid w:val="00927C24"/>
    <w:rsid w:val="00927C99"/>
    <w:rsid w:val="0093011D"/>
    <w:rsid w:val="009304B9"/>
    <w:rsid w:val="009306B9"/>
    <w:rsid w:val="0093086F"/>
    <w:rsid w:val="00930DCA"/>
    <w:rsid w:val="0093113F"/>
    <w:rsid w:val="009312F1"/>
    <w:rsid w:val="0093133A"/>
    <w:rsid w:val="009319CA"/>
    <w:rsid w:val="00931C25"/>
    <w:rsid w:val="00931FA1"/>
    <w:rsid w:val="0093208B"/>
    <w:rsid w:val="0093229F"/>
    <w:rsid w:val="00932624"/>
    <w:rsid w:val="00932B26"/>
    <w:rsid w:val="00932B5B"/>
    <w:rsid w:val="00933993"/>
    <w:rsid w:val="00933FAC"/>
    <w:rsid w:val="0093400E"/>
    <w:rsid w:val="009343CB"/>
    <w:rsid w:val="00934545"/>
    <w:rsid w:val="0093528C"/>
    <w:rsid w:val="00935752"/>
    <w:rsid w:val="00935919"/>
    <w:rsid w:val="00935DC6"/>
    <w:rsid w:val="00936641"/>
    <w:rsid w:val="00936DC7"/>
    <w:rsid w:val="0093726A"/>
    <w:rsid w:val="00937560"/>
    <w:rsid w:val="009375AF"/>
    <w:rsid w:val="00937745"/>
    <w:rsid w:val="0093776F"/>
    <w:rsid w:val="009379E2"/>
    <w:rsid w:val="00937C48"/>
    <w:rsid w:val="00937CD6"/>
    <w:rsid w:val="009405DF"/>
    <w:rsid w:val="009406FF"/>
    <w:rsid w:val="009407C0"/>
    <w:rsid w:val="00940870"/>
    <w:rsid w:val="009414A8"/>
    <w:rsid w:val="00941974"/>
    <w:rsid w:val="00941A0E"/>
    <w:rsid w:val="00941D5C"/>
    <w:rsid w:val="00941EFA"/>
    <w:rsid w:val="00941FD0"/>
    <w:rsid w:val="0094242D"/>
    <w:rsid w:val="009424F5"/>
    <w:rsid w:val="00942584"/>
    <w:rsid w:val="00942641"/>
    <w:rsid w:val="00942932"/>
    <w:rsid w:val="009429EA"/>
    <w:rsid w:val="00942FCD"/>
    <w:rsid w:val="0094364A"/>
    <w:rsid w:val="009439D1"/>
    <w:rsid w:val="009439E2"/>
    <w:rsid w:val="00943B08"/>
    <w:rsid w:val="00943E8F"/>
    <w:rsid w:val="009440E6"/>
    <w:rsid w:val="0094418C"/>
    <w:rsid w:val="009443E7"/>
    <w:rsid w:val="00944713"/>
    <w:rsid w:val="00944748"/>
    <w:rsid w:val="00944D8A"/>
    <w:rsid w:val="00944E9B"/>
    <w:rsid w:val="00945127"/>
    <w:rsid w:val="00945483"/>
    <w:rsid w:val="009456BD"/>
    <w:rsid w:val="009456ED"/>
    <w:rsid w:val="00945863"/>
    <w:rsid w:val="00945BFF"/>
    <w:rsid w:val="00945C89"/>
    <w:rsid w:val="00945D1F"/>
    <w:rsid w:val="009461C8"/>
    <w:rsid w:val="009465CA"/>
    <w:rsid w:val="009469A4"/>
    <w:rsid w:val="009469FD"/>
    <w:rsid w:val="00946C2A"/>
    <w:rsid w:val="00946FD8"/>
    <w:rsid w:val="009470C0"/>
    <w:rsid w:val="0094720D"/>
    <w:rsid w:val="0094733F"/>
    <w:rsid w:val="009473B0"/>
    <w:rsid w:val="009475F5"/>
    <w:rsid w:val="00947839"/>
    <w:rsid w:val="0095022C"/>
    <w:rsid w:val="00950265"/>
    <w:rsid w:val="00950B14"/>
    <w:rsid w:val="00951251"/>
    <w:rsid w:val="00951654"/>
    <w:rsid w:val="00951668"/>
    <w:rsid w:val="0095185A"/>
    <w:rsid w:val="00951D1F"/>
    <w:rsid w:val="00951E28"/>
    <w:rsid w:val="00951E60"/>
    <w:rsid w:val="00951E94"/>
    <w:rsid w:val="00951F10"/>
    <w:rsid w:val="00952072"/>
    <w:rsid w:val="0095232C"/>
    <w:rsid w:val="00952C07"/>
    <w:rsid w:val="00952D22"/>
    <w:rsid w:val="00952E43"/>
    <w:rsid w:val="009532FE"/>
    <w:rsid w:val="00953596"/>
    <w:rsid w:val="00953717"/>
    <w:rsid w:val="00953742"/>
    <w:rsid w:val="00954D3A"/>
    <w:rsid w:val="00954DBF"/>
    <w:rsid w:val="0095569A"/>
    <w:rsid w:val="0095594F"/>
    <w:rsid w:val="00955C67"/>
    <w:rsid w:val="00955E00"/>
    <w:rsid w:val="00955FBA"/>
    <w:rsid w:val="00955FDE"/>
    <w:rsid w:val="0095607E"/>
    <w:rsid w:val="009560C5"/>
    <w:rsid w:val="00956148"/>
    <w:rsid w:val="009565AF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4C2"/>
    <w:rsid w:val="0096151D"/>
    <w:rsid w:val="00961738"/>
    <w:rsid w:val="0096176A"/>
    <w:rsid w:val="00961988"/>
    <w:rsid w:val="00961E1A"/>
    <w:rsid w:val="00961F75"/>
    <w:rsid w:val="009620F8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222"/>
    <w:rsid w:val="009643CF"/>
    <w:rsid w:val="00964597"/>
    <w:rsid w:val="0096484D"/>
    <w:rsid w:val="00964D68"/>
    <w:rsid w:val="00964DFB"/>
    <w:rsid w:val="00964FE8"/>
    <w:rsid w:val="009650D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FED"/>
    <w:rsid w:val="009676A1"/>
    <w:rsid w:val="009677C5"/>
    <w:rsid w:val="00967881"/>
    <w:rsid w:val="00967AEF"/>
    <w:rsid w:val="0097014E"/>
    <w:rsid w:val="009709C6"/>
    <w:rsid w:val="009709F8"/>
    <w:rsid w:val="00970C66"/>
    <w:rsid w:val="00970FF0"/>
    <w:rsid w:val="00971230"/>
    <w:rsid w:val="009715D8"/>
    <w:rsid w:val="00971B60"/>
    <w:rsid w:val="00971D77"/>
    <w:rsid w:val="00972050"/>
    <w:rsid w:val="009720A1"/>
    <w:rsid w:val="0097252C"/>
    <w:rsid w:val="00972D2C"/>
    <w:rsid w:val="00974C6F"/>
    <w:rsid w:val="00974D16"/>
    <w:rsid w:val="00974EF0"/>
    <w:rsid w:val="00974FAC"/>
    <w:rsid w:val="0097521F"/>
    <w:rsid w:val="0097563B"/>
    <w:rsid w:val="0097583C"/>
    <w:rsid w:val="00975A74"/>
    <w:rsid w:val="00975FB3"/>
    <w:rsid w:val="00976720"/>
    <w:rsid w:val="009769FB"/>
    <w:rsid w:val="00976AA5"/>
    <w:rsid w:val="00976C79"/>
    <w:rsid w:val="00976CC5"/>
    <w:rsid w:val="009772DF"/>
    <w:rsid w:val="0097761B"/>
    <w:rsid w:val="00977992"/>
    <w:rsid w:val="00977B6C"/>
    <w:rsid w:val="00977C6A"/>
    <w:rsid w:val="00977CD6"/>
    <w:rsid w:val="009804D6"/>
    <w:rsid w:val="00980531"/>
    <w:rsid w:val="00980911"/>
    <w:rsid w:val="00980A46"/>
    <w:rsid w:val="00980C19"/>
    <w:rsid w:val="00980CD1"/>
    <w:rsid w:val="00980CEE"/>
    <w:rsid w:val="00980E71"/>
    <w:rsid w:val="00980E75"/>
    <w:rsid w:val="00980FBE"/>
    <w:rsid w:val="00980FD4"/>
    <w:rsid w:val="00981071"/>
    <w:rsid w:val="009812C0"/>
    <w:rsid w:val="0098134F"/>
    <w:rsid w:val="00981B18"/>
    <w:rsid w:val="00981B70"/>
    <w:rsid w:val="00981D42"/>
    <w:rsid w:val="00982126"/>
    <w:rsid w:val="009824AA"/>
    <w:rsid w:val="009829EC"/>
    <w:rsid w:val="00982B3E"/>
    <w:rsid w:val="00982C83"/>
    <w:rsid w:val="0098301F"/>
    <w:rsid w:val="00983290"/>
    <w:rsid w:val="00983528"/>
    <w:rsid w:val="009835EC"/>
    <w:rsid w:val="00983958"/>
    <w:rsid w:val="0098395C"/>
    <w:rsid w:val="00984262"/>
    <w:rsid w:val="00984409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16"/>
    <w:rsid w:val="009865F7"/>
    <w:rsid w:val="00986767"/>
    <w:rsid w:val="00986A62"/>
    <w:rsid w:val="00986F8A"/>
    <w:rsid w:val="0098710E"/>
    <w:rsid w:val="0098712A"/>
    <w:rsid w:val="00987457"/>
    <w:rsid w:val="00987791"/>
    <w:rsid w:val="009878DC"/>
    <w:rsid w:val="00987922"/>
    <w:rsid w:val="00987D5E"/>
    <w:rsid w:val="00987E2D"/>
    <w:rsid w:val="00987F87"/>
    <w:rsid w:val="00987F8F"/>
    <w:rsid w:val="0099082F"/>
    <w:rsid w:val="00990AB7"/>
    <w:rsid w:val="00990E4E"/>
    <w:rsid w:val="00990E55"/>
    <w:rsid w:val="00990FA9"/>
    <w:rsid w:val="0099100D"/>
    <w:rsid w:val="009912E6"/>
    <w:rsid w:val="009913B2"/>
    <w:rsid w:val="009913C7"/>
    <w:rsid w:val="00991570"/>
    <w:rsid w:val="00991A76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406D"/>
    <w:rsid w:val="00994204"/>
    <w:rsid w:val="00994A3A"/>
    <w:rsid w:val="00994E11"/>
    <w:rsid w:val="00994EAA"/>
    <w:rsid w:val="0099511E"/>
    <w:rsid w:val="00995A7B"/>
    <w:rsid w:val="00995BEE"/>
    <w:rsid w:val="00995CFF"/>
    <w:rsid w:val="00995EFC"/>
    <w:rsid w:val="009973DB"/>
    <w:rsid w:val="009977BF"/>
    <w:rsid w:val="009977C1"/>
    <w:rsid w:val="009A0025"/>
    <w:rsid w:val="009A0231"/>
    <w:rsid w:val="009A059C"/>
    <w:rsid w:val="009A07D9"/>
    <w:rsid w:val="009A0AB8"/>
    <w:rsid w:val="009A0AB9"/>
    <w:rsid w:val="009A0CC4"/>
    <w:rsid w:val="009A0CD9"/>
    <w:rsid w:val="009A0CF0"/>
    <w:rsid w:val="009A10C7"/>
    <w:rsid w:val="009A16A2"/>
    <w:rsid w:val="009A1E2D"/>
    <w:rsid w:val="009A1E86"/>
    <w:rsid w:val="009A1EC0"/>
    <w:rsid w:val="009A2C26"/>
    <w:rsid w:val="009A2C62"/>
    <w:rsid w:val="009A2FA7"/>
    <w:rsid w:val="009A2FED"/>
    <w:rsid w:val="009A30EC"/>
    <w:rsid w:val="009A3701"/>
    <w:rsid w:val="009A3B7D"/>
    <w:rsid w:val="009A3D81"/>
    <w:rsid w:val="009A3F43"/>
    <w:rsid w:val="009A3FDA"/>
    <w:rsid w:val="009A41FE"/>
    <w:rsid w:val="009A43C7"/>
    <w:rsid w:val="009A463B"/>
    <w:rsid w:val="009A4656"/>
    <w:rsid w:val="009A486C"/>
    <w:rsid w:val="009A49D4"/>
    <w:rsid w:val="009A4AAF"/>
    <w:rsid w:val="009A4B8E"/>
    <w:rsid w:val="009A5925"/>
    <w:rsid w:val="009A5A2A"/>
    <w:rsid w:val="009A5ADF"/>
    <w:rsid w:val="009A62A7"/>
    <w:rsid w:val="009A64D3"/>
    <w:rsid w:val="009A6BC5"/>
    <w:rsid w:val="009A6D5B"/>
    <w:rsid w:val="009A6E01"/>
    <w:rsid w:val="009A6FAE"/>
    <w:rsid w:val="009B040E"/>
    <w:rsid w:val="009B04F7"/>
    <w:rsid w:val="009B081C"/>
    <w:rsid w:val="009B0A07"/>
    <w:rsid w:val="009B0DFA"/>
    <w:rsid w:val="009B15F6"/>
    <w:rsid w:val="009B1BC0"/>
    <w:rsid w:val="009B2024"/>
    <w:rsid w:val="009B21C5"/>
    <w:rsid w:val="009B26EE"/>
    <w:rsid w:val="009B2A75"/>
    <w:rsid w:val="009B2BD2"/>
    <w:rsid w:val="009B2DC7"/>
    <w:rsid w:val="009B2E53"/>
    <w:rsid w:val="009B35E2"/>
    <w:rsid w:val="009B3A0A"/>
    <w:rsid w:val="009B3AD8"/>
    <w:rsid w:val="009B3E42"/>
    <w:rsid w:val="009B400A"/>
    <w:rsid w:val="009B4070"/>
    <w:rsid w:val="009B40D7"/>
    <w:rsid w:val="009B41E1"/>
    <w:rsid w:val="009B46D7"/>
    <w:rsid w:val="009B491E"/>
    <w:rsid w:val="009B49C5"/>
    <w:rsid w:val="009B4A30"/>
    <w:rsid w:val="009B4A56"/>
    <w:rsid w:val="009B4EF3"/>
    <w:rsid w:val="009B4F19"/>
    <w:rsid w:val="009B5C2B"/>
    <w:rsid w:val="009B5C4B"/>
    <w:rsid w:val="009B5D35"/>
    <w:rsid w:val="009B5F25"/>
    <w:rsid w:val="009B61BD"/>
    <w:rsid w:val="009B65AD"/>
    <w:rsid w:val="009B6EDB"/>
    <w:rsid w:val="009B711A"/>
    <w:rsid w:val="009B72D0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903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1CA"/>
    <w:rsid w:val="009C43DE"/>
    <w:rsid w:val="009C4AA8"/>
    <w:rsid w:val="009C4AFF"/>
    <w:rsid w:val="009C4C55"/>
    <w:rsid w:val="009C4D19"/>
    <w:rsid w:val="009C5D5E"/>
    <w:rsid w:val="009C66EF"/>
    <w:rsid w:val="009C6C46"/>
    <w:rsid w:val="009C6E88"/>
    <w:rsid w:val="009C72B8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C90"/>
    <w:rsid w:val="009D0F59"/>
    <w:rsid w:val="009D1068"/>
    <w:rsid w:val="009D108F"/>
    <w:rsid w:val="009D16BE"/>
    <w:rsid w:val="009D1AE7"/>
    <w:rsid w:val="009D1CAF"/>
    <w:rsid w:val="009D2133"/>
    <w:rsid w:val="009D2746"/>
    <w:rsid w:val="009D2779"/>
    <w:rsid w:val="009D27E0"/>
    <w:rsid w:val="009D2E73"/>
    <w:rsid w:val="009D30DE"/>
    <w:rsid w:val="009D35FF"/>
    <w:rsid w:val="009D371C"/>
    <w:rsid w:val="009D3AC2"/>
    <w:rsid w:val="009D3CA2"/>
    <w:rsid w:val="009D41A2"/>
    <w:rsid w:val="009D41F7"/>
    <w:rsid w:val="009D434A"/>
    <w:rsid w:val="009D442C"/>
    <w:rsid w:val="009D4456"/>
    <w:rsid w:val="009D446A"/>
    <w:rsid w:val="009D4636"/>
    <w:rsid w:val="009D4937"/>
    <w:rsid w:val="009D4A5F"/>
    <w:rsid w:val="009D4B61"/>
    <w:rsid w:val="009D4C32"/>
    <w:rsid w:val="009D4D26"/>
    <w:rsid w:val="009D4F3A"/>
    <w:rsid w:val="009D5014"/>
    <w:rsid w:val="009D60F7"/>
    <w:rsid w:val="009D62E9"/>
    <w:rsid w:val="009D649A"/>
    <w:rsid w:val="009D66B9"/>
    <w:rsid w:val="009D72D9"/>
    <w:rsid w:val="009D7B86"/>
    <w:rsid w:val="009D7C81"/>
    <w:rsid w:val="009E0A19"/>
    <w:rsid w:val="009E0A58"/>
    <w:rsid w:val="009E0BFA"/>
    <w:rsid w:val="009E15FD"/>
    <w:rsid w:val="009E1A8C"/>
    <w:rsid w:val="009E24D4"/>
    <w:rsid w:val="009E2775"/>
    <w:rsid w:val="009E284A"/>
    <w:rsid w:val="009E2A20"/>
    <w:rsid w:val="009E2AF6"/>
    <w:rsid w:val="009E3103"/>
    <w:rsid w:val="009E3518"/>
    <w:rsid w:val="009E375C"/>
    <w:rsid w:val="009E4320"/>
    <w:rsid w:val="009E4425"/>
    <w:rsid w:val="009E45B6"/>
    <w:rsid w:val="009E45C9"/>
    <w:rsid w:val="009E45CA"/>
    <w:rsid w:val="009E47B2"/>
    <w:rsid w:val="009E4B28"/>
    <w:rsid w:val="009E522C"/>
    <w:rsid w:val="009E53AE"/>
    <w:rsid w:val="009E5938"/>
    <w:rsid w:val="009E62F8"/>
    <w:rsid w:val="009E6A46"/>
    <w:rsid w:val="009E6B2C"/>
    <w:rsid w:val="009E6E7D"/>
    <w:rsid w:val="009E70E5"/>
    <w:rsid w:val="009E7282"/>
    <w:rsid w:val="009E74CF"/>
    <w:rsid w:val="009E753B"/>
    <w:rsid w:val="009E7551"/>
    <w:rsid w:val="009E757F"/>
    <w:rsid w:val="009E7581"/>
    <w:rsid w:val="009E7D36"/>
    <w:rsid w:val="009E7E5F"/>
    <w:rsid w:val="009E7F70"/>
    <w:rsid w:val="009F02ED"/>
    <w:rsid w:val="009F0740"/>
    <w:rsid w:val="009F0828"/>
    <w:rsid w:val="009F0875"/>
    <w:rsid w:val="009F0D0A"/>
    <w:rsid w:val="009F0F82"/>
    <w:rsid w:val="009F183B"/>
    <w:rsid w:val="009F1CA5"/>
    <w:rsid w:val="009F1CD3"/>
    <w:rsid w:val="009F1CE9"/>
    <w:rsid w:val="009F20DB"/>
    <w:rsid w:val="009F2296"/>
    <w:rsid w:val="009F23FC"/>
    <w:rsid w:val="009F2760"/>
    <w:rsid w:val="009F2910"/>
    <w:rsid w:val="009F2C4C"/>
    <w:rsid w:val="009F2CB8"/>
    <w:rsid w:val="009F406E"/>
    <w:rsid w:val="009F45B4"/>
    <w:rsid w:val="009F4A27"/>
    <w:rsid w:val="009F4DA9"/>
    <w:rsid w:val="009F4DF6"/>
    <w:rsid w:val="009F5110"/>
    <w:rsid w:val="009F5C81"/>
    <w:rsid w:val="009F5CC7"/>
    <w:rsid w:val="009F5E6B"/>
    <w:rsid w:val="009F625E"/>
    <w:rsid w:val="009F65BE"/>
    <w:rsid w:val="009F674D"/>
    <w:rsid w:val="009F6782"/>
    <w:rsid w:val="009F693F"/>
    <w:rsid w:val="009F69EA"/>
    <w:rsid w:val="009F6CE3"/>
    <w:rsid w:val="009F6D77"/>
    <w:rsid w:val="009F71AC"/>
    <w:rsid w:val="009F79EB"/>
    <w:rsid w:val="009F7E9A"/>
    <w:rsid w:val="00A0003D"/>
    <w:rsid w:val="00A00184"/>
    <w:rsid w:val="00A001CF"/>
    <w:rsid w:val="00A006E5"/>
    <w:rsid w:val="00A00C6B"/>
    <w:rsid w:val="00A00CD8"/>
    <w:rsid w:val="00A00DF1"/>
    <w:rsid w:val="00A01194"/>
    <w:rsid w:val="00A01243"/>
    <w:rsid w:val="00A01500"/>
    <w:rsid w:val="00A01F80"/>
    <w:rsid w:val="00A025AD"/>
    <w:rsid w:val="00A025CE"/>
    <w:rsid w:val="00A02A13"/>
    <w:rsid w:val="00A02AD1"/>
    <w:rsid w:val="00A02C18"/>
    <w:rsid w:val="00A02DD3"/>
    <w:rsid w:val="00A0312C"/>
    <w:rsid w:val="00A031DE"/>
    <w:rsid w:val="00A036AA"/>
    <w:rsid w:val="00A03ABB"/>
    <w:rsid w:val="00A04195"/>
    <w:rsid w:val="00A042C1"/>
    <w:rsid w:val="00A04367"/>
    <w:rsid w:val="00A04415"/>
    <w:rsid w:val="00A044E2"/>
    <w:rsid w:val="00A046BA"/>
    <w:rsid w:val="00A04A49"/>
    <w:rsid w:val="00A05054"/>
    <w:rsid w:val="00A0551F"/>
    <w:rsid w:val="00A05647"/>
    <w:rsid w:val="00A05931"/>
    <w:rsid w:val="00A05D9E"/>
    <w:rsid w:val="00A06418"/>
    <w:rsid w:val="00A066BC"/>
    <w:rsid w:val="00A06D25"/>
    <w:rsid w:val="00A07037"/>
    <w:rsid w:val="00A0742F"/>
    <w:rsid w:val="00A07DEF"/>
    <w:rsid w:val="00A1048D"/>
    <w:rsid w:val="00A105B1"/>
    <w:rsid w:val="00A105F0"/>
    <w:rsid w:val="00A107D6"/>
    <w:rsid w:val="00A107F0"/>
    <w:rsid w:val="00A10936"/>
    <w:rsid w:val="00A10BB1"/>
    <w:rsid w:val="00A1107D"/>
    <w:rsid w:val="00A110FA"/>
    <w:rsid w:val="00A112CF"/>
    <w:rsid w:val="00A1168E"/>
    <w:rsid w:val="00A11729"/>
    <w:rsid w:val="00A11928"/>
    <w:rsid w:val="00A119DD"/>
    <w:rsid w:val="00A119F8"/>
    <w:rsid w:val="00A11A6C"/>
    <w:rsid w:val="00A11AB5"/>
    <w:rsid w:val="00A11B96"/>
    <w:rsid w:val="00A11C65"/>
    <w:rsid w:val="00A11E35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87D"/>
    <w:rsid w:val="00A14950"/>
    <w:rsid w:val="00A14BDD"/>
    <w:rsid w:val="00A14E61"/>
    <w:rsid w:val="00A15854"/>
    <w:rsid w:val="00A15EA0"/>
    <w:rsid w:val="00A168D0"/>
    <w:rsid w:val="00A16B0C"/>
    <w:rsid w:val="00A17100"/>
    <w:rsid w:val="00A17145"/>
    <w:rsid w:val="00A17316"/>
    <w:rsid w:val="00A177F3"/>
    <w:rsid w:val="00A1782F"/>
    <w:rsid w:val="00A200F0"/>
    <w:rsid w:val="00A208BF"/>
    <w:rsid w:val="00A209A2"/>
    <w:rsid w:val="00A21233"/>
    <w:rsid w:val="00A21458"/>
    <w:rsid w:val="00A21577"/>
    <w:rsid w:val="00A21A43"/>
    <w:rsid w:val="00A21AE3"/>
    <w:rsid w:val="00A21C8B"/>
    <w:rsid w:val="00A21DCA"/>
    <w:rsid w:val="00A21EC1"/>
    <w:rsid w:val="00A226C8"/>
    <w:rsid w:val="00A22778"/>
    <w:rsid w:val="00A2295D"/>
    <w:rsid w:val="00A22FBE"/>
    <w:rsid w:val="00A239A4"/>
    <w:rsid w:val="00A239B3"/>
    <w:rsid w:val="00A239B8"/>
    <w:rsid w:val="00A24A33"/>
    <w:rsid w:val="00A24DC0"/>
    <w:rsid w:val="00A25140"/>
    <w:rsid w:val="00A252D5"/>
    <w:rsid w:val="00A253CC"/>
    <w:rsid w:val="00A25846"/>
    <w:rsid w:val="00A25865"/>
    <w:rsid w:val="00A2594A"/>
    <w:rsid w:val="00A25DFB"/>
    <w:rsid w:val="00A25E9B"/>
    <w:rsid w:val="00A25EF8"/>
    <w:rsid w:val="00A26480"/>
    <w:rsid w:val="00A26CD8"/>
    <w:rsid w:val="00A26F82"/>
    <w:rsid w:val="00A274AA"/>
    <w:rsid w:val="00A2786B"/>
    <w:rsid w:val="00A27A14"/>
    <w:rsid w:val="00A27D1E"/>
    <w:rsid w:val="00A27E60"/>
    <w:rsid w:val="00A27FC4"/>
    <w:rsid w:val="00A30365"/>
    <w:rsid w:val="00A304F5"/>
    <w:rsid w:val="00A305C5"/>
    <w:rsid w:val="00A30723"/>
    <w:rsid w:val="00A30D12"/>
    <w:rsid w:val="00A30E3B"/>
    <w:rsid w:val="00A30ECA"/>
    <w:rsid w:val="00A30EDE"/>
    <w:rsid w:val="00A31001"/>
    <w:rsid w:val="00A3108A"/>
    <w:rsid w:val="00A31187"/>
    <w:rsid w:val="00A314AD"/>
    <w:rsid w:val="00A31583"/>
    <w:rsid w:val="00A317EF"/>
    <w:rsid w:val="00A31A24"/>
    <w:rsid w:val="00A31AC2"/>
    <w:rsid w:val="00A320F1"/>
    <w:rsid w:val="00A33388"/>
    <w:rsid w:val="00A33A21"/>
    <w:rsid w:val="00A33A30"/>
    <w:rsid w:val="00A34683"/>
    <w:rsid w:val="00A34B54"/>
    <w:rsid w:val="00A34BBD"/>
    <w:rsid w:val="00A350F5"/>
    <w:rsid w:val="00A355DD"/>
    <w:rsid w:val="00A35630"/>
    <w:rsid w:val="00A357A8"/>
    <w:rsid w:val="00A35E0B"/>
    <w:rsid w:val="00A36197"/>
    <w:rsid w:val="00A3623A"/>
    <w:rsid w:val="00A36602"/>
    <w:rsid w:val="00A367CD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11F7"/>
    <w:rsid w:val="00A41309"/>
    <w:rsid w:val="00A419A3"/>
    <w:rsid w:val="00A41F68"/>
    <w:rsid w:val="00A41FA1"/>
    <w:rsid w:val="00A424B1"/>
    <w:rsid w:val="00A424C2"/>
    <w:rsid w:val="00A42500"/>
    <w:rsid w:val="00A4347F"/>
    <w:rsid w:val="00A43778"/>
    <w:rsid w:val="00A43B04"/>
    <w:rsid w:val="00A443E1"/>
    <w:rsid w:val="00A44F76"/>
    <w:rsid w:val="00A45021"/>
    <w:rsid w:val="00A45527"/>
    <w:rsid w:val="00A45C0D"/>
    <w:rsid w:val="00A45E38"/>
    <w:rsid w:val="00A460D8"/>
    <w:rsid w:val="00A46498"/>
    <w:rsid w:val="00A4653C"/>
    <w:rsid w:val="00A46779"/>
    <w:rsid w:val="00A46866"/>
    <w:rsid w:val="00A4686B"/>
    <w:rsid w:val="00A46927"/>
    <w:rsid w:val="00A47055"/>
    <w:rsid w:val="00A470A6"/>
    <w:rsid w:val="00A50213"/>
    <w:rsid w:val="00A5080B"/>
    <w:rsid w:val="00A50D29"/>
    <w:rsid w:val="00A514FF"/>
    <w:rsid w:val="00A51522"/>
    <w:rsid w:val="00A528D3"/>
    <w:rsid w:val="00A52A8C"/>
    <w:rsid w:val="00A52B44"/>
    <w:rsid w:val="00A52B86"/>
    <w:rsid w:val="00A52C8A"/>
    <w:rsid w:val="00A52FCB"/>
    <w:rsid w:val="00A5387B"/>
    <w:rsid w:val="00A53B71"/>
    <w:rsid w:val="00A54831"/>
    <w:rsid w:val="00A549AC"/>
    <w:rsid w:val="00A54CAE"/>
    <w:rsid w:val="00A54DF5"/>
    <w:rsid w:val="00A5580C"/>
    <w:rsid w:val="00A55822"/>
    <w:rsid w:val="00A55C19"/>
    <w:rsid w:val="00A55FFB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71F"/>
    <w:rsid w:val="00A60B22"/>
    <w:rsid w:val="00A60DF5"/>
    <w:rsid w:val="00A6102D"/>
    <w:rsid w:val="00A611B8"/>
    <w:rsid w:val="00A6140B"/>
    <w:rsid w:val="00A618B7"/>
    <w:rsid w:val="00A61AFA"/>
    <w:rsid w:val="00A61C57"/>
    <w:rsid w:val="00A61DA2"/>
    <w:rsid w:val="00A61DDD"/>
    <w:rsid w:val="00A61F6E"/>
    <w:rsid w:val="00A62125"/>
    <w:rsid w:val="00A62221"/>
    <w:rsid w:val="00A62305"/>
    <w:rsid w:val="00A628CD"/>
    <w:rsid w:val="00A62BEB"/>
    <w:rsid w:val="00A62C7B"/>
    <w:rsid w:val="00A63264"/>
    <w:rsid w:val="00A632D7"/>
    <w:rsid w:val="00A63599"/>
    <w:rsid w:val="00A635B3"/>
    <w:rsid w:val="00A638AE"/>
    <w:rsid w:val="00A63A67"/>
    <w:rsid w:val="00A63B63"/>
    <w:rsid w:val="00A63BBB"/>
    <w:rsid w:val="00A63BEC"/>
    <w:rsid w:val="00A63DD2"/>
    <w:rsid w:val="00A64174"/>
    <w:rsid w:val="00A6466F"/>
    <w:rsid w:val="00A6472E"/>
    <w:rsid w:val="00A64771"/>
    <w:rsid w:val="00A64C6E"/>
    <w:rsid w:val="00A64DCB"/>
    <w:rsid w:val="00A64E07"/>
    <w:rsid w:val="00A6505F"/>
    <w:rsid w:val="00A650EC"/>
    <w:rsid w:val="00A651CB"/>
    <w:rsid w:val="00A6555E"/>
    <w:rsid w:val="00A65669"/>
    <w:rsid w:val="00A65E30"/>
    <w:rsid w:val="00A65E67"/>
    <w:rsid w:val="00A65EB2"/>
    <w:rsid w:val="00A66301"/>
    <w:rsid w:val="00A663C1"/>
    <w:rsid w:val="00A665FD"/>
    <w:rsid w:val="00A668D5"/>
    <w:rsid w:val="00A6697A"/>
    <w:rsid w:val="00A669DA"/>
    <w:rsid w:val="00A66A40"/>
    <w:rsid w:val="00A66A8E"/>
    <w:rsid w:val="00A66D3D"/>
    <w:rsid w:val="00A671D2"/>
    <w:rsid w:val="00A6729C"/>
    <w:rsid w:val="00A6746B"/>
    <w:rsid w:val="00A679DA"/>
    <w:rsid w:val="00A67DD9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A3C"/>
    <w:rsid w:val="00A71BB5"/>
    <w:rsid w:val="00A71FCC"/>
    <w:rsid w:val="00A7218A"/>
    <w:rsid w:val="00A726BB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3E09"/>
    <w:rsid w:val="00A743FD"/>
    <w:rsid w:val="00A7451B"/>
    <w:rsid w:val="00A7468E"/>
    <w:rsid w:val="00A748CD"/>
    <w:rsid w:val="00A74D89"/>
    <w:rsid w:val="00A750B1"/>
    <w:rsid w:val="00A751D9"/>
    <w:rsid w:val="00A75600"/>
    <w:rsid w:val="00A7572C"/>
    <w:rsid w:val="00A75A4E"/>
    <w:rsid w:val="00A75C46"/>
    <w:rsid w:val="00A764A5"/>
    <w:rsid w:val="00A7698F"/>
    <w:rsid w:val="00A76BBD"/>
    <w:rsid w:val="00A76DF7"/>
    <w:rsid w:val="00A771F7"/>
    <w:rsid w:val="00A77684"/>
    <w:rsid w:val="00A80153"/>
    <w:rsid w:val="00A802F9"/>
    <w:rsid w:val="00A8047F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5EA"/>
    <w:rsid w:val="00A83618"/>
    <w:rsid w:val="00A836C1"/>
    <w:rsid w:val="00A83CDF"/>
    <w:rsid w:val="00A83D9A"/>
    <w:rsid w:val="00A84229"/>
    <w:rsid w:val="00A84288"/>
    <w:rsid w:val="00A845E6"/>
    <w:rsid w:val="00A84901"/>
    <w:rsid w:val="00A84ADE"/>
    <w:rsid w:val="00A84BBD"/>
    <w:rsid w:val="00A84EA6"/>
    <w:rsid w:val="00A84FE1"/>
    <w:rsid w:val="00A85222"/>
    <w:rsid w:val="00A8528F"/>
    <w:rsid w:val="00A85458"/>
    <w:rsid w:val="00A854F3"/>
    <w:rsid w:val="00A85595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051"/>
    <w:rsid w:val="00A90475"/>
    <w:rsid w:val="00A90505"/>
    <w:rsid w:val="00A91138"/>
    <w:rsid w:val="00A91158"/>
    <w:rsid w:val="00A9173D"/>
    <w:rsid w:val="00A91954"/>
    <w:rsid w:val="00A91EBB"/>
    <w:rsid w:val="00A9223B"/>
    <w:rsid w:val="00A92850"/>
    <w:rsid w:val="00A92D60"/>
    <w:rsid w:val="00A92DA7"/>
    <w:rsid w:val="00A92F92"/>
    <w:rsid w:val="00A93245"/>
    <w:rsid w:val="00A93351"/>
    <w:rsid w:val="00A93551"/>
    <w:rsid w:val="00A94497"/>
    <w:rsid w:val="00A94E5D"/>
    <w:rsid w:val="00A94FF4"/>
    <w:rsid w:val="00A95226"/>
    <w:rsid w:val="00A95D34"/>
    <w:rsid w:val="00A96194"/>
    <w:rsid w:val="00A9686C"/>
    <w:rsid w:val="00A96BAF"/>
    <w:rsid w:val="00A97117"/>
    <w:rsid w:val="00A97359"/>
    <w:rsid w:val="00A9767A"/>
    <w:rsid w:val="00A976FB"/>
    <w:rsid w:val="00A97B1E"/>
    <w:rsid w:val="00AA0132"/>
    <w:rsid w:val="00AA01C9"/>
    <w:rsid w:val="00AA05B9"/>
    <w:rsid w:val="00AA0AFA"/>
    <w:rsid w:val="00AA0C0E"/>
    <w:rsid w:val="00AA1A8B"/>
    <w:rsid w:val="00AA1C2F"/>
    <w:rsid w:val="00AA21DA"/>
    <w:rsid w:val="00AA2351"/>
    <w:rsid w:val="00AA2EC7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51A4"/>
    <w:rsid w:val="00AA5516"/>
    <w:rsid w:val="00AA55EE"/>
    <w:rsid w:val="00AA5767"/>
    <w:rsid w:val="00AA5A4F"/>
    <w:rsid w:val="00AA5D76"/>
    <w:rsid w:val="00AA60A3"/>
    <w:rsid w:val="00AA6293"/>
    <w:rsid w:val="00AA6378"/>
    <w:rsid w:val="00AA65DA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27"/>
    <w:rsid w:val="00AB0A3E"/>
    <w:rsid w:val="00AB0B0A"/>
    <w:rsid w:val="00AB0BF9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016"/>
    <w:rsid w:val="00AB524D"/>
    <w:rsid w:val="00AB5497"/>
    <w:rsid w:val="00AB5614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210"/>
    <w:rsid w:val="00AC0424"/>
    <w:rsid w:val="00AC08B7"/>
    <w:rsid w:val="00AC0BB3"/>
    <w:rsid w:val="00AC0D2D"/>
    <w:rsid w:val="00AC106E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3D"/>
    <w:rsid w:val="00AC3E89"/>
    <w:rsid w:val="00AC4173"/>
    <w:rsid w:val="00AC4326"/>
    <w:rsid w:val="00AC4AA3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0E6"/>
    <w:rsid w:val="00AC631B"/>
    <w:rsid w:val="00AC6412"/>
    <w:rsid w:val="00AC659D"/>
    <w:rsid w:val="00AC693B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DC9"/>
    <w:rsid w:val="00AC7E2E"/>
    <w:rsid w:val="00AD02E7"/>
    <w:rsid w:val="00AD0669"/>
    <w:rsid w:val="00AD08A9"/>
    <w:rsid w:val="00AD09BF"/>
    <w:rsid w:val="00AD0B77"/>
    <w:rsid w:val="00AD0BFA"/>
    <w:rsid w:val="00AD0D24"/>
    <w:rsid w:val="00AD0F0D"/>
    <w:rsid w:val="00AD118F"/>
    <w:rsid w:val="00AD1231"/>
    <w:rsid w:val="00AD12EC"/>
    <w:rsid w:val="00AD1408"/>
    <w:rsid w:val="00AD142F"/>
    <w:rsid w:val="00AD1569"/>
    <w:rsid w:val="00AD17ED"/>
    <w:rsid w:val="00AD1BB0"/>
    <w:rsid w:val="00AD1E5C"/>
    <w:rsid w:val="00AD1F4D"/>
    <w:rsid w:val="00AD2017"/>
    <w:rsid w:val="00AD253C"/>
    <w:rsid w:val="00AD288A"/>
    <w:rsid w:val="00AD29CA"/>
    <w:rsid w:val="00AD29D2"/>
    <w:rsid w:val="00AD2B4B"/>
    <w:rsid w:val="00AD2D3F"/>
    <w:rsid w:val="00AD2E88"/>
    <w:rsid w:val="00AD2EFD"/>
    <w:rsid w:val="00AD37E5"/>
    <w:rsid w:val="00AD38AE"/>
    <w:rsid w:val="00AD38D5"/>
    <w:rsid w:val="00AD3FB1"/>
    <w:rsid w:val="00AD4235"/>
    <w:rsid w:val="00AD4339"/>
    <w:rsid w:val="00AD43EF"/>
    <w:rsid w:val="00AD449E"/>
    <w:rsid w:val="00AD4BEC"/>
    <w:rsid w:val="00AD4D35"/>
    <w:rsid w:val="00AD5334"/>
    <w:rsid w:val="00AD5643"/>
    <w:rsid w:val="00AD5D80"/>
    <w:rsid w:val="00AD5DFE"/>
    <w:rsid w:val="00AD5E92"/>
    <w:rsid w:val="00AD66FE"/>
    <w:rsid w:val="00AD6B78"/>
    <w:rsid w:val="00AD7588"/>
    <w:rsid w:val="00AD7ABF"/>
    <w:rsid w:val="00AD7CB7"/>
    <w:rsid w:val="00AD7CCD"/>
    <w:rsid w:val="00AD7E5C"/>
    <w:rsid w:val="00AE0A16"/>
    <w:rsid w:val="00AE0FF5"/>
    <w:rsid w:val="00AE1261"/>
    <w:rsid w:val="00AE1AA6"/>
    <w:rsid w:val="00AE1AE5"/>
    <w:rsid w:val="00AE2495"/>
    <w:rsid w:val="00AE2682"/>
    <w:rsid w:val="00AE2AE0"/>
    <w:rsid w:val="00AE2EF2"/>
    <w:rsid w:val="00AE2FAE"/>
    <w:rsid w:val="00AE3132"/>
    <w:rsid w:val="00AE37E6"/>
    <w:rsid w:val="00AE41D3"/>
    <w:rsid w:val="00AE43EE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41E"/>
    <w:rsid w:val="00AE77A5"/>
    <w:rsid w:val="00AF0368"/>
    <w:rsid w:val="00AF03D4"/>
    <w:rsid w:val="00AF0769"/>
    <w:rsid w:val="00AF0ACA"/>
    <w:rsid w:val="00AF0C66"/>
    <w:rsid w:val="00AF11E5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40F8"/>
    <w:rsid w:val="00AF4226"/>
    <w:rsid w:val="00AF425C"/>
    <w:rsid w:val="00AF458B"/>
    <w:rsid w:val="00AF480E"/>
    <w:rsid w:val="00AF4F48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7A4"/>
    <w:rsid w:val="00AF7D06"/>
    <w:rsid w:val="00AF7F75"/>
    <w:rsid w:val="00B002A5"/>
    <w:rsid w:val="00B00354"/>
    <w:rsid w:val="00B005F1"/>
    <w:rsid w:val="00B00809"/>
    <w:rsid w:val="00B00A0D"/>
    <w:rsid w:val="00B00A7D"/>
    <w:rsid w:val="00B00AAD"/>
    <w:rsid w:val="00B00AB8"/>
    <w:rsid w:val="00B00DEA"/>
    <w:rsid w:val="00B00EE2"/>
    <w:rsid w:val="00B010A0"/>
    <w:rsid w:val="00B010E2"/>
    <w:rsid w:val="00B016D9"/>
    <w:rsid w:val="00B0180D"/>
    <w:rsid w:val="00B0194A"/>
    <w:rsid w:val="00B01ABB"/>
    <w:rsid w:val="00B01CB7"/>
    <w:rsid w:val="00B01DF8"/>
    <w:rsid w:val="00B01E55"/>
    <w:rsid w:val="00B02157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D3"/>
    <w:rsid w:val="00B05EE6"/>
    <w:rsid w:val="00B060FD"/>
    <w:rsid w:val="00B0673F"/>
    <w:rsid w:val="00B06749"/>
    <w:rsid w:val="00B067AA"/>
    <w:rsid w:val="00B06D30"/>
    <w:rsid w:val="00B0756A"/>
    <w:rsid w:val="00B0765F"/>
    <w:rsid w:val="00B07B47"/>
    <w:rsid w:val="00B07C9B"/>
    <w:rsid w:val="00B07D2B"/>
    <w:rsid w:val="00B10364"/>
    <w:rsid w:val="00B113DA"/>
    <w:rsid w:val="00B11969"/>
    <w:rsid w:val="00B119F0"/>
    <w:rsid w:val="00B12271"/>
    <w:rsid w:val="00B1235A"/>
    <w:rsid w:val="00B12397"/>
    <w:rsid w:val="00B129C9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5FD"/>
    <w:rsid w:val="00B15B5F"/>
    <w:rsid w:val="00B161D8"/>
    <w:rsid w:val="00B164DB"/>
    <w:rsid w:val="00B166FC"/>
    <w:rsid w:val="00B16746"/>
    <w:rsid w:val="00B16A65"/>
    <w:rsid w:val="00B17401"/>
    <w:rsid w:val="00B1773D"/>
    <w:rsid w:val="00B177D3"/>
    <w:rsid w:val="00B17A25"/>
    <w:rsid w:val="00B2003F"/>
    <w:rsid w:val="00B20115"/>
    <w:rsid w:val="00B20399"/>
    <w:rsid w:val="00B20405"/>
    <w:rsid w:val="00B205ED"/>
    <w:rsid w:val="00B20792"/>
    <w:rsid w:val="00B210DE"/>
    <w:rsid w:val="00B21117"/>
    <w:rsid w:val="00B213EB"/>
    <w:rsid w:val="00B2151A"/>
    <w:rsid w:val="00B218C9"/>
    <w:rsid w:val="00B21CF5"/>
    <w:rsid w:val="00B2213C"/>
    <w:rsid w:val="00B22D93"/>
    <w:rsid w:val="00B22E3B"/>
    <w:rsid w:val="00B233E5"/>
    <w:rsid w:val="00B2366E"/>
    <w:rsid w:val="00B23908"/>
    <w:rsid w:val="00B2394A"/>
    <w:rsid w:val="00B23D17"/>
    <w:rsid w:val="00B23DA1"/>
    <w:rsid w:val="00B2441D"/>
    <w:rsid w:val="00B2486D"/>
    <w:rsid w:val="00B25263"/>
    <w:rsid w:val="00B25402"/>
    <w:rsid w:val="00B2569E"/>
    <w:rsid w:val="00B25A7D"/>
    <w:rsid w:val="00B25C62"/>
    <w:rsid w:val="00B25E83"/>
    <w:rsid w:val="00B262A6"/>
    <w:rsid w:val="00B26464"/>
    <w:rsid w:val="00B266C9"/>
    <w:rsid w:val="00B2687B"/>
    <w:rsid w:val="00B26D73"/>
    <w:rsid w:val="00B27023"/>
    <w:rsid w:val="00B27857"/>
    <w:rsid w:val="00B3035F"/>
    <w:rsid w:val="00B30A09"/>
    <w:rsid w:val="00B30B8E"/>
    <w:rsid w:val="00B31150"/>
    <w:rsid w:val="00B31557"/>
    <w:rsid w:val="00B31607"/>
    <w:rsid w:val="00B319AA"/>
    <w:rsid w:val="00B319F6"/>
    <w:rsid w:val="00B31A86"/>
    <w:rsid w:val="00B31B50"/>
    <w:rsid w:val="00B31D6C"/>
    <w:rsid w:val="00B3239C"/>
    <w:rsid w:val="00B32972"/>
    <w:rsid w:val="00B32F5F"/>
    <w:rsid w:val="00B33265"/>
    <w:rsid w:val="00B33321"/>
    <w:rsid w:val="00B3352E"/>
    <w:rsid w:val="00B33AF9"/>
    <w:rsid w:val="00B33BF2"/>
    <w:rsid w:val="00B33DC7"/>
    <w:rsid w:val="00B347C3"/>
    <w:rsid w:val="00B34C4D"/>
    <w:rsid w:val="00B35091"/>
    <w:rsid w:val="00B3514A"/>
    <w:rsid w:val="00B3519E"/>
    <w:rsid w:val="00B35474"/>
    <w:rsid w:val="00B3583C"/>
    <w:rsid w:val="00B35961"/>
    <w:rsid w:val="00B35E47"/>
    <w:rsid w:val="00B35E6B"/>
    <w:rsid w:val="00B35F0A"/>
    <w:rsid w:val="00B360F5"/>
    <w:rsid w:val="00B36A05"/>
    <w:rsid w:val="00B36A4D"/>
    <w:rsid w:val="00B36B60"/>
    <w:rsid w:val="00B36DB8"/>
    <w:rsid w:val="00B372D7"/>
    <w:rsid w:val="00B376A7"/>
    <w:rsid w:val="00B37A92"/>
    <w:rsid w:val="00B37E64"/>
    <w:rsid w:val="00B37F11"/>
    <w:rsid w:val="00B40040"/>
    <w:rsid w:val="00B4030C"/>
    <w:rsid w:val="00B40336"/>
    <w:rsid w:val="00B40432"/>
    <w:rsid w:val="00B40761"/>
    <w:rsid w:val="00B40772"/>
    <w:rsid w:val="00B40892"/>
    <w:rsid w:val="00B4097B"/>
    <w:rsid w:val="00B40E56"/>
    <w:rsid w:val="00B4158A"/>
    <w:rsid w:val="00B41671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9F2"/>
    <w:rsid w:val="00B44B60"/>
    <w:rsid w:val="00B44BD6"/>
    <w:rsid w:val="00B44C18"/>
    <w:rsid w:val="00B44F66"/>
    <w:rsid w:val="00B45770"/>
    <w:rsid w:val="00B45936"/>
    <w:rsid w:val="00B46A24"/>
    <w:rsid w:val="00B46CC7"/>
    <w:rsid w:val="00B46F6B"/>
    <w:rsid w:val="00B478D6"/>
    <w:rsid w:val="00B47CDE"/>
    <w:rsid w:val="00B47ECA"/>
    <w:rsid w:val="00B5106F"/>
    <w:rsid w:val="00B510ED"/>
    <w:rsid w:val="00B51639"/>
    <w:rsid w:val="00B519D1"/>
    <w:rsid w:val="00B51B54"/>
    <w:rsid w:val="00B51CF1"/>
    <w:rsid w:val="00B51D0A"/>
    <w:rsid w:val="00B52376"/>
    <w:rsid w:val="00B52485"/>
    <w:rsid w:val="00B52FBC"/>
    <w:rsid w:val="00B53493"/>
    <w:rsid w:val="00B53809"/>
    <w:rsid w:val="00B5398A"/>
    <w:rsid w:val="00B53F97"/>
    <w:rsid w:val="00B54067"/>
    <w:rsid w:val="00B54716"/>
    <w:rsid w:val="00B54D9D"/>
    <w:rsid w:val="00B5525F"/>
    <w:rsid w:val="00B55427"/>
    <w:rsid w:val="00B554B4"/>
    <w:rsid w:val="00B55862"/>
    <w:rsid w:val="00B55B18"/>
    <w:rsid w:val="00B56131"/>
    <w:rsid w:val="00B56598"/>
    <w:rsid w:val="00B5661E"/>
    <w:rsid w:val="00B56688"/>
    <w:rsid w:val="00B56753"/>
    <w:rsid w:val="00B56A76"/>
    <w:rsid w:val="00B56C11"/>
    <w:rsid w:val="00B56CE4"/>
    <w:rsid w:val="00B56F6A"/>
    <w:rsid w:val="00B5705F"/>
    <w:rsid w:val="00B5767C"/>
    <w:rsid w:val="00B57BD5"/>
    <w:rsid w:val="00B60199"/>
    <w:rsid w:val="00B602AE"/>
    <w:rsid w:val="00B60454"/>
    <w:rsid w:val="00B60DF2"/>
    <w:rsid w:val="00B61524"/>
    <w:rsid w:val="00B615A0"/>
    <w:rsid w:val="00B6183A"/>
    <w:rsid w:val="00B61845"/>
    <w:rsid w:val="00B61899"/>
    <w:rsid w:val="00B61959"/>
    <w:rsid w:val="00B619B3"/>
    <w:rsid w:val="00B61C69"/>
    <w:rsid w:val="00B61D93"/>
    <w:rsid w:val="00B61DC2"/>
    <w:rsid w:val="00B61DFA"/>
    <w:rsid w:val="00B61E42"/>
    <w:rsid w:val="00B62F4C"/>
    <w:rsid w:val="00B62F70"/>
    <w:rsid w:val="00B630D2"/>
    <w:rsid w:val="00B631A5"/>
    <w:rsid w:val="00B637C1"/>
    <w:rsid w:val="00B63CAD"/>
    <w:rsid w:val="00B63E47"/>
    <w:rsid w:val="00B63EF4"/>
    <w:rsid w:val="00B6404E"/>
    <w:rsid w:val="00B6426D"/>
    <w:rsid w:val="00B64378"/>
    <w:rsid w:val="00B645C0"/>
    <w:rsid w:val="00B64E3E"/>
    <w:rsid w:val="00B65737"/>
    <w:rsid w:val="00B66069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2FC9"/>
    <w:rsid w:val="00B73429"/>
    <w:rsid w:val="00B73B0B"/>
    <w:rsid w:val="00B73E3C"/>
    <w:rsid w:val="00B73E7A"/>
    <w:rsid w:val="00B73FEC"/>
    <w:rsid w:val="00B74433"/>
    <w:rsid w:val="00B7448E"/>
    <w:rsid w:val="00B7451F"/>
    <w:rsid w:val="00B74954"/>
    <w:rsid w:val="00B74A40"/>
    <w:rsid w:val="00B75218"/>
    <w:rsid w:val="00B752AE"/>
    <w:rsid w:val="00B755C4"/>
    <w:rsid w:val="00B75806"/>
    <w:rsid w:val="00B761AF"/>
    <w:rsid w:val="00B76235"/>
    <w:rsid w:val="00B76699"/>
    <w:rsid w:val="00B76BE1"/>
    <w:rsid w:val="00B76DDC"/>
    <w:rsid w:val="00B77272"/>
    <w:rsid w:val="00B77277"/>
    <w:rsid w:val="00B7732B"/>
    <w:rsid w:val="00B77534"/>
    <w:rsid w:val="00B77AF6"/>
    <w:rsid w:val="00B77AFD"/>
    <w:rsid w:val="00B77C97"/>
    <w:rsid w:val="00B77D64"/>
    <w:rsid w:val="00B800A4"/>
    <w:rsid w:val="00B800AE"/>
    <w:rsid w:val="00B804F7"/>
    <w:rsid w:val="00B8065F"/>
    <w:rsid w:val="00B80FE1"/>
    <w:rsid w:val="00B81004"/>
    <w:rsid w:val="00B81089"/>
    <w:rsid w:val="00B81463"/>
    <w:rsid w:val="00B81475"/>
    <w:rsid w:val="00B81B09"/>
    <w:rsid w:val="00B821E4"/>
    <w:rsid w:val="00B834ED"/>
    <w:rsid w:val="00B838A7"/>
    <w:rsid w:val="00B838E2"/>
    <w:rsid w:val="00B83C95"/>
    <w:rsid w:val="00B84224"/>
    <w:rsid w:val="00B84CE7"/>
    <w:rsid w:val="00B84EA0"/>
    <w:rsid w:val="00B85161"/>
    <w:rsid w:val="00B85BD5"/>
    <w:rsid w:val="00B85F2F"/>
    <w:rsid w:val="00B863C9"/>
    <w:rsid w:val="00B865F8"/>
    <w:rsid w:val="00B86714"/>
    <w:rsid w:val="00B875F2"/>
    <w:rsid w:val="00B87688"/>
    <w:rsid w:val="00B87AB6"/>
    <w:rsid w:val="00B9019A"/>
    <w:rsid w:val="00B901B5"/>
    <w:rsid w:val="00B90249"/>
    <w:rsid w:val="00B9028D"/>
    <w:rsid w:val="00B90BDA"/>
    <w:rsid w:val="00B90F6C"/>
    <w:rsid w:val="00B90FDF"/>
    <w:rsid w:val="00B9103E"/>
    <w:rsid w:val="00B91555"/>
    <w:rsid w:val="00B918BC"/>
    <w:rsid w:val="00B91D75"/>
    <w:rsid w:val="00B922C8"/>
    <w:rsid w:val="00B92361"/>
    <w:rsid w:val="00B92660"/>
    <w:rsid w:val="00B929E4"/>
    <w:rsid w:val="00B93C5F"/>
    <w:rsid w:val="00B94108"/>
    <w:rsid w:val="00B94594"/>
    <w:rsid w:val="00B94651"/>
    <w:rsid w:val="00B94B8F"/>
    <w:rsid w:val="00B94E1D"/>
    <w:rsid w:val="00B9502A"/>
    <w:rsid w:val="00B950A1"/>
    <w:rsid w:val="00B950B1"/>
    <w:rsid w:val="00B954C6"/>
    <w:rsid w:val="00B9571D"/>
    <w:rsid w:val="00B95AAF"/>
    <w:rsid w:val="00B95CA1"/>
    <w:rsid w:val="00B95CD2"/>
    <w:rsid w:val="00B95DF6"/>
    <w:rsid w:val="00B9617B"/>
    <w:rsid w:val="00B9690C"/>
    <w:rsid w:val="00B96B7A"/>
    <w:rsid w:val="00B96FDD"/>
    <w:rsid w:val="00B97147"/>
    <w:rsid w:val="00B9740B"/>
    <w:rsid w:val="00B97550"/>
    <w:rsid w:val="00B979A0"/>
    <w:rsid w:val="00B979C2"/>
    <w:rsid w:val="00B97E7A"/>
    <w:rsid w:val="00B97F6F"/>
    <w:rsid w:val="00BA01F6"/>
    <w:rsid w:val="00BA0298"/>
    <w:rsid w:val="00BA05B8"/>
    <w:rsid w:val="00BA077E"/>
    <w:rsid w:val="00BA0A12"/>
    <w:rsid w:val="00BA0BED"/>
    <w:rsid w:val="00BA10EB"/>
    <w:rsid w:val="00BA11F2"/>
    <w:rsid w:val="00BA1325"/>
    <w:rsid w:val="00BA1558"/>
    <w:rsid w:val="00BA1822"/>
    <w:rsid w:val="00BA1AAB"/>
    <w:rsid w:val="00BA1BA0"/>
    <w:rsid w:val="00BA212C"/>
    <w:rsid w:val="00BA263A"/>
    <w:rsid w:val="00BA26DF"/>
    <w:rsid w:val="00BA2701"/>
    <w:rsid w:val="00BA2BCF"/>
    <w:rsid w:val="00BA30A2"/>
    <w:rsid w:val="00BA30C8"/>
    <w:rsid w:val="00BA33CD"/>
    <w:rsid w:val="00BA36D9"/>
    <w:rsid w:val="00BA3BD2"/>
    <w:rsid w:val="00BA431E"/>
    <w:rsid w:val="00BA4362"/>
    <w:rsid w:val="00BA4550"/>
    <w:rsid w:val="00BA4A34"/>
    <w:rsid w:val="00BA4B10"/>
    <w:rsid w:val="00BA4C61"/>
    <w:rsid w:val="00BA4DAF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EF"/>
    <w:rsid w:val="00BA7A05"/>
    <w:rsid w:val="00BA7F9E"/>
    <w:rsid w:val="00BB0A0E"/>
    <w:rsid w:val="00BB0EE8"/>
    <w:rsid w:val="00BB1643"/>
    <w:rsid w:val="00BB1AF9"/>
    <w:rsid w:val="00BB1C61"/>
    <w:rsid w:val="00BB220B"/>
    <w:rsid w:val="00BB229D"/>
    <w:rsid w:val="00BB26A0"/>
    <w:rsid w:val="00BB283D"/>
    <w:rsid w:val="00BB2C3F"/>
    <w:rsid w:val="00BB2D40"/>
    <w:rsid w:val="00BB30E7"/>
    <w:rsid w:val="00BB3182"/>
    <w:rsid w:val="00BB32B0"/>
    <w:rsid w:val="00BB4161"/>
    <w:rsid w:val="00BB495C"/>
    <w:rsid w:val="00BB4E29"/>
    <w:rsid w:val="00BB4F0C"/>
    <w:rsid w:val="00BB4F4D"/>
    <w:rsid w:val="00BB5103"/>
    <w:rsid w:val="00BB556E"/>
    <w:rsid w:val="00BB57AD"/>
    <w:rsid w:val="00BB57B2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9DD"/>
    <w:rsid w:val="00BB7A6E"/>
    <w:rsid w:val="00BB7E99"/>
    <w:rsid w:val="00BC08D8"/>
    <w:rsid w:val="00BC0D3C"/>
    <w:rsid w:val="00BC0E74"/>
    <w:rsid w:val="00BC0F37"/>
    <w:rsid w:val="00BC175A"/>
    <w:rsid w:val="00BC1982"/>
    <w:rsid w:val="00BC1CDE"/>
    <w:rsid w:val="00BC1D79"/>
    <w:rsid w:val="00BC25E2"/>
    <w:rsid w:val="00BC2C7B"/>
    <w:rsid w:val="00BC2D4A"/>
    <w:rsid w:val="00BC2E7B"/>
    <w:rsid w:val="00BC341C"/>
    <w:rsid w:val="00BC3515"/>
    <w:rsid w:val="00BC352A"/>
    <w:rsid w:val="00BC374C"/>
    <w:rsid w:val="00BC3912"/>
    <w:rsid w:val="00BC3978"/>
    <w:rsid w:val="00BC3A19"/>
    <w:rsid w:val="00BC3D2B"/>
    <w:rsid w:val="00BC3D7C"/>
    <w:rsid w:val="00BC3E93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91E"/>
    <w:rsid w:val="00BC5A06"/>
    <w:rsid w:val="00BC5B06"/>
    <w:rsid w:val="00BC6031"/>
    <w:rsid w:val="00BC6275"/>
    <w:rsid w:val="00BC6502"/>
    <w:rsid w:val="00BC6918"/>
    <w:rsid w:val="00BC6D5D"/>
    <w:rsid w:val="00BC6E5F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4E8"/>
    <w:rsid w:val="00BD09F7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9C4"/>
    <w:rsid w:val="00BD3C4D"/>
    <w:rsid w:val="00BD3D06"/>
    <w:rsid w:val="00BD3DFD"/>
    <w:rsid w:val="00BD44EE"/>
    <w:rsid w:val="00BD510D"/>
    <w:rsid w:val="00BD515F"/>
    <w:rsid w:val="00BD5239"/>
    <w:rsid w:val="00BD5837"/>
    <w:rsid w:val="00BD5FDC"/>
    <w:rsid w:val="00BD6127"/>
    <w:rsid w:val="00BD6352"/>
    <w:rsid w:val="00BD63C3"/>
    <w:rsid w:val="00BD661E"/>
    <w:rsid w:val="00BD6633"/>
    <w:rsid w:val="00BD6660"/>
    <w:rsid w:val="00BD6A24"/>
    <w:rsid w:val="00BD6C3B"/>
    <w:rsid w:val="00BD6EE4"/>
    <w:rsid w:val="00BD7434"/>
    <w:rsid w:val="00BD763C"/>
    <w:rsid w:val="00BE05D9"/>
    <w:rsid w:val="00BE0695"/>
    <w:rsid w:val="00BE0753"/>
    <w:rsid w:val="00BE093C"/>
    <w:rsid w:val="00BE0AD2"/>
    <w:rsid w:val="00BE0AD8"/>
    <w:rsid w:val="00BE0BA5"/>
    <w:rsid w:val="00BE0CCE"/>
    <w:rsid w:val="00BE0E70"/>
    <w:rsid w:val="00BE1063"/>
    <w:rsid w:val="00BE12C7"/>
    <w:rsid w:val="00BE1838"/>
    <w:rsid w:val="00BE1840"/>
    <w:rsid w:val="00BE1AC0"/>
    <w:rsid w:val="00BE2541"/>
    <w:rsid w:val="00BE2712"/>
    <w:rsid w:val="00BE29BA"/>
    <w:rsid w:val="00BE2A03"/>
    <w:rsid w:val="00BE3634"/>
    <w:rsid w:val="00BE3888"/>
    <w:rsid w:val="00BE38BA"/>
    <w:rsid w:val="00BE39C0"/>
    <w:rsid w:val="00BE3E48"/>
    <w:rsid w:val="00BE46E6"/>
    <w:rsid w:val="00BE4A29"/>
    <w:rsid w:val="00BE4DD9"/>
    <w:rsid w:val="00BE5862"/>
    <w:rsid w:val="00BE58B3"/>
    <w:rsid w:val="00BE5C6A"/>
    <w:rsid w:val="00BE6434"/>
    <w:rsid w:val="00BE65D7"/>
    <w:rsid w:val="00BE6735"/>
    <w:rsid w:val="00BE6740"/>
    <w:rsid w:val="00BE67AA"/>
    <w:rsid w:val="00BE6D9D"/>
    <w:rsid w:val="00BE6F68"/>
    <w:rsid w:val="00BE704B"/>
    <w:rsid w:val="00BE719F"/>
    <w:rsid w:val="00BE750B"/>
    <w:rsid w:val="00BE757E"/>
    <w:rsid w:val="00BE7A4B"/>
    <w:rsid w:val="00BE7ADA"/>
    <w:rsid w:val="00BE7BAC"/>
    <w:rsid w:val="00BE7F5A"/>
    <w:rsid w:val="00BF03E2"/>
    <w:rsid w:val="00BF0978"/>
    <w:rsid w:val="00BF0CC3"/>
    <w:rsid w:val="00BF0F4C"/>
    <w:rsid w:val="00BF1533"/>
    <w:rsid w:val="00BF1B63"/>
    <w:rsid w:val="00BF1EB2"/>
    <w:rsid w:val="00BF1F35"/>
    <w:rsid w:val="00BF222C"/>
    <w:rsid w:val="00BF26F0"/>
    <w:rsid w:val="00BF2E9E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C1D"/>
    <w:rsid w:val="00BF5F4E"/>
    <w:rsid w:val="00BF6412"/>
    <w:rsid w:val="00BF6B6A"/>
    <w:rsid w:val="00BF6CF7"/>
    <w:rsid w:val="00BF6D6A"/>
    <w:rsid w:val="00BF7123"/>
    <w:rsid w:val="00BF7384"/>
    <w:rsid w:val="00BF775F"/>
    <w:rsid w:val="00BF7E78"/>
    <w:rsid w:val="00BF7F12"/>
    <w:rsid w:val="00C00AD6"/>
    <w:rsid w:val="00C00F68"/>
    <w:rsid w:val="00C01211"/>
    <w:rsid w:val="00C01382"/>
    <w:rsid w:val="00C017FB"/>
    <w:rsid w:val="00C01BB7"/>
    <w:rsid w:val="00C021BE"/>
    <w:rsid w:val="00C025C8"/>
    <w:rsid w:val="00C02840"/>
    <w:rsid w:val="00C028FA"/>
    <w:rsid w:val="00C02D6B"/>
    <w:rsid w:val="00C02E95"/>
    <w:rsid w:val="00C02EE3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0C1"/>
    <w:rsid w:val="00C0523A"/>
    <w:rsid w:val="00C05971"/>
    <w:rsid w:val="00C05AD5"/>
    <w:rsid w:val="00C05CE0"/>
    <w:rsid w:val="00C06129"/>
    <w:rsid w:val="00C0633B"/>
    <w:rsid w:val="00C06446"/>
    <w:rsid w:val="00C064C6"/>
    <w:rsid w:val="00C0650D"/>
    <w:rsid w:val="00C065EA"/>
    <w:rsid w:val="00C066E0"/>
    <w:rsid w:val="00C06BA6"/>
    <w:rsid w:val="00C06E32"/>
    <w:rsid w:val="00C06F2A"/>
    <w:rsid w:val="00C06FE1"/>
    <w:rsid w:val="00C078DF"/>
    <w:rsid w:val="00C07B22"/>
    <w:rsid w:val="00C07B23"/>
    <w:rsid w:val="00C07DB9"/>
    <w:rsid w:val="00C103F6"/>
    <w:rsid w:val="00C106AB"/>
    <w:rsid w:val="00C107AC"/>
    <w:rsid w:val="00C10DFE"/>
    <w:rsid w:val="00C10FC7"/>
    <w:rsid w:val="00C11079"/>
    <w:rsid w:val="00C113C0"/>
    <w:rsid w:val="00C11497"/>
    <w:rsid w:val="00C1199B"/>
    <w:rsid w:val="00C11CCF"/>
    <w:rsid w:val="00C11D58"/>
    <w:rsid w:val="00C11D90"/>
    <w:rsid w:val="00C11E7E"/>
    <w:rsid w:val="00C121DF"/>
    <w:rsid w:val="00C1222B"/>
    <w:rsid w:val="00C128C4"/>
    <w:rsid w:val="00C128CB"/>
    <w:rsid w:val="00C12C7D"/>
    <w:rsid w:val="00C12DF3"/>
    <w:rsid w:val="00C12E5C"/>
    <w:rsid w:val="00C1302A"/>
    <w:rsid w:val="00C1306C"/>
    <w:rsid w:val="00C13A62"/>
    <w:rsid w:val="00C1424D"/>
    <w:rsid w:val="00C144B0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7346"/>
    <w:rsid w:val="00C174DC"/>
    <w:rsid w:val="00C1755A"/>
    <w:rsid w:val="00C17744"/>
    <w:rsid w:val="00C178A4"/>
    <w:rsid w:val="00C17E07"/>
    <w:rsid w:val="00C20C65"/>
    <w:rsid w:val="00C20F93"/>
    <w:rsid w:val="00C21040"/>
    <w:rsid w:val="00C21404"/>
    <w:rsid w:val="00C218FE"/>
    <w:rsid w:val="00C21A24"/>
    <w:rsid w:val="00C21BC3"/>
    <w:rsid w:val="00C21FB0"/>
    <w:rsid w:val="00C220A7"/>
    <w:rsid w:val="00C22D5E"/>
    <w:rsid w:val="00C22EE6"/>
    <w:rsid w:val="00C23070"/>
    <w:rsid w:val="00C230B5"/>
    <w:rsid w:val="00C237CF"/>
    <w:rsid w:val="00C237EA"/>
    <w:rsid w:val="00C23951"/>
    <w:rsid w:val="00C23D40"/>
    <w:rsid w:val="00C23FDA"/>
    <w:rsid w:val="00C241B7"/>
    <w:rsid w:val="00C24574"/>
    <w:rsid w:val="00C25751"/>
    <w:rsid w:val="00C25E57"/>
    <w:rsid w:val="00C26BF0"/>
    <w:rsid w:val="00C26CCA"/>
    <w:rsid w:val="00C27835"/>
    <w:rsid w:val="00C27971"/>
    <w:rsid w:val="00C27A1F"/>
    <w:rsid w:val="00C30088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6C"/>
    <w:rsid w:val="00C32CFF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5B42"/>
    <w:rsid w:val="00C361C4"/>
    <w:rsid w:val="00C36647"/>
    <w:rsid w:val="00C36C80"/>
    <w:rsid w:val="00C36E07"/>
    <w:rsid w:val="00C36FAE"/>
    <w:rsid w:val="00C3710D"/>
    <w:rsid w:val="00C3730C"/>
    <w:rsid w:val="00C3768C"/>
    <w:rsid w:val="00C379CB"/>
    <w:rsid w:val="00C37B4E"/>
    <w:rsid w:val="00C40884"/>
    <w:rsid w:val="00C40B5B"/>
    <w:rsid w:val="00C40E69"/>
    <w:rsid w:val="00C413CE"/>
    <w:rsid w:val="00C41962"/>
    <w:rsid w:val="00C41B46"/>
    <w:rsid w:val="00C41FE4"/>
    <w:rsid w:val="00C4243E"/>
    <w:rsid w:val="00C42F3A"/>
    <w:rsid w:val="00C43349"/>
    <w:rsid w:val="00C43FC7"/>
    <w:rsid w:val="00C44137"/>
    <w:rsid w:val="00C44AF8"/>
    <w:rsid w:val="00C44C93"/>
    <w:rsid w:val="00C44DB7"/>
    <w:rsid w:val="00C4534E"/>
    <w:rsid w:val="00C45541"/>
    <w:rsid w:val="00C455DB"/>
    <w:rsid w:val="00C45A47"/>
    <w:rsid w:val="00C45CB8"/>
    <w:rsid w:val="00C45CBD"/>
    <w:rsid w:val="00C45D72"/>
    <w:rsid w:val="00C46073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EB2"/>
    <w:rsid w:val="00C5233A"/>
    <w:rsid w:val="00C5235C"/>
    <w:rsid w:val="00C5285D"/>
    <w:rsid w:val="00C528B7"/>
    <w:rsid w:val="00C537C0"/>
    <w:rsid w:val="00C53A90"/>
    <w:rsid w:val="00C54AEE"/>
    <w:rsid w:val="00C54C49"/>
    <w:rsid w:val="00C55262"/>
    <w:rsid w:val="00C552A4"/>
    <w:rsid w:val="00C55569"/>
    <w:rsid w:val="00C55697"/>
    <w:rsid w:val="00C55F31"/>
    <w:rsid w:val="00C55F62"/>
    <w:rsid w:val="00C562D2"/>
    <w:rsid w:val="00C56360"/>
    <w:rsid w:val="00C5660D"/>
    <w:rsid w:val="00C566B2"/>
    <w:rsid w:val="00C56B5F"/>
    <w:rsid w:val="00C57369"/>
    <w:rsid w:val="00C573F3"/>
    <w:rsid w:val="00C5754B"/>
    <w:rsid w:val="00C577EB"/>
    <w:rsid w:val="00C57914"/>
    <w:rsid w:val="00C57B90"/>
    <w:rsid w:val="00C57B93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BFD"/>
    <w:rsid w:val="00C63C1D"/>
    <w:rsid w:val="00C63EBA"/>
    <w:rsid w:val="00C643BD"/>
    <w:rsid w:val="00C648DB"/>
    <w:rsid w:val="00C64E39"/>
    <w:rsid w:val="00C650E2"/>
    <w:rsid w:val="00C65445"/>
    <w:rsid w:val="00C65F4A"/>
    <w:rsid w:val="00C6620D"/>
    <w:rsid w:val="00C66389"/>
    <w:rsid w:val="00C66609"/>
    <w:rsid w:val="00C66A05"/>
    <w:rsid w:val="00C66D9E"/>
    <w:rsid w:val="00C66DBC"/>
    <w:rsid w:val="00C6747F"/>
    <w:rsid w:val="00C67751"/>
    <w:rsid w:val="00C67DB8"/>
    <w:rsid w:val="00C7044A"/>
    <w:rsid w:val="00C7045A"/>
    <w:rsid w:val="00C707B3"/>
    <w:rsid w:val="00C7118F"/>
    <w:rsid w:val="00C711F3"/>
    <w:rsid w:val="00C7127E"/>
    <w:rsid w:val="00C7141D"/>
    <w:rsid w:val="00C717EF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3092"/>
    <w:rsid w:val="00C73305"/>
    <w:rsid w:val="00C7349E"/>
    <w:rsid w:val="00C73B65"/>
    <w:rsid w:val="00C73B9E"/>
    <w:rsid w:val="00C73ED7"/>
    <w:rsid w:val="00C73F41"/>
    <w:rsid w:val="00C73FA1"/>
    <w:rsid w:val="00C73FD2"/>
    <w:rsid w:val="00C744F2"/>
    <w:rsid w:val="00C74633"/>
    <w:rsid w:val="00C74898"/>
    <w:rsid w:val="00C74C43"/>
    <w:rsid w:val="00C74C5B"/>
    <w:rsid w:val="00C74DAE"/>
    <w:rsid w:val="00C74E7C"/>
    <w:rsid w:val="00C750C9"/>
    <w:rsid w:val="00C75270"/>
    <w:rsid w:val="00C75658"/>
    <w:rsid w:val="00C7589D"/>
    <w:rsid w:val="00C758AF"/>
    <w:rsid w:val="00C75969"/>
    <w:rsid w:val="00C75B45"/>
    <w:rsid w:val="00C76110"/>
    <w:rsid w:val="00C76536"/>
    <w:rsid w:val="00C76759"/>
    <w:rsid w:val="00C76AA0"/>
    <w:rsid w:val="00C76C79"/>
    <w:rsid w:val="00C76CFE"/>
    <w:rsid w:val="00C77387"/>
    <w:rsid w:val="00C774D6"/>
    <w:rsid w:val="00C77735"/>
    <w:rsid w:val="00C77A44"/>
    <w:rsid w:val="00C80002"/>
    <w:rsid w:val="00C810EE"/>
    <w:rsid w:val="00C8119D"/>
    <w:rsid w:val="00C81972"/>
    <w:rsid w:val="00C81ACC"/>
    <w:rsid w:val="00C81B0C"/>
    <w:rsid w:val="00C82053"/>
    <w:rsid w:val="00C82179"/>
    <w:rsid w:val="00C827F7"/>
    <w:rsid w:val="00C82C3E"/>
    <w:rsid w:val="00C82D7D"/>
    <w:rsid w:val="00C82F60"/>
    <w:rsid w:val="00C833A3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3FE"/>
    <w:rsid w:val="00C85763"/>
    <w:rsid w:val="00C8592E"/>
    <w:rsid w:val="00C85A1F"/>
    <w:rsid w:val="00C85A65"/>
    <w:rsid w:val="00C861E5"/>
    <w:rsid w:val="00C863C6"/>
    <w:rsid w:val="00C868F9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B16"/>
    <w:rsid w:val="00C90B94"/>
    <w:rsid w:val="00C90CC6"/>
    <w:rsid w:val="00C90F0B"/>
    <w:rsid w:val="00C9103C"/>
    <w:rsid w:val="00C91248"/>
    <w:rsid w:val="00C915BD"/>
    <w:rsid w:val="00C916C9"/>
    <w:rsid w:val="00C91C7B"/>
    <w:rsid w:val="00C91DCD"/>
    <w:rsid w:val="00C91FA7"/>
    <w:rsid w:val="00C9230D"/>
    <w:rsid w:val="00C92677"/>
    <w:rsid w:val="00C92BAE"/>
    <w:rsid w:val="00C9327E"/>
    <w:rsid w:val="00C9396D"/>
    <w:rsid w:val="00C93A85"/>
    <w:rsid w:val="00C93B86"/>
    <w:rsid w:val="00C93FD9"/>
    <w:rsid w:val="00C94292"/>
    <w:rsid w:val="00C943BF"/>
    <w:rsid w:val="00C94774"/>
    <w:rsid w:val="00C94F61"/>
    <w:rsid w:val="00C95E81"/>
    <w:rsid w:val="00C968DA"/>
    <w:rsid w:val="00C9729C"/>
    <w:rsid w:val="00C974B6"/>
    <w:rsid w:val="00C979AF"/>
    <w:rsid w:val="00C97A3B"/>
    <w:rsid w:val="00CA003B"/>
    <w:rsid w:val="00CA0314"/>
    <w:rsid w:val="00CA057E"/>
    <w:rsid w:val="00CA10C7"/>
    <w:rsid w:val="00CA10F7"/>
    <w:rsid w:val="00CA1198"/>
    <w:rsid w:val="00CA13D6"/>
    <w:rsid w:val="00CA155F"/>
    <w:rsid w:val="00CA1604"/>
    <w:rsid w:val="00CA1714"/>
    <w:rsid w:val="00CA1806"/>
    <w:rsid w:val="00CA1830"/>
    <w:rsid w:val="00CA1890"/>
    <w:rsid w:val="00CA19C1"/>
    <w:rsid w:val="00CA21C6"/>
    <w:rsid w:val="00CA22F2"/>
    <w:rsid w:val="00CA2724"/>
    <w:rsid w:val="00CA2817"/>
    <w:rsid w:val="00CA3030"/>
    <w:rsid w:val="00CA358C"/>
    <w:rsid w:val="00CA3696"/>
    <w:rsid w:val="00CA36AE"/>
    <w:rsid w:val="00CA3790"/>
    <w:rsid w:val="00CA39DE"/>
    <w:rsid w:val="00CA3AD2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5FAC"/>
    <w:rsid w:val="00CA64C9"/>
    <w:rsid w:val="00CA6EBD"/>
    <w:rsid w:val="00CA7036"/>
    <w:rsid w:val="00CA74A4"/>
    <w:rsid w:val="00CA7D15"/>
    <w:rsid w:val="00CB000E"/>
    <w:rsid w:val="00CB0799"/>
    <w:rsid w:val="00CB08F9"/>
    <w:rsid w:val="00CB0902"/>
    <w:rsid w:val="00CB0A44"/>
    <w:rsid w:val="00CB1506"/>
    <w:rsid w:val="00CB1538"/>
    <w:rsid w:val="00CB159D"/>
    <w:rsid w:val="00CB16CC"/>
    <w:rsid w:val="00CB1752"/>
    <w:rsid w:val="00CB18BB"/>
    <w:rsid w:val="00CB1D0C"/>
    <w:rsid w:val="00CB2001"/>
    <w:rsid w:val="00CB2142"/>
    <w:rsid w:val="00CB2153"/>
    <w:rsid w:val="00CB2161"/>
    <w:rsid w:val="00CB21AB"/>
    <w:rsid w:val="00CB222F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294"/>
    <w:rsid w:val="00CB4592"/>
    <w:rsid w:val="00CB4A68"/>
    <w:rsid w:val="00CB4B98"/>
    <w:rsid w:val="00CB4EC2"/>
    <w:rsid w:val="00CB4FA4"/>
    <w:rsid w:val="00CB5872"/>
    <w:rsid w:val="00CB642C"/>
    <w:rsid w:val="00CB6949"/>
    <w:rsid w:val="00CB6DA6"/>
    <w:rsid w:val="00CB71A5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451"/>
    <w:rsid w:val="00CC1461"/>
    <w:rsid w:val="00CC16C0"/>
    <w:rsid w:val="00CC1ACE"/>
    <w:rsid w:val="00CC1BD2"/>
    <w:rsid w:val="00CC1CB4"/>
    <w:rsid w:val="00CC2053"/>
    <w:rsid w:val="00CC2871"/>
    <w:rsid w:val="00CC30A0"/>
    <w:rsid w:val="00CC38F3"/>
    <w:rsid w:val="00CC3C21"/>
    <w:rsid w:val="00CC4027"/>
    <w:rsid w:val="00CC40E7"/>
    <w:rsid w:val="00CC4235"/>
    <w:rsid w:val="00CC453E"/>
    <w:rsid w:val="00CC45AD"/>
    <w:rsid w:val="00CC4621"/>
    <w:rsid w:val="00CC4767"/>
    <w:rsid w:val="00CC47A0"/>
    <w:rsid w:val="00CC4B34"/>
    <w:rsid w:val="00CC4CBB"/>
    <w:rsid w:val="00CC4D3B"/>
    <w:rsid w:val="00CC4D6E"/>
    <w:rsid w:val="00CC521D"/>
    <w:rsid w:val="00CC5236"/>
    <w:rsid w:val="00CC5A44"/>
    <w:rsid w:val="00CC5A6A"/>
    <w:rsid w:val="00CC5F00"/>
    <w:rsid w:val="00CC6080"/>
    <w:rsid w:val="00CC6425"/>
    <w:rsid w:val="00CC64F7"/>
    <w:rsid w:val="00CC7C47"/>
    <w:rsid w:val="00CC7EBC"/>
    <w:rsid w:val="00CD0124"/>
    <w:rsid w:val="00CD03E5"/>
    <w:rsid w:val="00CD17E0"/>
    <w:rsid w:val="00CD1881"/>
    <w:rsid w:val="00CD1A7B"/>
    <w:rsid w:val="00CD1C58"/>
    <w:rsid w:val="00CD25D4"/>
    <w:rsid w:val="00CD283E"/>
    <w:rsid w:val="00CD28E1"/>
    <w:rsid w:val="00CD2BD9"/>
    <w:rsid w:val="00CD2FD2"/>
    <w:rsid w:val="00CD3039"/>
    <w:rsid w:val="00CD313E"/>
    <w:rsid w:val="00CD356A"/>
    <w:rsid w:val="00CD3592"/>
    <w:rsid w:val="00CD35BD"/>
    <w:rsid w:val="00CD3CAB"/>
    <w:rsid w:val="00CD3FF2"/>
    <w:rsid w:val="00CD408D"/>
    <w:rsid w:val="00CD4355"/>
    <w:rsid w:val="00CD444C"/>
    <w:rsid w:val="00CD47EF"/>
    <w:rsid w:val="00CD48A9"/>
    <w:rsid w:val="00CD4D59"/>
    <w:rsid w:val="00CD5011"/>
    <w:rsid w:val="00CD515C"/>
    <w:rsid w:val="00CD52E8"/>
    <w:rsid w:val="00CD5392"/>
    <w:rsid w:val="00CD5548"/>
    <w:rsid w:val="00CD5703"/>
    <w:rsid w:val="00CD597F"/>
    <w:rsid w:val="00CD5CED"/>
    <w:rsid w:val="00CD60C9"/>
    <w:rsid w:val="00CD6290"/>
    <w:rsid w:val="00CD6451"/>
    <w:rsid w:val="00CD655D"/>
    <w:rsid w:val="00CD65BD"/>
    <w:rsid w:val="00CD6620"/>
    <w:rsid w:val="00CD6B54"/>
    <w:rsid w:val="00CD6E8E"/>
    <w:rsid w:val="00CD6FF3"/>
    <w:rsid w:val="00CD7343"/>
    <w:rsid w:val="00CD7400"/>
    <w:rsid w:val="00CD7879"/>
    <w:rsid w:val="00CD79C7"/>
    <w:rsid w:val="00CE0151"/>
    <w:rsid w:val="00CE02F7"/>
    <w:rsid w:val="00CE03E7"/>
    <w:rsid w:val="00CE07AE"/>
    <w:rsid w:val="00CE09AE"/>
    <w:rsid w:val="00CE0BE2"/>
    <w:rsid w:val="00CE0DBE"/>
    <w:rsid w:val="00CE0E6A"/>
    <w:rsid w:val="00CE1281"/>
    <w:rsid w:val="00CE1492"/>
    <w:rsid w:val="00CE2529"/>
    <w:rsid w:val="00CE2689"/>
    <w:rsid w:val="00CE27D8"/>
    <w:rsid w:val="00CE2B71"/>
    <w:rsid w:val="00CE3CED"/>
    <w:rsid w:val="00CE4162"/>
    <w:rsid w:val="00CE4236"/>
    <w:rsid w:val="00CE48A4"/>
    <w:rsid w:val="00CE48C4"/>
    <w:rsid w:val="00CE4C87"/>
    <w:rsid w:val="00CE4E5E"/>
    <w:rsid w:val="00CE586D"/>
    <w:rsid w:val="00CE5973"/>
    <w:rsid w:val="00CE5CD2"/>
    <w:rsid w:val="00CE5D9A"/>
    <w:rsid w:val="00CE5EAB"/>
    <w:rsid w:val="00CE798B"/>
    <w:rsid w:val="00CE7B79"/>
    <w:rsid w:val="00CE7C4B"/>
    <w:rsid w:val="00CE7D55"/>
    <w:rsid w:val="00CF004D"/>
    <w:rsid w:val="00CF064F"/>
    <w:rsid w:val="00CF0AF5"/>
    <w:rsid w:val="00CF0B07"/>
    <w:rsid w:val="00CF0C15"/>
    <w:rsid w:val="00CF10A1"/>
    <w:rsid w:val="00CF10BC"/>
    <w:rsid w:val="00CF117A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5BC"/>
    <w:rsid w:val="00CF396E"/>
    <w:rsid w:val="00CF3EF1"/>
    <w:rsid w:val="00CF3F23"/>
    <w:rsid w:val="00CF4480"/>
    <w:rsid w:val="00CF44A1"/>
    <w:rsid w:val="00CF49B6"/>
    <w:rsid w:val="00CF4E44"/>
    <w:rsid w:val="00CF5477"/>
    <w:rsid w:val="00CF56BB"/>
    <w:rsid w:val="00CF5A19"/>
    <w:rsid w:val="00CF5D0E"/>
    <w:rsid w:val="00CF6029"/>
    <w:rsid w:val="00CF61FE"/>
    <w:rsid w:val="00CF63FB"/>
    <w:rsid w:val="00CF6C1A"/>
    <w:rsid w:val="00CF6CFB"/>
    <w:rsid w:val="00CF6EE0"/>
    <w:rsid w:val="00CF71F4"/>
    <w:rsid w:val="00CF73DB"/>
    <w:rsid w:val="00CF7498"/>
    <w:rsid w:val="00CF7566"/>
    <w:rsid w:val="00CF758A"/>
    <w:rsid w:val="00CF7882"/>
    <w:rsid w:val="00CF791B"/>
    <w:rsid w:val="00CF797E"/>
    <w:rsid w:val="00CF7AF9"/>
    <w:rsid w:val="00CF7FDA"/>
    <w:rsid w:val="00D001A4"/>
    <w:rsid w:val="00D002E5"/>
    <w:rsid w:val="00D0035D"/>
    <w:rsid w:val="00D00F7C"/>
    <w:rsid w:val="00D01256"/>
    <w:rsid w:val="00D015CE"/>
    <w:rsid w:val="00D02362"/>
    <w:rsid w:val="00D0277B"/>
    <w:rsid w:val="00D028C6"/>
    <w:rsid w:val="00D029FD"/>
    <w:rsid w:val="00D02B1C"/>
    <w:rsid w:val="00D03061"/>
    <w:rsid w:val="00D03891"/>
    <w:rsid w:val="00D039CD"/>
    <w:rsid w:val="00D03DC5"/>
    <w:rsid w:val="00D03E14"/>
    <w:rsid w:val="00D04106"/>
    <w:rsid w:val="00D04812"/>
    <w:rsid w:val="00D04BE5"/>
    <w:rsid w:val="00D04C13"/>
    <w:rsid w:val="00D04C77"/>
    <w:rsid w:val="00D04FC0"/>
    <w:rsid w:val="00D0519D"/>
    <w:rsid w:val="00D052C7"/>
    <w:rsid w:val="00D05619"/>
    <w:rsid w:val="00D05A90"/>
    <w:rsid w:val="00D05B4A"/>
    <w:rsid w:val="00D05D2E"/>
    <w:rsid w:val="00D0677C"/>
    <w:rsid w:val="00D067EF"/>
    <w:rsid w:val="00D068A8"/>
    <w:rsid w:val="00D06916"/>
    <w:rsid w:val="00D06A75"/>
    <w:rsid w:val="00D06A93"/>
    <w:rsid w:val="00D06ACD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7BF"/>
    <w:rsid w:val="00D11801"/>
    <w:rsid w:val="00D11841"/>
    <w:rsid w:val="00D11A98"/>
    <w:rsid w:val="00D11E37"/>
    <w:rsid w:val="00D11F4A"/>
    <w:rsid w:val="00D1211B"/>
    <w:rsid w:val="00D12203"/>
    <w:rsid w:val="00D12261"/>
    <w:rsid w:val="00D12670"/>
    <w:rsid w:val="00D12AAD"/>
    <w:rsid w:val="00D12C31"/>
    <w:rsid w:val="00D13144"/>
    <w:rsid w:val="00D133B7"/>
    <w:rsid w:val="00D13581"/>
    <w:rsid w:val="00D13A07"/>
    <w:rsid w:val="00D13A0D"/>
    <w:rsid w:val="00D141B7"/>
    <w:rsid w:val="00D14C6D"/>
    <w:rsid w:val="00D14CB8"/>
    <w:rsid w:val="00D14FC6"/>
    <w:rsid w:val="00D1506D"/>
    <w:rsid w:val="00D15188"/>
    <w:rsid w:val="00D15B40"/>
    <w:rsid w:val="00D15C46"/>
    <w:rsid w:val="00D161BD"/>
    <w:rsid w:val="00D1667D"/>
    <w:rsid w:val="00D1685E"/>
    <w:rsid w:val="00D168F7"/>
    <w:rsid w:val="00D1694E"/>
    <w:rsid w:val="00D16AE7"/>
    <w:rsid w:val="00D178D5"/>
    <w:rsid w:val="00D17902"/>
    <w:rsid w:val="00D17D15"/>
    <w:rsid w:val="00D17D74"/>
    <w:rsid w:val="00D17ED1"/>
    <w:rsid w:val="00D20299"/>
    <w:rsid w:val="00D202BB"/>
    <w:rsid w:val="00D20680"/>
    <w:rsid w:val="00D20800"/>
    <w:rsid w:val="00D20BC1"/>
    <w:rsid w:val="00D21124"/>
    <w:rsid w:val="00D211E7"/>
    <w:rsid w:val="00D21332"/>
    <w:rsid w:val="00D213C9"/>
    <w:rsid w:val="00D21BF3"/>
    <w:rsid w:val="00D21FEB"/>
    <w:rsid w:val="00D22AA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575"/>
    <w:rsid w:val="00D259A2"/>
    <w:rsid w:val="00D259B4"/>
    <w:rsid w:val="00D25D6F"/>
    <w:rsid w:val="00D2611B"/>
    <w:rsid w:val="00D26811"/>
    <w:rsid w:val="00D2681A"/>
    <w:rsid w:val="00D2698E"/>
    <w:rsid w:val="00D26F01"/>
    <w:rsid w:val="00D2752F"/>
    <w:rsid w:val="00D275D9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2328"/>
    <w:rsid w:val="00D32765"/>
    <w:rsid w:val="00D3297B"/>
    <w:rsid w:val="00D32FF8"/>
    <w:rsid w:val="00D3315D"/>
    <w:rsid w:val="00D3335A"/>
    <w:rsid w:val="00D33ED0"/>
    <w:rsid w:val="00D33F4A"/>
    <w:rsid w:val="00D34043"/>
    <w:rsid w:val="00D34069"/>
    <w:rsid w:val="00D34408"/>
    <w:rsid w:val="00D34603"/>
    <w:rsid w:val="00D346EB"/>
    <w:rsid w:val="00D3486D"/>
    <w:rsid w:val="00D349C2"/>
    <w:rsid w:val="00D34C53"/>
    <w:rsid w:val="00D34CB8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40013"/>
    <w:rsid w:val="00D403FC"/>
    <w:rsid w:val="00D40887"/>
    <w:rsid w:val="00D409D6"/>
    <w:rsid w:val="00D40A37"/>
    <w:rsid w:val="00D40E67"/>
    <w:rsid w:val="00D4106F"/>
    <w:rsid w:val="00D41167"/>
    <w:rsid w:val="00D41689"/>
    <w:rsid w:val="00D41766"/>
    <w:rsid w:val="00D41B4A"/>
    <w:rsid w:val="00D420A7"/>
    <w:rsid w:val="00D42450"/>
    <w:rsid w:val="00D424B4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253"/>
    <w:rsid w:val="00D44622"/>
    <w:rsid w:val="00D44964"/>
    <w:rsid w:val="00D44B0F"/>
    <w:rsid w:val="00D44C1C"/>
    <w:rsid w:val="00D44C8D"/>
    <w:rsid w:val="00D44D76"/>
    <w:rsid w:val="00D44E5C"/>
    <w:rsid w:val="00D44F9E"/>
    <w:rsid w:val="00D456F0"/>
    <w:rsid w:val="00D45FFD"/>
    <w:rsid w:val="00D460C8"/>
    <w:rsid w:val="00D4629F"/>
    <w:rsid w:val="00D463E6"/>
    <w:rsid w:val="00D46D73"/>
    <w:rsid w:val="00D46E7B"/>
    <w:rsid w:val="00D470B4"/>
    <w:rsid w:val="00D47518"/>
    <w:rsid w:val="00D47709"/>
    <w:rsid w:val="00D47979"/>
    <w:rsid w:val="00D47E36"/>
    <w:rsid w:val="00D50A02"/>
    <w:rsid w:val="00D50B51"/>
    <w:rsid w:val="00D50E9B"/>
    <w:rsid w:val="00D51123"/>
    <w:rsid w:val="00D51214"/>
    <w:rsid w:val="00D5157C"/>
    <w:rsid w:val="00D51B8A"/>
    <w:rsid w:val="00D51E0B"/>
    <w:rsid w:val="00D5213E"/>
    <w:rsid w:val="00D52361"/>
    <w:rsid w:val="00D5289E"/>
    <w:rsid w:val="00D528E6"/>
    <w:rsid w:val="00D52A41"/>
    <w:rsid w:val="00D53288"/>
    <w:rsid w:val="00D5398A"/>
    <w:rsid w:val="00D53B7C"/>
    <w:rsid w:val="00D542B3"/>
    <w:rsid w:val="00D556F8"/>
    <w:rsid w:val="00D55905"/>
    <w:rsid w:val="00D5591D"/>
    <w:rsid w:val="00D55FBE"/>
    <w:rsid w:val="00D5614E"/>
    <w:rsid w:val="00D56268"/>
    <w:rsid w:val="00D562CC"/>
    <w:rsid w:val="00D563F5"/>
    <w:rsid w:val="00D56995"/>
    <w:rsid w:val="00D56B02"/>
    <w:rsid w:val="00D56D3A"/>
    <w:rsid w:val="00D56E32"/>
    <w:rsid w:val="00D57505"/>
    <w:rsid w:val="00D576DE"/>
    <w:rsid w:val="00D57810"/>
    <w:rsid w:val="00D57A5C"/>
    <w:rsid w:val="00D57F45"/>
    <w:rsid w:val="00D60019"/>
    <w:rsid w:val="00D6012F"/>
    <w:rsid w:val="00D6028D"/>
    <w:rsid w:val="00D6053F"/>
    <w:rsid w:val="00D60884"/>
    <w:rsid w:val="00D60980"/>
    <w:rsid w:val="00D60BEF"/>
    <w:rsid w:val="00D60F8D"/>
    <w:rsid w:val="00D61351"/>
    <w:rsid w:val="00D61411"/>
    <w:rsid w:val="00D614C1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237"/>
    <w:rsid w:val="00D64C2D"/>
    <w:rsid w:val="00D65433"/>
    <w:rsid w:val="00D65A8F"/>
    <w:rsid w:val="00D65AB0"/>
    <w:rsid w:val="00D65ACA"/>
    <w:rsid w:val="00D66434"/>
    <w:rsid w:val="00D665FA"/>
    <w:rsid w:val="00D667B7"/>
    <w:rsid w:val="00D667EE"/>
    <w:rsid w:val="00D67518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5C8"/>
    <w:rsid w:val="00D71E2B"/>
    <w:rsid w:val="00D71EC0"/>
    <w:rsid w:val="00D71FD1"/>
    <w:rsid w:val="00D7277D"/>
    <w:rsid w:val="00D72B5F"/>
    <w:rsid w:val="00D73740"/>
    <w:rsid w:val="00D73A5A"/>
    <w:rsid w:val="00D73B64"/>
    <w:rsid w:val="00D73EBE"/>
    <w:rsid w:val="00D740C6"/>
    <w:rsid w:val="00D7412D"/>
    <w:rsid w:val="00D74798"/>
    <w:rsid w:val="00D74A5D"/>
    <w:rsid w:val="00D74C0F"/>
    <w:rsid w:val="00D75024"/>
    <w:rsid w:val="00D75105"/>
    <w:rsid w:val="00D75114"/>
    <w:rsid w:val="00D75163"/>
    <w:rsid w:val="00D755C5"/>
    <w:rsid w:val="00D75CBE"/>
    <w:rsid w:val="00D75D79"/>
    <w:rsid w:val="00D75EFE"/>
    <w:rsid w:val="00D760F7"/>
    <w:rsid w:val="00D76193"/>
    <w:rsid w:val="00D7653A"/>
    <w:rsid w:val="00D76546"/>
    <w:rsid w:val="00D76CA2"/>
    <w:rsid w:val="00D76CF8"/>
    <w:rsid w:val="00D7722F"/>
    <w:rsid w:val="00D77291"/>
    <w:rsid w:val="00D77B5D"/>
    <w:rsid w:val="00D77CA1"/>
    <w:rsid w:val="00D77F69"/>
    <w:rsid w:val="00D80096"/>
    <w:rsid w:val="00D817F9"/>
    <w:rsid w:val="00D81C9F"/>
    <w:rsid w:val="00D81E2F"/>
    <w:rsid w:val="00D82452"/>
    <w:rsid w:val="00D8283E"/>
    <w:rsid w:val="00D82842"/>
    <w:rsid w:val="00D82A0A"/>
    <w:rsid w:val="00D82ACA"/>
    <w:rsid w:val="00D82AD4"/>
    <w:rsid w:val="00D82D0E"/>
    <w:rsid w:val="00D82D61"/>
    <w:rsid w:val="00D8315A"/>
    <w:rsid w:val="00D83589"/>
    <w:rsid w:val="00D838B1"/>
    <w:rsid w:val="00D83B21"/>
    <w:rsid w:val="00D83C53"/>
    <w:rsid w:val="00D83CAD"/>
    <w:rsid w:val="00D8431D"/>
    <w:rsid w:val="00D84D90"/>
    <w:rsid w:val="00D85071"/>
    <w:rsid w:val="00D85171"/>
    <w:rsid w:val="00D852BE"/>
    <w:rsid w:val="00D85AB5"/>
    <w:rsid w:val="00D861BD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CB"/>
    <w:rsid w:val="00D90AEB"/>
    <w:rsid w:val="00D90BB1"/>
    <w:rsid w:val="00D90E54"/>
    <w:rsid w:val="00D90FC6"/>
    <w:rsid w:val="00D91124"/>
    <w:rsid w:val="00D91405"/>
    <w:rsid w:val="00D91532"/>
    <w:rsid w:val="00D91730"/>
    <w:rsid w:val="00D91778"/>
    <w:rsid w:val="00D918F5"/>
    <w:rsid w:val="00D91E43"/>
    <w:rsid w:val="00D922BC"/>
    <w:rsid w:val="00D92532"/>
    <w:rsid w:val="00D92879"/>
    <w:rsid w:val="00D9299C"/>
    <w:rsid w:val="00D92A4D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A1"/>
    <w:rsid w:val="00D974B4"/>
    <w:rsid w:val="00D97F0D"/>
    <w:rsid w:val="00DA012C"/>
    <w:rsid w:val="00DA03E1"/>
    <w:rsid w:val="00DA0482"/>
    <w:rsid w:val="00DA0536"/>
    <w:rsid w:val="00DA07ED"/>
    <w:rsid w:val="00DA0AED"/>
    <w:rsid w:val="00DA0C55"/>
    <w:rsid w:val="00DA0FFA"/>
    <w:rsid w:val="00DA127B"/>
    <w:rsid w:val="00DA12D1"/>
    <w:rsid w:val="00DA1B83"/>
    <w:rsid w:val="00DA23F7"/>
    <w:rsid w:val="00DA2471"/>
    <w:rsid w:val="00DA251B"/>
    <w:rsid w:val="00DA2621"/>
    <w:rsid w:val="00DA2638"/>
    <w:rsid w:val="00DA2736"/>
    <w:rsid w:val="00DA2C9A"/>
    <w:rsid w:val="00DA3206"/>
    <w:rsid w:val="00DA342D"/>
    <w:rsid w:val="00DA39DF"/>
    <w:rsid w:val="00DA44C7"/>
    <w:rsid w:val="00DA45AE"/>
    <w:rsid w:val="00DA48DD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406"/>
    <w:rsid w:val="00DA57C2"/>
    <w:rsid w:val="00DA5F14"/>
    <w:rsid w:val="00DA5F9A"/>
    <w:rsid w:val="00DA6279"/>
    <w:rsid w:val="00DA6B15"/>
    <w:rsid w:val="00DA6C3C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3FA"/>
    <w:rsid w:val="00DB150F"/>
    <w:rsid w:val="00DB1BDA"/>
    <w:rsid w:val="00DB1DF3"/>
    <w:rsid w:val="00DB2181"/>
    <w:rsid w:val="00DB268C"/>
    <w:rsid w:val="00DB2CBE"/>
    <w:rsid w:val="00DB2F42"/>
    <w:rsid w:val="00DB3464"/>
    <w:rsid w:val="00DB3C15"/>
    <w:rsid w:val="00DB3C20"/>
    <w:rsid w:val="00DB446A"/>
    <w:rsid w:val="00DB4489"/>
    <w:rsid w:val="00DB45B2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A7C"/>
    <w:rsid w:val="00DB5B86"/>
    <w:rsid w:val="00DB5C7B"/>
    <w:rsid w:val="00DB5EA6"/>
    <w:rsid w:val="00DB5F0E"/>
    <w:rsid w:val="00DB6E2C"/>
    <w:rsid w:val="00DB71E0"/>
    <w:rsid w:val="00DB722A"/>
    <w:rsid w:val="00DB7768"/>
    <w:rsid w:val="00DB7885"/>
    <w:rsid w:val="00DB7A14"/>
    <w:rsid w:val="00DB7E6C"/>
    <w:rsid w:val="00DB7F24"/>
    <w:rsid w:val="00DC007C"/>
    <w:rsid w:val="00DC00B8"/>
    <w:rsid w:val="00DC00C9"/>
    <w:rsid w:val="00DC027B"/>
    <w:rsid w:val="00DC04C3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A12"/>
    <w:rsid w:val="00DC3CD4"/>
    <w:rsid w:val="00DC3CFB"/>
    <w:rsid w:val="00DC411A"/>
    <w:rsid w:val="00DC4134"/>
    <w:rsid w:val="00DC437D"/>
    <w:rsid w:val="00DC46BF"/>
    <w:rsid w:val="00DC4766"/>
    <w:rsid w:val="00DC488F"/>
    <w:rsid w:val="00DC48C2"/>
    <w:rsid w:val="00DC4D71"/>
    <w:rsid w:val="00DC4F09"/>
    <w:rsid w:val="00DC53A5"/>
    <w:rsid w:val="00DC57CF"/>
    <w:rsid w:val="00DC5B34"/>
    <w:rsid w:val="00DC5C9E"/>
    <w:rsid w:val="00DC5D66"/>
    <w:rsid w:val="00DC6A64"/>
    <w:rsid w:val="00DC6E67"/>
    <w:rsid w:val="00DC7309"/>
    <w:rsid w:val="00DC7374"/>
    <w:rsid w:val="00DC745D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87E"/>
    <w:rsid w:val="00DD1C04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FC2"/>
    <w:rsid w:val="00DD5CD2"/>
    <w:rsid w:val="00DD5EE6"/>
    <w:rsid w:val="00DD6046"/>
    <w:rsid w:val="00DD6053"/>
    <w:rsid w:val="00DD6166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595"/>
    <w:rsid w:val="00DE36C8"/>
    <w:rsid w:val="00DE377B"/>
    <w:rsid w:val="00DE399F"/>
    <w:rsid w:val="00DE3CD7"/>
    <w:rsid w:val="00DE3EE4"/>
    <w:rsid w:val="00DE4008"/>
    <w:rsid w:val="00DE40F3"/>
    <w:rsid w:val="00DE423F"/>
    <w:rsid w:val="00DE4B27"/>
    <w:rsid w:val="00DE4F25"/>
    <w:rsid w:val="00DE51B6"/>
    <w:rsid w:val="00DE51E4"/>
    <w:rsid w:val="00DE5222"/>
    <w:rsid w:val="00DE5345"/>
    <w:rsid w:val="00DE5493"/>
    <w:rsid w:val="00DE5792"/>
    <w:rsid w:val="00DE642D"/>
    <w:rsid w:val="00DE6454"/>
    <w:rsid w:val="00DE6653"/>
    <w:rsid w:val="00DE6EFF"/>
    <w:rsid w:val="00DE7B37"/>
    <w:rsid w:val="00DE7FE2"/>
    <w:rsid w:val="00DF0457"/>
    <w:rsid w:val="00DF133F"/>
    <w:rsid w:val="00DF1988"/>
    <w:rsid w:val="00DF1C2F"/>
    <w:rsid w:val="00DF1F60"/>
    <w:rsid w:val="00DF1F92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5A46"/>
    <w:rsid w:val="00DF6210"/>
    <w:rsid w:val="00DF632B"/>
    <w:rsid w:val="00DF642C"/>
    <w:rsid w:val="00DF662A"/>
    <w:rsid w:val="00DF6641"/>
    <w:rsid w:val="00DF6B30"/>
    <w:rsid w:val="00DF6CCB"/>
    <w:rsid w:val="00DF6E65"/>
    <w:rsid w:val="00DF700F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DF7EE4"/>
    <w:rsid w:val="00E0012B"/>
    <w:rsid w:val="00E00398"/>
    <w:rsid w:val="00E00549"/>
    <w:rsid w:val="00E00F4B"/>
    <w:rsid w:val="00E0150B"/>
    <w:rsid w:val="00E01988"/>
    <w:rsid w:val="00E02CE1"/>
    <w:rsid w:val="00E02DEF"/>
    <w:rsid w:val="00E030E8"/>
    <w:rsid w:val="00E03549"/>
    <w:rsid w:val="00E037FA"/>
    <w:rsid w:val="00E0380D"/>
    <w:rsid w:val="00E038B4"/>
    <w:rsid w:val="00E0392B"/>
    <w:rsid w:val="00E03E2B"/>
    <w:rsid w:val="00E0400E"/>
    <w:rsid w:val="00E041F2"/>
    <w:rsid w:val="00E0448D"/>
    <w:rsid w:val="00E0490D"/>
    <w:rsid w:val="00E04AF9"/>
    <w:rsid w:val="00E04DFC"/>
    <w:rsid w:val="00E04E6A"/>
    <w:rsid w:val="00E04FA0"/>
    <w:rsid w:val="00E05B01"/>
    <w:rsid w:val="00E06151"/>
    <w:rsid w:val="00E06188"/>
    <w:rsid w:val="00E06269"/>
    <w:rsid w:val="00E06492"/>
    <w:rsid w:val="00E06625"/>
    <w:rsid w:val="00E06DE1"/>
    <w:rsid w:val="00E06F00"/>
    <w:rsid w:val="00E07118"/>
    <w:rsid w:val="00E07273"/>
    <w:rsid w:val="00E074A7"/>
    <w:rsid w:val="00E07511"/>
    <w:rsid w:val="00E07702"/>
    <w:rsid w:val="00E10049"/>
    <w:rsid w:val="00E1072D"/>
    <w:rsid w:val="00E10A77"/>
    <w:rsid w:val="00E10AD2"/>
    <w:rsid w:val="00E10D5D"/>
    <w:rsid w:val="00E10DAC"/>
    <w:rsid w:val="00E11099"/>
    <w:rsid w:val="00E11222"/>
    <w:rsid w:val="00E11285"/>
    <w:rsid w:val="00E11645"/>
    <w:rsid w:val="00E121E0"/>
    <w:rsid w:val="00E124B0"/>
    <w:rsid w:val="00E12721"/>
    <w:rsid w:val="00E12A4B"/>
    <w:rsid w:val="00E13027"/>
    <w:rsid w:val="00E13555"/>
    <w:rsid w:val="00E135D3"/>
    <w:rsid w:val="00E1380A"/>
    <w:rsid w:val="00E13BA2"/>
    <w:rsid w:val="00E14634"/>
    <w:rsid w:val="00E14813"/>
    <w:rsid w:val="00E15A17"/>
    <w:rsid w:val="00E15DB7"/>
    <w:rsid w:val="00E16464"/>
    <w:rsid w:val="00E16723"/>
    <w:rsid w:val="00E16798"/>
    <w:rsid w:val="00E16ACF"/>
    <w:rsid w:val="00E16B29"/>
    <w:rsid w:val="00E16B6A"/>
    <w:rsid w:val="00E16D30"/>
    <w:rsid w:val="00E16F84"/>
    <w:rsid w:val="00E175A2"/>
    <w:rsid w:val="00E177D8"/>
    <w:rsid w:val="00E17814"/>
    <w:rsid w:val="00E178DA"/>
    <w:rsid w:val="00E20064"/>
    <w:rsid w:val="00E201D8"/>
    <w:rsid w:val="00E202FF"/>
    <w:rsid w:val="00E20397"/>
    <w:rsid w:val="00E207C6"/>
    <w:rsid w:val="00E208F0"/>
    <w:rsid w:val="00E21087"/>
    <w:rsid w:val="00E21457"/>
    <w:rsid w:val="00E214B0"/>
    <w:rsid w:val="00E21507"/>
    <w:rsid w:val="00E21829"/>
    <w:rsid w:val="00E21C6F"/>
    <w:rsid w:val="00E222A5"/>
    <w:rsid w:val="00E22769"/>
    <w:rsid w:val="00E22AC6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D6E"/>
    <w:rsid w:val="00E24DB4"/>
    <w:rsid w:val="00E252C0"/>
    <w:rsid w:val="00E255C7"/>
    <w:rsid w:val="00E256E4"/>
    <w:rsid w:val="00E257F6"/>
    <w:rsid w:val="00E263BB"/>
    <w:rsid w:val="00E266DC"/>
    <w:rsid w:val="00E267CE"/>
    <w:rsid w:val="00E26845"/>
    <w:rsid w:val="00E2694A"/>
    <w:rsid w:val="00E26D00"/>
    <w:rsid w:val="00E26E88"/>
    <w:rsid w:val="00E27870"/>
    <w:rsid w:val="00E300EC"/>
    <w:rsid w:val="00E3019E"/>
    <w:rsid w:val="00E30E8E"/>
    <w:rsid w:val="00E313A7"/>
    <w:rsid w:val="00E315D2"/>
    <w:rsid w:val="00E31CEC"/>
    <w:rsid w:val="00E31DDD"/>
    <w:rsid w:val="00E31FB0"/>
    <w:rsid w:val="00E322AB"/>
    <w:rsid w:val="00E32407"/>
    <w:rsid w:val="00E32C9A"/>
    <w:rsid w:val="00E32DE3"/>
    <w:rsid w:val="00E33301"/>
    <w:rsid w:val="00E333A2"/>
    <w:rsid w:val="00E3353D"/>
    <w:rsid w:val="00E33AE2"/>
    <w:rsid w:val="00E33EC1"/>
    <w:rsid w:val="00E33F13"/>
    <w:rsid w:val="00E34678"/>
    <w:rsid w:val="00E346A2"/>
    <w:rsid w:val="00E34B5B"/>
    <w:rsid w:val="00E34F07"/>
    <w:rsid w:val="00E35851"/>
    <w:rsid w:val="00E35874"/>
    <w:rsid w:val="00E35B01"/>
    <w:rsid w:val="00E3602C"/>
    <w:rsid w:val="00E363AC"/>
    <w:rsid w:val="00E36774"/>
    <w:rsid w:val="00E36DE3"/>
    <w:rsid w:val="00E36EC5"/>
    <w:rsid w:val="00E37A6B"/>
    <w:rsid w:val="00E37A6F"/>
    <w:rsid w:val="00E37A92"/>
    <w:rsid w:val="00E4036E"/>
    <w:rsid w:val="00E40432"/>
    <w:rsid w:val="00E404B1"/>
    <w:rsid w:val="00E40ABB"/>
    <w:rsid w:val="00E413E8"/>
    <w:rsid w:val="00E41518"/>
    <w:rsid w:val="00E41DA0"/>
    <w:rsid w:val="00E421F3"/>
    <w:rsid w:val="00E42205"/>
    <w:rsid w:val="00E423CF"/>
    <w:rsid w:val="00E424CE"/>
    <w:rsid w:val="00E424F9"/>
    <w:rsid w:val="00E42811"/>
    <w:rsid w:val="00E42A4A"/>
    <w:rsid w:val="00E42B4F"/>
    <w:rsid w:val="00E43359"/>
    <w:rsid w:val="00E43398"/>
    <w:rsid w:val="00E43453"/>
    <w:rsid w:val="00E434A5"/>
    <w:rsid w:val="00E43510"/>
    <w:rsid w:val="00E43756"/>
    <w:rsid w:val="00E43841"/>
    <w:rsid w:val="00E43F64"/>
    <w:rsid w:val="00E4435B"/>
    <w:rsid w:val="00E4454A"/>
    <w:rsid w:val="00E44E13"/>
    <w:rsid w:val="00E4509A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741D"/>
    <w:rsid w:val="00E47461"/>
    <w:rsid w:val="00E474CA"/>
    <w:rsid w:val="00E4756E"/>
    <w:rsid w:val="00E479D7"/>
    <w:rsid w:val="00E47D7E"/>
    <w:rsid w:val="00E47E3A"/>
    <w:rsid w:val="00E47FAA"/>
    <w:rsid w:val="00E50422"/>
    <w:rsid w:val="00E50B4D"/>
    <w:rsid w:val="00E50E0E"/>
    <w:rsid w:val="00E50E12"/>
    <w:rsid w:val="00E51841"/>
    <w:rsid w:val="00E51F14"/>
    <w:rsid w:val="00E52269"/>
    <w:rsid w:val="00E52914"/>
    <w:rsid w:val="00E52B2F"/>
    <w:rsid w:val="00E52CCB"/>
    <w:rsid w:val="00E52ECE"/>
    <w:rsid w:val="00E534EC"/>
    <w:rsid w:val="00E537AC"/>
    <w:rsid w:val="00E53E0A"/>
    <w:rsid w:val="00E53F31"/>
    <w:rsid w:val="00E54197"/>
    <w:rsid w:val="00E541B3"/>
    <w:rsid w:val="00E5426E"/>
    <w:rsid w:val="00E544C1"/>
    <w:rsid w:val="00E5477C"/>
    <w:rsid w:val="00E54791"/>
    <w:rsid w:val="00E54D3B"/>
    <w:rsid w:val="00E55053"/>
    <w:rsid w:val="00E553FD"/>
    <w:rsid w:val="00E55EA2"/>
    <w:rsid w:val="00E565A8"/>
    <w:rsid w:val="00E568A5"/>
    <w:rsid w:val="00E569D6"/>
    <w:rsid w:val="00E56DE6"/>
    <w:rsid w:val="00E572A5"/>
    <w:rsid w:val="00E573DB"/>
    <w:rsid w:val="00E57F52"/>
    <w:rsid w:val="00E601EC"/>
    <w:rsid w:val="00E60237"/>
    <w:rsid w:val="00E605E3"/>
    <w:rsid w:val="00E6098D"/>
    <w:rsid w:val="00E60AB2"/>
    <w:rsid w:val="00E60C74"/>
    <w:rsid w:val="00E60FC2"/>
    <w:rsid w:val="00E61597"/>
    <w:rsid w:val="00E616CB"/>
    <w:rsid w:val="00E61913"/>
    <w:rsid w:val="00E6196E"/>
    <w:rsid w:val="00E6204D"/>
    <w:rsid w:val="00E62243"/>
    <w:rsid w:val="00E62BE9"/>
    <w:rsid w:val="00E63854"/>
    <w:rsid w:val="00E63971"/>
    <w:rsid w:val="00E64515"/>
    <w:rsid w:val="00E646EA"/>
    <w:rsid w:val="00E6473F"/>
    <w:rsid w:val="00E648E6"/>
    <w:rsid w:val="00E6492E"/>
    <w:rsid w:val="00E64F6E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608"/>
    <w:rsid w:val="00E71859"/>
    <w:rsid w:val="00E71ADC"/>
    <w:rsid w:val="00E71B82"/>
    <w:rsid w:val="00E72024"/>
    <w:rsid w:val="00E72264"/>
    <w:rsid w:val="00E7227F"/>
    <w:rsid w:val="00E72ACC"/>
    <w:rsid w:val="00E72EFE"/>
    <w:rsid w:val="00E73010"/>
    <w:rsid w:val="00E73012"/>
    <w:rsid w:val="00E73222"/>
    <w:rsid w:val="00E732BA"/>
    <w:rsid w:val="00E73579"/>
    <w:rsid w:val="00E7394D"/>
    <w:rsid w:val="00E73BF1"/>
    <w:rsid w:val="00E7469E"/>
    <w:rsid w:val="00E74B15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B2D"/>
    <w:rsid w:val="00E7659B"/>
    <w:rsid w:val="00E766D9"/>
    <w:rsid w:val="00E76832"/>
    <w:rsid w:val="00E7697C"/>
    <w:rsid w:val="00E7710D"/>
    <w:rsid w:val="00E775C3"/>
    <w:rsid w:val="00E7798F"/>
    <w:rsid w:val="00E77C82"/>
    <w:rsid w:val="00E77C9C"/>
    <w:rsid w:val="00E77E2E"/>
    <w:rsid w:val="00E77E39"/>
    <w:rsid w:val="00E8017D"/>
    <w:rsid w:val="00E80415"/>
    <w:rsid w:val="00E8045E"/>
    <w:rsid w:val="00E8049A"/>
    <w:rsid w:val="00E80781"/>
    <w:rsid w:val="00E80E7F"/>
    <w:rsid w:val="00E814A1"/>
    <w:rsid w:val="00E81689"/>
    <w:rsid w:val="00E819F9"/>
    <w:rsid w:val="00E81E1A"/>
    <w:rsid w:val="00E81ECD"/>
    <w:rsid w:val="00E82349"/>
    <w:rsid w:val="00E82AA0"/>
    <w:rsid w:val="00E831E4"/>
    <w:rsid w:val="00E8340A"/>
    <w:rsid w:val="00E83A85"/>
    <w:rsid w:val="00E83CA2"/>
    <w:rsid w:val="00E84594"/>
    <w:rsid w:val="00E8470F"/>
    <w:rsid w:val="00E849BA"/>
    <w:rsid w:val="00E84B2E"/>
    <w:rsid w:val="00E84E03"/>
    <w:rsid w:val="00E857DC"/>
    <w:rsid w:val="00E85D43"/>
    <w:rsid w:val="00E85EA0"/>
    <w:rsid w:val="00E85FBC"/>
    <w:rsid w:val="00E86040"/>
    <w:rsid w:val="00E86492"/>
    <w:rsid w:val="00E86697"/>
    <w:rsid w:val="00E8714B"/>
    <w:rsid w:val="00E87173"/>
    <w:rsid w:val="00E871AC"/>
    <w:rsid w:val="00E879F3"/>
    <w:rsid w:val="00E87BFF"/>
    <w:rsid w:val="00E905DF"/>
    <w:rsid w:val="00E90CB3"/>
    <w:rsid w:val="00E90D8E"/>
    <w:rsid w:val="00E9102B"/>
    <w:rsid w:val="00E913AB"/>
    <w:rsid w:val="00E91420"/>
    <w:rsid w:val="00E914DA"/>
    <w:rsid w:val="00E915A0"/>
    <w:rsid w:val="00E91906"/>
    <w:rsid w:val="00E91A18"/>
    <w:rsid w:val="00E91F55"/>
    <w:rsid w:val="00E92993"/>
    <w:rsid w:val="00E92A5E"/>
    <w:rsid w:val="00E9326A"/>
    <w:rsid w:val="00E93366"/>
    <w:rsid w:val="00E93A24"/>
    <w:rsid w:val="00E93A97"/>
    <w:rsid w:val="00E93AE4"/>
    <w:rsid w:val="00E93BA2"/>
    <w:rsid w:val="00E940B3"/>
    <w:rsid w:val="00E94319"/>
    <w:rsid w:val="00E94396"/>
    <w:rsid w:val="00E943AB"/>
    <w:rsid w:val="00E94C6B"/>
    <w:rsid w:val="00E94C9F"/>
    <w:rsid w:val="00E95551"/>
    <w:rsid w:val="00E963F5"/>
    <w:rsid w:val="00E96699"/>
    <w:rsid w:val="00E966DF"/>
    <w:rsid w:val="00E96930"/>
    <w:rsid w:val="00E9732A"/>
    <w:rsid w:val="00E9734A"/>
    <w:rsid w:val="00E97D79"/>
    <w:rsid w:val="00E97DD9"/>
    <w:rsid w:val="00EA0291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0F27"/>
    <w:rsid w:val="00EA1009"/>
    <w:rsid w:val="00EA1459"/>
    <w:rsid w:val="00EA15BA"/>
    <w:rsid w:val="00EA1629"/>
    <w:rsid w:val="00EA187A"/>
    <w:rsid w:val="00EA1966"/>
    <w:rsid w:val="00EA1F05"/>
    <w:rsid w:val="00EA247B"/>
    <w:rsid w:val="00EA25C5"/>
    <w:rsid w:val="00EA264E"/>
    <w:rsid w:val="00EA2F53"/>
    <w:rsid w:val="00EA3B2E"/>
    <w:rsid w:val="00EA3B59"/>
    <w:rsid w:val="00EA3D41"/>
    <w:rsid w:val="00EA439D"/>
    <w:rsid w:val="00EA4609"/>
    <w:rsid w:val="00EA4959"/>
    <w:rsid w:val="00EA4984"/>
    <w:rsid w:val="00EA4F4A"/>
    <w:rsid w:val="00EA508F"/>
    <w:rsid w:val="00EA569B"/>
    <w:rsid w:val="00EA5B1C"/>
    <w:rsid w:val="00EA5BB7"/>
    <w:rsid w:val="00EA5C56"/>
    <w:rsid w:val="00EA628D"/>
    <w:rsid w:val="00EA6416"/>
    <w:rsid w:val="00EA646C"/>
    <w:rsid w:val="00EA6533"/>
    <w:rsid w:val="00EA65EB"/>
    <w:rsid w:val="00EA6607"/>
    <w:rsid w:val="00EA6794"/>
    <w:rsid w:val="00EA68A4"/>
    <w:rsid w:val="00EA74AE"/>
    <w:rsid w:val="00EA7728"/>
    <w:rsid w:val="00EA7838"/>
    <w:rsid w:val="00EA789E"/>
    <w:rsid w:val="00EA7B36"/>
    <w:rsid w:val="00EA7D2C"/>
    <w:rsid w:val="00EB021D"/>
    <w:rsid w:val="00EB028F"/>
    <w:rsid w:val="00EB037E"/>
    <w:rsid w:val="00EB07DF"/>
    <w:rsid w:val="00EB116C"/>
    <w:rsid w:val="00EB14F2"/>
    <w:rsid w:val="00EB1582"/>
    <w:rsid w:val="00EB15C7"/>
    <w:rsid w:val="00EB18CC"/>
    <w:rsid w:val="00EB1977"/>
    <w:rsid w:val="00EB1AFA"/>
    <w:rsid w:val="00EB1E23"/>
    <w:rsid w:val="00EB1E5E"/>
    <w:rsid w:val="00EB1EF8"/>
    <w:rsid w:val="00EB294F"/>
    <w:rsid w:val="00EB2C35"/>
    <w:rsid w:val="00EB2DEC"/>
    <w:rsid w:val="00EB2EF3"/>
    <w:rsid w:val="00EB2F2E"/>
    <w:rsid w:val="00EB3323"/>
    <w:rsid w:val="00EB3673"/>
    <w:rsid w:val="00EB3F3A"/>
    <w:rsid w:val="00EB4735"/>
    <w:rsid w:val="00EB49EA"/>
    <w:rsid w:val="00EB4B80"/>
    <w:rsid w:val="00EB4C9A"/>
    <w:rsid w:val="00EB4FBB"/>
    <w:rsid w:val="00EB5376"/>
    <w:rsid w:val="00EB5677"/>
    <w:rsid w:val="00EB5BCC"/>
    <w:rsid w:val="00EB5D0C"/>
    <w:rsid w:val="00EB62DF"/>
    <w:rsid w:val="00EB64A3"/>
    <w:rsid w:val="00EB64BB"/>
    <w:rsid w:val="00EB67EA"/>
    <w:rsid w:val="00EB6F5A"/>
    <w:rsid w:val="00EB70EE"/>
    <w:rsid w:val="00EB712A"/>
    <w:rsid w:val="00EB71CC"/>
    <w:rsid w:val="00EB784F"/>
    <w:rsid w:val="00EB78E5"/>
    <w:rsid w:val="00EB7EF7"/>
    <w:rsid w:val="00EC0781"/>
    <w:rsid w:val="00EC0A91"/>
    <w:rsid w:val="00EC0C63"/>
    <w:rsid w:val="00EC0E65"/>
    <w:rsid w:val="00EC0FC6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B98"/>
    <w:rsid w:val="00EC3BEB"/>
    <w:rsid w:val="00EC3DF3"/>
    <w:rsid w:val="00EC4117"/>
    <w:rsid w:val="00EC425B"/>
    <w:rsid w:val="00EC442A"/>
    <w:rsid w:val="00EC46A6"/>
    <w:rsid w:val="00EC4971"/>
    <w:rsid w:val="00EC4B08"/>
    <w:rsid w:val="00EC5883"/>
    <w:rsid w:val="00EC5C58"/>
    <w:rsid w:val="00EC5D47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1A7"/>
    <w:rsid w:val="00ED0235"/>
    <w:rsid w:val="00ED0249"/>
    <w:rsid w:val="00ED0B5B"/>
    <w:rsid w:val="00ED0B95"/>
    <w:rsid w:val="00ED10DB"/>
    <w:rsid w:val="00ED1150"/>
    <w:rsid w:val="00ED16EF"/>
    <w:rsid w:val="00ED1AC3"/>
    <w:rsid w:val="00ED1BA7"/>
    <w:rsid w:val="00ED1C1F"/>
    <w:rsid w:val="00ED1E96"/>
    <w:rsid w:val="00ED20F2"/>
    <w:rsid w:val="00ED2837"/>
    <w:rsid w:val="00ED2A73"/>
    <w:rsid w:val="00ED3246"/>
    <w:rsid w:val="00ED338C"/>
    <w:rsid w:val="00ED3473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4ACF"/>
    <w:rsid w:val="00ED51AD"/>
    <w:rsid w:val="00ED564D"/>
    <w:rsid w:val="00ED5651"/>
    <w:rsid w:val="00ED56B2"/>
    <w:rsid w:val="00ED58CE"/>
    <w:rsid w:val="00ED5AB4"/>
    <w:rsid w:val="00ED6142"/>
    <w:rsid w:val="00ED6228"/>
    <w:rsid w:val="00ED62D5"/>
    <w:rsid w:val="00ED6397"/>
    <w:rsid w:val="00ED67F0"/>
    <w:rsid w:val="00ED6983"/>
    <w:rsid w:val="00ED6AC5"/>
    <w:rsid w:val="00ED6E95"/>
    <w:rsid w:val="00ED78AA"/>
    <w:rsid w:val="00ED797F"/>
    <w:rsid w:val="00ED7A59"/>
    <w:rsid w:val="00ED7B78"/>
    <w:rsid w:val="00ED7E4D"/>
    <w:rsid w:val="00ED7FDD"/>
    <w:rsid w:val="00EE0881"/>
    <w:rsid w:val="00EE0B05"/>
    <w:rsid w:val="00EE0D68"/>
    <w:rsid w:val="00EE10A2"/>
    <w:rsid w:val="00EE1202"/>
    <w:rsid w:val="00EE1593"/>
    <w:rsid w:val="00EE1E67"/>
    <w:rsid w:val="00EE220C"/>
    <w:rsid w:val="00EE2293"/>
    <w:rsid w:val="00EE263A"/>
    <w:rsid w:val="00EE274C"/>
    <w:rsid w:val="00EE2B00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682"/>
    <w:rsid w:val="00EE4A92"/>
    <w:rsid w:val="00EE4EA1"/>
    <w:rsid w:val="00EE4EBD"/>
    <w:rsid w:val="00EE55AE"/>
    <w:rsid w:val="00EE5616"/>
    <w:rsid w:val="00EE562E"/>
    <w:rsid w:val="00EE5E74"/>
    <w:rsid w:val="00EE670A"/>
    <w:rsid w:val="00EE6BC2"/>
    <w:rsid w:val="00EE6E0A"/>
    <w:rsid w:val="00EE743E"/>
    <w:rsid w:val="00EE76A3"/>
    <w:rsid w:val="00EE76F9"/>
    <w:rsid w:val="00EE7825"/>
    <w:rsid w:val="00EE7E3B"/>
    <w:rsid w:val="00EF02AC"/>
    <w:rsid w:val="00EF0BFB"/>
    <w:rsid w:val="00EF1427"/>
    <w:rsid w:val="00EF1516"/>
    <w:rsid w:val="00EF177B"/>
    <w:rsid w:val="00EF1C83"/>
    <w:rsid w:val="00EF20B2"/>
    <w:rsid w:val="00EF21B4"/>
    <w:rsid w:val="00EF22F9"/>
    <w:rsid w:val="00EF252F"/>
    <w:rsid w:val="00EF261F"/>
    <w:rsid w:val="00EF2660"/>
    <w:rsid w:val="00EF276C"/>
    <w:rsid w:val="00EF2AFF"/>
    <w:rsid w:val="00EF2E6A"/>
    <w:rsid w:val="00EF31B5"/>
    <w:rsid w:val="00EF3439"/>
    <w:rsid w:val="00EF3779"/>
    <w:rsid w:val="00EF393B"/>
    <w:rsid w:val="00EF467C"/>
    <w:rsid w:val="00EF46AC"/>
    <w:rsid w:val="00EF46D5"/>
    <w:rsid w:val="00EF475C"/>
    <w:rsid w:val="00EF4779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6F04"/>
    <w:rsid w:val="00EF7022"/>
    <w:rsid w:val="00EF70C8"/>
    <w:rsid w:val="00EF719E"/>
    <w:rsid w:val="00EF7549"/>
    <w:rsid w:val="00EF7843"/>
    <w:rsid w:val="00EF7AE5"/>
    <w:rsid w:val="00EF7EC3"/>
    <w:rsid w:val="00EF7ECC"/>
    <w:rsid w:val="00EF7FF9"/>
    <w:rsid w:val="00F001BE"/>
    <w:rsid w:val="00F001C9"/>
    <w:rsid w:val="00F00486"/>
    <w:rsid w:val="00F00815"/>
    <w:rsid w:val="00F0098C"/>
    <w:rsid w:val="00F009EB"/>
    <w:rsid w:val="00F0102E"/>
    <w:rsid w:val="00F012B6"/>
    <w:rsid w:val="00F01477"/>
    <w:rsid w:val="00F01A0C"/>
    <w:rsid w:val="00F01AD6"/>
    <w:rsid w:val="00F02081"/>
    <w:rsid w:val="00F020C0"/>
    <w:rsid w:val="00F021CA"/>
    <w:rsid w:val="00F02A8F"/>
    <w:rsid w:val="00F02E3D"/>
    <w:rsid w:val="00F02FA7"/>
    <w:rsid w:val="00F03076"/>
    <w:rsid w:val="00F032BD"/>
    <w:rsid w:val="00F036C1"/>
    <w:rsid w:val="00F037B5"/>
    <w:rsid w:val="00F038A5"/>
    <w:rsid w:val="00F03916"/>
    <w:rsid w:val="00F03A44"/>
    <w:rsid w:val="00F03D65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102"/>
    <w:rsid w:val="00F0634B"/>
    <w:rsid w:val="00F0729C"/>
    <w:rsid w:val="00F07312"/>
    <w:rsid w:val="00F07606"/>
    <w:rsid w:val="00F07ADF"/>
    <w:rsid w:val="00F07E89"/>
    <w:rsid w:val="00F10213"/>
    <w:rsid w:val="00F10500"/>
    <w:rsid w:val="00F10690"/>
    <w:rsid w:val="00F108AF"/>
    <w:rsid w:val="00F10CA4"/>
    <w:rsid w:val="00F10E0D"/>
    <w:rsid w:val="00F10EEE"/>
    <w:rsid w:val="00F11052"/>
    <w:rsid w:val="00F116FD"/>
    <w:rsid w:val="00F119BF"/>
    <w:rsid w:val="00F11AEC"/>
    <w:rsid w:val="00F126A7"/>
    <w:rsid w:val="00F12CA4"/>
    <w:rsid w:val="00F13C1E"/>
    <w:rsid w:val="00F140F9"/>
    <w:rsid w:val="00F1426B"/>
    <w:rsid w:val="00F143DA"/>
    <w:rsid w:val="00F14695"/>
    <w:rsid w:val="00F15154"/>
    <w:rsid w:val="00F151E8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01"/>
    <w:rsid w:val="00F21E81"/>
    <w:rsid w:val="00F22432"/>
    <w:rsid w:val="00F225C3"/>
    <w:rsid w:val="00F22863"/>
    <w:rsid w:val="00F229EC"/>
    <w:rsid w:val="00F22A80"/>
    <w:rsid w:val="00F22E04"/>
    <w:rsid w:val="00F22E5F"/>
    <w:rsid w:val="00F23391"/>
    <w:rsid w:val="00F237B2"/>
    <w:rsid w:val="00F238D8"/>
    <w:rsid w:val="00F23AA0"/>
    <w:rsid w:val="00F23C30"/>
    <w:rsid w:val="00F23C34"/>
    <w:rsid w:val="00F24078"/>
    <w:rsid w:val="00F24400"/>
    <w:rsid w:val="00F24929"/>
    <w:rsid w:val="00F24AD9"/>
    <w:rsid w:val="00F24C4C"/>
    <w:rsid w:val="00F24E7C"/>
    <w:rsid w:val="00F24EAF"/>
    <w:rsid w:val="00F24F9C"/>
    <w:rsid w:val="00F250A8"/>
    <w:rsid w:val="00F250E4"/>
    <w:rsid w:val="00F254D5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EE9"/>
    <w:rsid w:val="00F2706F"/>
    <w:rsid w:val="00F2718A"/>
    <w:rsid w:val="00F27494"/>
    <w:rsid w:val="00F276AF"/>
    <w:rsid w:val="00F27A4C"/>
    <w:rsid w:val="00F27B5C"/>
    <w:rsid w:val="00F27F38"/>
    <w:rsid w:val="00F3049D"/>
    <w:rsid w:val="00F305E8"/>
    <w:rsid w:val="00F30649"/>
    <w:rsid w:val="00F307CA"/>
    <w:rsid w:val="00F30815"/>
    <w:rsid w:val="00F30930"/>
    <w:rsid w:val="00F30B99"/>
    <w:rsid w:val="00F30C09"/>
    <w:rsid w:val="00F31064"/>
    <w:rsid w:val="00F31272"/>
    <w:rsid w:val="00F31687"/>
    <w:rsid w:val="00F31890"/>
    <w:rsid w:val="00F318E1"/>
    <w:rsid w:val="00F32181"/>
    <w:rsid w:val="00F3219C"/>
    <w:rsid w:val="00F321D1"/>
    <w:rsid w:val="00F322F2"/>
    <w:rsid w:val="00F32380"/>
    <w:rsid w:val="00F323DC"/>
    <w:rsid w:val="00F328F8"/>
    <w:rsid w:val="00F32DBD"/>
    <w:rsid w:val="00F337E3"/>
    <w:rsid w:val="00F3393D"/>
    <w:rsid w:val="00F33A4B"/>
    <w:rsid w:val="00F34122"/>
    <w:rsid w:val="00F341FA"/>
    <w:rsid w:val="00F34266"/>
    <w:rsid w:val="00F34C1E"/>
    <w:rsid w:val="00F34E4B"/>
    <w:rsid w:val="00F35627"/>
    <w:rsid w:val="00F356C1"/>
    <w:rsid w:val="00F367DE"/>
    <w:rsid w:val="00F36C76"/>
    <w:rsid w:val="00F37171"/>
    <w:rsid w:val="00F37209"/>
    <w:rsid w:val="00F372A1"/>
    <w:rsid w:val="00F372E3"/>
    <w:rsid w:val="00F37C35"/>
    <w:rsid w:val="00F400DD"/>
    <w:rsid w:val="00F407FD"/>
    <w:rsid w:val="00F40832"/>
    <w:rsid w:val="00F40ED9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451"/>
    <w:rsid w:val="00F44860"/>
    <w:rsid w:val="00F4487A"/>
    <w:rsid w:val="00F44D2B"/>
    <w:rsid w:val="00F44E03"/>
    <w:rsid w:val="00F45095"/>
    <w:rsid w:val="00F45162"/>
    <w:rsid w:val="00F453F9"/>
    <w:rsid w:val="00F45BA3"/>
    <w:rsid w:val="00F46473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A0C"/>
    <w:rsid w:val="00F53E6E"/>
    <w:rsid w:val="00F54156"/>
    <w:rsid w:val="00F543BB"/>
    <w:rsid w:val="00F54470"/>
    <w:rsid w:val="00F54949"/>
    <w:rsid w:val="00F54BF2"/>
    <w:rsid w:val="00F5548E"/>
    <w:rsid w:val="00F5561F"/>
    <w:rsid w:val="00F55AAE"/>
    <w:rsid w:val="00F55E43"/>
    <w:rsid w:val="00F56094"/>
    <w:rsid w:val="00F566E9"/>
    <w:rsid w:val="00F566EA"/>
    <w:rsid w:val="00F57075"/>
    <w:rsid w:val="00F574F5"/>
    <w:rsid w:val="00F57660"/>
    <w:rsid w:val="00F57782"/>
    <w:rsid w:val="00F577E2"/>
    <w:rsid w:val="00F5782E"/>
    <w:rsid w:val="00F57861"/>
    <w:rsid w:val="00F57E4E"/>
    <w:rsid w:val="00F57E6C"/>
    <w:rsid w:val="00F60105"/>
    <w:rsid w:val="00F604A5"/>
    <w:rsid w:val="00F604F1"/>
    <w:rsid w:val="00F60599"/>
    <w:rsid w:val="00F60791"/>
    <w:rsid w:val="00F6079E"/>
    <w:rsid w:val="00F6080D"/>
    <w:rsid w:val="00F60C42"/>
    <w:rsid w:val="00F6102F"/>
    <w:rsid w:val="00F61075"/>
    <w:rsid w:val="00F61671"/>
    <w:rsid w:val="00F617EB"/>
    <w:rsid w:val="00F6180C"/>
    <w:rsid w:val="00F61AD0"/>
    <w:rsid w:val="00F61CB1"/>
    <w:rsid w:val="00F61E9F"/>
    <w:rsid w:val="00F62088"/>
    <w:rsid w:val="00F62105"/>
    <w:rsid w:val="00F6252C"/>
    <w:rsid w:val="00F62780"/>
    <w:rsid w:val="00F627BF"/>
    <w:rsid w:val="00F62913"/>
    <w:rsid w:val="00F63327"/>
    <w:rsid w:val="00F633DA"/>
    <w:rsid w:val="00F636E1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C62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207D"/>
    <w:rsid w:val="00F72692"/>
    <w:rsid w:val="00F7287D"/>
    <w:rsid w:val="00F72924"/>
    <w:rsid w:val="00F73062"/>
    <w:rsid w:val="00F730D7"/>
    <w:rsid w:val="00F73186"/>
    <w:rsid w:val="00F732C9"/>
    <w:rsid w:val="00F73C61"/>
    <w:rsid w:val="00F74BB4"/>
    <w:rsid w:val="00F74C5A"/>
    <w:rsid w:val="00F74C90"/>
    <w:rsid w:val="00F7504E"/>
    <w:rsid w:val="00F7564A"/>
    <w:rsid w:val="00F758B4"/>
    <w:rsid w:val="00F758FF"/>
    <w:rsid w:val="00F75B74"/>
    <w:rsid w:val="00F75C8D"/>
    <w:rsid w:val="00F75CD7"/>
    <w:rsid w:val="00F75DF7"/>
    <w:rsid w:val="00F76B71"/>
    <w:rsid w:val="00F770F8"/>
    <w:rsid w:val="00F77815"/>
    <w:rsid w:val="00F805CE"/>
    <w:rsid w:val="00F80D12"/>
    <w:rsid w:val="00F8136D"/>
    <w:rsid w:val="00F813F9"/>
    <w:rsid w:val="00F814CF"/>
    <w:rsid w:val="00F8183B"/>
    <w:rsid w:val="00F81B40"/>
    <w:rsid w:val="00F81C32"/>
    <w:rsid w:val="00F81FCF"/>
    <w:rsid w:val="00F8248F"/>
    <w:rsid w:val="00F825B7"/>
    <w:rsid w:val="00F82658"/>
    <w:rsid w:val="00F82C81"/>
    <w:rsid w:val="00F83146"/>
    <w:rsid w:val="00F831AB"/>
    <w:rsid w:val="00F83335"/>
    <w:rsid w:val="00F835A2"/>
    <w:rsid w:val="00F835C5"/>
    <w:rsid w:val="00F83807"/>
    <w:rsid w:val="00F83885"/>
    <w:rsid w:val="00F8389E"/>
    <w:rsid w:val="00F840FB"/>
    <w:rsid w:val="00F8419E"/>
    <w:rsid w:val="00F843F5"/>
    <w:rsid w:val="00F8444E"/>
    <w:rsid w:val="00F845E8"/>
    <w:rsid w:val="00F8465E"/>
    <w:rsid w:val="00F84D29"/>
    <w:rsid w:val="00F84E59"/>
    <w:rsid w:val="00F85020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5EB"/>
    <w:rsid w:val="00F90608"/>
    <w:rsid w:val="00F9089D"/>
    <w:rsid w:val="00F90901"/>
    <w:rsid w:val="00F90AB8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6AE"/>
    <w:rsid w:val="00F939DC"/>
    <w:rsid w:val="00F93A60"/>
    <w:rsid w:val="00F93A72"/>
    <w:rsid w:val="00F942A3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832"/>
    <w:rsid w:val="00F95ED1"/>
    <w:rsid w:val="00F95F3E"/>
    <w:rsid w:val="00F964E7"/>
    <w:rsid w:val="00F96BFF"/>
    <w:rsid w:val="00F96FC9"/>
    <w:rsid w:val="00F97334"/>
    <w:rsid w:val="00F973FD"/>
    <w:rsid w:val="00F97D19"/>
    <w:rsid w:val="00F97DFB"/>
    <w:rsid w:val="00FA01D6"/>
    <w:rsid w:val="00FA0345"/>
    <w:rsid w:val="00FA086D"/>
    <w:rsid w:val="00FA0BC6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4089"/>
    <w:rsid w:val="00FA4205"/>
    <w:rsid w:val="00FA43D6"/>
    <w:rsid w:val="00FA4538"/>
    <w:rsid w:val="00FA454D"/>
    <w:rsid w:val="00FA4783"/>
    <w:rsid w:val="00FA4D1A"/>
    <w:rsid w:val="00FA51AE"/>
    <w:rsid w:val="00FA51D5"/>
    <w:rsid w:val="00FA5250"/>
    <w:rsid w:val="00FA54C6"/>
    <w:rsid w:val="00FA57BC"/>
    <w:rsid w:val="00FA58A3"/>
    <w:rsid w:val="00FA59A7"/>
    <w:rsid w:val="00FA5EB1"/>
    <w:rsid w:val="00FA6201"/>
    <w:rsid w:val="00FA62D5"/>
    <w:rsid w:val="00FA6432"/>
    <w:rsid w:val="00FA64D5"/>
    <w:rsid w:val="00FA6711"/>
    <w:rsid w:val="00FA68CC"/>
    <w:rsid w:val="00FA68F6"/>
    <w:rsid w:val="00FA6B1B"/>
    <w:rsid w:val="00FA6F8F"/>
    <w:rsid w:val="00FA7045"/>
    <w:rsid w:val="00FA72E0"/>
    <w:rsid w:val="00FA78BE"/>
    <w:rsid w:val="00FA7A57"/>
    <w:rsid w:val="00FA7DE5"/>
    <w:rsid w:val="00FB0311"/>
    <w:rsid w:val="00FB05A9"/>
    <w:rsid w:val="00FB069F"/>
    <w:rsid w:val="00FB0C7F"/>
    <w:rsid w:val="00FB0F9D"/>
    <w:rsid w:val="00FB0FB6"/>
    <w:rsid w:val="00FB1134"/>
    <w:rsid w:val="00FB1599"/>
    <w:rsid w:val="00FB1C75"/>
    <w:rsid w:val="00FB1EA3"/>
    <w:rsid w:val="00FB2188"/>
    <w:rsid w:val="00FB23C6"/>
    <w:rsid w:val="00FB28B9"/>
    <w:rsid w:val="00FB2B33"/>
    <w:rsid w:val="00FB30F4"/>
    <w:rsid w:val="00FB35A9"/>
    <w:rsid w:val="00FB3991"/>
    <w:rsid w:val="00FB3D02"/>
    <w:rsid w:val="00FB3D37"/>
    <w:rsid w:val="00FB42B2"/>
    <w:rsid w:val="00FB43D1"/>
    <w:rsid w:val="00FB440A"/>
    <w:rsid w:val="00FB4597"/>
    <w:rsid w:val="00FB4A51"/>
    <w:rsid w:val="00FB4CC7"/>
    <w:rsid w:val="00FB4DAB"/>
    <w:rsid w:val="00FB4FBC"/>
    <w:rsid w:val="00FB52E8"/>
    <w:rsid w:val="00FB5643"/>
    <w:rsid w:val="00FB5A97"/>
    <w:rsid w:val="00FB5C96"/>
    <w:rsid w:val="00FB5CD3"/>
    <w:rsid w:val="00FB64C1"/>
    <w:rsid w:val="00FB64F7"/>
    <w:rsid w:val="00FB674C"/>
    <w:rsid w:val="00FB69B2"/>
    <w:rsid w:val="00FB6C07"/>
    <w:rsid w:val="00FB6CCE"/>
    <w:rsid w:val="00FB73E7"/>
    <w:rsid w:val="00FB784B"/>
    <w:rsid w:val="00FB7C09"/>
    <w:rsid w:val="00FB7D3D"/>
    <w:rsid w:val="00FC0254"/>
    <w:rsid w:val="00FC03DB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6B"/>
    <w:rsid w:val="00FC22FA"/>
    <w:rsid w:val="00FC243E"/>
    <w:rsid w:val="00FC284B"/>
    <w:rsid w:val="00FC2988"/>
    <w:rsid w:val="00FC2A7D"/>
    <w:rsid w:val="00FC2B98"/>
    <w:rsid w:val="00FC2CC5"/>
    <w:rsid w:val="00FC2EB4"/>
    <w:rsid w:val="00FC32FB"/>
    <w:rsid w:val="00FC38AF"/>
    <w:rsid w:val="00FC3D09"/>
    <w:rsid w:val="00FC4058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0D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7A"/>
    <w:rsid w:val="00FD14B0"/>
    <w:rsid w:val="00FD19EC"/>
    <w:rsid w:val="00FD1ECE"/>
    <w:rsid w:val="00FD20F8"/>
    <w:rsid w:val="00FD217F"/>
    <w:rsid w:val="00FD26BA"/>
    <w:rsid w:val="00FD27B0"/>
    <w:rsid w:val="00FD3003"/>
    <w:rsid w:val="00FD35E3"/>
    <w:rsid w:val="00FD364B"/>
    <w:rsid w:val="00FD3831"/>
    <w:rsid w:val="00FD387D"/>
    <w:rsid w:val="00FD3A84"/>
    <w:rsid w:val="00FD3CFC"/>
    <w:rsid w:val="00FD3DA5"/>
    <w:rsid w:val="00FD3EF7"/>
    <w:rsid w:val="00FD468E"/>
    <w:rsid w:val="00FD49DC"/>
    <w:rsid w:val="00FD4CFD"/>
    <w:rsid w:val="00FD520C"/>
    <w:rsid w:val="00FD52E4"/>
    <w:rsid w:val="00FD549C"/>
    <w:rsid w:val="00FD5B31"/>
    <w:rsid w:val="00FD5B91"/>
    <w:rsid w:val="00FD5BB9"/>
    <w:rsid w:val="00FD5DB6"/>
    <w:rsid w:val="00FD6027"/>
    <w:rsid w:val="00FD608B"/>
    <w:rsid w:val="00FD67B1"/>
    <w:rsid w:val="00FD6C68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298"/>
    <w:rsid w:val="00FE1817"/>
    <w:rsid w:val="00FE1C40"/>
    <w:rsid w:val="00FE1E65"/>
    <w:rsid w:val="00FE2139"/>
    <w:rsid w:val="00FE21FA"/>
    <w:rsid w:val="00FE2235"/>
    <w:rsid w:val="00FE2720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5A83"/>
    <w:rsid w:val="00FE6120"/>
    <w:rsid w:val="00FE6D81"/>
    <w:rsid w:val="00FE6DFA"/>
    <w:rsid w:val="00FE727A"/>
    <w:rsid w:val="00FE7338"/>
    <w:rsid w:val="00FE7352"/>
    <w:rsid w:val="00FE7610"/>
    <w:rsid w:val="00FE78AE"/>
    <w:rsid w:val="00FE7E86"/>
    <w:rsid w:val="00FF03FB"/>
    <w:rsid w:val="00FF0484"/>
    <w:rsid w:val="00FF059F"/>
    <w:rsid w:val="00FF085D"/>
    <w:rsid w:val="00FF094E"/>
    <w:rsid w:val="00FF0A8A"/>
    <w:rsid w:val="00FF0B23"/>
    <w:rsid w:val="00FF1198"/>
    <w:rsid w:val="00FF215D"/>
    <w:rsid w:val="00FF272A"/>
    <w:rsid w:val="00FF28F8"/>
    <w:rsid w:val="00FF2DB6"/>
    <w:rsid w:val="00FF3044"/>
    <w:rsid w:val="00FF323D"/>
    <w:rsid w:val="00FF398C"/>
    <w:rsid w:val="00FF3ABC"/>
    <w:rsid w:val="00FF3B09"/>
    <w:rsid w:val="00FF3BC7"/>
    <w:rsid w:val="00FF3FF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E5C"/>
    <w:rsid w:val="00FF5F40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404EC"/>
  <w15:chartTrackingRefBased/>
  <w15:docId w15:val="{F6FF87EF-727E-4C9F-B012-FF93B71D1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359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styleId="PlainTable4">
    <w:name w:val="Plain Table 4"/>
    <w:basedOn w:val="TableNormal"/>
    <w:uiPriority w:val="44"/>
    <w:rsid w:val="00532DC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246D3-F17A-43A0-B8B5-1EA445919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771</TotalTime>
  <Pages>69</Pages>
  <Words>13386</Words>
  <Characters>76305</Characters>
  <Application>Microsoft Office Word</Application>
  <DocSecurity>0</DocSecurity>
  <Lines>635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89512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Montira, Sirirak</cp:lastModifiedBy>
  <cp:revision>209</cp:revision>
  <cp:lastPrinted>2022-02-16T14:11:00Z</cp:lastPrinted>
  <dcterms:created xsi:type="dcterms:W3CDTF">2022-02-05T14:13:00Z</dcterms:created>
  <dcterms:modified xsi:type="dcterms:W3CDTF">2022-02-17T11:32:00Z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2022-02-08T10:57:45Z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fdacb030-95ce-45e5-864c-d27df81fa988</vt:lpwstr>
  </property>
  <property fmtid="{D5CDD505-2E9C-101B-9397-08002B2CF9AE}" pid="8" name="MSIP_Label_4ed8881d-4062-46d6-b0ca-1cc939420954_ContentBits">
    <vt:lpwstr>0</vt:lpwstr>
  </property>
</Properties>
</file>