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D1694" w14:textId="13A4A109" w:rsidR="00735A75" w:rsidRPr="0083106D" w:rsidRDefault="00735A75" w:rsidP="00DD17C8">
      <w:pPr>
        <w:pStyle w:val="index"/>
        <w:tabs>
          <w:tab w:val="clear" w:pos="1134"/>
          <w:tab w:val="left" w:pos="1080"/>
          <w:tab w:val="left" w:pos="1170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  <w:r w:rsidRPr="0083106D">
        <w:rPr>
          <w:rFonts w:ascii="Angsana New" w:hAnsi="Angsana New"/>
          <w:b/>
          <w:bCs/>
          <w:sz w:val="30"/>
          <w:szCs w:val="30"/>
          <w:cs/>
          <w:lang w:bidi="th-TH"/>
        </w:rPr>
        <w:t>หมายเหตุ</w:t>
      </w:r>
      <w:r w:rsidRPr="0083106D">
        <w:rPr>
          <w:rFonts w:ascii="Angsana New" w:hAnsi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01D817F7" w14:textId="77777777" w:rsidR="00735A75" w:rsidRPr="00331B41" w:rsidRDefault="00735A75" w:rsidP="0095625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5A1C1D4B" w14:textId="050D70B9" w:rsidR="00735A75" w:rsidRPr="007F54AE" w:rsidRDefault="00735A75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  <w:r w:rsidRPr="0083106D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39CB9CB" w14:textId="6B4C408E" w:rsidR="006E23E0" w:rsidRDefault="00735A75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83106D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032D4F0" w14:textId="1860F928" w:rsidR="00165924" w:rsidRPr="00AE3447" w:rsidRDefault="00211CAD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404322" w:rsidRPr="00AE3447">
        <w:rPr>
          <w:rFonts w:ascii="Angsana New" w:hAnsi="Angsana New"/>
          <w:sz w:val="30"/>
          <w:szCs w:val="30"/>
          <w:cs/>
          <w:lang w:bidi="th-TH"/>
        </w:rPr>
        <w:t>โยบายการบัญชีที่สำคัญ</w:t>
      </w:r>
    </w:p>
    <w:p w14:paraId="691FFE03" w14:textId="3E809841" w:rsidR="00345B74" w:rsidRDefault="00735A75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E0052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r w:rsidR="00345B74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13CBFC4F" w14:textId="38E39BB1" w:rsidR="00472E36" w:rsidRDefault="004D02BC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เงินลงทุนในบริษัทย่อยและบริษัทร่วม</w:t>
      </w:r>
    </w:p>
    <w:p w14:paraId="139B0F6F" w14:textId="33EAB223" w:rsidR="006E23E0" w:rsidRPr="00AE3447" w:rsidRDefault="00472E36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อ</w:t>
      </w:r>
      <w:r w:rsidR="006E23E0" w:rsidRPr="00AE3447">
        <w:rPr>
          <w:rFonts w:ascii="Angsana New" w:hAnsi="Angsana New"/>
          <w:sz w:val="30"/>
          <w:szCs w:val="30"/>
          <w:cs/>
          <w:lang w:bidi="th-TH"/>
        </w:rPr>
        <w:t>สังหาริมทรัพย์เพื่อการลงทุน</w:t>
      </w:r>
    </w:p>
    <w:p w14:paraId="3EABD9A9" w14:textId="73C717DB" w:rsidR="0022555B" w:rsidRPr="00AE3447" w:rsidRDefault="0022555B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61C9F50B" w14:textId="509D4F24" w:rsidR="0022555B" w:rsidRDefault="0022555B" w:rsidP="00211CAD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4771CD3A" w14:textId="14279CCF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สินทรัพย์ไม่มีตัวตนอื่น</w:t>
      </w:r>
    </w:p>
    <w:p w14:paraId="73DB0315" w14:textId="4F8A19C7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สินทรัพย์ภาษีเงินได้รอการตัดบัญชี (หนี้สินภาษีเงินได้รอการตัดบัญชี)</w:t>
      </w:r>
      <w:r w:rsidR="00D10FCC" w:rsidRPr="000930EC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341234BD" w14:textId="6E60F814" w:rsidR="007C04E1" w:rsidRPr="00AE3447" w:rsidRDefault="000E24DD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E24DD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397E1718" w14:textId="15AE14E6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548C4CB" w14:textId="58140680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7F54AE" w:rsidRPr="00204007">
        <w:rPr>
          <w:rFonts w:ascii="Angsana New" w:hAnsi="Angsana New"/>
          <w:sz w:val="30"/>
          <w:szCs w:val="30"/>
          <w:cs/>
          <w:lang w:bidi="th-TH"/>
        </w:rPr>
        <w:t>ตามกฎหมาย</w:t>
      </w:r>
    </w:p>
    <w:p w14:paraId="43B267C1" w14:textId="4A06CA9F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ค่าใช้จ่ายในการบริหาร</w:t>
      </w:r>
    </w:p>
    <w:p w14:paraId="2E431FF2" w14:textId="1D811BED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02D4FAB" w14:textId="21710B4C" w:rsidR="006E23E0" w:rsidRPr="00AE3447" w:rsidRDefault="00B85DB4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5563B45" w14:textId="6F49BA8B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82CB257" w14:textId="236B570A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05C27925" w14:textId="0319F0AA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0AE2323" w14:textId="15DBA9C3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การบริหารจัดการส่วนทุน</w:t>
      </w:r>
    </w:p>
    <w:p w14:paraId="0386AD04" w14:textId="5AA6DD7E" w:rsidR="006E23E0" w:rsidRPr="00AE3447" w:rsidRDefault="006E23E0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E0EA9C6" w14:textId="4791DE8F" w:rsidR="009817F3" w:rsidRPr="00AE3447" w:rsidRDefault="009817F3" w:rsidP="00AE3447">
      <w:pPr>
        <w:pStyle w:val="index"/>
        <w:numPr>
          <w:ilvl w:val="0"/>
          <w:numId w:val="69"/>
        </w:numPr>
        <w:spacing w:after="0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AE344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0393CBE7" w14:textId="77777777" w:rsidR="00EE2008" w:rsidRDefault="00C0068C" w:rsidP="00897B56">
      <w:pPr>
        <w:ind w:right="-4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782F86">
        <w:rPr>
          <w:rFonts w:ascii="Angsana New" w:hAnsi="Angsana New"/>
          <w:color w:val="000000"/>
          <w:sz w:val="30"/>
          <w:szCs w:val="30"/>
          <w:cs/>
        </w:rPr>
        <w:tab/>
      </w:r>
      <w:r w:rsidR="00782F86">
        <w:rPr>
          <w:rFonts w:ascii="Angsana New" w:hAnsi="Angsana New" w:hint="cs"/>
          <w:color w:val="000000"/>
          <w:sz w:val="30"/>
          <w:szCs w:val="30"/>
          <w:cs/>
        </w:rPr>
        <w:t xml:space="preserve">  </w:t>
      </w:r>
    </w:p>
    <w:p w14:paraId="58020E85" w14:textId="0420F8AF" w:rsidR="00640507" w:rsidRDefault="00EE2008" w:rsidP="00C14B49">
      <w:pPr>
        <w:tabs>
          <w:tab w:val="clear" w:pos="227"/>
          <w:tab w:val="clear" w:pos="454"/>
          <w:tab w:val="clear" w:pos="680"/>
          <w:tab w:val="clear" w:pos="907"/>
          <w:tab w:val="left" w:pos="567"/>
        </w:tabs>
        <w:ind w:right="-4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>
        <w:rPr>
          <w:rFonts w:ascii="Angsana New" w:hAnsi="Angsana New"/>
          <w:sz w:val="30"/>
          <w:szCs w:val="30"/>
        </w:rPr>
        <w:lastRenderedPageBreak/>
        <w:tab/>
      </w:r>
      <w:r w:rsidR="00640507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61F3E798" w14:textId="77777777" w:rsidR="00640507" w:rsidRDefault="00640507" w:rsidP="00C8550C">
      <w:pPr>
        <w:ind w:left="547" w:right="-44"/>
        <w:jc w:val="thaiDistribute"/>
        <w:rPr>
          <w:rFonts w:ascii="Angsana New" w:hAnsi="Angsana New"/>
          <w:sz w:val="30"/>
          <w:szCs w:val="30"/>
          <w:cs/>
        </w:rPr>
      </w:pPr>
    </w:p>
    <w:p w14:paraId="6508A5E8" w14:textId="4941EE0C" w:rsidR="003669D1" w:rsidRPr="0083106D" w:rsidRDefault="003D3E9C" w:rsidP="00C8550C">
      <w:pPr>
        <w:ind w:left="547" w:right="-44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sz w:val="30"/>
          <w:szCs w:val="30"/>
          <w:cs/>
        </w:rPr>
        <w:t xml:space="preserve"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 </w:t>
      </w:r>
      <w:r w:rsidRPr="00BF7F4D">
        <w:rPr>
          <w:rFonts w:ascii="Angsana New" w:hAnsi="Angsana New"/>
          <w:spacing w:val="6"/>
          <w:sz w:val="30"/>
          <w:szCs w:val="30"/>
          <w:cs/>
        </w:rPr>
        <w:t>และได้รับอนุมัติให้ออกงบการเงินจากคณะกรรมการตรวจสอบตามการมอบหมายจากคณะกรรมการบริษัท</w:t>
      </w:r>
      <w:r w:rsidRPr="00D70C7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72E36" w:rsidRPr="009B73B2">
        <w:rPr>
          <w:rFonts w:ascii="Angsana New" w:hAnsi="Angsana New"/>
          <w:sz w:val="30"/>
          <w:szCs w:val="30"/>
        </w:rPr>
        <w:t>1</w:t>
      </w:r>
      <w:r w:rsidR="00EC1D20" w:rsidRPr="009B73B2">
        <w:rPr>
          <w:rFonts w:ascii="Angsana New" w:hAnsi="Angsana New"/>
          <w:sz w:val="30"/>
          <w:szCs w:val="30"/>
        </w:rPr>
        <w:t>8</w:t>
      </w:r>
      <w:r w:rsidRPr="009B73B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72E36" w:rsidRPr="009B73B2">
        <w:rPr>
          <w:rFonts w:ascii="Angsana New" w:hAnsi="Angsana New"/>
          <w:sz w:val="30"/>
          <w:szCs w:val="30"/>
        </w:rPr>
        <w:t>256</w:t>
      </w:r>
      <w:r w:rsidR="00266F18" w:rsidRPr="009B73B2">
        <w:rPr>
          <w:rFonts w:ascii="Angsana New" w:hAnsi="Angsana New"/>
          <w:sz w:val="30"/>
          <w:szCs w:val="30"/>
        </w:rPr>
        <w:t>5</w:t>
      </w:r>
    </w:p>
    <w:p w14:paraId="17D1A082" w14:textId="77777777" w:rsidR="003057D6" w:rsidRPr="004C499D" w:rsidRDefault="003057D6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074BEE" w14:textId="0B70FB2D" w:rsidR="00C419A6" w:rsidRPr="0083106D" w:rsidRDefault="00C14B49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C419A6" w:rsidRPr="0083106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2F8C5DA" w14:textId="77777777" w:rsidR="00C419A6" w:rsidRPr="004C499D" w:rsidRDefault="00C419A6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CCAEE3F" w14:textId="77777777" w:rsidR="004C1D32" w:rsidRPr="007C6824" w:rsidRDefault="004C1D32" w:rsidP="004C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A65F7">
        <w:rPr>
          <w:rFonts w:ascii="Angsana New" w:hAnsi="Angsana New"/>
          <w:sz w:val="30"/>
          <w:szCs w:val="30"/>
          <w:cs/>
        </w:rPr>
        <w:t xml:space="preserve">บริษัทปูนซิเมนต์ไทย จำกัด (มหาชน) (“บริษัท”) เป็นนิติบุคคลที่จัดตั้งขึ้นในประเทศไทย </w:t>
      </w:r>
      <w:r w:rsidR="00640507" w:rsidRPr="00045B70">
        <w:rPr>
          <w:rFonts w:ascii="Angsana New" w:hAnsi="Angsana New" w:hint="cs"/>
          <w:sz w:val="30"/>
          <w:szCs w:val="30"/>
          <w:cs/>
        </w:rPr>
        <w:t>โดยมี</w:t>
      </w:r>
      <w:r w:rsidRPr="008A65F7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Pr="008A65F7">
        <w:rPr>
          <w:rFonts w:ascii="Angsana New" w:hAnsi="Angsana New"/>
          <w:sz w:val="30"/>
          <w:szCs w:val="30"/>
        </w:rPr>
        <w:t>1</w:t>
      </w:r>
      <w:r w:rsidRPr="008A65F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Pr="008A65F7">
        <w:rPr>
          <w:rFonts w:ascii="Angsana New" w:hAnsi="Angsana New"/>
          <w:sz w:val="30"/>
          <w:szCs w:val="30"/>
        </w:rPr>
        <w:t>10800</w:t>
      </w:r>
      <w:r w:rsidRPr="008A65F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4022CD9D" w14:textId="77777777" w:rsidR="00970D1A" w:rsidRPr="004C499D" w:rsidRDefault="00970D1A" w:rsidP="00A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36DB13" w14:textId="77777777" w:rsidR="00057834" w:rsidRPr="0083106D" w:rsidRDefault="005A6461" w:rsidP="00A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 w:right="-44"/>
        <w:jc w:val="thaiDistribute"/>
        <w:rPr>
          <w:rFonts w:ascii="Angsana New" w:hAnsi="Angsana New"/>
          <w:sz w:val="30"/>
          <w:szCs w:val="30"/>
          <w:cs/>
        </w:rPr>
      </w:pPr>
      <w:r w:rsidRPr="00AF1055">
        <w:rPr>
          <w:rFonts w:ascii="Angsana New" w:hAnsi="Angsana New"/>
          <w:spacing w:val="8"/>
          <w:sz w:val="30"/>
          <w:szCs w:val="30"/>
          <w:cs/>
        </w:rPr>
        <w:t>บริษัทเป็นผู้ลงทุนใน</w:t>
      </w:r>
      <w:r w:rsidR="00057834" w:rsidRPr="00AF1055">
        <w:rPr>
          <w:rFonts w:ascii="Angsana New" w:hAnsi="Angsana New"/>
          <w:spacing w:val="8"/>
          <w:sz w:val="30"/>
          <w:szCs w:val="30"/>
          <w:cs/>
        </w:rPr>
        <w:t>ส่วนงาน</w:t>
      </w:r>
      <w:r w:rsidRPr="00AF1055">
        <w:rPr>
          <w:rFonts w:ascii="Angsana New" w:hAnsi="Angsana New"/>
          <w:spacing w:val="8"/>
          <w:sz w:val="30"/>
          <w:szCs w:val="30"/>
          <w:cs/>
        </w:rPr>
        <w:t>ธุรกิจหลัก</w:t>
      </w:r>
      <w:r w:rsidR="008B3597" w:rsidRPr="00AF105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AF1055">
        <w:rPr>
          <w:rFonts w:ascii="Angsana New" w:hAnsi="Angsana New"/>
          <w:spacing w:val="8"/>
          <w:sz w:val="30"/>
          <w:szCs w:val="30"/>
          <w:cs/>
        </w:rPr>
        <w:t>ได้แก่</w:t>
      </w:r>
      <w:r w:rsidR="008B3597" w:rsidRPr="00AF105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C7AD1" w:rsidRPr="00AF1055">
        <w:rPr>
          <w:rFonts w:ascii="Angsana New" w:hAnsi="Angsana New" w:hint="cs"/>
          <w:spacing w:val="8"/>
          <w:sz w:val="30"/>
          <w:szCs w:val="30"/>
          <w:cs/>
        </w:rPr>
        <w:t>ธุรกิจ</w:t>
      </w:r>
      <w:r w:rsidR="001C7AD1" w:rsidRPr="00AF1055">
        <w:rPr>
          <w:rFonts w:ascii="Angsana New" w:hAnsi="Angsana New"/>
          <w:spacing w:val="8"/>
          <w:sz w:val="30"/>
          <w:szCs w:val="30"/>
          <w:cs/>
        </w:rPr>
        <w:t>ซี</w:t>
      </w:r>
      <w:r w:rsidR="00057834" w:rsidRPr="00AF1055">
        <w:rPr>
          <w:rFonts w:ascii="Angsana New" w:hAnsi="Angsana New"/>
          <w:spacing w:val="8"/>
          <w:sz w:val="30"/>
          <w:szCs w:val="30"/>
          <w:cs/>
        </w:rPr>
        <w:t>เมนต์</w:t>
      </w:r>
      <w:r w:rsidR="001C7AD1" w:rsidRPr="00AF1055">
        <w:rPr>
          <w:rFonts w:ascii="Angsana New" w:hAnsi="Angsana New" w:hint="cs"/>
          <w:spacing w:val="8"/>
          <w:sz w:val="30"/>
          <w:szCs w:val="30"/>
          <w:cs/>
        </w:rPr>
        <w:t>และ</w:t>
      </w:r>
      <w:r w:rsidR="00057834" w:rsidRPr="00AF1055">
        <w:rPr>
          <w:rFonts w:ascii="Angsana New" w:hAnsi="Angsana New"/>
          <w:spacing w:val="8"/>
          <w:sz w:val="30"/>
          <w:szCs w:val="30"/>
          <w:cs/>
        </w:rPr>
        <w:t>ผลิตภัณฑ์ก่อสร้าง</w:t>
      </w:r>
      <w:r w:rsidR="00C0068C" w:rsidRPr="00AF105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C7AD1" w:rsidRPr="00AF1055">
        <w:rPr>
          <w:rFonts w:ascii="Angsana New" w:hAnsi="Angsana New" w:hint="cs"/>
          <w:spacing w:val="8"/>
          <w:sz w:val="30"/>
          <w:szCs w:val="30"/>
          <w:cs/>
        </w:rPr>
        <w:t>ธุรกิจ</w:t>
      </w:r>
      <w:r w:rsidR="00057834" w:rsidRPr="00AF1055">
        <w:rPr>
          <w:rFonts w:ascii="Angsana New" w:hAnsi="Angsana New"/>
          <w:spacing w:val="8"/>
          <w:sz w:val="30"/>
          <w:szCs w:val="30"/>
          <w:cs/>
        </w:rPr>
        <w:t>เคมิคอลส์</w:t>
      </w:r>
      <w:r w:rsidR="008B3597" w:rsidRPr="00AF105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057834" w:rsidRPr="00AF1055">
        <w:rPr>
          <w:rFonts w:ascii="Angsana New" w:hAnsi="Angsana New"/>
          <w:spacing w:val="8"/>
          <w:sz w:val="30"/>
          <w:szCs w:val="30"/>
          <w:cs/>
        </w:rPr>
        <w:t>และ</w:t>
      </w:r>
      <w:r w:rsidR="001C7AD1" w:rsidRPr="00AB7B30">
        <w:rPr>
          <w:rFonts w:ascii="Angsana New" w:hAnsi="Angsana New" w:hint="cs"/>
          <w:sz w:val="30"/>
          <w:szCs w:val="30"/>
          <w:cs/>
        </w:rPr>
        <w:t>ธุรกิจ</w:t>
      </w:r>
      <w:r w:rsidR="00727C9A" w:rsidRPr="00AB7B30">
        <w:rPr>
          <w:rFonts w:ascii="Angsana New" w:hAnsi="Angsana New"/>
          <w:sz w:val="30"/>
          <w:szCs w:val="30"/>
          <w:cs/>
        </w:rPr>
        <w:t>แพคเกจจิ้ง</w:t>
      </w:r>
    </w:p>
    <w:p w14:paraId="5D7F35FA" w14:textId="77777777" w:rsidR="0082251E" w:rsidRPr="004C499D" w:rsidRDefault="0082251E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69BFF" w14:textId="1836B92C" w:rsidR="003057D6" w:rsidRPr="00DF0F37" w:rsidRDefault="00C14B49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3057D6" w:rsidRPr="00DF0F3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3DB8038" w14:textId="77777777" w:rsidR="000269B0" w:rsidRPr="004C499D" w:rsidRDefault="000269B0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2C47B" w14:textId="77777777" w:rsidR="000269B0" w:rsidRPr="0083106D" w:rsidRDefault="000269B0" w:rsidP="000342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3106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3106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C857E1" w14:textId="77777777" w:rsidR="000269B0" w:rsidRPr="004C499D" w:rsidRDefault="000269B0" w:rsidP="00083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6E05197" w14:textId="1314796B" w:rsidR="00753D11" w:rsidRDefault="00753D11" w:rsidP="00A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4A69E3">
        <w:rPr>
          <w:rFonts w:ascii="Angsana New" w:hAnsi="Angsana New"/>
          <w:spacing w:val="8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="008471CF" w:rsidRPr="004A69E3">
        <w:rPr>
          <w:rFonts w:ascii="Angsana New" w:hAnsi="Angsana New"/>
          <w:spacing w:val="8"/>
          <w:sz w:val="30"/>
          <w:szCs w:val="30"/>
          <w:cs/>
        </w:rPr>
        <w:t>ฏิบัติทางการบัญชีที่ประกาศใช้</w:t>
      </w:r>
      <w:r w:rsidR="008471CF" w:rsidRPr="004A69E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15FEC">
        <w:rPr>
          <w:rFonts w:ascii="Angsana New" w:hAnsi="Angsana New"/>
          <w:spacing w:val="6"/>
          <w:sz w:val="30"/>
          <w:szCs w:val="30"/>
          <w:cs/>
        </w:rPr>
        <w:t xml:space="preserve">โดยสภาวิชาชีพบัญชี </w:t>
      </w:r>
      <w:r w:rsidR="008471CF" w:rsidRPr="00615FEC">
        <w:rPr>
          <w:rFonts w:ascii="Angsana New" w:hAnsi="Angsana New"/>
          <w:spacing w:val="6"/>
          <w:sz w:val="30"/>
          <w:szCs w:val="30"/>
          <w:cs/>
        </w:rPr>
        <w:t>กฎระเบียบและประกาศคณะกรรมการ</w:t>
      </w:r>
      <w:r w:rsidRPr="00615FEC">
        <w:rPr>
          <w:rFonts w:ascii="Angsana New" w:hAnsi="Angsana New"/>
          <w:spacing w:val="6"/>
          <w:sz w:val="30"/>
          <w:szCs w:val="30"/>
          <w:cs/>
        </w:rPr>
        <w:t>กำกับหลักทรัพย์และตลาดหลักทรัพย์ที่เกี่ยวข้อง</w:t>
      </w:r>
    </w:p>
    <w:p w14:paraId="1382AAC2" w14:textId="16DD8063" w:rsidR="00897B18" w:rsidRDefault="00897B18" w:rsidP="00A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B2A7DE4" w14:textId="6379B153" w:rsidR="00F27D1D" w:rsidRDefault="00897B18" w:rsidP="00897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E260B">
        <w:rPr>
          <w:rFonts w:ascii="Angsana New" w:hAnsi="Angsana New"/>
          <w:sz w:val="30"/>
          <w:szCs w:val="30"/>
          <w:cs/>
        </w:rPr>
        <w:t xml:space="preserve">บริษัทถือปฏิบัติตามการปรับปรุงมาตรฐานการรายงานทางการเงิน ฉบับที่ </w:t>
      </w:r>
      <w:r w:rsidRPr="00DE260B">
        <w:rPr>
          <w:rFonts w:ascii="Angsana New" w:hAnsi="Angsana New"/>
          <w:sz w:val="30"/>
          <w:szCs w:val="30"/>
        </w:rPr>
        <w:t>16</w:t>
      </w:r>
      <w:r w:rsidRPr="00DE260B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60B">
        <w:rPr>
          <w:rFonts w:ascii="Angsana New" w:hAnsi="Angsana New"/>
          <w:i/>
          <w:iCs/>
          <w:sz w:val="30"/>
          <w:szCs w:val="30"/>
          <w:cs/>
        </w:rPr>
        <w:t xml:space="preserve">การลดค่าเช่าที่เกี่ยวข้องกับ </w:t>
      </w:r>
      <w:r w:rsidRPr="00DE260B">
        <w:rPr>
          <w:rFonts w:ascii="Angsana New" w:hAnsi="Angsana New"/>
          <w:i/>
          <w:iCs/>
          <w:spacing w:val="6"/>
          <w:sz w:val="30"/>
          <w:szCs w:val="30"/>
        </w:rPr>
        <w:t>COVID</w:t>
      </w:r>
      <w:r w:rsidRPr="00DE260B">
        <w:rPr>
          <w:rFonts w:ascii="Angsana New" w:hAnsi="Angsana New"/>
          <w:i/>
          <w:iCs/>
          <w:spacing w:val="6"/>
          <w:sz w:val="30"/>
          <w:szCs w:val="30"/>
          <w:cs/>
        </w:rPr>
        <w:t>-</w:t>
      </w:r>
      <w:r w:rsidRPr="00DE260B">
        <w:rPr>
          <w:rFonts w:ascii="Angsana New" w:hAnsi="Angsana New"/>
          <w:i/>
          <w:iCs/>
          <w:spacing w:val="6"/>
          <w:sz w:val="30"/>
          <w:szCs w:val="30"/>
        </w:rPr>
        <w:t>19</w:t>
      </w:r>
      <w:r w:rsidRPr="00DE260B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Pr="00DE260B">
        <w:rPr>
          <w:rFonts w:ascii="Angsana New" w:hAnsi="Angsana New"/>
          <w:spacing w:val="6"/>
          <w:sz w:val="30"/>
          <w:szCs w:val="30"/>
          <w:cs/>
        </w:rPr>
        <w:t xml:space="preserve">ซึ่งให้ทางเลือกแก่ผู้เช่าในการไม่ต้องประเมินว่าการได้รับการลดค่าเช่าที่เกี่ยวข้องกับ </w:t>
      </w:r>
      <w:r w:rsidRPr="00DE260B">
        <w:rPr>
          <w:rFonts w:ascii="Angsana New" w:hAnsi="Angsana New"/>
          <w:spacing w:val="6"/>
          <w:sz w:val="30"/>
          <w:szCs w:val="30"/>
        </w:rPr>
        <w:t>COVID</w:t>
      </w:r>
      <w:r w:rsidRPr="00DE260B">
        <w:rPr>
          <w:rFonts w:ascii="Angsana New" w:hAnsi="Angsana New"/>
          <w:spacing w:val="6"/>
          <w:sz w:val="30"/>
          <w:szCs w:val="30"/>
          <w:cs/>
        </w:rPr>
        <w:t>-</w:t>
      </w:r>
      <w:r w:rsidRPr="00DE260B">
        <w:rPr>
          <w:rFonts w:ascii="Angsana New" w:hAnsi="Angsana New"/>
          <w:spacing w:val="6"/>
          <w:sz w:val="30"/>
          <w:szCs w:val="30"/>
        </w:rPr>
        <w:t>19</w:t>
      </w:r>
      <w:r w:rsidRPr="00DE260B">
        <w:rPr>
          <w:rFonts w:ascii="Angsana New" w:hAnsi="Angsana New"/>
          <w:sz w:val="30"/>
          <w:szCs w:val="30"/>
          <w:cs/>
        </w:rPr>
        <w:t xml:space="preserve"> </w:t>
      </w:r>
      <w:r w:rsidRPr="00DE260B">
        <w:rPr>
          <w:rFonts w:ascii="Angsana New" w:hAnsi="Angsana New"/>
          <w:spacing w:val="6"/>
          <w:sz w:val="30"/>
          <w:szCs w:val="30"/>
          <w:cs/>
        </w:rPr>
        <w:t xml:space="preserve">ที่เข้าเงื่อนไขเป็นการเปลี่ยนแปลงสัญญาเช่า </w:t>
      </w:r>
      <w:r w:rsidRPr="00DE260B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</w:t>
      </w:r>
      <w:r w:rsidRPr="00DE260B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E260B">
        <w:rPr>
          <w:rFonts w:ascii="Angsana New" w:hAnsi="Angsana New"/>
          <w:sz w:val="30"/>
          <w:szCs w:val="30"/>
        </w:rPr>
        <w:t>1</w:t>
      </w:r>
      <w:r w:rsidRPr="00DE260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E260B">
        <w:rPr>
          <w:rFonts w:ascii="Angsana New" w:hAnsi="Angsana New"/>
          <w:sz w:val="30"/>
          <w:szCs w:val="30"/>
        </w:rPr>
        <w:t>2564</w:t>
      </w:r>
      <w:r w:rsidRPr="00DE260B">
        <w:rPr>
          <w:rFonts w:ascii="Angsana New" w:hAnsi="Angsana New"/>
          <w:sz w:val="30"/>
          <w:szCs w:val="30"/>
          <w:cs/>
        </w:rPr>
        <w:t xml:space="preserve"> </w:t>
      </w:r>
      <w:r w:rsidR="00353F44">
        <w:rPr>
          <w:rFonts w:ascii="Angsana New" w:hAnsi="Angsana New" w:hint="cs"/>
          <w:sz w:val="30"/>
          <w:szCs w:val="30"/>
          <w:cs/>
        </w:rPr>
        <w:t>และ</w:t>
      </w:r>
      <w:r w:rsidRPr="00DE260B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ไม่มีผลกระทบที่มีสาระสำคัญต่องบการเงิน</w:t>
      </w:r>
    </w:p>
    <w:p w14:paraId="23A6677A" w14:textId="77777777" w:rsidR="00F27D1D" w:rsidRDefault="00F27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2B2055" w14:textId="77777777" w:rsidR="00AF1BFC" w:rsidRPr="0008392E" w:rsidRDefault="00AF1BFC" w:rsidP="00083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08392E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lastRenderedPageBreak/>
        <w:t>(</w:t>
      </w:r>
      <w:r w:rsidR="00100931">
        <w:rPr>
          <w:rFonts w:ascii="Angsana New" w:hAnsi="Angsana New" w:hint="cs"/>
          <w:b/>
          <w:bCs/>
          <w:i/>
          <w:iCs/>
          <w:spacing w:val="4"/>
          <w:sz w:val="30"/>
          <w:szCs w:val="30"/>
          <w:cs/>
        </w:rPr>
        <w:t>ข</w:t>
      </w:r>
      <w:r w:rsidRPr="0008392E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)</w:t>
      </w:r>
      <w:r w:rsidRPr="0008392E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ab/>
      </w:r>
      <w:r w:rsidRPr="00AF1BFC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768422DC" w14:textId="77777777" w:rsidR="006D1210" w:rsidRPr="001C7AD1" w:rsidRDefault="006D1210" w:rsidP="000E7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463A44C9" w14:textId="77777777" w:rsidR="00AF1BFC" w:rsidRDefault="00AF1BFC" w:rsidP="00D7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045B70">
        <w:rPr>
          <w:rFonts w:ascii="Angsana New" w:hAnsi="Angsana New"/>
          <w:spacing w:val="7"/>
          <w:sz w:val="30"/>
          <w:szCs w:val="30"/>
          <w:cs/>
        </w:rPr>
        <w:t>งบการเงินนี้</w:t>
      </w:r>
      <w:r w:rsidR="00100931" w:rsidRPr="00045B70">
        <w:rPr>
          <w:rFonts w:ascii="Angsana New" w:hAnsi="Angsana New" w:hint="cs"/>
          <w:spacing w:val="7"/>
          <w:sz w:val="30"/>
          <w:szCs w:val="30"/>
          <w:cs/>
        </w:rPr>
        <w:t>นำเสนอ</w:t>
      </w:r>
      <w:r w:rsidRPr="00045B70">
        <w:rPr>
          <w:rFonts w:ascii="Angsana New" w:hAnsi="Angsana New"/>
          <w:spacing w:val="7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</w:t>
      </w:r>
      <w:r w:rsidRPr="00134FEE">
        <w:rPr>
          <w:rFonts w:ascii="Angsana New" w:hAnsi="Angsana New"/>
          <w:spacing w:val="2"/>
          <w:sz w:val="30"/>
          <w:szCs w:val="30"/>
          <w:cs/>
        </w:rPr>
        <w:t>มีการปัดเศษในหมายเหตุประกอบงบการเงินเพื่อให้แสดงเป็นหลักล้านบาท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446DBE64" w14:textId="77777777" w:rsidR="004F6B12" w:rsidRDefault="004F6B12" w:rsidP="00D7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12DE755" w14:textId="77777777" w:rsidR="00AF1BFC" w:rsidRDefault="00AF1BFC" w:rsidP="00AF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A11C0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(</w:t>
      </w:r>
      <w:r w:rsidR="00100931">
        <w:rPr>
          <w:rFonts w:ascii="Angsana New" w:hAnsi="Angsana New" w:hint="cs"/>
          <w:b/>
          <w:bCs/>
          <w:i/>
          <w:iCs/>
          <w:spacing w:val="4"/>
          <w:sz w:val="30"/>
          <w:szCs w:val="30"/>
          <w:cs/>
        </w:rPr>
        <w:t>ค</w:t>
      </w:r>
      <w:r w:rsidRPr="00FA11C0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)</w:t>
      </w:r>
      <w:r w:rsidRPr="00FA11C0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ab/>
      </w: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100931"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14:paraId="19107C07" w14:textId="77777777" w:rsidR="00AE2D41" w:rsidRDefault="00AE2D41" w:rsidP="00AF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872CB59" w14:textId="77777777" w:rsidR="00AE2D41" w:rsidRPr="00512220" w:rsidRDefault="00AE2D41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2594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</w:t>
      </w:r>
      <w:r w:rsidR="00541E55" w:rsidRPr="00BE259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E2594">
        <w:rPr>
          <w:rFonts w:ascii="Angsana New" w:hAnsi="Angsana New"/>
          <w:spacing w:val="4"/>
          <w:sz w:val="30"/>
          <w:szCs w:val="30"/>
          <w:cs/>
        </w:rPr>
        <w:t>การประมาณการและ</w:t>
      </w:r>
      <w:r w:rsidRPr="001D441F">
        <w:rPr>
          <w:rFonts w:ascii="Angsana New" w:hAnsi="Angsana New"/>
          <w:spacing w:val="4"/>
          <w:sz w:val="30"/>
          <w:szCs w:val="30"/>
          <w:cs/>
        </w:rPr>
        <w:t>ข</w:t>
      </w:r>
      <w:r w:rsidRPr="00B26271">
        <w:rPr>
          <w:rFonts w:ascii="Angsana New" w:hAnsi="Angsana New" w:hint="cs"/>
          <w:spacing w:val="4"/>
          <w:sz w:val="30"/>
          <w:szCs w:val="30"/>
          <w:cs/>
        </w:rPr>
        <w:t>้</w:t>
      </w:r>
      <w:r w:rsidRPr="00B26271">
        <w:rPr>
          <w:rFonts w:ascii="Angsana New" w:hAnsi="Angsana New"/>
          <w:spacing w:val="4"/>
          <w:sz w:val="30"/>
          <w:szCs w:val="30"/>
          <w:cs/>
        </w:rPr>
        <w:t>อสมมติหลายประการ ซึ่งมีผลกระทบต่อการก</w:t>
      </w:r>
      <w:r w:rsidR="00541E55" w:rsidRPr="00F40183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F40183">
        <w:rPr>
          <w:rFonts w:ascii="Angsana New" w:hAnsi="Angsana New"/>
          <w:spacing w:val="4"/>
          <w:sz w:val="30"/>
          <w:szCs w:val="30"/>
          <w:cs/>
        </w:rPr>
        <w:t>หนดนโยบายการบ</w:t>
      </w:r>
      <w:r w:rsidRPr="006A38CA">
        <w:rPr>
          <w:rFonts w:ascii="Angsana New" w:hAnsi="Angsana New" w:hint="cs"/>
          <w:spacing w:val="4"/>
          <w:sz w:val="30"/>
          <w:szCs w:val="30"/>
          <w:cs/>
        </w:rPr>
        <w:t>ั</w:t>
      </w:r>
      <w:r w:rsidRPr="006A38CA">
        <w:rPr>
          <w:rFonts w:ascii="Angsana New" w:hAnsi="Angsana New"/>
          <w:spacing w:val="4"/>
          <w:sz w:val="30"/>
          <w:szCs w:val="30"/>
          <w:cs/>
        </w:rPr>
        <w:t>ญชีของบริษ</w:t>
      </w:r>
      <w:r w:rsidRPr="00E4268D">
        <w:rPr>
          <w:rFonts w:ascii="Angsana New" w:hAnsi="Angsana New" w:hint="cs"/>
          <w:spacing w:val="4"/>
          <w:sz w:val="30"/>
          <w:szCs w:val="30"/>
          <w:cs/>
        </w:rPr>
        <w:t>ั</w:t>
      </w:r>
      <w:r w:rsidRPr="00E4268D">
        <w:rPr>
          <w:rFonts w:ascii="Angsana New" w:hAnsi="Angsana New"/>
          <w:spacing w:val="4"/>
          <w:sz w:val="30"/>
          <w:szCs w:val="30"/>
          <w:cs/>
        </w:rPr>
        <w:t>ท</w:t>
      </w:r>
      <w:r w:rsidRPr="000A601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A6011">
        <w:rPr>
          <w:rFonts w:ascii="Angsana New" w:hAnsi="Angsana New"/>
          <w:spacing w:val="4"/>
          <w:sz w:val="30"/>
          <w:szCs w:val="30"/>
          <w:cs/>
        </w:rPr>
        <w:t>ทั้งนี้ ผลที่เกิดขึ้นจริง</w:t>
      </w:r>
      <w:r w:rsidRPr="00512220">
        <w:rPr>
          <w:rFonts w:ascii="Angsana New" w:hAnsi="Angsana New"/>
          <w:sz w:val="30"/>
          <w:szCs w:val="30"/>
          <w:cs/>
        </w:rPr>
        <w:t>อาจแตกต่างจากที่ประมาณการไว้</w:t>
      </w:r>
    </w:p>
    <w:p w14:paraId="56EFCEA7" w14:textId="77777777" w:rsidR="00AE2D41" w:rsidRDefault="00AE2D41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3F4DE0" w14:textId="39B3766D" w:rsidR="00457AEF" w:rsidRDefault="00AE2D41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pacing w:val="2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3202A1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</w:t>
      </w:r>
      <w:r w:rsidRPr="00541E55">
        <w:rPr>
          <w:rFonts w:ascii="Angsana New" w:hAnsi="Angsana New"/>
          <w:sz w:val="30"/>
          <w:szCs w:val="30"/>
          <w:cs/>
        </w:rPr>
        <w:t>นต้นไป</w:t>
      </w:r>
    </w:p>
    <w:p w14:paraId="7C78D8CE" w14:textId="241B7241" w:rsidR="00E7758D" w:rsidRDefault="00E7758D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FAF28B" w14:textId="049F3339" w:rsidR="00E7758D" w:rsidRDefault="007E5CFD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0ACA">
        <w:rPr>
          <w:rFonts w:ascii="Angsana New" w:hAnsi="Angsana New"/>
          <w:spacing w:val="6"/>
          <w:sz w:val="30"/>
          <w:szCs w:val="30"/>
          <w:cs/>
        </w:rPr>
        <w:t xml:space="preserve">จากสถานการณ์การแพร่ระบาดของโรคติดเชื้อไวรัสโคโรนา </w:t>
      </w:r>
      <w:r w:rsidRPr="00480ACA">
        <w:rPr>
          <w:rFonts w:ascii="Angsana New" w:hAnsi="Angsana New"/>
          <w:spacing w:val="6"/>
          <w:sz w:val="30"/>
          <w:szCs w:val="30"/>
        </w:rPr>
        <w:t xml:space="preserve">2019 </w:t>
      </w:r>
      <w:r w:rsidRPr="00480ACA">
        <w:rPr>
          <w:rFonts w:ascii="Angsana New" w:hAnsi="Angsana New"/>
          <w:spacing w:val="6"/>
          <w:sz w:val="30"/>
          <w:szCs w:val="30"/>
          <w:cs/>
        </w:rPr>
        <w:t>(</w:t>
      </w:r>
      <w:r w:rsidRPr="00480ACA">
        <w:rPr>
          <w:rFonts w:ascii="Angsana New" w:hAnsi="Angsana New"/>
          <w:spacing w:val="6"/>
          <w:sz w:val="30"/>
          <w:szCs w:val="30"/>
        </w:rPr>
        <w:t>COVID</w:t>
      </w:r>
      <w:r w:rsidRPr="00480ACA">
        <w:rPr>
          <w:rFonts w:ascii="Angsana New" w:hAnsi="Angsana New"/>
          <w:spacing w:val="6"/>
          <w:sz w:val="30"/>
          <w:szCs w:val="30"/>
          <w:cs/>
        </w:rPr>
        <w:t>-</w:t>
      </w:r>
      <w:r w:rsidRPr="00480ACA">
        <w:rPr>
          <w:rFonts w:ascii="Angsana New" w:hAnsi="Angsana New"/>
          <w:spacing w:val="6"/>
          <w:sz w:val="30"/>
          <w:szCs w:val="30"/>
        </w:rPr>
        <w:t>19</w:t>
      </w:r>
      <w:r w:rsidRPr="00480ACA">
        <w:rPr>
          <w:rFonts w:ascii="Angsana New" w:hAnsi="Angsana New"/>
          <w:spacing w:val="6"/>
          <w:sz w:val="30"/>
          <w:szCs w:val="30"/>
          <w:cs/>
        </w:rPr>
        <w:t>) ทำให้เกิดความไม่แน่นอน</w:t>
      </w:r>
      <w:r w:rsidRPr="004721C9">
        <w:rPr>
          <w:rFonts w:ascii="Angsana New" w:hAnsi="Angsana New"/>
          <w:spacing w:val="2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การประมาณการ ในปี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บริษัทได้เลือกปฏิบัติตามแนวปฏิบัติทางการบัญชี เรื่อง </w:t>
      </w:r>
      <w:r>
        <w:rPr>
          <w:rFonts w:ascii="Angsana New" w:hAnsi="Angsana New" w:hint="cs"/>
          <w:i/>
          <w:iCs/>
          <w:sz w:val="30"/>
          <w:szCs w:val="30"/>
          <w:cs/>
        </w:rPr>
        <w:t>มาตรการผ่อนปรนชั่วคราว</w:t>
      </w:r>
      <w:r w:rsidRPr="00480ACA">
        <w:rPr>
          <w:rFonts w:ascii="Angsana New" w:hAnsi="Angsana New"/>
          <w:i/>
          <w:iCs/>
          <w:spacing w:val="10"/>
          <w:sz w:val="30"/>
          <w:szCs w:val="30"/>
          <w:cs/>
        </w:rPr>
        <w:t xml:space="preserve">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80ACA">
        <w:rPr>
          <w:rFonts w:ascii="Angsana New" w:hAnsi="Angsana New"/>
          <w:i/>
          <w:iCs/>
          <w:spacing w:val="10"/>
          <w:sz w:val="30"/>
          <w:szCs w:val="30"/>
        </w:rPr>
        <w:t>2019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/>
          <w:i/>
          <w:iCs/>
          <w:sz w:val="30"/>
          <w:szCs w:val="30"/>
        </w:rPr>
        <w:t>COVID</w:t>
      </w:r>
      <w:r>
        <w:rPr>
          <w:rFonts w:ascii="Angsana New" w:hAnsi="Angsana New"/>
          <w:i/>
          <w:iCs/>
          <w:sz w:val="30"/>
          <w:szCs w:val="30"/>
          <w:cs/>
        </w:rPr>
        <w:t>-</w:t>
      </w:r>
      <w:r>
        <w:rPr>
          <w:rFonts w:ascii="Angsana New" w:hAnsi="Angsana New"/>
          <w:i/>
          <w:iCs/>
          <w:sz w:val="30"/>
          <w:szCs w:val="30"/>
        </w:rPr>
        <w:t>19</w:t>
      </w:r>
      <w:r>
        <w:rPr>
          <w:rFonts w:ascii="Angsana New" w:hAnsi="Angsana New"/>
          <w:i/>
          <w:iCs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มาพิจารณาการวัดมูลค่ายุติธรรม อย่างไรก็ตามแนวปฏิบัติดังกล่าวสิ้นสุดการมีผลบังคับใช้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บริษัทได้ปรับปรุงมูลค่าสินทรัพย์ดังกล่าวในปี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และไม่มีผลกระทบอย่างมีสาระสำคัญต่องบการเงิน</w:t>
      </w:r>
    </w:p>
    <w:p w14:paraId="10EBF134" w14:textId="77777777" w:rsidR="007E5CFD" w:rsidRPr="00E7758D" w:rsidRDefault="007E5CFD" w:rsidP="00541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AC346" w14:textId="1F1388FF" w:rsidR="004F2E00" w:rsidRPr="00AE3447" w:rsidRDefault="004F2E00" w:rsidP="00AF4C46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8" w:hanging="558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E3447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02920FB4" w14:textId="77777777" w:rsidR="004F2E00" w:rsidRPr="00DD77E8" w:rsidRDefault="004F2E00" w:rsidP="004F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8711381" w14:textId="7FDD550C" w:rsidR="00721BEA" w:rsidRPr="00680C28" w:rsidRDefault="004F2E00" w:rsidP="00083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C28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</w:t>
      </w:r>
      <w:r w:rsidR="009908DB" w:rsidRPr="00680C28">
        <w:rPr>
          <w:rFonts w:ascii="Angsana New" w:hAnsi="Angsana New" w:hint="cs"/>
          <w:sz w:val="30"/>
          <w:szCs w:val="30"/>
          <w:cs/>
        </w:rPr>
        <w:t>น</w:t>
      </w:r>
    </w:p>
    <w:p w14:paraId="65060EA9" w14:textId="77777777" w:rsidR="009908DB" w:rsidRPr="00DD77E8" w:rsidRDefault="009908DB" w:rsidP="0099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0791E701" w14:textId="36812CDF" w:rsidR="00782013" w:rsidRDefault="00782013" w:rsidP="00782013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4"/>
          <w:sz w:val="30"/>
          <w:szCs w:val="30"/>
          <w:cs/>
        </w:rPr>
        <w:t>เงินลงทุนในบริษัทย่อยและร่วม</w:t>
      </w:r>
    </w:p>
    <w:p w14:paraId="14A34AF8" w14:textId="577FCB68" w:rsidR="00E86EC2" w:rsidRDefault="00E86EC2" w:rsidP="00E86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</w:p>
    <w:p w14:paraId="78385F31" w14:textId="7D947F53" w:rsidR="00E86EC2" w:rsidRPr="00A756AE" w:rsidRDefault="00E86EC2" w:rsidP="00E86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A756A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เงินลงทุนในบริษัทย่อยและบริษัทร่วม </w:t>
      </w:r>
      <w:r w:rsidRPr="00A756AE">
        <w:rPr>
          <w:rFonts w:ascii="Angsana New" w:hAnsi="Angsana New"/>
          <w:spacing w:val="-4"/>
          <w:sz w:val="30"/>
          <w:szCs w:val="30"/>
          <w:cs/>
        </w:rPr>
        <w:t>บันทึกบัญชีในงบการเงินโดยใช้วิธีราคา</w:t>
      </w:r>
      <w:r w:rsidRPr="0032681C">
        <w:rPr>
          <w:rFonts w:ascii="Angsana New" w:hAnsi="Angsana New"/>
          <w:spacing w:val="-4"/>
          <w:sz w:val="30"/>
          <w:szCs w:val="30"/>
          <w:cs/>
        </w:rPr>
        <w:t>ทุน</w:t>
      </w:r>
      <w:r w:rsidRPr="004721C9">
        <w:rPr>
          <w:rFonts w:ascii="Angsana New" w:hAnsi="Angsana New"/>
          <w:spacing w:val="-4"/>
          <w:sz w:val="30"/>
          <w:szCs w:val="30"/>
          <w:cs/>
        </w:rPr>
        <w:t>หักค่าเผื่อการด้อยค่า เงินปันผลรับ</w:t>
      </w:r>
      <w:r w:rsidRPr="004721C9">
        <w:rPr>
          <w:rFonts w:ascii="Angsana New" w:hAnsi="Angsana New"/>
          <w:spacing w:val="6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Pr="004721C9">
        <w:rPr>
          <w:rFonts w:ascii="Angsana New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</w:t>
      </w:r>
      <w:r w:rsidR="00C262FE" w:rsidRPr="00F77150">
        <w:rPr>
          <w:rFonts w:ascii="Angsana New" w:hAnsi="Angsana New"/>
          <w:sz w:val="30"/>
          <w:szCs w:val="30"/>
          <w:cs/>
        </w:rPr>
        <w:t>ผล</w:t>
      </w:r>
      <w:r w:rsidRPr="004721C9">
        <w:rPr>
          <w:rFonts w:ascii="Angsana New" w:hAnsi="Angsana New"/>
          <w:sz w:val="30"/>
          <w:szCs w:val="30"/>
          <w:cs/>
        </w:rPr>
        <w:t>กำไร</w:t>
      </w:r>
      <w:r w:rsidR="00F77150" w:rsidRPr="004721C9">
        <w:rPr>
          <w:rFonts w:ascii="Angsana New" w:hAnsi="Angsana New"/>
          <w:sz w:val="30"/>
          <w:szCs w:val="30"/>
          <w:cs/>
        </w:rPr>
        <w:t>หรือ</w:t>
      </w:r>
      <w:r w:rsidRPr="004721C9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1FC5897E" w14:textId="57C7B6DC" w:rsidR="00E7758D" w:rsidRDefault="00E7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br w:type="page"/>
      </w:r>
    </w:p>
    <w:p w14:paraId="346D4F39" w14:textId="42C645A7" w:rsidR="009908DB" w:rsidRPr="00FA11C0" w:rsidRDefault="009908D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8626A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08511C6" w14:textId="77777777" w:rsidR="009908DB" w:rsidRPr="00DD77E8" w:rsidRDefault="009908DB" w:rsidP="00376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6C07D17D" w14:textId="7FF0F310" w:rsidR="009908DB" w:rsidRPr="00AE3447" w:rsidRDefault="009908DB" w:rsidP="009908DB">
      <w:pPr>
        <w:pStyle w:val="BodyText2"/>
        <w:tabs>
          <w:tab w:val="left" w:pos="900"/>
        </w:tabs>
        <w:ind w:left="567" w:firstLine="0"/>
        <w:jc w:val="thaiDistribute"/>
        <w:rPr>
          <w:rFonts w:ascii="Angsana New" w:hAnsi="Angsana New"/>
          <w:spacing w:val="-4"/>
          <w:sz w:val="20"/>
          <w:szCs w:val="20"/>
          <w:cs/>
        </w:rPr>
      </w:pPr>
      <w:r w:rsidRPr="00EA5528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</w:t>
      </w:r>
      <w:r w:rsidRPr="00023687">
        <w:rPr>
          <w:rFonts w:ascii="Angsana New" w:hAnsi="Angsana New"/>
          <w:spacing w:val="-4"/>
          <w:sz w:val="30"/>
          <w:szCs w:val="30"/>
          <w:cs/>
        </w:rPr>
        <w:t>ประกอบด้วย เงินสดในมือ เงิน</w:t>
      </w:r>
      <w:r w:rsidRPr="00EA5528">
        <w:rPr>
          <w:rFonts w:ascii="Angsana New" w:hAnsi="Angsana New"/>
          <w:spacing w:val="-4"/>
          <w:sz w:val="30"/>
          <w:szCs w:val="30"/>
          <w:cs/>
        </w:rPr>
        <w:t>ฝากธนาคารประเภทออมทรัพย์</w:t>
      </w:r>
      <w:r w:rsidRPr="00EA5528">
        <w:rPr>
          <w:rFonts w:ascii="Angsana New" w:hAnsi="Angsana New"/>
          <w:spacing w:val="-2"/>
          <w:sz w:val="30"/>
          <w:szCs w:val="30"/>
          <w:cs/>
        </w:rPr>
        <w:t>และกระแสรายวัน รวมทั้งเงินลงทุนระยะสั้นที่มีสภาพ</w:t>
      </w:r>
      <w:r w:rsidRPr="0032681C">
        <w:rPr>
          <w:rFonts w:ascii="Angsana New" w:hAnsi="Angsana New"/>
          <w:spacing w:val="-2"/>
          <w:sz w:val="30"/>
          <w:szCs w:val="30"/>
          <w:cs/>
        </w:rPr>
        <w:t>คล่องสูง</w:t>
      </w:r>
      <w:r w:rsidR="00BB05F0" w:rsidRPr="004721C9">
        <w:rPr>
          <w:rFonts w:ascii="Angsana New" w:hAnsi="Angsana New"/>
          <w:spacing w:val="-2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BB05F0" w:rsidRPr="0032681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57AEF" w:rsidRPr="004721C9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32681C">
        <w:rPr>
          <w:rFonts w:ascii="Angsana New" w:hAnsi="Angsana New"/>
          <w:spacing w:val="-2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Pr="0032681C">
        <w:rPr>
          <w:rFonts w:ascii="Angsana New" w:hAnsi="Angsana New"/>
          <w:sz w:val="30"/>
          <w:szCs w:val="30"/>
          <w:cs/>
        </w:rPr>
        <w:t xml:space="preserve"> </w:t>
      </w:r>
      <w:r w:rsidR="00457AEF" w:rsidRPr="004721C9">
        <w:rPr>
          <w:rFonts w:ascii="Angsana New" w:hAnsi="Angsana New"/>
          <w:spacing w:val="-4"/>
          <w:sz w:val="30"/>
          <w:szCs w:val="30"/>
          <w:cs/>
        </w:rPr>
        <w:t>โดย</w:t>
      </w:r>
      <w:r w:rsidRPr="0032681C">
        <w:rPr>
          <w:rFonts w:ascii="Angsana New" w:hAnsi="Angsana New"/>
          <w:spacing w:val="-4"/>
          <w:sz w:val="30"/>
          <w:szCs w:val="30"/>
          <w:cs/>
        </w:rPr>
        <w:t>มี</w:t>
      </w:r>
      <w:r w:rsidRPr="008626AF">
        <w:rPr>
          <w:rFonts w:ascii="Angsana New" w:hAnsi="Angsana New"/>
          <w:spacing w:val="-4"/>
          <w:sz w:val="30"/>
          <w:szCs w:val="30"/>
          <w:cs/>
        </w:rPr>
        <w:t>ความเสี่ยงที่ไม่มีนัยสำคัญต่อการเปลี่ยนแปลงมูลค่า</w:t>
      </w:r>
    </w:p>
    <w:p w14:paraId="02FC8C38" w14:textId="77777777" w:rsidR="009908DB" w:rsidRPr="00DD77E8" w:rsidRDefault="009908DB" w:rsidP="009908DB">
      <w:pPr>
        <w:pStyle w:val="BodyText2"/>
        <w:tabs>
          <w:tab w:val="left" w:pos="900"/>
        </w:tabs>
        <w:ind w:left="567" w:firstLine="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D9BF1B9" w14:textId="29F426FB" w:rsidR="00D647F9" w:rsidRDefault="00782013" w:rsidP="008519CA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pacing w:val="8"/>
          <w:sz w:val="30"/>
          <w:szCs w:val="30"/>
        </w:rPr>
      </w:pPr>
      <w:r w:rsidRPr="00782013">
        <w:rPr>
          <w:rFonts w:ascii="Angsana New" w:hAnsi="Angsana New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6883D88" w14:textId="77777777" w:rsidR="00D3727B" w:rsidRDefault="00D3727B" w:rsidP="008519CA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C4388D2" w14:textId="7234609E" w:rsidR="00832E09" w:rsidRPr="00AE3447" w:rsidRDefault="009908D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1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A23A5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5E4C153" w14:textId="77777777" w:rsidR="009908DB" w:rsidRPr="00F119F7" w:rsidRDefault="009908DB" w:rsidP="0099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56DFB9B6" w14:textId="48129E43" w:rsidR="00B61281" w:rsidRPr="00044BB7" w:rsidRDefault="00A56312" w:rsidP="00B6128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2F1AE7" w:rsidRPr="00044BB7">
        <w:rPr>
          <w:rFonts w:ascii="Angsana New" w:hAnsi="Angsana New"/>
          <w:spacing w:val="4"/>
          <w:sz w:val="30"/>
          <w:szCs w:val="30"/>
          <w:cs/>
        </w:rPr>
        <w:t>ลูกหนี้</w:t>
      </w:r>
      <w:r w:rsidR="00B42DDA" w:rsidRPr="00044BB7">
        <w:rPr>
          <w:rFonts w:ascii="Angsana New" w:hAnsi="Angsana New"/>
          <w:spacing w:val="4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</w:p>
    <w:p w14:paraId="5FE44E10" w14:textId="77777777" w:rsidR="0017401E" w:rsidRDefault="0017401E" w:rsidP="00B61281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54939893" w14:textId="0D4E5C17" w:rsidR="0017401E" w:rsidRPr="004721C9" w:rsidRDefault="0017401E" w:rsidP="00B6128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DE260B">
        <w:rPr>
          <w:rFonts w:ascii="Angsana New" w:hAnsi="Angsana New"/>
          <w:color w:val="000000"/>
          <w:spacing w:val="4"/>
          <w:sz w:val="30"/>
          <w:szCs w:val="30"/>
          <w:cs/>
        </w:rPr>
        <w:t>การตั้ง</w:t>
      </w:r>
      <w:r w:rsidR="0008527B" w:rsidRPr="00DE260B">
        <w:rPr>
          <w:rFonts w:ascii="Angsana New" w:hAnsi="Angsana New"/>
          <w:color w:val="000000"/>
          <w:spacing w:val="4"/>
          <w:sz w:val="30"/>
          <w:szCs w:val="30"/>
          <w:cs/>
        </w:rPr>
        <w:t>ค่าเผื่อ</w:t>
      </w:r>
      <w:r w:rsidRPr="00DE260B">
        <w:rPr>
          <w:rFonts w:ascii="Angsana New" w:hAnsi="Angsana New"/>
          <w:color w:val="000000"/>
          <w:spacing w:val="4"/>
          <w:sz w:val="30"/>
          <w:szCs w:val="30"/>
          <w:cs/>
        </w:rPr>
        <w:t>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วิธีดังกล่าวมีการจัดกลุ่มลูกหนี้ตามความเสี่ยงด้าน</w:t>
      </w:r>
      <w:r w:rsidRPr="004721C9">
        <w:rPr>
          <w:rFonts w:ascii="Angsana New" w:hAnsi="Angsana New"/>
          <w:color w:val="000000"/>
          <w:spacing w:val="6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Pr="004721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80ACA">
        <w:rPr>
          <w:rFonts w:ascii="Angsana New" w:hAnsi="Angsana New"/>
          <w:color w:val="000000"/>
          <w:spacing w:val="8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6BC65B51" w14:textId="6F7E80DF" w:rsidR="00C801DD" w:rsidRDefault="001E0DC3" w:rsidP="00780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FA11C0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ab/>
      </w:r>
    </w:p>
    <w:p w14:paraId="33AA28E3" w14:textId="77777777" w:rsidR="00C801DD" w:rsidRPr="004721C9" w:rsidRDefault="00C801DD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4721C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1EF6D0D" w14:textId="77777777" w:rsidR="00C801DD" w:rsidRPr="004721C9" w:rsidRDefault="00C801DD" w:rsidP="00780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</w:rPr>
      </w:pPr>
    </w:p>
    <w:p w14:paraId="7937445E" w14:textId="6235FC23" w:rsidR="00F15B4C" w:rsidRPr="004721C9" w:rsidRDefault="00C801D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pacing w:val="-2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</w:t>
      </w:r>
      <w:r w:rsidRPr="004721C9">
        <w:rPr>
          <w:rFonts w:ascii="Angsana New" w:hAnsi="Angsana New"/>
          <w:sz w:val="30"/>
          <w:szCs w:val="30"/>
          <w:cs/>
        </w:rPr>
        <w:t>มูลค่าที่จะได้รับคืนส่วนใหญ่มาจากการขายมากกว่ามาจากการใช้สินทรัพย์นั้นต่อไป</w:t>
      </w:r>
      <w:r w:rsidR="00CA3E34" w:rsidRPr="004721C9">
        <w:rPr>
          <w:rFonts w:ascii="Angsana New" w:hAnsi="Angsana New"/>
          <w:sz w:val="30"/>
          <w:szCs w:val="30"/>
          <w:cs/>
        </w:rPr>
        <w:t xml:space="preserve"> ซึ่งต้องมีไว้เพื่อขายในทันทีในสภาพปัจจุบันและ</w:t>
      </w:r>
      <w:r w:rsidRPr="004721C9">
        <w:rPr>
          <w:rFonts w:ascii="Angsana New" w:hAnsi="Angsana New"/>
          <w:sz w:val="30"/>
          <w:szCs w:val="30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</w:t>
      </w:r>
      <w:r w:rsidR="00CD6F68" w:rsidRPr="004721C9">
        <w:rPr>
          <w:rFonts w:ascii="Angsana New" w:hAnsi="Angsana New"/>
          <w:sz w:val="30"/>
          <w:szCs w:val="30"/>
          <w:cs/>
        </w:rPr>
        <w:t>ขาย</w:t>
      </w:r>
      <w:r w:rsidRPr="004721C9">
        <w:rPr>
          <w:rFonts w:ascii="Angsana New" w:hAnsi="Angsana New"/>
          <w:sz w:val="30"/>
          <w:szCs w:val="30"/>
          <w:cs/>
        </w:rPr>
        <w:t xml:space="preserve"> </w:t>
      </w:r>
    </w:p>
    <w:p w14:paraId="5846B046" w14:textId="77777777" w:rsidR="00CD6F68" w:rsidRDefault="00CD6F68" w:rsidP="00C80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AE55D73" w14:textId="1EF510A5" w:rsidR="00CD6F68" w:rsidRPr="009D7F7C" w:rsidRDefault="00CD6F68" w:rsidP="00CD6F6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จะหยุดบันทึกค่าเสื่อมราคาและค่าตัดจำหน่าย</w:t>
      </w:r>
    </w:p>
    <w:p w14:paraId="3C3ECD75" w14:textId="7F4736C2" w:rsidR="00E25745" w:rsidRDefault="00E25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18F831" w14:textId="6FB6DB01" w:rsidR="008532E5" w:rsidRPr="00AE3447" w:rsidRDefault="00D943A6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อสั</w:t>
      </w:r>
      <w:r w:rsidR="008532E5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งหาริมทรัพย์เพื่อการลงทุน</w:t>
      </w:r>
    </w:p>
    <w:p w14:paraId="78F63BB3" w14:textId="77777777" w:rsidR="008532E5" w:rsidRPr="001C7AD1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29C582FA" w14:textId="0864415F" w:rsidR="00D60A7A" w:rsidRPr="00554F43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F43">
        <w:rPr>
          <w:rFonts w:ascii="Angsana New" w:hAnsi="Angsana New"/>
          <w:spacing w:val="-8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</w:t>
      </w:r>
      <w:r w:rsidR="005A5A2F" w:rsidRPr="00554F43">
        <w:rPr>
          <w:rFonts w:ascii="Angsana New" w:hAnsi="Angsana New"/>
          <w:spacing w:val="-8"/>
          <w:sz w:val="30"/>
          <w:szCs w:val="30"/>
          <w:cs/>
        </w:rPr>
        <w:t>ไว้เป็นสินทรัพย์สิทธิการใช้และอสังหาริมทรัพย์ที่ถือครอง</w:t>
      </w:r>
      <w:r w:rsidR="005A5A2F" w:rsidRPr="00044BB7">
        <w:rPr>
          <w:rFonts w:ascii="Angsana New" w:hAnsi="Angsana New"/>
          <w:spacing w:val="6"/>
          <w:sz w:val="30"/>
          <w:szCs w:val="30"/>
          <w:cs/>
        </w:rPr>
        <w:t>โดยบริษัท</w:t>
      </w:r>
      <w:r w:rsidRPr="00044BB7">
        <w:rPr>
          <w:rFonts w:ascii="Angsana New" w:hAnsi="Angsana New"/>
          <w:spacing w:val="6"/>
          <w:sz w:val="30"/>
          <w:szCs w:val="30"/>
          <w:cs/>
        </w:rPr>
        <w:t xml:space="preserve">เพื่อหาประโยชน์จากรายได้ค่าเช่าหรือจากการเพิ่มขึ้นของมูลค่าของสินทรัพย์หรือทั้งสองอย่าง </w:t>
      </w:r>
      <w:r w:rsidRPr="004721C9">
        <w:rPr>
          <w:rFonts w:ascii="Angsana New" w:hAnsi="Angsana New"/>
          <w:spacing w:val="-4"/>
          <w:sz w:val="30"/>
          <w:szCs w:val="30"/>
          <w:cs/>
        </w:rPr>
        <w:t>ทั้งนี</w:t>
      </w:r>
      <w:r w:rsidR="00677CD5" w:rsidRPr="004721C9">
        <w:rPr>
          <w:rFonts w:ascii="Angsana New" w:hAnsi="Angsana New"/>
          <w:spacing w:val="-4"/>
          <w:sz w:val="30"/>
          <w:szCs w:val="30"/>
          <w:cs/>
        </w:rPr>
        <w:t>้</w:t>
      </w:r>
      <w:r w:rsidR="00C14B4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-4"/>
          <w:sz w:val="30"/>
          <w:szCs w:val="30"/>
          <w:cs/>
        </w:rPr>
        <w:t>ไม่ได้มีไว้เพื่อขายตาม</w:t>
      </w:r>
      <w:r w:rsidR="00035E3F" w:rsidRPr="004721C9">
        <w:rPr>
          <w:rFonts w:ascii="Angsana New" w:hAnsi="Angsana New"/>
          <w:spacing w:val="-4"/>
          <w:sz w:val="30"/>
          <w:szCs w:val="30"/>
          <w:cs/>
        </w:rPr>
        <w:t>ปกติของธุรกิจ</w:t>
      </w:r>
      <w:r w:rsidRPr="004721C9">
        <w:rPr>
          <w:rFonts w:ascii="Angsana New" w:hAnsi="Angsana New"/>
          <w:spacing w:val="-4"/>
          <w:sz w:val="30"/>
          <w:szCs w:val="30"/>
          <w:cs/>
        </w:rPr>
        <w:t>หรือใช้ในการผลิตหรือจัดหาสินค้าหรือให้บริการหรือใช้ในการบริหารงาน</w:t>
      </w:r>
      <w:r w:rsidR="00F15B4C" w:rsidRPr="00554F43">
        <w:rPr>
          <w:rFonts w:ascii="Angsana New" w:hAnsi="Angsana New"/>
          <w:sz w:val="30"/>
          <w:szCs w:val="30"/>
          <w:cs/>
        </w:rPr>
        <w:t xml:space="preserve"> </w:t>
      </w:r>
    </w:p>
    <w:p w14:paraId="193E8617" w14:textId="77777777" w:rsidR="008532E5" w:rsidRDefault="008532E5" w:rsidP="00211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9DF53C" w14:textId="2EF5B347" w:rsidR="00CA55A9" w:rsidRPr="00AE3447" w:rsidRDefault="008532E5" w:rsidP="00AE3447">
      <w:pPr>
        <w:pStyle w:val="BodyText2"/>
        <w:tabs>
          <w:tab w:val="left" w:pos="567"/>
        </w:tabs>
        <w:spacing w:line="240" w:lineRule="atLeast"/>
        <w:ind w:left="567" w:firstLine="0"/>
        <w:rPr>
          <w:rFonts w:ascii="Angsana New" w:hAnsi="Angsana New"/>
          <w:sz w:val="30"/>
          <w:szCs w:val="30"/>
        </w:rPr>
      </w:pPr>
      <w:r w:rsidRPr="00AE344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1CD5DC89" w14:textId="77777777" w:rsidR="00CA55A9" w:rsidRPr="00AE3447" w:rsidRDefault="00CA55A9" w:rsidP="007B345F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5731954" w14:textId="122F997A" w:rsidR="005278F1" w:rsidRDefault="00B3245B" w:rsidP="00EC4E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182BCF">
        <w:rPr>
          <w:rFonts w:ascii="Angsana New" w:hAnsi="Angsana New"/>
          <w:spacing w:val="-4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086BB9">
        <w:rPr>
          <w:rFonts w:ascii="Angsana New" w:hAnsi="Angsana New"/>
          <w:sz w:val="30"/>
          <w:szCs w:val="30"/>
          <w:cs/>
        </w:rPr>
        <w:t xml:space="preserve"> ซึ่งรวมต้นทุน</w:t>
      </w:r>
      <w:r w:rsidR="00131D2F">
        <w:rPr>
          <w:rFonts w:ascii="Angsana New" w:hAnsi="Angsana New" w:hint="cs"/>
          <w:sz w:val="30"/>
          <w:szCs w:val="30"/>
          <w:cs/>
        </w:rPr>
        <w:t>ของวัสดุ</w:t>
      </w:r>
      <w:r w:rsidRPr="00086BB9">
        <w:rPr>
          <w:rFonts w:ascii="Angsana New" w:hAnsi="Angsana New"/>
          <w:sz w:val="30"/>
          <w:szCs w:val="30"/>
          <w:cs/>
        </w:rPr>
        <w:t xml:space="preserve"> ค่าแรงทางตรง และต้นทุนทางตรงอื่น เพื่อให้ได้อสังหาริมทรัพย์เพื่อการลงทุนอยู่ในสภาพพร้อมให้ประโยชน์</w:t>
      </w:r>
      <w:r w:rsidRPr="002A52B4">
        <w:rPr>
          <w:rFonts w:ascii="Angsana New" w:hAnsi="Angsana New"/>
          <w:sz w:val="30"/>
          <w:szCs w:val="30"/>
          <w:cs/>
        </w:rPr>
        <w:t xml:space="preserve"> </w:t>
      </w:r>
      <w:r w:rsidRPr="000178D3">
        <w:rPr>
          <w:rFonts w:ascii="Angsana New" w:hAnsi="Angsana New"/>
          <w:sz w:val="30"/>
          <w:szCs w:val="30"/>
          <w:cs/>
        </w:rPr>
        <w:t>รวมถึงต้นทุนการกู้ยืม</w:t>
      </w:r>
      <w:r w:rsidRPr="004D79C3">
        <w:rPr>
          <w:rFonts w:ascii="Angsana New" w:hAnsi="Angsana New" w:hint="cs"/>
          <w:sz w:val="30"/>
          <w:szCs w:val="30"/>
          <w:cs/>
        </w:rPr>
        <w:t>ขอ</w:t>
      </w:r>
      <w:r w:rsidRPr="00086BB9">
        <w:rPr>
          <w:rFonts w:ascii="Angsana New" w:hAnsi="Angsana New" w:hint="cs"/>
          <w:sz w:val="30"/>
          <w:szCs w:val="30"/>
          <w:cs/>
        </w:rPr>
        <w:t>งสินทรัพย์ที่เข้าเงื่อนไข</w:t>
      </w:r>
    </w:p>
    <w:p w14:paraId="4C1CFFEF" w14:textId="77777777" w:rsidR="00E7758D" w:rsidRDefault="00E7758D" w:rsidP="00EC4E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2D9FA832" w14:textId="7F6DC7DF" w:rsidR="00A67C46" w:rsidRDefault="00A67C46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0797">
        <w:rPr>
          <w:rFonts w:ascii="Angsana New" w:hAnsi="Angsana New"/>
          <w:spacing w:val="2"/>
          <w:sz w:val="30"/>
          <w:szCs w:val="30"/>
          <w:cs/>
        </w:rPr>
        <w:t>ค่าเสื่อมราคา</w:t>
      </w:r>
      <w:r w:rsidRPr="004721C9">
        <w:rPr>
          <w:rFonts w:ascii="Angsana New" w:hAnsi="Angsana New"/>
          <w:spacing w:val="2"/>
          <w:sz w:val="30"/>
          <w:szCs w:val="30"/>
          <w:cs/>
        </w:rPr>
        <w:t>คำนวณ</w:t>
      </w:r>
      <w:r w:rsidRPr="00AD0797">
        <w:rPr>
          <w:rFonts w:ascii="Angsana New" w:hAnsi="Angsana New"/>
          <w:spacing w:val="2"/>
          <w:sz w:val="30"/>
          <w:szCs w:val="30"/>
          <w:cs/>
        </w:rPr>
        <w:t>โดยวิธีเส้นตรงตามอายุการใ</w:t>
      </w:r>
      <w:r w:rsidR="00362E5E" w:rsidRPr="00AD0797">
        <w:rPr>
          <w:rFonts w:ascii="Angsana New" w:hAnsi="Angsana New"/>
          <w:spacing w:val="2"/>
          <w:sz w:val="30"/>
          <w:szCs w:val="30"/>
          <w:cs/>
        </w:rPr>
        <w:t>ช้</w:t>
      </w:r>
      <w:r w:rsidRPr="00AD0797">
        <w:rPr>
          <w:rFonts w:ascii="Angsana New" w:hAnsi="Angsana New"/>
          <w:spacing w:val="2"/>
          <w:sz w:val="30"/>
          <w:szCs w:val="30"/>
          <w:cs/>
        </w:rPr>
        <w:t>ประโยชน์</w:t>
      </w:r>
      <w:r w:rsidRPr="004721C9">
        <w:rPr>
          <w:rFonts w:ascii="Angsana New" w:hAnsi="Angsana New"/>
          <w:spacing w:val="2"/>
          <w:sz w:val="30"/>
          <w:szCs w:val="30"/>
          <w:cs/>
        </w:rPr>
        <w:t>โดยประมาณของสินทรัพย์แต่ละรายการ และรับรู้ใน</w:t>
      </w:r>
      <w:r w:rsidRPr="004721C9">
        <w:rPr>
          <w:rFonts w:ascii="Angsana New" w:hAnsi="Angsana New"/>
          <w:sz w:val="30"/>
          <w:szCs w:val="30"/>
          <w:cs/>
        </w:rPr>
        <w:t>กำไรหรือขาดทุน ทั้งนี้ บริษัทไม่คิดค่าเสื่อมราคาสำหรับที่ดินและ</w:t>
      </w:r>
      <w:r w:rsidR="00E050D3" w:rsidRPr="004721C9">
        <w:rPr>
          <w:rFonts w:ascii="Angsana New" w:hAnsi="Angsana New"/>
          <w:sz w:val="30"/>
          <w:szCs w:val="30"/>
          <w:cs/>
        </w:rPr>
        <w:t>งานระหว่าง</w:t>
      </w:r>
      <w:r w:rsidR="00AD0797" w:rsidRPr="004721C9">
        <w:rPr>
          <w:rFonts w:ascii="Angsana New" w:hAnsi="Angsana New"/>
          <w:sz w:val="30"/>
          <w:szCs w:val="30"/>
          <w:cs/>
        </w:rPr>
        <w:t>การ</w:t>
      </w:r>
      <w:r w:rsidR="00E050D3" w:rsidRPr="004721C9">
        <w:rPr>
          <w:rFonts w:ascii="Angsana New" w:hAnsi="Angsana New"/>
          <w:sz w:val="30"/>
          <w:szCs w:val="30"/>
          <w:cs/>
        </w:rPr>
        <w:t>ก่อสร้าง</w:t>
      </w:r>
      <w:r w:rsidR="005B62A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1045FDA" w14:textId="77777777" w:rsidR="00A67C46" w:rsidRDefault="00A67C46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DE184A" w14:textId="79820A8F" w:rsidR="008532E5" w:rsidRPr="008626AF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FB12F9" w:rsidRPr="004721C9">
        <w:rPr>
          <w:rFonts w:ascii="Angsana New" w:hAnsi="Angsana New"/>
          <w:sz w:val="30"/>
          <w:szCs w:val="30"/>
          <w:cs/>
        </w:rPr>
        <w:t>ใช้</w:t>
      </w:r>
      <w:r w:rsidRPr="004721C9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0656D6E2" w14:textId="77777777" w:rsidR="008532E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441" w:type="dxa"/>
        <w:tblLook w:val="0000" w:firstRow="0" w:lastRow="0" w:firstColumn="0" w:lastColumn="0" w:noHBand="0" w:noVBand="0"/>
      </w:tblPr>
      <w:tblGrid>
        <w:gridCol w:w="6746"/>
        <w:gridCol w:w="2154"/>
        <w:gridCol w:w="360"/>
      </w:tblGrid>
      <w:tr w:rsidR="00A3301D" w:rsidRPr="008626AF" w14:paraId="6CE9083C" w14:textId="77777777" w:rsidTr="00204007">
        <w:tc>
          <w:tcPr>
            <w:tcW w:w="6746" w:type="dxa"/>
            <w:shd w:val="clear" w:color="auto" w:fill="auto"/>
            <w:vAlign w:val="bottom"/>
          </w:tcPr>
          <w:p w14:paraId="4C7E434A" w14:textId="77777777" w:rsidR="008532E5" w:rsidRPr="00204C2E" w:rsidRDefault="008532E5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4C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154" w:type="dxa"/>
          </w:tcPr>
          <w:p w14:paraId="22E847A6" w14:textId="77777777" w:rsidR="008532E5" w:rsidRPr="00204C2E" w:rsidRDefault="008532E5" w:rsidP="009004F8">
            <w:pPr>
              <w:spacing w:line="240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04C2E">
              <w:rPr>
                <w:rFonts w:ascii="Angsana New" w:hAnsi="Angsana New"/>
                <w:color w:val="000000"/>
                <w:sz w:val="30"/>
                <w:szCs w:val="30"/>
              </w:rPr>
              <w:t>5, 20</w:t>
            </w:r>
          </w:p>
        </w:tc>
        <w:tc>
          <w:tcPr>
            <w:tcW w:w="360" w:type="dxa"/>
          </w:tcPr>
          <w:p w14:paraId="44117602" w14:textId="77777777" w:rsidR="008532E5" w:rsidRPr="00300257" w:rsidRDefault="008532E5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3301D" w:rsidRPr="008626AF" w14:paraId="7117030C" w14:textId="77777777" w:rsidTr="00204007">
        <w:tc>
          <w:tcPr>
            <w:tcW w:w="6746" w:type="dxa"/>
            <w:shd w:val="clear" w:color="auto" w:fill="auto"/>
            <w:vAlign w:val="bottom"/>
          </w:tcPr>
          <w:p w14:paraId="42EDDA03" w14:textId="77777777" w:rsidR="008532E5" w:rsidRPr="00045B70" w:rsidRDefault="008532E5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5B7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154" w:type="dxa"/>
          </w:tcPr>
          <w:p w14:paraId="39D17471" w14:textId="4E095E4B" w:rsidR="008532E5" w:rsidRPr="00045B70" w:rsidRDefault="008532E5" w:rsidP="00045B70">
            <w:pPr>
              <w:spacing w:line="240" w:lineRule="auto"/>
              <w:ind w:left="-1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45B70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Pr="00045B7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45B70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360" w:type="dxa"/>
          </w:tcPr>
          <w:p w14:paraId="336CD43D" w14:textId="77777777" w:rsidR="008532E5" w:rsidRPr="00300257" w:rsidRDefault="008532E5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CC9DD" w14:textId="77777777" w:rsidR="008532E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38E958" w14:textId="4AE1C9EE" w:rsidR="00B35F2B" w:rsidRDefault="007E5CFD" w:rsidP="00B3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ผล</w:t>
      </w:r>
      <w:r w:rsidR="00926B91" w:rsidRPr="004721C9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 อสังหาริมทรัพย์เพื่อการลงทุนรับรู้ในกำไรหรือขาดทุน</w:t>
      </w:r>
      <w:r w:rsidR="00B35F2B" w:rsidRPr="004721C9">
        <w:rPr>
          <w:rFonts w:ascii="Angsana New" w:hAnsi="Angsana New"/>
          <w:sz w:val="30"/>
          <w:szCs w:val="30"/>
          <w:cs/>
        </w:rPr>
        <w:t xml:space="preserve"> </w:t>
      </w:r>
    </w:p>
    <w:p w14:paraId="483980EE" w14:textId="77777777" w:rsidR="00C56FC7" w:rsidRPr="00AE3447" w:rsidRDefault="00C56FC7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D4BC69" w14:textId="77777777" w:rsidR="001F6093" w:rsidRPr="008626AF" w:rsidRDefault="001F6093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626AF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การจัดประเภทไปยังที่ดิน อาคารและอุปกรณ์</w:t>
      </w:r>
    </w:p>
    <w:p w14:paraId="554CCC54" w14:textId="77777777" w:rsidR="008532E5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479797" w14:textId="77777777" w:rsidR="001F6093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3FA5">
        <w:rPr>
          <w:rFonts w:ascii="Angsana New" w:hAnsi="Angsana New"/>
          <w:spacing w:val="-4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</w:t>
      </w:r>
      <w:r w:rsidRPr="008626AF">
        <w:rPr>
          <w:rFonts w:ascii="Angsana New" w:hAnsi="Angsana New"/>
          <w:sz w:val="30"/>
          <w:szCs w:val="30"/>
          <w:cs/>
        </w:rPr>
        <w:t xml:space="preserve"> มูลค่าตามบัญชี ณ วันที่มีการจัดประเภทใหม่ ถือเป็นราคาทุนของสินทรัพย์ต่อไป</w:t>
      </w:r>
    </w:p>
    <w:p w14:paraId="1B8F7D56" w14:textId="4B275127" w:rsidR="00EC0B18" w:rsidRDefault="00EC0B1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611471" w14:textId="27CCE57F" w:rsidR="00C14B49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8CFFF1" w14:textId="6A4E5B5E" w:rsidR="00C14B49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140F05" w14:textId="7CAF2FB8" w:rsidR="00C14B49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C6A332" w14:textId="1B06DBB3" w:rsidR="00C14B49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2721B7" w14:textId="77777777" w:rsidR="00C14B49" w:rsidRDefault="00C14B49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C7FAEC" w14:textId="3505C4C9" w:rsidR="001F6093" w:rsidRPr="00AE3447" w:rsidRDefault="00EC0B18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4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Del="00EC0B18">
        <w:rPr>
          <w:rFonts w:ascii="Angsana New" w:hAnsi="Angsana New"/>
          <w:sz w:val="30"/>
          <w:szCs w:val="30"/>
          <w:cs/>
        </w:rPr>
        <w:lastRenderedPageBreak/>
        <w:t xml:space="preserve"> </w:t>
      </w:r>
      <w:r w:rsidR="001F6093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4F20FCC" w14:textId="77777777" w:rsidR="008532E5" w:rsidRPr="00480ACA" w:rsidRDefault="008532E5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554B37E" w14:textId="77777777" w:rsidR="00E5121E" w:rsidRPr="002C38DF" w:rsidRDefault="00E5121E" w:rsidP="00E5121E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C38DF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D76ACF5" w14:textId="77777777" w:rsidR="00E5121E" w:rsidRPr="00480ACA" w:rsidRDefault="00E5121E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263E74E" w14:textId="5E7BD778" w:rsidR="00C14B49" w:rsidRDefault="001F6093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BD185D">
        <w:rPr>
          <w:rFonts w:ascii="Angsana New" w:hAnsi="Angsana New" w:hint="cs"/>
          <w:sz w:val="30"/>
          <w:szCs w:val="30"/>
          <w:cs/>
        </w:rPr>
        <w:t>วัดมูลค่า</w:t>
      </w:r>
      <w:r w:rsidRPr="00300257">
        <w:rPr>
          <w:rFonts w:ascii="Angsana New" w:hAnsi="Angsana New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65FEAFB8" w14:textId="77777777" w:rsidR="00C14B49" w:rsidRPr="00480ACA" w:rsidRDefault="00C14B49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37DE464" w14:textId="2CEB9D4F" w:rsidR="00E5121E" w:rsidRPr="004721C9" w:rsidRDefault="00E5121E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Pr="00182BCF">
        <w:rPr>
          <w:rFonts w:ascii="Angsana New" w:hAnsi="Angsana New"/>
          <w:sz w:val="30"/>
          <w:szCs w:val="30"/>
          <w:cs/>
        </w:rPr>
        <w:t>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C14B49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เพื่อให้สินทรัพย์นั้นอยู่ในสถานที่และสภาพที่พร้อมจะใช้งานได้ตามความประสงค์ ต้นทุนในการรื้อถอน การขนย้าย</w:t>
      </w:r>
      <w:r w:rsidRPr="00182BCF">
        <w:rPr>
          <w:rFonts w:ascii="Angsana New" w:hAnsi="Angsana New"/>
          <w:sz w:val="30"/>
          <w:szCs w:val="30"/>
          <w:cs/>
        </w:rPr>
        <w:t xml:space="preserve"> </w:t>
      </w:r>
      <w:r w:rsidRPr="00C14B49">
        <w:rPr>
          <w:rFonts w:ascii="Angsana New" w:hAnsi="Angsana New"/>
          <w:spacing w:val="4"/>
          <w:sz w:val="30"/>
          <w:szCs w:val="30"/>
          <w:cs/>
        </w:rPr>
        <w:t>การบูรณะสถานที่ตั้งของสินทรัพย์ และต้นทุนการกู้ยืมของสินทรัพย์ที่เข้าเงื่อนไข สำหรับเครื่องมือที่ควบคุม</w:t>
      </w:r>
      <w:r w:rsidRPr="004721C9">
        <w:rPr>
          <w:rFonts w:ascii="Angsana New" w:hAnsi="Angsana New"/>
          <w:sz w:val="30"/>
          <w:szCs w:val="30"/>
          <w:cs/>
        </w:rPr>
        <w:t>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18D4061" w14:textId="77777777" w:rsidR="001F6093" w:rsidRPr="00480ACA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2EB9F7B" w14:textId="24723A04" w:rsidR="00DA274C" w:rsidRDefault="007E5CF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ผล</w:t>
      </w:r>
      <w:r w:rsidR="00CA449C" w:rsidRPr="004721C9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4EF1E299" w14:textId="77777777" w:rsidR="00782013" w:rsidRPr="00480ACA" w:rsidRDefault="0078201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  <w:lang w:eastAsia="en-GB"/>
        </w:rPr>
      </w:pPr>
    </w:p>
    <w:p w14:paraId="55B01303" w14:textId="77777777" w:rsidR="001F6093" w:rsidRPr="008626AF" w:rsidRDefault="001F6093" w:rsidP="00AE3447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626AF">
        <w:rPr>
          <w:rFonts w:ascii="Angsana New" w:hAnsi="Angsana New"/>
          <w:i/>
          <w:iCs/>
          <w:color w:val="000000"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D62DC8" w14:textId="77777777" w:rsidR="001F6093" w:rsidRPr="00480ACA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9A74DBC" w14:textId="77777777" w:rsidR="001E3A79" w:rsidRDefault="001F6093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26AF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25E1DB6" w14:textId="77777777" w:rsidR="001E3A79" w:rsidRPr="00480ACA" w:rsidRDefault="001E3A79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FA67E9F" w14:textId="77777777" w:rsidR="001F6093" w:rsidRPr="008626AF" w:rsidRDefault="001F6093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26AF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15479BF" w14:textId="77777777" w:rsidR="001F6093" w:rsidRPr="00480ACA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CF7905" w14:textId="2EECD527" w:rsidR="001F6093" w:rsidRPr="00585DB4" w:rsidRDefault="001F6093" w:rsidP="001F609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85DB4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E11967" w:rsidRPr="00585DB4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E11967" w:rsidRPr="004A69E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รวมถึงการตรวจสอบครั้งใหญ่</w:t>
      </w:r>
      <w:r w:rsidR="007E4700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585DB4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จะรับรู้เป็นส่วนหนึ่งของมูลค่าตามบัญชีของรายการที่ดิน อาคารแ</w:t>
      </w:r>
      <w:r w:rsidRPr="00B95229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ละอุปกรณ์ </w:t>
      </w:r>
      <w:r w:rsidR="00745AF1" w:rsidRPr="004721C9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เมื่อบริษัทจะได้รับประโยชน์เชิงเศรษฐกิจในอนาคตจากรายการนั้นและ</w:t>
      </w:r>
      <w:r w:rsidR="00745AF1" w:rsidRPr="00FE5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</w:t>
      </w:r>
      <w:r w:rsidR="00D31FBC" w:rsidRPr="00FE5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ออกจากบัญชีด้วย</w:t>
      </w:r>
      <w:r w:rsidR="00745AF1" w:rsidRPr="00FE5193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</w:t>
      </w:r>
      <w:r w:rsidR="00745AF1" w:rsidRPr="004721C9">
        <w:rPr>
          <w:rFonts w:ascii="Angsana New" w:eastAsia="Times New Roman" w:hAnsi="Angsana New" w:cs="Angsana New"/>
          <w:color w:val="auto"/>
          <w:spacing w:val="-2"/>
          <w:sz w:val="30"/>
          <w:szCs w:val="30"/>
          <w:cs/>
        </w:rPr>
        <w:t xml:space="preserve">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512DB6F" w14:textId="77777777" w:rsidR="00EE2592" w:rsidRPr="00480ACA" w:rsidRDefault="00EE2592" w:rsidP="00E2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790355" w14:textId="77777777" w:rsidR="001F6093" w:rsidRPr="008626AF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8626AF">
        <w:rPr>
          <w:rFonts w:ascii="Angsana New" w:hAnsi="Angsana New"/>
          <w:i/>
          <w:iCs/>
          <w:color w:val="000000"/>
          <w:sz w:val="30"/>
          <w:szCs w:val="30"/>
          <w:cs/>
        </w:rPr>
        <w:t>ค่าเสื่อมราคา</w:t>
      </w:r>
    </w:p>
    <w:p w14:paraId="7081B97B" w14:textId="596D747E" w:rsidR="001F6093" w:rsidRPr="00480ACA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1AFB7C" w14:textId="5826A26C" w:rsidR="0002424D" w:rsidRDefault="0002424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424D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 ของสินทรัพย์หรือมูลค่าอื่นที่ใช้แทนราคาทุนหักด้วยมูลค่าคงเหลือของสินทรัพย์</w:t>
      </w:r>
    </w:p>
    <w:p w14:paraId="3679E779" w14:textId="77777777" w:rsidR="0002424D" w:rsidRDefault="0002424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58936" w14:textId="26F3A8A4" w:rsidR="00745AF1" w:rsidRDefault="00745AF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45AF1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02424D">
        <w:rPr>
          <w:rFonts w:ascii="Angsana New" w:hAnsi="Angsana New" w:hint="cs"/>
          <w:sz w:val="30"/>
          <w:szCs w:val="30"/>
          <w:cs/>
        </w:rPr>
        <w:t>ช้</w:t>
      </w:r>
      <w:r w:rsidRPr="00745AF1">
        <w:rPr>
          <w:rFonts w:ascii="Angsana New" w:hAnsi="Angsana New"/>
          <w:sz w:val="30"/>
          <w:szCs w:val="30"/>
          <w:cs/>
        </w:rPr>
        <w:t>ประโยชน์โดยประมา</w:t>
      </w:r>
      <w:r w:rsidRPr="00B95229">
        <w:rPr>
          <w:rFonts w:ascii="Angsana New" w:hAnsi="Angsana New"/>
          <w:sz w:val="30"/>
          <w:szCs w:val="30"/>
          <w:cs/>
        </w:rPr>
        <w:t>ณของ</w:t>
      </w:r>
      <w:r w:rsidRPr="004721C9">
        <w:rPr>
          <w:rFonts w:ascii="Angsana New" w:hAnsi="Angsana New"/>
          <w:sz w:val="30"/>
          <w:szCs w:val="30"/>
          <w:cs/>
        </w:rPr>
        <w:t>แต่ละ</w:t>
      </w:r>
      <w:r w:rsidRPr="00B95229">
        <w:rPr>
          <w:rFonts w:ascii="Angsana New" w:hAnsi="Angsana New"/>
          <w:sz w:val="30"/>
          <w:szCs w:val="30"/>
          <w:cs/>
        </w:rPr>
        <w:t xml:space="preserve">ส่วนประกอบของสินทรัพย์ และรับรู้ในกำไรหรือขาดทุน </w:t>
      </w:r>
      <w:r w:rsidRPr="004721C9">
        <w:rPr>
          <w:rFonts w:ascii="Angsana New" w:hAnsi="Angsana New"/>
          <w:sz w:val="30"/>
          <w:szCs w:val="30"/>
          <w:cs/>
        </w:rPr>
        <w:t>ทั้งนี้</w:t>
      </w:r>
      <w:r w:rsidRPr="00B95229">
        <w:rPr>
          <w:rFonts w:ascii="Angsana New" w:hAnsi="Angsana New"/>
          <w:sz w:val="30"/>
          <w:szCs w:val="30"/>
          <w:cs/>
        </w:rPr>
        <w:t>บริษัท</w:t>
      </w:r>
      <w:r w:rsidRPr="004721C9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</w:t>
      </w:r>
      <w:r w:rsidR="005E62C3" w:rsidRPr="00AE3447">
        <w:rPr>
          <w:sz w:val="30"/>
          <w:szCs w:val="30"/>
          <w:cs/>
        </w:rPr>
        <w:t>งานระหว่างการก่อสร้าง</w:t>
      </w:r>
      <w:r w:rsidR="005E62C3" w:rsidRPr="00AE3447">
        <w:rPr>
          <w:rFonts w:ascii="Angsana New" w:hAnsi="Angsana New"/>
          <w:sz w:val="30"/>
          <w:szCs w:val="30"/>
          <w:cs/>
        </w:rPr>
        <w:t xml:space="preserve"> </w:t>
      </w:r>
    </w:p>
    <w:p w14:paraId="2CE56FE6" w14:textId="50060BEE" w:rsidR="00745AF1" w:rsidRDefault="00E7758D" w:rsidP="0048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45AF1" w:rsidRPr="004721C9">
        <w:rPr>
          <w:rFonts w:ascii="Angsana New" w:hAnsi="Angsana New"/>
          <w:sz w:val="30"/>
          <w:szCs w:val="30"/>
          <w:cs/>
        </w:rPr>
        <w:lastRenderedPageBreak/>
        <w:t>ประมาณการ</w:t>
      </w:r>
      <w:r w:rsidR="00745AF1" w:rsidRPr="00745AF1">
        <w:rPr>
          <w:rFonts w:ascii="Angsana New" w:hAnsi="Angsana New"/>
          <w:sz w:val="30"/>
          <w:szCs w:val="30"/>
          <w:cs/>
        </w:rPr>
        <w:t>อายุการใ</w:t>
      </w:r>
      <w:r w:rsidR="0090163F">
        <w:rPr>
          <w:rFonts w:ascii="Angsana New" w:hAnsi="Angsana New" w:hint="cs"/>
          <w:sz w:val="30"/>
          <w:szCs w:val="30"/>
          <w:cs/>
        </w:rPr>
        <w:t>ช้</w:t>
      </w:r>
      <w:r w:rsidR="00745AF1" w:rsidRPr="00745AF1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3E328569" w14:textId="77777777" w:rsidR="001F6093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690"/>
        <w:gridCol w:w="2520"/>
      </w:tblGrid>
      <w:tr w:rsidR="00A3301D" w:rsidRPr="008626AF" w14:paraId="6D1FFF45" w14:textId="77777777" w:rsidTr="00204007">
        <w:tc>
          <w:tcPr>
            <w:tcW w:w="6690" w:type="dxa"/>
          </w:tcPr>
          <w:p w14:paraId="3334D36E" w14:textId="77777777" w:rsidR="001F6093" w:rsidRPr="008626AF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br w:type="page"/>
            </w:r>
            <w:r w:rsidRPr="008626A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20" w:type="dxa"/>
          </w:tcPr>
          <w:p w14:paraId="0C9FE4FA" w14:textId="77777777" w:rsidR="001F6093" w:rsidRPr="008626AF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A3301D" w:rsidRPr="008626AF" w14:paraId="49FF85AA" w14:textId="77777777" w:rsidTr="00204007">
        <w:tc>
          <w:tcPr>
            <w:tcW w:w="6690" w:type="dxa"/>
          </w:tcPr>
          <w:p w14:paraId="7F90D999" w14:textId="77777777" w:rsidR="001F6093" w:rsidRPr="008626AF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</w:tcPr>
          <w:p w14:paraId="72F8B332" w14:textId="46B9089C" w:rsidR="001F6093" w:rsidRPr="008626AF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20,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386A61">
              <w:rPr>
                <w:rFonts w:ascii="Angsana New" w:hAnsi="Angsana New"/>
                <w:color w:val="000000"/>
                <w:sz w:val="30"/>
                <w:szCs w:val="30"/>
              </w:rPr>
              <w:t>, 50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  <w:tr w:rsidR="00A3301D" w:rsidRPr="008626AF" w14:paraId="384DF123" w14:textId="77777777" w:rsidTr="00204007">
        <w:tc>
          <w:tcPr>
            <w:tcW w:w="6690" w:type="dxa"/>
          </w:tcPr>
          <w:p w14:paraId="6AB7B860" w14:textId="77777777" w:rsidR="001F6093" w:rsidRPr="008626AF" w:rsidRDefault="001F6093" w:rsidP="009004F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520" w:type="dxa"/>
          </w:tcPr>
          <w:p w14:paraId="2529311D" w14:textId="77777777" w:rsidR="001F6093" w:rsidRPr="008626AF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 xml:space="preserve">20 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A3301D" w:rsidRPr="008626AF" w14:paraId="68B2B1F3" w14:textId="77777777" w:rsidTr="00204007">
        <w:tc>
          <w:tcPr>
            <w:tcW w:w="6690" w:type="dxa"/>
          </w:tcPr>
          <w:p w14:paraId="2128B01F" w14:textId="77777777" w:rsidR="001F6093" w:rsidRPr="008626AF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2520" w:type="dxa"/>
          </w:tcPr>
          <w:p w14:paraId="30F95806" w14:textId="77777777" w:rsidR="001F6093" w:rsidRPr="008626AF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 xml:space="preserve">5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ปี</w:t>
            </w:r>
          </w:p>
        </w:tc>
      </w:tr>
      <w:tr w:rsidR="00A3301D" w:rsidRPr="008626AF" w14:paraId="5E685B46" w14:textId="77777777" w:rsidTr="00204007">
        <w:tc>
          <w:tcPr>
            <w:tcW w:w="6690" w:type="dxa"/>
          </w:tcPr>
          <w:p w14:paraId="2A6193F7" w14:textId="77777777" w:rsidR="001F6093" w:rsidRPr="008626AF" w:rsidRDefault="001F6093" w:rsidP="0008392E">
            <w:pPr>
              <w:spacing w:line="240" w:lineRule="auto"/>
              <w:ind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520" w:type="dxa"/>
          </w:tcPr>
          <w:p w14:paraId="7C7638A7" w14:textId="2CDD13EF" w:rsidR="001F6093" w:rsidRPr="008626AF" w:rsidRDefault="001F6093" w:rsidP="00900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3, 5</w:t>
            </w:r>
            <w:r w:rsidR="00363424">
              <w:rPr>
                <w:rFonts w:ascii="Angsana New" w:hAnsi="Angsana New"/>
                <w:color w:val="000000"/>
                <w:sz w:val="30"/>
                <w:szCs w:val="30"/>
              </w:rPr>
              <w:t>, 10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ปี</w:t>
            </w:r>
          </w:p>
        </w:tc>
      </w:tr>
    </w:tbl>
    <w:p w14:paraId="648268F7" w14:textId="5E59DC24" w:rsidR="001F6093" w:rsidRDefault="001F6093" w:rsidP="0098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E1BAA" w14:textId="77777777" w:rsidR="0002424D" w:rsidRDefault="0002424D" w:rsidP="00024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6C6EBE">
        <w:rPr>
          <w:rFonts w:ascii="Angsana New" w:hAnsi="Angsana New"/>
          <w:sz w:val="30"/>
          <w:szCs w:val="30"/>
          <w:cs/>
        </w:rPr>
        <w:t>วิธีการคิดค่าเสื่อมราคา อายุ</w:t>
      </w:r>
      <w:r w:rsidRPr="004A69E3">
        <w:rPr>
          <w:rFonts w:ascii="Angsana New" w:hAnsi="Angsana New"/>
          <w:sz w:val="30"/>
          <w:szCs w:val="30"/>
          <w:cs/>
        </w:rPr>
        <w:t>การใ</w:t>
      </w:r>
      <w:r w:rsidRPr="004A69E3">
        <w:rPr>
          <w:rFonts w:ascii="Angsana New" w:hAnsi="Angsana New" w:hint="cs"/>
          <w:sz w:val="30"/>
          <w:szCs w:val="30"/>
          <w:cs/>
        </w:rPr>
        <w:t>ช้</w:t>
      </w:r>
      <w:r w:rsidRPr="006C6EBE">
        <w:rPr>
          <w:rFonts w:ascii="Angsana New" w:hAnsi="Angsana New"/>
          <w:sz w:val="30"/>
          <w:szCs w:val="30"/>
          <w:cs/>
        </w:rPr>
        <w:t>ประโยชน์ของสินทรัพย์ และมูลค่าคงเหลือ ได้รับการทบทวนทุกรอบปีบัญชี</w:t>
      </w:r>
      <w:r w:rsidRPr="008626A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8626AF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37114B57" w14:textId="584F59F5" w:rsidR="00631E69" w:rsidRDefault="00631E69" w:rsidP="0063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 w:firstLine="189"/>
        <w:jc w:val="thaiDistribute"/>
        <w:rPr>
          <w:rFonts w:ascii="Angsana New" w:hAnsi="Angsana New"/>
          <w:sz w:val="30"/>
          <w:szCs w:val="30"/>
        </w:rPr>
      </w:pPr>
    </w:p>
    <w:p w14:paraId="0B88F14C" w14:textId="0B276FA7" w:rsidR="001F6093" w:rsidRPr="00AE3447" w:rsidRDefault="00631E6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</w:t>
      </w:r>
      <w:r w:rsidR="001F6093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ทรัพย์ไม่มีตัวตน</w:t>
      </w:r>
      <w:r w:rsidR="00882BD4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5C7957DD" w14:textId="77777777" w:rsidR="001F6093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86798" w14:textId="61EB9C4D" w:rsidR="00947398" w:rsidRPr="00AE3447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447">
        <w:rPr>
          <w:rFonts w:ascii="Angsana New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1E06C442" w14:textId="77777777" w:rsidR="00947398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magenta"/>
        </w:rPr>
      </w:pPr>
    </w:p>
    <w:p w14:paraId="442BEA85" w14:textId="65CF030E" w:rsidR="00947398" w:rsidRDefault="00947398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3447">
        <w:rPr>
          <w:rFonts w:ascii="Angsana New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B526C6" w14:textId="77777777" w:rsidR="00CA449C" w:rsidRPr="009D35C6" w:rsidRDefault="00CA449C" w:rsidP="00947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D0DBB0" w14:textId="77777777" w:rsidR="00947398" w:rsidRPr="00350C12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eastAsia="Calibri" w:hAnsi="Angsana New"/>
          <w:spacing w:val="6"/>
          <w:sz w:val="30"/>
          <w:szCs w:val="30"/>
          <w:cs/>
        </w:rPr>
        <w:t>รายจ่าย</w:t>
      </w:r>
      <w:r w:rsidRPr="00350C12">
        <w:rPr>
          <w:rFonts w:ascii="Angsana New" w:eastAsia="Calibri" w:hAnsi="Angsana New"/>
          <w:spacing w:val="6"/>
          <w:sz w:val="30"/>
          <w:szCs w:val="30"/>
          <w:cs/>
        </w:rPr>
        <w:t>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350C12">
        <w:rPr>
          <w:rFonts w:ascii="Angsana New" w:eastAsia="Calibri" w:hAnsi="Angsana New"/>
          <w:spacing w:val="4"/>
          <w:sz w:val="30"/>
          <w:szCs w:val="30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4721C9">
        <w:rPr>
          <w:rFonts w:ascii="Angsana New" w:eastAsia="Calibri" w:hAnsi="Angsana New"/>
          <w:spacing w:val="4"/>
          <w:sz w:val="30"/>
          <w:szCs w:val="30"/>
          <w:cs/>
        </w:rPr>
        <w:t>บริษัท</w:t>
      </w:r>
      <w:r w:rsidRPr="00350C12">
        <w:rPr>
          <w:rFonts w:ascii="Angsana New" w:eastAsia="Calibri" w:hAnsi="Angsana New"/>
          <w:spacing w:val="4"/>
          <w:sz w:val="30"/>
          <w:szCs w:val="30"/>
          <w:cs/>
        </w:rPr>
        <w:t>มีความตั้งใจและมีทรัพยากรเพียงพอที่จะนำมาใช้</w:t>
      </w:r>
      <w:r w:rsidRPr="00350C12">
        <w:rPr>
          <w:rFonts w:ascii="Angsana New" w:eastAsia="Calibri" w:hAnsi="Angsana New"/>
          <w:sz w:val="30"/>
          <w:szCs w:val="30"/>
          <w:cs/>
        </w:rPr>
        <w:t xml:space="preserve">เพื่อทำให้การพัฒนาเสร็จสิ้นสมบูรณ์ และนำสินทรัพย์มาใช้ประโยชน์หรือนำมาขายได้ </w:t>
      </w:r>
      <w:r w:rsidRPr="004721C9">
        <w:rPr>
          <w:rFonts w:ascii="Angsana New" w:eastAsia="Calibri" w:hAnsi="Angsana New"/>
          <w:sz w:val="30"/>
          <w:szCs w:val="30"/>
          <w:cs/>
        </w:rPr>
        <w:t>รายจ่ายในการพัฒนาอื่นรับรู้ในกำไรหรือขาดทุนเมื่อเกิดขึ้น</w:t>
      </w:r>
      <w:r w:rsidRPr="00350C1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E88D3F0" w14:textId="77777777" w:rsidR="00947398" w:rsidRPr="00350C12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23798B2" w14:textId="4EBA03A6" w:rsidR="00947398" w:rsidRPr="009D35C6" w:rsidRDefault="00947398" w:rsidP="0094739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721C9">
        <w:rPr>
          <w:rFonts w:ascii="Angsana New" w:eastAsia="Calibri" w:hAnsi="Angsana New"/>
          <w:spacing w:val="2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  <w:r w:rsidRPr="00350C12">
        <w:rPr>
          <w:rFonts w:ascii="Angsana New" w:eastAsia="Calibri" w:hAnsi="Angsana New"/>
          <w:sz w:val="30"/>
          <w:szCs w:val="30"/>
          <w:cs/>
        </w:rPr>
        <w:t xml:space="preserve"> ราคาทุนรวมถึงต้นทุนสำหรับ</w:t>
      </w:r>
      <w:r w:rsidR="0017684A">
        <w:rPr>
          <w:rFonts w:ascii="Angsana New" w:eastAsia="Calibri" w:hAnsi="Angsana New" w:hint="cs"/>
          <w:sz w:val="30"/>
          <w:szCs w:val="30"/>
          <w:cs/>
        </w:rPr>
        <w:t>วัสดุ</w:t>
      </w:r>
      <w:r w:rsidRPr="00350C12">
        <w:rPr>
          <w:rFonts w:ascii="Angsana New" w:eastAsia="Calibri" w:hAnsi="Angsana New"/>
          <w:sz w:val="30"/>
          <w:szCs w:val="30"/>
          <w:cs/>
        </w:rPr>
        <w:t xml:space="preserve">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</w:t>
      </w:r>
      <w:r w:rsidRPr="00DE260B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003FF5F" w14:textId="6B7940B4" w:rsidR="00E7758D" w:rsidRPr="00DE260B" w:rsidRDefault="00E7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DE260B">
        <w:rPr>
          <w:rFonts w:ascii="Angsana New" w:eastAsia="Calibri" w:hAnsi="Angsana New"/>
          <w:sz w:val="30"/>
          <w:szCs w:val="30"/>
          <w:cs/>
        </w:rPr>
        <w:br w:type="page"/>
      </w:r>
    </w:p>
    <w:p w14:paraId="69171BDC" w14:textId="35B6CD9A" w:rsidR="003776BE" w:rsidRPr="00AE3447" w:rsidRDefault="003776BE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E3447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สินทรัพย์ไม่มีตัวตนอื่นๆ</w:t>
      </w:r>
    </w:p>
    <w:p w14:paraId="008EB781" w14:textId="77777777" w:rsidR="003776BE" w:rsidRDefault="003776BE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2C9A2B" w14:textId="29EBD97D" w:rsidR="001F6093" w:rsidRPr="00214689" w:rsidRDefault="001F6093" w:rsidP="001F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trike/>
          <w:color w:val="000000"/>
          <w:sz w:val="30"/>
          <w:szCs w:val="30"/>
          <w:cs/>
        </w:rPr>
      </w:pPr>
      <w:r w:rsidRPr="00214689">
        <w:rPr>
          <w:rFonts w:ascii="Angsana New" w:hAnsi="Angsana New"/>
          <w:color w:val="000000"/>
          <w:sz w:val="30"/>
          <w:szCs w:val="30"/>
          <w:cs/>
        </w:rPr>
        <w:t>สินทรัพย์ไม่มีตัวตน</w:t>
      </w:r>
      <w:r w:rsidRPr="00214689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3776BE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2146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ที่บริษัทซื้อมาและมีอายุการ</w:t>
      </w:r>
      <w:r w:rsidR="001F15C9" w:rsidRPr="004721C9">
        <w:rPr>
          <w:rFonts w:ascii="Angsana New" w:hAnsi="Angsana New"/>
          <w:color w:val="000000"/>
          <w:sz w:val="30"/>
          <w:szCs w:val="30"/>
          <w:cs/>
        </w:rPr>
        <w:t>ใช้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ประโยชน์ทราบได้แน่นอน</w:t>
      </w:r>
      <w:r w:rsidR="0084428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14689">
        <w:rPr>
          <w:rFonts w:ascii="Angsana New" w:hAnsi="Angsana New" w:hint="cs"/>
          <w:sz w:val="30"/>
          <w:szCs w:val="30"/>
          <w:cs/>
        </w:rPr>
        <w:t>วัดมูลค่า</w:t>
      </w:r>
      <w:r w:rsidRPr="00214689">
        <w:rPr>
          <w:rFonts w:ascii="Angsana New" w:hAnsi="Angsana New"/>
          <w:color w:val="000000"/>
          <w:sz w:val="30"/>
          <w:szCs w:val="30"/>
          <w:cs/>
        </w:rPr>
        <w:t>ด้วยราคาทุนหักด้วยค่าตัดจำหน่ายสะสมและผลขาดทุนจากการด้อยค่าสะสม</w:t>
      </w:r>
    </w:p>
    <w:p w14:paraId="68233823" w14:textId="77777777" w:rsidR="001F6093" w:rsidRPr="008626AF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2CF96083" w14:textId="6A57FA55" w:rsidR="001F6093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8626AF">
        <w:rPr>
          <w:rFonts w:ascii="Angsana New" w:eastAsia="Calibri" w:hAnsi="Angsana New"/>
          <w:spacing w:val="-2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D80EE7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</w:p>
    <w:p w14:paraId="75F83AD5" w14:textId="77777777" w:rsidR="00B904E8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EF5F4E4" w14:textId="59CF81A9" w:rsidR="00B904E8" w:rsidRPr="001F46E5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4721C9">
        <w:rPr>
          <w:rFonts w:ascii="Angsana New" w:eastAsia="Calibri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04498" w:rsidRPr="004721C9">
        <w:rPr>
          <w:rFonts w:ascii="Angsana New" w:eastAsia="Calibri" w:hAnsi="Angsana New"/>
          <w:spacing w:val="2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E04498" w:rsidRPr="001F46E5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="00E04498" w:rsidRPr="004721C9">
        <w:rPr>
          <w:rFonts w:ascii="Angsana New" w:eastAsia="Calibri" w:hAnsi="Angsana New"/>
          <w:spacing w:val="2"/>
          <w:sz w:val="30"/>
          <w:szCs w:val="30"/>
          <w:cs/>
        </w:rPr>
        <w:t>ทั้งนี้</w:t>
      </w:r>
      <w:r w:rsidR="001F46E5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="00E04498" w:rsidRPr="004721C9">
        <w:rPr>
          <w:rFonts w:ascii="Angsana New" w:eastAsia="Calibri" w:hAnsi="Angsana New"/>
          <w:spacing w:val="2"/>
          <w:sz w:val="30"/>
          <w:szCs w:val="30"/>
          <w:cs/>
        </w:rPr>
        <w:t>บริษัทไม่ได้คิดค่าตัดจำหน่ายสำหรับ</w:t>
      </w:r>
      <w:r w:rsidR="00E04498" w:rsidRPr="001F46E5">
        <w:rPr>
          <w:rFonts w:ascii="Angsana New" w:eastAsia="Calibri" w:hAnsi="Angsana New"/>
          <w:spacing w:val="2"/>
          <w:sz w:val="30"/>
          <w:szCs w:val="30"/>
          <w:cs/>
        </w:rPr>
        <w:t>ต้นทุนระหว่างพัฒนา</w:t>
      </w:r>
    </w:p>
    <w:p w14:paraId="603D5D9D" w14:textId="2D3D3B55" w:rsidR="00B3245B" w:rsidRPr="001F46E5" w:rsidRDefault="00B3245B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B6DD14" w14:textId="051428A0" w:rsidR="00B904E8" w:rsidRPr="008626AF" w:rsidRDefault="00B904E8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211CAD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34C33B7" w14:textId="77777777" w:rsidR="001F6093" w:rsidRPr="00AE3447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576"/>
        <w:gridCol w:w="2610"/>
      </w:tblGrid>
      <w:tr w:rsidR="00326BC1" w:rsidRPr="008626AF" w14:paraId="389D9DC7" w14:textId="77777777" w:rsidTr="00DE260B">
        <w:tc>
          <w:tcPr>
            <w:tcW w:w="6576" w:type="dxa"/>
            <w:shd w:val="clear" w:color="auto" w:fill="auto"/>
          </w:tcPr>
          <w:p w14:paraId="0D68B918" w14:textId="77777777" w:rsidR="001F6093" w:rsidRPr="008626AF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2610" w:type="dxa"/>
            <w:shd w:val="clear" w:color="auto" w:fill="auto"/>
          </w:tcPr>
          <w:p w14:paraId="05917762" w14:textId="77777777" w:rsidR="001F6093" w:rsidRPr="008626AF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26BC1" w:rsidRPr="008626AF" w14:paraId="420BB12E" w14:textId="77777777" w:rsidTr="00DE260B">
        <w:tc>
          <w:tcPr>
            <w:tcW w:w="6576" w:type="dxa"/>
          </w:tcPr>
          <w:p w14:paraId="11BAB775" w14:textId="77777777" w:rsidR="001F6093" w:rsidRPr="008626AF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10" w:type="dxa"/>
          </w:tcPr>
          <w:p w14:paraId="431CC704" w14:textId="77777777" w:rsidR="001F6093" w:rsidRPr="008626AF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>3, 5,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 xml:space="preserve">10 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  <w:tr w:rsidR="00326BC1" w:rsidRPr="008626AF" w14:paraId="67B8B794" w14:textId="77777777" w:rsidTr="00DE260B">
        <w:tc>
          <w:tcPr>
            <w:tcW w:w="6576" w:type="dxa"/>
          </w:tcPr>
          <w:p w14:paraId="55990B8D" w14:textId="77777777" w:rsidR="001F6093" w:rsidRPr="008626AF" w:rsidRDefault="001F6093" w:rsidP="0008392E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2610" w:type="dxa"/>
          </w:tcPr>
          <w:p w14:paraId="6B5CF1E4" w14:textId="77777777" w:rsidR="001F6093" w:rsidRPr="008626AF" w:rsidRDefault="001F6093" w:rsidP="009004F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</w:rPr>
              <w:t xml:space="preserve">5, 10, 25 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3BF95373" w14:textId="77777777" w:rsidR="003776BE" w:rsidRPr="00AE3447" w:rsidRDefault="003776BE" w:rsidP="003776BE">
      <w:pPr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756647E" w14:textId="59CA2BA6" w:rsidR="003776BE" w:rsidRDefault="003776BE" w:rsidP="003776B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spacing w:val="-4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และมูลค่าคงเหลือจะได้รับการทบทวนทุกรอบปีบัญชี</w:t>
      </w:r>
      <w:r w:rsidRPr="008626AF">
        <w:rPr>
          <w:rFonts w:ascii="Angsana New" w:hAnsi="Angsana New"/>
          <w:sz w:val="30"/>
          <w:szCs w:val="30"/>
          <w:cs/>
        </w:rPr>
        <w:t xml:space="preserve">และปรับปรุงตามความเหมาะสม </w:t>
      </w:r>
    </w:p>
    <w:p w14:paraId="34679D6E" w14:textId="79D39522" w:rsidR="00813BA4" w:rsidRPr="00AE3447" w:rsidRDefault="00813BA4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4754302" w14:textId="69A93559" w:rsidR="00653A29" w:rsidRPr="00AE3447" w:rsidRDefault="00653A2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619870AD" w14:textId="77777777" w:rsidR="00D3100C" w:rsidRPr="00AE3447" w:rsidRDefault="00D3100C" w:rsidP="00D3100C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z w:val="28"/>
          <w:szCs w:val="28"/>
          <w:cs/>
        </w:rPr>
      </w:pPr>
    </w:p>
    <w:p w14:paraId="737E148E" w14:textId="2F676DC3" w:rsidR="00D3100C" w:rsidRPr="005B622A" w:rsidRDefault="00D3100C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541E55">
        <w:rPr>
          <w:rFonts w:ascii="Angsana New" w:hAnsi="Angsana New"/>
          <w:spacing w:val="6"/>
          <w:sz w:val="30"/>
          <w:szCs w:val="30"/>
          <w:cs/>
        </w:rPr>
        <w:t>ณ วันเริ่มต้นของสัญญา บริษัท</w:t>
      </w:r>
      <w:r w:rsidR="00F008FD" w:rsidRPr="004721C9">
        <w:rPr>
          <w:rFonts w:ascii="Angsana New" w:hAnsi="Angsana New"/>
          <w:spacing w:val="6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6E7759C" w14:textId="77777777" w:rsidR="00862630" w:rsidRPr="005B622A" w:rsidRDefault="00862630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3897BC69" w14:textId="22D17EF6" w:rsidR="00862630" w:rsidRPr="00DE260B" w:rsidRDefault="00862630" w:rsidP="00862630">
      <w:pPr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highlight w:val="cyan"/>
        </w:rPr>
      </w:pPr>
      <w:r w:rsidRPr="000A53EA">
        <w:rPr>
          <w:rFonts w:ascii="Angsana New" w:hAnsi="Angsana New"/>
          <w:spacing w:val="8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</w:t>
      </w:r>
      <w:r w:rsidRPr="00DE260B">
        <w:rPr>
          <w:rFonts w:ascii="Angsana New" w:hAnsi="Angsana New"/>
          <w:spacing w:val="4"/>
          <w:sz w:val="30"/>
          <w:szCs w:val="30"/>
          <w:cs/>
        </w:rPr>
        <w:t xml:space="preserve">ตามสัญญาให้กับแต่ละส่วนประกอบของสัญญาเช่าตามราคาเอกเทศของแต่ละส่วนประกอบ </w:t>
      </w:r>
      <w:r w:rsidR="0002418B" w:rsidRPr="00DE260B">
        <w:rPr>
          <w:rFonts w:ascii="Angsana New" w:hAnsi="Angsana New"/>
          <w:spacing w:val="4"/>
          <w:sz w:val="30"/>
          <w:szCs w:val="30"/>
          <w:cs/>
        </w:rPr>
        <w:t xml:space="preserve">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 </w:t>
      </w:r>
    </w:p>
    <w:p w14:paraId="3023E0B6" w14:textId="77777777" w:rsidR="00862630" w:rsidRPr="00AE3447" w:rsidRDefault="00862630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6B70746A" w14:textId="14168D81" w:rsidR="00EC23BC" w:rsidRPr="00AE3447" w:rsidRDefault="008632F9" w:rsidP="00EC23BC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182BCF">
        <w:rPr>
          <w:rFonts w:ascii="Angsana New" w:hAnsi="Angsana New"/>
          <w:spacing w:val="12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="00476C4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A41E5">
        <w:rPr>
          <w:rFonts w:ascii="Angsana New" w:hAnsi="Angsana New"/>
          <w:spacing w:val="6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2EFF97" w14:textId="77777777" w:rsidR="008632F9" w:rsidRPr="00AE3447" w:rsidRDefault="008632F9" w:rsidP="00D3100C">
      <w:pPr>
        <w:spacing w:line="240" w:lineRule="auto"/>
        <w:ind w:left="540"/>
        <w:jc w:val="thaiDistribute"/>
        <w:rPr>
          <w:rFonts w:ascii="Angsana New" w:hAnsi="Angsana New"/>
          <w:spacing w:val="6"/>
          <w:sz w:val="28"/>
          <w:szCs w:val="28"/>
        </w:rPr>
      </w:pPr>
    </w:p>
    <w:p w14:paraId="2A103214" w14:textId="4C508AE5" w:rsidR="0058402F" w:rsidRPr="00EC4E7B" w:rsidRDefault="00EC23BC" w:rsidP="00D3100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4E7B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E7758D" w:rsidRPr="00EC4E7B">
        <w:rPr>
          <w:rFonts w:ascii="Angsana New" w:hAnsi="Angsana New"/>
          <w:sz w:val="30"/>
          <w:szCs w:val="30"/>
          <w:cs/>
        </w:rPr>
        <w:t>สะสม</w:t>
      </w:r>
      <w:r w:rsidRPr="00EC4E7B">
        <w:rPr>
          <w:rFonts w:ascii="Angsana New" w:hAnsi="Angsana New"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</w:t>
      </w:r>
      <w:r w:rsidR="004E569C" w:rsidRPr="00EC4E7B">
        <w:rPr>
          <w:rFonts w:ascii="Angsana New" w:hAnsi="Angsana New"/>
          <w:sz w:val="30"/>
          <w:szCs w:val="30"/>
          <w:cs/>
        </w:rPr>
        <w:t xml:space="preserve"> </w:t>
      </w:r>
    </w:p>
    <w:p w14:paraId="4A5DE429" w14:textId="77777777" w:rsidR="0058402F" w:rsidRPr="00AE3447" w:rsidRDefault="0058402F" w:rsidP="00D3100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B50DB25" w14:textId="2F030BA8" w:rsidR="002A41E5" w:rsidRPr="009D7F7C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85DF1">
        <w:rPr>
          <w:rFonts w:ascii="Angsana New" w:hAnsi="Angsana New"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 </w:t>
      </w:r>
      <w:r w:rsidR="00617DBB">
        <w:rPr>
          <w:rFonts w:ascii="Angsana New" w:hAnsi="Angsana New" w:hint="cs"/>
          <w:sz w:val="30"/>
          <w:szCs w:val="30"/>
          <w:cs/>
        </w:rPr>
        <w:t>ปรับปรุงด้วย</w:t>
      </w:r>
      <w:r w:rsidRPr="00585DF1">
        <w:rPr>
          <w:rFonts w:ascii="Angsana New" w:hAnsi="Angsana New"/>
          <w:b/>
          <w:sz w:val="30"/>
          <w:szCs w:val="30"/>
          <w:cs/>
        </w:rPr>
        <w:t>จำนวนเงินที่</w:t>
      </w:r>
      <w:r w:rsidRPr="00182BCF">
        <w:rPr>
          <w:rFonts w:ascii="Angsana New" w:hAnsi="Angsana New"/>
          <w:b/>
          <w:spacing w:val="4"/>
          <w:sz w:val="30"/>
          <w:szCs w:val="30"/>
          <w:cs/>
        </w:rPr>
        <w:t>จ่ายชำระตามสัญญาเช่า ณ วันที่สัญญาเช่าเริ่มมีผลหรือก่อนวันที่สัญญาเริ่มมีผล</w:t>
      </w:r>
      <w:r w:rsidR="00747398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z w:val="30"/>
          <w:szCs w:val="30"/>
          <w:cs/>
        </w:rPr>
        <w:t>รวมกับต้นทุนทางตรงเริ่มแรก และ</w:t>
      </w:r>
      <w:r w:rsidRPr="00585DF1">
        <w:rPr>
          <w:rFonts w:ascii="Angsana New" w:hAnsi="Angsana New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9D7F7C">
        <w:rPr>
          <w:rFonts w:ascii="Angsana New" w:hAnsi="Angsana New"/>
          <w:sz w:val="30"/>
          <w:szCs w:val="30"/>
          <w:cs/>
        </w:rPr>
        <w:t xml:space="preserve"> </w:t>
      </w:r>
    </w:p>
    <w:p w14:paraId="127C173B" w14:textId="77777777" w:rsidR="004E569C" w:rsidRPr="00AE3447" w:rsidRDefault="004E569C" w:rsidP="00D3100C">
      <w:pPr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EE181A4" w14:textId="5707E946" w:rsidR="002A41E5" w:rsidRPr="00585DF1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2BCF">
        <w:rPr>
          <w:rFonts w:ascii="Angsana New" w:hAnsi="Angsana New"/>
          <w:spacing w:val="4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4721C9">
        <w:rPr>
          <w:rFonts w:ascii="Angsana New" w:hAnsi="Angsana New"/>
          <w:spacing w:val="4"/>
          <w:sz w:val="30"/>
          <w:szCs w:val="30"/>
          <w:cs/>
        </w:rPr>
        <w:t xml:space="preserve">วันสิ้นสุดอายุสัญญาเช่า เว้นแต่สัญญาเช่าที่โอนกรรมสิทธิ์ในสินทรัพย์ที่เช่าให้กับบริษัทเมื่อสิ้นสุดสัญญาเช่า </w:t>
      </w:r>
      <w:r w:rsidRPr="004721C9">
        <w:rPr>
          <w:rFonts w:ascii="Angsana New" w:hAnsi="Angsana New"/>
          <w:spacing w:val="-6"/>
          <w:sz w:val="30"/>
          <w:szCs w:val="30"/>
          <w:cs/>
        </w:rPr>
        <w:t>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585DF1">
        <w:rPr>
          <w:rFonts w:ascii="Angsana New" w:hAnsi="Angsana New"/>
          <w:sz w:val="30"/>
          <w:szCs w:val="30"/>
          <w:cs/>
        </w:rPr>
        <w:t xml:space="preserve"> ซึ่งกำหนดตามเกณฑ์เดียวกันกับสินทรัพย์และอุปกรณ์ที่เกี่ยวข้อง</w:t>
      </w:r>
    </w:p>
    <w:p w14:paraId="234C4EA4" w14:textId="77777777" w:rsidR="000459B4" w:rsidRDefault="000459B4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032D321" w14:textId="25DCD10B" w:rsidR="002A41E5" w:rsidRPr="004721C9" w:rsidRDefault="002A41E5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</w:t>
      </w:r>
      <w:r w:rsidRPr="004721C9">
        <w:rPr>
          <w:rFonts w:ascii="Angsana New" w:hAnsi="Angsana New"/>
          <w:spacing w:val="-4"/>
          <w:sz w:val="30"/>
          <w:szCs w:val="30"/>
          <w:cs/>
        </w:rPr>
        <w:t>อัตราดอกเบี้ยเงินกู้ยืมส่วนเพิ่มของบริษัทในการคิดลดเป็นมูลค่าปัจจุบัน บริษัทกำหนดอัตราดอกเบี้ยเงินกู้ยืมส่วนเพิ่ม</w:t>
      </w:r>
      <w:r w:rsidRPr="004721C9">
        <w:rPr>
          <w:rFonts w:ascii="Angsana New" w:hAnsi="Angsana New"/>
          <w:sz w:val="30"/>
          <w:szCs w:val="30"/>
          <w:cs/>
        </w:rPr>
        <w:t>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3EC9F1A" w14:textId="77777777" w:rsidR="003776BE" w:rsidRPr="00AE3447" w:rsidRDefault="003776BE" w:rsidP="002A41E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  <w:highlight w:val="cyan"/>
        </w:rPr>
      </w:pPr>
    </w:p>
    <w:p w14:paraId="3BE55320" w14:textId="658D107F" w:rsidR="002A41E5" w:rsidRPr="007460B7" w:rsidRDefault="002A41E5" w:rsidP="002A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21C9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7460B7">
        <w:rPr>
          <w:rFonts w:ascii="Angsana New" w:hAnsi="Angsana New"/>
          <w:spacing w:val="-2"/>
          <w:sz w:val="30"/>
          <w:szCs w:val="30"/>
          <w:cs/>
        </w:rPr>
        <w:t>วัด</w:t>
      </w:r>
      <w:r w:rsidRPr="004721C9">
        <w:rPr>
          <w:rFonts w:ascii="Angsana New" w:hAnsi="Angsana New"/>
          <w:sz w:val="30"/>
          <w:szCs w:val="30"/>
          <w:cs/>
        </w:rPr>
        <w:t xml:space="preserve">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Pr="007460B7">
        <w:rPr>
          <w:rFonts w:ascii="Angsana New" w:hAnsi="Angsana New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B43C206" w14:textId="77777777" w:rsidR="009C7CD6" w:rsidRPr="00AE3447" w:rsidRDefault="009C7CD6" w:rsidP="006E28E0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hd w:val="clear" w:color="auto" w:fill="D9D9D9"/>
        </w:rPr>
      </w:pPr>
    </w:p>
    <w:p w14:paraId="4177215E" w14:textId="77777777" w:rsidR="009C7CD6" w:rsidRDefault="009C7CD6" w:rsidP="006E28E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1247EE0A" w14:textId="77777777" w:rsidR="00792612" w:rsidRPr="00AE3447" w:rsidRDefault="00792612" w:rsidP="006E28E0">
      <w:pPr>
        <w:pStyle w:val="BodyText"/>
        <w:spacing w:after="0"/>
        <w:ind w:left="540"/>
        <w:jc w:val="thaiDistribute"/>
        <w:rPr>
          <w:rFonts w:ascii="Angsana New" w:hAnsi="Angsana New"/>
        </w:rPr>
      </w:pPr>
    </w:p>
    <w:p w14:paraId="778E0C0C" w14:textId="5323E47A" w:rsidR="00D3100C" w:rsidRPr="00AE3447" w:rsidRDefault="00BA2369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</w:t>
      </w:r>
      <w:r w:rsidR="00D3100C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เช่า </w:t>
      </w:r>
    </w:p>
    <w:p w14:paraId="1F71323B" w14:textId="77777777" w:rsidR="00D3100C" w:rsidRPr="00AE3447" w:rsidRDefault="00D3100C" w:rsidP="00D3100C">
      <w:pPr>
        <w:pStyle w:val="BodyText"/>
        <w:spacing w:after="0"/>
        <w:ind w:left="540"/>
        <w:jc w:val="thaiDistribute"/>
        <w:rPr>
          <w:rFonts w:ascii="Angsana New" w:hAnsi="Angsana New"/>
          <w:b/>
          <w:cs/>
        </w:rPr>
      </w:pPr>
    </w:p>
    <w:p w14:paraId="54A0BD4D" w14:textId="11F9A02A" w:rsidR="00A1672B" w:rsidRPr="007460B7" w:rsidRDefault="00A1672B" w:rsidP="00A1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721C9">
        <w:rPr>
          <w:rFonts w:ascii="Angsana New" w:hAnsi="Angsana New"/>
          <w:spacing w:val="6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</w:t>
      </w:r>
      <w:r w:rsidRPr="004721C9">
        <w:rPr>
          <w:rFonts w:ascii="Angsana New" w:hAnsi="Angsana New"/>
          <w:b/>
          <w:spacing w:val="6"/>
          <w:sz w:val="30"/>
          <w:szCs w:val="30"/>
          <w:cs/>
        </w:rPr>
        <w:t>สิ่งตอบแทนที่จะได้รับ</w:t>
      </w:r>
      <w:r w:rsidRPr="004721C9">
        <w:rPr>
          <w:rFonts w:ascii="Angsana New" w:hAnsi="Angsana New"/>
          <w:b/>
          <w:sz w:val="30"/>
          <w:szCs w:val="30"/>
          <w:cs/>
        </w:rPr>
        <w:t>ตามสัญญาให้กับแต่ละส่วนประกอบของสัญญาตามเกณฑ์ราคาขายที่เป็นเอกเทศ</w:t>
      </w:r>
      <w:r w:rsidRPr="007460B7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337F092" w14:textId="77777777" w:rsidR="00D3100C" w:rsidRPr="007460B7" w:rsidRDefault="00D3100C" w:rsidP="00AE3447">
      <w:pPr>
        <w:pStyle w:val="BodyText"/>
        <w:spacing w:after="0"/>
        <w:ind w:left="540"/>
        <w:jc w:val="thaiDistribute"/>
        <w:rPr>
          <w:rFonts w:ascii="Angsana New" w:hAnsi="Angsana New"/>
          <w:b/>
        </w:rPr>
      </w:pPr>
    </w:p>
    <w:p w14:paraId="0414E2DD" w14:textId="72A53429" w:rsidR="00186C6D" w:rsidRPr="004721C9" w:rsidRDefault="00186C6D" w:rsidP="00186C6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721C9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</w:t>
      </w:r>
      <w:r w:rsidRPr="004721C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E260B">
        <w:rPr>
          <w:rFonts w:ascii="Angsana New" w:hAnsi="Angsana New"/>
          <w:b/>
          <w:sz w:val="30"/>
          <w:szCs w:val="30"/>
          <w:cs/>
        </w:rPr>
        <w:t>บริษัทพิจารณาจัดประเภทสัญญาให้เช่า</w:t>
      </w:r>
      <w:r w:rsidRPr="004721C9">
        <w:rPr>
          <w:rFonts w:ascii="Angsana New" w:hAnsi="Angsana New"/>
          <w:b/>
          <w:sz w:val="30"/>
          <w:szCs w:val="30"/>
          <w:cs/>
        </w:rPr>
        <w:t xml:space="preserve">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14F0C110" w14:textId="732B33BD" w:rsidR="007A294F" w:rsidRPr="00156B77" w:rsidRDefault="007A294F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</w:rPr>
      </w:pPr>
    </w:p>
    <w:p w14:paraId="04A3144D" w14:textId="1A5FA7C6" w:rsidR="005C3A02" w:rsidRPr="004C687E" w:rsidRDefault="007A294F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</w:rPr>
      </w:pPr>
      <w:r w:rsidRPr="00DE260B">
        <w:rPr>
          <w:rFonts w:ascii="Angsana New" w:hAnsi="Angsana New"/>
          <w:spacing w:val="4"/>
          <w:sz w:val="30"/>
          <w:szCs w:val="30"/>
          <w:cs/>
        </w:rPr>
        <w:lastRenderedPageBreak/>
        <w:t>เมื่อ</w:t>
      </w:r>
      <w:r w:rsidRPr="00DE260B">
        <w:rPr>
          <w:rFonts w:ascii="Angsana New" w:eastAsia="Calibri" w:hAnsi="Angsana New"/>
          <w:b/>
          <w:spacing w:val="4"/>
          <w:sz w:val="30"/>
          <w:szCs w:val="30"/>
          <w:cs/>
        </w:rPr>
        <w:t>บริษัทเป็นผู้ให้เช่าช่วง</w:t>
      </w:r>
      <w:r w:rsidRPr="00DE260B">
        <w:rPr>
          <w:rFonts w:ascii="Angsana New" w:eastAsia="Calibri" w:hAnsi="Angsana New"/>
          <w:b/>
          <w:bCs/>
          <w:spacing w:val="4"/>
          <w:sz w:val="30"/>
          <w:szCs w:val="30"/>
          <w:cs/>
        </w:rPr>
        <w:t xml:space="preserve"> </w:t>
      </w:r>
      <w:r w:rsidRPr="00DE260B">
        <w:rPr>
          <w:rFonts w:ascii="Angsana New" w:eastAsia="Calibri" w:hAnsi="Angsana New"/>
          <w:b/>
          <w:spacing w:val="4"/>
          <w:sz w:val="30"/>
          <w:szCs w:val="30"/>
          <w:cs/>
        </w:rPr>
        <w:t>บริษัทจะจัดประเภทสัญญาเช่าช่วงเป็นสัญญาเช่าเงินทุนหรือสัญญาเช่าดำเนินงาน</w:t>
      </w:r>
      <w:r w:rsidRPr="00DE260B">
        <w:rPr>
          <w:rFonts w:ascii="Angsana New" w:eastAsia="Calibri" w:hAnsi="Angsana New"/>
          <w:b/>
          <w:spacing w:val="-8"/>
          <w:sz w:val="30"/>
          <w:szCs w:val="30"/>
          <w:cs/>
        </w:rPr>
        <w:t>โดยอ้างอิงจากสินทรัพย์สิทธิการใช้ที่เกิดจากสัญญาเช่าหลัก หากสัญญาเช่าหลักเป็นสัญญาเช่าระยะสั้น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2451BC34" w14:textId="77777777" w:rsidR="003F1AEC" w:rsidRPr="004C687E" w:rsidRDefault="003F1AEC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</w:rPr>
      </w:pPr>
    </w:p>
    <w:p w14:paraId="7F4E92E7" w14:textId="77777777" w:rsidR="00186C6D" w:rsidRPr="00AE3447" w:rsidRDefault="00186C6D" w:rsidP="00186C6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DE260B">
        <w:rPr>
          <w:rFonts w:ascii="Angsana New" w:hAnsi="Angsana New"/>
          <w:b/>
          <w:spacing w:val="4"/>
          <w:sz w:val="30"/>
          <w:szCs w:val="30"/>
          <w:cs/>
          <w:lang w:val="x-none" w:eastAsia="x-none"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</w:t>
      </w:r>
      <w:r w:rsidRPr="00DE260B">
        <w:rPr>
          <w:rFonts w:ascii="Angsana New" w:hAnsi="Angsana New"/>
          <w:b/>
          <w:sz w:val="30"/>
          <w:szCs w:val="30"/>
          <w:cs/>
          <w:lang w:val="x-none" w:eastAsia="x-none"/>
        </w:rPr>
        <w:t>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0466AC52" w14:textId="77777777" w:rsidR="00186C6D" w:rsidRPr="00AE3447" w:rsidRDefault="00186C6D" w:rsidP="00D3100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Cs w:val="20"/>
        </w:rPr>
      </w:pPr>
    </w:p>
    <w:p w14:paraId="71ED77C3" w14:textId="512AD6EA" w:rsidR="00B958A0" w:rsidRDefault="00B958A0" w:rsidP="00B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DE260B">
        <w:rPr>
          <w:rFonts w:ascii="Angsana New" w:hAnsi="Angsana New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</w:t>
      </w:r>
      <w:r w:rsidRPr="00DE260B">
        <w:rPr>
          <w:rFonts w:ascii="Angsana New" w:hAnsi="Angsana New"/>
          <w:b/>
          <w:spacing w:val="-6"/>
          <w:sz w:val="30"/>
          <w:szCs w:val="30"/>
          <w:cs/>
        </w:rPr>
        <w:t>ส่วนหนึ่งของรายได้ค่าเช่า</w:t>
      </w:r>
      <w:r w:rsidR="006217C5" w:rsidRPr="004C687E">
        <w:rPr>
          <w:rFonts w:ascii="Angsana New" w:hAnsi="Angsana New"/>
          <w:b/>
          <w:spacing w:val="-6"/>
          <w:sz w:val="30"/>
          <w:szCs w:val="30"/>
          <w:cs/>
        </w:rPr>
        <w:t>และ</w:t>
      </w:r>
      <w:r w:rsidRPr="00DE260B">
        <w:rPr>
          <w:rFonts w:ascii="Angsana New" w:hAnsi="Angsana New"/>
          <w:b/>
          <w:spacing w:val="-6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</w:t>
      </w:r>
      <w:r w:rsidRPr="00DE260B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DE260B">
        <w:rPr>
          <w:rFonts w:ascii="Angsana New" w:hAnsi="Angsana New"/>
          <w:sz w:val="30"/>
          <w:szCs w:val="30"/>
          <w:cs/>
        </w:rPr>
        <w:t xml:space="preserve"> </w:t>
      </w:r>
    </w:p>
    <w:p w14:paraId="7EB2EC72" w14:textId="77777777" w:rsidR="00E7758D" w:rsidRDefault="00E7758D" w:rsidP="00B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32AE9705" w14:textId="3F56ACA2" w:rsidR="001F6093" w:rsidRPr="00AE3447" w:rsidRDefault="001F6093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D3100C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6EE476C0" w14:textId="77777777" w:rsidR="001F6093" w:rsidRPr="00156B77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C9F15" w14:textId="7383A027" w:rsidR="001F6093" w:rsidRPr="001E301D" w:rsidRDefault="001A22C8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301D">
        <w:rPr>
          <w:rFonts w:ascii="Angsana New" w:hAnsi="Angsana New"/>
          <w:color w:val="000000"/>
          <w:sz w:val="30"/>
          <w:szCs w:val="30"/>
          <w:cs/>
        </w:rPr>
        <w:t>ยอดสินทรัพย์ตามบัญชีของบริษัทได้รับการทบทวน ทุกวันสิ้นรอบระยะเวลารายงานว่ามีข้อบ่งชี้เรื่องการด้อยค่า</w:t>
      </w:r>
      <w:r w:rsidRPr="00DE260B">
        <w:rPr>
          <w:rFonts w:ascii="Angsana New" w:hAnsi="Angsana New"/>
          <w:color w:val="000000"/>
          <w:spacing w:val="-8"/>
          <w:sz w:val="30"/>
          <w:szCs w:val="30"/>
          <w:cs/>
        </w:rPr>
        <w:t>หรือไม่ ในกรณีที่มีข้อบ่งชี้ บริษัทจะทำการประมาณมูลค่าสินทรัพย์ที่คาดว่าจะได้รับคืน สำหรับสินทรัพย์ไม่มีตัวตน</w:t>
      </w:r>
      <w:r w:rsidR="00891E66" w:rsidRPr="00DE260B">
        <w:rPr>
          <w:rFonts w:ascii="Angsana New" w:hAnsi="Angsana New"/>
          <w:color w:val="000000"/>
          <w:spacing w:val="-8"/>
          <w:sz w:val="30"/>
          <w:szCs w:val="30"/>
          <w:cs/>
        </w:rPr>
        <w:t>อื่น</w:t>
      </w:r>
      <w:r w:rsidRPr="001E301D">
        <w:rPr>
          <w:rFonts w:ascii="Angsana New" w:hAnsi="Angsana New"/>
          <w:color w:val="000000"/>
          <w:spacing w:val="6"/>
          <w:sz w:val="30"/>
          <w:szCs w:val="30"/>
          <w:cs/>
        </w:rPr>
        <w:t>ที่มีอายุการใช้ประโยชน์ไม่ทราบแน่นอน หรือยังไม่พร้อมใช้งานจะประมาณมูลค่าที่คาดว่าจะได้รับคืนทุกปี</w:t>
      </w:r>
      <w:r w:rsidRPr="001E301D">
        <w:rPr>
          <w:rFonts w:ascii="Angsana New" w:hAnsi="Angsana New"/>
          <w:color w:val="000000"/>
          <w:sz w:val="30"/>
          <w:szCs w:val="30"/>
          <w:cs/>
        </w:rPr>
        <w:t>ในช่วงเวลาเดียวกัน</w:t>
      </w:r>
    </w:p>
    <w:p w14:paraId="725FC1DE" w14:textId="77777777" w:rsidR="001F6093" w:rsidRPr="00156B77" w:rsidRDefault="001F6093" w:rsidP="001F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9D484C" w14:textId="1E9D0C7B" w:rsidR="00FD0939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214689">
        <w:rPr>
          <w:rFonts w:ascii="Angsana New" w:hAnsi="Angsana New"/>
          <w:color w:val="000000"/>
          <w:spacing w:val="6"/>
          <w:sz w:val="30"/>
          <w:szCs w:val="30"/>
          <w:cs/>
        </w:rPr>
        <w:t>ผลขาดทุนจากการด้อยค่ารับรู้</w:t>
      </w:r>
      <w:r w:rsidR="00016168" w:rsidRPr="004721C9">
        <w:rPr>
          <w:rFonts w:ascii="Angsana New" w:hAnsi="Angsana New"/>
          <w:color w:val="000000"/>
          <w:spacing w:val="6"/>
          <w:sz w:val="30"/>
          <w:szCs w:val="30"/>
          <w:cs/>
        </w:rPr>
        <w:t>ในกำไรหรือขาดทุน</w:t>
      </w:r>
      <w:r w:rsidRPr="00281271">
        <w:rPr>
          <w:rFonts w:ascii="Angsana New" w:hAnsi="Angsana New"/>
          <w:color w:val="000000"/>
          <w:spacing w:val="6"/>
          <w:sz w:val="30"/>
          <w:szCs w:val="30"/>
          <w:cs/>
        </w:rPr>
        <w:t>เมื่อ</w:t>
      </w:r>
      <w:r w:rsidRPr="00214689">
        <w:rPr>
          <w:rFonts w:ascii="Angsana New" w:hAnsi="Angsana New"/>
          <w:color w:val="000000"/>
          <w:spacing w:val="6"/>
          <w:sz w:val="30"/>
          <w:szCs w:val="30"/>
          <w:cs/>
        </w:rPr>
        <w:t>มูลค่าตามบัญชีของสินทรัพย์หรือ</w:t>
      </w:r>
      <w:r w:rsidR="00B958A0">
        <w:rPr>
          <w:rFonts w:ascii="Angsana New" w:hAnsi="Angsana New" w:hint="cs"/>
          <w:color w:val="000000"/>
          <w:spacing w:val="6"/>
          <w:sz w:val="30"/>
          <w:szCs w:val="30"/>
          <w:cs/>
        </w:rPr>
        <w:t>มูลค่าตามบัญชีของ</w:t>
      </w:r>
      <w:r w:rsidRPr="00214689">
        <w:rPr>
          <w:rFonts w:ascii="Angsana New" w:hAnsi="Angsana New"/>
          <w:color w:val="000000"/>
          <w:spacing w:val="6"/>
          <w:sz w:val="30"/>
          <w:szCs w:val="30"/>
          <w:cs/>
        </w:rPr>
        <w:t>หน่วยสินทรัพย์ที่ก่อให้เกิดเงินสดสูงกว่า</w:t>
      </w:r>
      <w:r w:rsidRPr="00214689">
        <w:rPr>
          <w:rFonts w:ascii="Angsana New" w:hAnsi="Angsana New"/>
          <w:color w:val="000000"/>
          <w:spacing w:val="4"/>
          <w:sz w:val="30"/>
          <w:szCs w:val="30"/>
          <w:cs/>
        </w:rPr>
        <w:t>มูลค่าที่คาดว่าจะได้รับคืน</w:t>
      </w:r>
    </w:p>
    <w:p w14:paraId="52EB861E" w14:textId="77777777" w:rsidR="00C515C4" w:rsidRPr="00156B77" w:rsidRDefault="00C515C4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30850610" w14:textId="09F493D1" w:rsidR="001F6093" w:rsidRPr="008626AF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8626AF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7A46737E" w14:textId="77777777" w:rsidR="001F6093" w:rsidRPr="00156B77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BC9A740" w14:textId="13046A78" w:rsidR="00851A26" w:rsidRDefault="00863D2C" w:rsidP="000616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182BCF">
        <w:rPr>
          <w:rFonts w:ascii="Angsana New" w:hAnsi="Angsana New"/>
          <w:spacing w:val="4"/>
          <w:sz w:val="30"/>
          <w:szCs w:val="30"/>
          <w:cs/>
        </w:rPr>
        <w:t>มูลค่าที่คาดว่าจะ</w:t>
      </w:r>
      <w:r w:rsidRPr="004721C9">
        <w:rPr>
          <w:rFonts w:ascii="Angsana New" w:hAnsi="Angsana New"/>
          <w:spacing w:val="4"/>
          <w:sz w:val="30"/>
          <w:szCs w:val="30"/>
          <w:cs/>
        </w:rPr>
        <w:t>ได้รับคืน</w:t>
      </w:r>
      <w:r w:rsidRPr="00281271">
        <w:rPr>
          <w:rFonts w:ascii="Angsana New" w:hAnsi="Angsana New"/>
          <w:spacing w:val="4"/>
          <w:sz w:val="30"/>
          <w:szCs w:val="30"/>
          <w:cs/>
        </w:rPr>
        <w:t xml:space="preserve"> หมายถึง มูลค่าจากการใช้ของสินทรัพย์หรือมูลค่ายุติธรรมของสินทรัพย์หักต้นทุน</w:t>
      </w:r>
      <w:r w:rsidRPr="00281271">
        <w:rPr>
          <w:rFonts w:ascii="Angsana New" w:hAnsi="Angsana New"/>
          <w:sz w:val="30"/>
          <w:szCs w:val="30"/>
          <w:cs/>
        </w:rPr>
        <w:t xml:space="preserve">ในการขายแล้วแต่มูลค่าใดจะสูงกว่า </w:t>
      </w:r>
      <w:r w:rsidR="00897B18" w:rsidRPr="004721C9">
        <w:rPr>
          <w:rFonts w:ascii="Angsana New" w:hAnsi="Angsana New"/>
          <w:sz w:val="30"/>
          <w:szCs w:val="30"/>
          <w:cs/>
        </w:rPr>
        <w:t>ใน</w:t>
      </w:r>
      <w:r w:rsidRPr="00281271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 ประมาณจากกระแสเงินสดที่จะ</w:t>
      </w:r>
      <w:r w:rsidRPr="00281271">
        <w:rPr>
          <w:rFonts w:ascii="Angsana New" w:hAnsi="Angsana New"/>
          <w:spacing w:val="4"/>
          <w:sz w:val="30"/>
          <w:szCs w:val="30"/>
          <w:cs/>
        </w:rPr>
        <w:t>ได้รับในอนาคต</w:t>
      </w:r>
      <w:r w:rsidR="00897B18" w:rsidRPr="004721C9">
        <w:rPr>
          <w:rFonts w:ascii="Angsana New" w:hAnsi="Angsana New"/>
          <w:spacing w:val="4"/>
          <w:sz w:val="30"/>
          <w:szCs w:val="30"/>
          <w:cs/>
        </w:rPr>
        <w:t>จะ</w:t>
      </w:r>
      <w:r w:rsidRPr="00182BCF">
        <w:rPr>
          <w:rFonts w:ascii="Angsana New" w:hAnsi="Angsana New"/>
          <w:spacing w:val="4"/>
          <w:sz w:val="30"/>
          <w:szCs w:val="30"/>
          <w:cs/>
        </w:rPr>
        <w:t>คิดลดเป็นมูลค่าปัจจุบันโดยใช้อัตราคิดลดก่อนคำนึงถึงภาษีเงินได้เพื่อให้สะท้อนมูลค่าที่</w:t>
      </w:r>
      <w:r w:rsidRPr="00541E55">
        <w:rPr>
          <w:rFonts w:ascii="Angsana New" w:hAnsi="Angsana New"/>
          <w:spacing w:val="-4"/>
          <w:sz w:val="30"/>
          <w:szCs w:val="30"/>
          <w:cs/>
        </w:rPr>
        <w:t>อาจประเมินได้ในตลาดปัจจุบัน ซึ่งแปรไปตามเวลาและความเสี่ยงที่มีต่อสินทรัพย์</w:t>
      </w:r>
      <w:r>
        <w:rPr>
          <w:rFonts w:ascii="Angsana New" w:hAnsi="Angsana New"/>
          <w:sz w:val="30"/>
          <w:szCs w:val="30"/>
          <w:cs/>
        </w:rPr>
        <w:t xml:space="preserve"> </w:t>
      </w:r>
      <w:bookmarkStart w:id="0" w:name="_Hlk60580032"/>
      <w:r w:rsidRPr="003068FB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bookmarkEnd w:id="0"/>
    </w:p>
    <w:p w14:paraId="02223379" w14:textId="77777777" w:rsidR="00851A26" w:rsidRPr="00156B77" w:rsidRDefault="00851A26" w:rsidP="000616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1D47C0" w14:textId="77777777" w:rsidR="001F6093" w:rsidRPr="008626AF" w:rsidRDefault="001F6093" w:rsidP="000616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contextualSpacing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8626AF">
        <w:rPr>
          <w:rFonts w:ascii="Angsana New" w:hAnsi="Angsana New"/>
          <w:iCs/>
          <w:color w:val="000000"/>
          <w:sz w:val="30"/>
          <w:szCs w:val="30"/>
          <w:cs/>
        </w:rPr>
        <w:lastRenderedPageBreak/>
        <w:t>การกลับรายการด้อยค่า</w:t>
      </w:r>
    </w:p>
    <w:p w14:paraId="7F5683B0" w14:textId="77777777" w:rsidR="001F6093" w:rsidRPr="00156B77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40"/>
        <w:contextualSpacing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5070048" w14:textId="4F611FDB" w:rsidR="004C1323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82BCF">
        <w:rPr>
          <w:rFonts w:ascii="Angsana New" w:hAnsi="Angsana New"/>
          <w:color w:val="000000"/>
          <w:sz w:val="30"/>
          <w:szCs w:val="30"/>
          <w:cs/>
        </w:rPr>
        <w:t>ผลขาดทุนจากการด้อยค่า</w:t>
      </w:r>
      <w:r w:rsidRPr="008A0E2A">
        <w:rPr>
          <w:rFonts w:ascii="Angsana New" w:hAnsi="Angsana New"/>
          <w:color w:val="000000"/>
          <w:sz w:val="30"/>
          <w:szCs w:val="30"/>
          <w:cs/>
        </w:rPr>
        <w:t>ของ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สินทรัพย์</w:t>
      </w:r>
      <w:r w:rsidRPr="008A0E2A">
        <w:rPr>
          <w:rFonts w:ascii="Angsana New" w:hAnsi="Angsana New"/>
          <w:color w:val="000000"/>
          <w:sz w:val="30"/>
          <w:szCs w:val="30"/>
          <w:cs/>
        </w:rPr>
        <w:t>ที่เคยรับรู้ในงวดก่อน</w:t>
      </w:r>
      <w:r w:rsidR="004243C2" w:rsidRPr="008A0E2A">
        <w:rPr>
          <w:rFonts w:ascii="Angsana New" w:hAnsi="Angsana New"/>
          <w:color w:val="000000"/>
          <w:sz w:val="30"/>
          <w:szCs w:val="30"/>
          <w:cs/>
        </w:rPr>
        <w:t>จะถูก</w:t>
      </w:r>
      <w:r w:rsidR="004243C2" w:rsidRPr="004721C9">
        <w:rPr>
          <w:rFonts w:ascii="Angsana New" w:hAnsi="Angsana New"/>
          <w:color w:val="000000"/>
          <w:sz w:val="30"/>
          <w:szCs w:val="30"/>
          <w:cs/>
        </w:rPr>
        <w:t>กลับรายการ</w:t>
      </w:r>
      <w:r w:rsidR="004243C2" w:rsidRPr="008A0E2A">
        <w:rPr>
          <w:rFonts w:ascii="Angsana New" w:hAnsi="Angsana New"/>
          <w:color w:val="000000"/>
          <w:sz w:val="30"/>
          <w:szCs w:val="30"/>
          <w:cs/>
        </w:rPr>
        <w:t>หาก</w:t>
      </w:r>
      <w:r w:rsidR="004243C2" w:rsidRPr="00182BCF">
        <w:rPr>
          <w:rFonts w:ascii="Angsana New" w:hAnsi="Angsana New"/>
          <w:color w:val="000000"/>
          <w:sz w:val="30"/>
          <w:szCs w:val="30"/>
          <w:cs/>
        </w:rPr>
        <w:t xml:space="preserve">มีการเปลี่ยนแปลงประมาณการที่ใช้ในการคำนวณมูลค่าที่คาดว่าจะได้รับคืน </w:t>
      </w:r>
      <w:r w:rsidR="00140F4F" w:rsidRPr="00182BCF">
        <w:rPr>
          <w:rFonts w:ascii="Angsana New" w:hAnsi="Angsana New"/>
          <w:color w:val="000000"/>
          <w:sz w:val="30"/>
          <w:szCs w:val="30"/>
          <w:cs/>
        </w:rPr>
        <w:t>ผล</w:t>
      </w:r>
      <w:r w:rsidRPr="00182BCF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</w:t>
      </w:r>
      <w:r w:rsidRPr="00A571DB">
        <w:rPr>
          <w:rFonts w:ascii="Angsana New" w:hAnsi="Angsana New"/>
          <w:color w:val="000000"/>
          <w:spacing w:val="-4"/>
          <w:sz w:val="30"/>
          <w:szCs w:val="30"/>
          <w:cs/>
        </w:rPr>
        <w:t>มีการบันทึก</w:t>
      </w:r>
      <w:r w:rsidRPr="00585573">
        <w:rPr>
          <w:rFonts w:ascii="Angsana New" w:hAnsi="Angsana New"/>
          <w:color w:val="000000"/>
          <w:sz w:val="30"/>
          <w:szCs w:val="30"/>
          <w:cs/>
        </w:rPr>
        <w:t>ผล</w:t>
      </w:r>
      <w:r w:rsidRPr="00635B0E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ขาดทุนจากการด้อยค่ามาก่อน</w:t>
      </w:r>
    </w:p>
    <w:p w14:paraId="68A2A20C" w14:textId="6759CED3" w:rsidR="004C1323" w:rsidRPr="00AE3447" w:rsidRDefault="004C132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2F82AC" w14:textId="6492B373" w:rsidR="001F6093" w:rsidRPr="00AE3447" w:rsidRDefault="001F6093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33B4D1EF" w14:textId="77777777" w:rsidR="001F6093" w:rsidRPr="00156B77" w:rsidRDefault="001F6093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821EB4A" w14:textId="383479A0" w:rsidR="00363424" w:rsidRDefault="001F6093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8626AF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 แสดงด้วย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ราคาทุน</w:t>
      </w:r>
      <w:r w:rsidR="00911605" w:rsidRPr="004721C9">
        <w:rPr>
          <w:rFonts w:ascii="Angsana New" w:hAnsi="Angsana New"/>
          <w:color w:val="000000"/>
          <w:sz w:val="30"/>
          <w:szCs w:val="30"/>
          <w:cs/>
        </w:rPr>
        <w:t>ตั</w:t>
      </w:r>
      <w:r w:rsidR="003808E2" w:rsidRPr="004721C9">
        <w:rPr>
          <w:rFonts w:ascii="Angsana New" w:hAnsi="Angsana New"/>
          <w:color w:val="000000"/>
          <w:sz w:val="30"/>
          <w:szCs w:val="30"/>
          <w:cs/>
        </w:rPr>
        <w:t>ดจำหน่าย</w:t>
      </w:r>
    </w:p>
    <w:p w14:paraId="0740A0E8" w14:textId="77777777" w:rsidR="00E7758D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C1650D" w14:textId="62688AAF" w:rsidR="008837B1" w:rsidRPr="00AE3447" w:rsidRDefault="00FF05D8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 w:rsidDel="00FF05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837B1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404E625D" w14:textId="77777777" w:rsidR="008837B1" w:rsidRPr="00156B77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A205DEF" w14:textId="77777777" w:rsidR="008837B1" w:rsidRPr="008626AF" w:rsidRDefault="008837B1" w:rsidP="000616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8626AF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C04CA0" w14:textId="77777777" w:rsidR="008837B1" w:rsidRPr="00211CAD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4875CE" w14:textId="5F9D5302" w:rsidR="008837B1" w:rsidRPr="006913B3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182BCF">
        <w:rPr>
          <w:rFonts w:ascii="Angsana New" w:hAnsi="Angsana New"/>
          <w:i/>
          <w:spacing w:val="4"/>
          <w:sz w:val="30"/>
          <w:szCs w:val="30"/>
          <w:cs/>
        </w:rPr>
        <w:t>ภาระผูกพันในการสมทบเข้า</w:t>
      </w:r>
      <w:r w:rsidR="00171B61" w:rsidRPr="004721C9">
        <w:rPr>
          <w:rFonts w:ascii="Angsana New" w:eastAsia="Calibri" w:hAnsi="Angsana New"/>
          <w:color w:val="000000"/>
          <w:spacing w:val="4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171B61" w:rsidRPr="00182BCF">
        <w:rPr>
          <w:rFonts w:ascii="Angsana New" w:eastAsia="Calibri" w:hAnsi="Angsana New"/>
          <w:color w:val="000000"/>
          <w:spacing w:val="4"/>
          <w:sz w:val="30"/>
          <w:szCs w:val="30"/>
          <w:cs/>
          <w:lang w:eastAsia="en-GB"/>
        </w:rPr>
        <w:t>บริษัท</w:t>
      </w:r>
      <w:r w:rsidRPr="00182BCF">
        <w:rPr>
          <w:rFonts w:ascii="Angsana New" w:hAnsi="Angsana New"/>
          <w:i/>
          <w:spacing w:val="4"/>
          <w:sz w:val="30"/>
          <w:szCs w:val="30"/>
          <w:cs/>
        </w:rPr>
        <w:t>จะถูกรับรู้เป็นค่าใช้จ่ายพนักงาน</w:t>
      </w:r>
      <w:r w:rsidRPr="006913B3">
        <w:rPr>
          <w:rFonts w:ascii="Angsana New" w:hAnsi="Angsana New"/>
          <w:i/>
          <w:spacing w:val="-5"/>
          <w:sz w:val="30"/>
          <w:szCs w:val="30"/>
          <w:cs/>
        </w:rPr>
        <w:t>ในกำไรหรือขาดทุนในรอบระยะเวลา</w:t>
      </w:r>
      <w:r w:rsidRPr="006913B3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48DC5E51" w14:textId="77777777" w:rsidR="007464A9" w:rsidRDefault="007464A9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B1447" w14:textId="77777777" w:rsidR="001F6093" w:rsidRDefault="008837B1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8392E">
        <w:rPr>
          <w:rFonts w:ascii="Angsana New" w:hAnsi="Angsana New"/>
          <w:iCs/>
          <w:sz w:val="30"/>
          <w:szCs w:val="30"/>
          <w:cs/>
        </w:rPr>
        <w:t>โครง</w:t>
      </w:r>
      <w:r w:rsidRPr="008626AF">
        <w:rPr>
          <w:rFonts w:ascii="Angsana New" w:hAnsi="Angsana New"/>
          <w:iCs/>
          <w:sz w:val="30"/>
          <w:szCs w:val="30"/>
          <w:cs/>
        </w:rPr>
        <w:t>การผลประโยชน์ที่กำหนดไว้</w:t>
      </w:r>
    </w:p>
    <w:p w14:paraId="2EE5D33E" w14:textId="77777777" w:rsidR="001F6093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5B722" w14:textId="7596C508" w:rsidR="001F6093" w:rsidRPr="00763833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3833">
        <w:rPr>
          <w:rFonts w:ascii="Angsana New" w:hAnsi="Angsana New"/>
          <w:i/>
          <w:spacing w:val="6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4721C9">
        <w:rPr>
          <w:rFonts w:ascii="Angsana New" w:hAnsi="Angsana New"/>
          <w:i/>
          <w:spacing w:val="6"/>
          <w:sz w:val="30"/>
          <w:szCs w:val="30"/>
          <w:cs/>
        </w:rPr>
        <w:t>จาก</w:t>
      </w:r>
      <w:r w:rsidRPr="008A0E2A">
        <w:rPr>
          <w:rFonts w:ascii="Angsana New" w:hAnsi="Angsana New"/>
          <w:i/>
          <w:spacing w:val="6"/>
          <w:sz w:val="30"/>
          <w:szCs w:val="30"/>
          <w:cs/>
        </w:rPr>
        <w:t>การประมาณผลประโยชน์</w:t>
      </w:r>
      <w:r w:rsidRPr="008A0E2A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Pr="008A0E2A">
        <w:rPr>
          <w:rFonts w:ascii="Angsana New" w:hAnsi="Angsana New"/>
          <w:i/>
          <w:spacing w:val="4"/>
          <w:sz w:val="30"/>
          <w:szCs w:val="30"/>
          <w:cs/>
        </w:rPr>
        <w:t>กระแสเงินสดเพื่อให้เป็นมูลค่าปัจจุบัน</w:t>
      </w:r>
      <w:r w:rsidR="00433743" w:rsidRPr="008A0E2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433743" w:rsidRPr="004721C9">
        <w:rPr>
          <w:rFonts w:ascii="Angsana New" w:hAnsi="Angsana New"/>
          <w:spacing w:val="4"/>
          <w:sz w:val="30"/>
          <w:szCs w:val="30"/>
          <w:cs/>
          <w:lang w:val="en-GB"/>
        </w:rPr>
        <w:t>ซึ่ง</w:t>
      </w:r>
      <w:r w:rsidR="00433743" w:rsidRPr="008A0E2A">
        <w:rPr>
          <w:rFonts w:ascii="Angsana New" w:hAnsi="Angsana New"/>
          <w:spacing w:val="4"/>
          <w:sz w:val="30"/>
          <w:szCs w:val="30"/>
          <w:cs/>
        </w:rPr>
        <w:t>จัดทำโดยนักคณิตศาสตร์ประกันภัยที่ได้รับอนุญาตเป็น</w:t>
      </w:r>
      <w:r w:rsidR="00433743" w:rsidRPr="004721C9">
        <w:rPr>
          <w:rFonts w:ascii="Angsana New" w:hAnsi="Angsana New"/>
          <w:spacing w:val="4"/>
          <w:sz w:val="30"/>
          <w:szCs w:val="30"/>
          <w:cs/>
        </w:rPr>
        <w:t>ประจำทุกปี</w:t>
      </w:r>
      <w:r w:rsidR="00433743" w:rsidRPr="00182BCF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24AF6361" w14:textId="77777777" w:rsidR="001F6093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E9B25" w14:textId="0217296D" w:rsidR="001F6093" w:rsidRPr="0006167E" w:rsidRDefault="008837B1" w:rsidP="0004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6167E">
        <w:rPr>
          <w:rFonts w:ascii="Angsana New" w:hAnsi="Angsana New"/>
          <w:i/>
          <w:spacing w:val="1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6167E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06167E">
        <w:rPr>
          <w:rFonts w:ascii="Angsana New" w:hAnsi="Angsana New"/>
          <w:i/>
          <w:spacing w:val="12"/>
          <w:sz w:val="30"/>
          <w:szCs w:val="30"/>
          <w:cs/>
        </w:rPr>
        <w:t>ผลกำไรหรือขาดทุนจากการประมาณการ</w:t>
      </w:r>
      <w:r w:rsidRPr="0006167E">
        <w:rPr>
          <w:rFonts w:ascii="Angsana New" w:hAnsi="Angsana New"/>
          <w:i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06167E">
        <w:rPr>
          <w:rFonts w:ascii="Angsana New" w:hAnsi="Angsana New"/>
          <w:sz w:val="30"/>
          <w:szCs w:val="30"/>
          <w:cs/>
        </w:rPr>
        <w:t xml:space="preserve"> </w:t>
      </w:r>
      <w:r w:rsidRPr="0006167E">
        <w:rPr>
          <w:rFonts w:ascii="Angsana New" w:hAnsi="Angsana New"/>
          <w:i/>
          <w:sz w:val="30"/>
          <w:szCs w:val="30"/>
          <w:cs/>
        </w:rPr>
        <w:t>บริษัทกำหนดดอกเบี้ยจ่ายของ</w:t>
      </w:r>
      <w:r w:rsidRPr="0006167E">
        <w:rPr>
          <w:rFonts w:ascii="Angsana New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06167E">
        <w:rPr>
          <w:rFonts w:ascii="Angsana New" w:hAnsi="Angsana New"/>
          <w:i/>
          <w:sz w:val="30"/>
          <w:szCs w:val="30"/>
          <w:cs/>
        </w:rPr>
        <w:t xml:space="preserve"> </w:t>
      </w:r>
      <w:r w:rsidRPr="0006167E">
        <w:rPr>
          <w:rFonts w:ascii="Angsana New" w:hAnsi="Angsana New"/>
          <w:i/>
          <w:spacing w:val="2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06167E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1AD2B51B" w14:textId="77777777" w:rsidR="00D32B19" w:rsidRDefault="00D32B19" w:rsidP="005A291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7A9E68" w14:textId="6C5D2AF8" w:rsidR="001F6093" w:rsidRDefault="008837B1" w:rsidP="005A2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F26D6">
        <w:rPr>
          <w:rFonts w:ascii="Angsana New" w:hAnsi="Angsana New"/>
          <w:i/>
          <w:spacing w:val="5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BD185D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</w:t>
      </w:r>
      <w:r w:rsidRPr="008626AF">
        <w:rPr>
          <w:rFonts w:ascii="Angsana New" w:hAnsi="Angsana New"/>
          <w:i/>
          <w:sz w:val="30"/>
          <w:szCs w:val="30"/>
          <w:cs/>
        </w:rPr>
        <w:t xml:space="preserve"> บริษัทรับรู้ผลกำไรและขาดทุนจากการจ่ายชำระผลประโยชน์พนักงานเมื่อเกิดขึ้น</w:t>
      </w:r>
    </w:p>
    <w:p w14:paraId="4D465584" w14:textId="77777777" w:rsidR="00156B77" w:rsidRDefault="00156B77" w:rsidP="005A2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C2733D" w14:textId="77777777" w:rsidR="001F6093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iCs/>
          <w:sz w:val="30"/>
          <w:szCs w:val="30"/>
          <w:cs/>
        </w:rPr>
        <w:t>ผลประโยชน์ระยะยาวอื่น</w:t>
      </w:r>
    </w:p>
    <w:p w14:paraId="02CBB68B" w14:textId="77777777" w:rsidR="001F6093" w:rsidRPr="007A294F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2D64FA" w14:textId="7D05BC88" w:rsidR="00156B77" w:rsidRDefault="008837B1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185D">
        <w:rPr>
          <w:rFonts w:ascii="Angsana New" w:hAnsi="Angsana New"/>
          <w:i/>
          <w:spacing w:val="6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Pr="00214689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8626AF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7A6EDB">
        <w:rPr>
          <w:rFonts w:ascii="Angsana New" w:hAnsi="Angsana New" w:hint="cs"/>
          <w:i/>
          <w:sz w:val="30"/>
          <w:szCs w:val="30"/>
          <w:cs/>
        </w:rPr>
        <w:t>ผลกำไรหรือขาดทุนจาก</w:t>
      </w:r>
      <w:r w:rsidRPr="008626AF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38F5371A" w14:textId="77777777" w:rsidR="00E7758D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4AB758F" w14:textId="77777777" w:rsidR="00EE2D64" w:rsidRPr="008C3838" w:rsidRDefault="00EE2D64" w:rsidP="00EE2D6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C3838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40C9A86B" w14:textId="77777777" w:rsidR="00EE2D64" w:rsidRPr="00AE3447" w:rsidRDefault="00EE2D64" w:rsidP="00EE2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134EF6ED" w14:textId="77777777" w:rsidR="00EE2D64" w:rsidRPr="00182BCF" w:rsidRDefault="00EE2D64" w:rsidP="00EE2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182BCF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182BCF">
        <w:rPr>
          <w:rFonts w:ascii="Angsana New" w:hAnsi="Angsana New"/>
          <w:sz w:val="30"/>
          <w:szCs w:val="30"/>
          <w:cs/>
        </w:rPr>
        <w:t>บริษัท</w:t>
      </w:r>
      <w:r w:rsidRPr="00182BCF">
        <w:rPr>
          <w:rFonts w:ascii="Angsana New" w:hAnsi="Angsana New"/>
          <w:i/>
          <w:sz w:val="30"/>
          <w:szCs w:val="30"/>
          <w:cs/>
        </w:rPr>
        <w:t>ไม่สามารถยกเลิก</w:t>
      </w:r>
      <w:r w:rsidRPr="008322B5">
        <w:rPr>
          <w:rFonts w:ascii="Angsana New" w:hAnsi="Angsana New"/>
          <w:i/>
          <w:spacing w:val="-6"/>
          <w:sz w:val="30"/>
          <w:szCs w:val="30"/>
          <w:cs/>
        </w:rPr>
        <w:t>ข้อเสนอ</w:t>
      </w:r>
      <w:r w:rsidRPr="00182BCF">
        <w:rPr>
          <w:rFonts w:ascii="Angsana New" w:hAnsi="Angsana New"/>
          <w:i/>
          <w:spacing w:val="-6"/>
          <w:sz w:val="30"/>
          <w:szCs w:val="30"/>
          <w:cs/>
        </w:rPr>
        <w:t>การให้ผลประโยชน์ดังกล่าวได้อีกต่อไป หรือเมื่อ</w:t>
      </w:r>
      <w:r w:rsidRPr="00182BC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182BCF">
        <w:rPr>
          <w:rFonts w:ascii="Angsana New" w:hAnsi="Angsana New"/>
          <w:i/>
          <w:spacing w:val="-6"/>
          <w:sz w:val="30"/>
          <w:szCs w:val="30"/>
          <w:cs/>
        </w:rPr>
        <w:t>รับรู้ต้นทุนสำหรับการปรับโครงสร้าง หากระยะเวลา</w:t>
      </w:r>
      <w:r w:rsidRPr="00182BCF">
        <w:rPr>
          <w:rFonts w:ascii="Angsana New" w:hAnsi="Angsana New"/>
          <w:i/>
          <w:sz w:val="30"/>
          <w:szCs w:val="30"/>
          <w:cs/>
        </w:rPr>
        <w:t xml:space="preserve">การจ่ายผลประโยชน์เกินกว่า </w:t>
      </w:r>
      <w:r w:rsidRPr="00182BCF">
        <w:rPr>
          <w:rFonts w:ascii="Angsana New" w:hAnsi="Angsana New"/>
          <w:iCs/>
          <w:sz w:val="30"/>
          <w:szCs w:val="30"/>
        </w:rPr>
        <w:t>12</w:t>
      </w:r>
      <w:r w:rsidRPr="00182B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182BCF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5763A4B5" w14:textId="77777777" w:rsidR="007464A9" w:rsidRPr="00AE3447" w:rsidRDefault="007464A9" w:rsidP="0006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B29FF4" w14:textId="77777777" w:rsidR="001F6093" w:rsidRPr="0006167E" w:rsidRDefault="008837B1" w:rsidP="0006167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26AF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3AF1234" w14:textId="77777777" w:rsidR="001F6093" w:rsidRPr="00AE3447" w:rsidRDefault="001F6093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5A486F" w14:textId="77777777" w:rsidR="00FD0939" w:rsidRDefault="008837B1" w:rsidP="008C2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D185D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D18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D185D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8626AF">
        <w:rPr>
          <w:rFonts w:ascii="Angsana New" w:hAnsi="Angsana New"/>
          <w:i/>
          <w:sz w:val="30"/>
          <w:szCs w:val="30"/>
          <w:cs/>
        </w:rPr>
        <w:t xml:space="preserve"> </w:t>
      </w:r>
      <w:r w:rsidRPr="004A69E3">
        <w:rPr>
          <w:rFonts w:ascii="Angsana New" w:hAnsi="Angsana New"/>
          <w:i/>
          <w:spacing w:val="6"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152980">
        <w:rPr>
          <w:rFonts w:ascii="Angsana New" w:hAnsi="Angsana New"/>
          <w:i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</w:p>
    <w:p w14:paraId="08998166" w14:textId="77777777" w:rsidR="00FD0939" w:rsidRPr="007A294F" w:rsidRDefault="00FD0939" w:rsidP="008C2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sz w:val="30"/>
          <w:szCs w:val="30"/>
        </w:rPr>
      </w:pPr>
    </w:p>
    <w:p w14:paraId="0405ECF1" w14:textId="4FD91C65" w:rsidR="008837B1" w:rsidRPr="00AE3447" w:rsidRDefault="008837B1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25F8694" w14:textId="77777777" w:rsidR="008837B1" w:rsidRPr="00AE3447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55BAE256" w14:textId="16376C3A" w:rsidR="008837B1" w:rsidRDefault="008837B1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F7F4D">
        <w:rPr>
          <w:rFonts w:ascii="Angsana New" w:hAnsi="Angsana New"/>
          <w:i/>
          <w:spacing w:val="10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</w:t>
      </w:r>
      <w:r w:rsidR="004E5AE5" w:rsidRPr="00BF7F4D">
        <w:rPr>
          <w:rFonts w:ascii="Angsana New" w:hAnsi="Angsana New"/>
          <w:i/>
          <w:spacing w:val="10"/>
          <w:sz w:val="30"/>
          <w:szCs w:val="30"/>
          <w:cs/>
        </w:rPr>
        <w:t>กพัน</w:t>
      </w:r>
      <w:r w:rsidR="003134DB" w:rsidRPr="00BF7F4D">
        <w:rPr>
          <w:rFonts w:ascii="Angsana New" w:hAnsi="Angsana New" w:hint="cs"/>
          <w:i/>
          <w:spacing w:val="10"/>
          <w:sz w:val="30"/>
          <w:szCs w:val="30"/>
          <w:cs/>
        </w:rPr>
        <w:t>โดย</w:t>
      </w:r>
      <w:r w:rsidR="004E5AE5" w:rsidRPr="00BF7F4D">
        <w:rPr>
          <w:rFonts w:ascii="Angsana New" w:hAnsi="Angsana New"/>
          <w:i/>
          <w:spacing w:val="10"/>
          <w:sz w:val="30"/>
          <w:szCs w:val="30"/>
          <w:cs/>
        </w:rPr>
        <w:t>อนุมานที่เกิดขึ้น</w:t>
      </w:r>
      <w:r w:rsidRPr="00BF7F4D">
        <w:rPr>
          <w:rFonts w:ascii="Angsana New" w:hAnsi="Angsana New"/>
          <w:i/>
          <w:spacing w:val="-4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</w:t>
      </w:r>
      <w:r w:rsidRPr="003E2569">
        <w:rPr>
          <w:rFonts w:ascii="Angsana New" w:hAnsi="Angsana New"/>
          <w:i/>
          <w:spacing w:val="-2"/>
          <w:sz w:val="30"/>
          <w:szCs w:val="30"/>
          <w:cs/>
        </w:rPr>
        <w:t>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</w:t>
      </w:r>
      <w:r w:rsidRPr="00D15C68">
        <w:rPr>
          <w:rFonts w:ascii="Angsana New" w:hAnsi="Angsana New"/>
          <w:i/>
          <w:sz w:val="30"/>
          <w:szCs w:val="30"/>
          <w:cs/>
        </w:rPr>
        <w:t>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73FB0BA" w14:textId="3192EB0E" w:rsidR="000C503B" w:rsidRDefault="000C503B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C505538" w14:textId="3BDFDF17" w:rsidR="000C503B" w:rsidRDefault="000C503B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i/>
          <w:sz w:val="30"/>
          <w:szCs w:val="30"/>
        </w:rPr>
      </w:pPr>
      <w:r w:rsidRPr="00EA41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รายได้จากสัญญาที่ทำกับลูกค้า</w:t>
      </w:r>
    </w:p>
    <w:p w14:paraId="082F0718" w14:textId="77777777" w:rsidR="008837B1" w:rsidRPr="007A294F" w:rsidRDefault="008837B1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F2FD600" w14:textId="77777777" w:rsidR="00C54F64" w:rsidRPr="00AE3447" w:rsidRDefault="004F660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C54F64" w:rsidRPr="00AE3447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39316CE8" w14:textId="77777777" w:rsidR="00C54F64" w:rsidRPr="007A294F" w:rsidRDefault="00C54F64" w:rsidP="005C1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AA69E" w14:textId="2A1362D2" w:rsidR="00286F0F" w:rsidRDefault="00023C91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Angsana New" w:hAnsi="Angsana New"/>
          <w:sz w:val="30"/>
          <w:szCs w:val="30"/>
        </w:rPr>
      </w:pPr>
      <w:r w:rsidRPr="007D4818">
        <w:rPr>
          <w:rFonts w:ascii="Angsana New" w:hAnsi="Angsana New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 w:rsidRPr="007D4818">
        <w:rPr>
          <w:rFonts w:ascii="Angsana New" w:hAnsi="Angsana New"/>
          <w:sz w:val="30"/>
          <w:szCs w:val="30"/>
          <w:cs/>
        </w:rPr>
        <w:t>จะมีสิทธิได้รับ</w:t>
      </w:r>
      <w:r w:rsidR="00754098">
        <w:rPr>
          <w:rFonts w:ascii="Angsana New" w:hAnsi="Angsana New" w:hint="cs"/>
          <w:sz w:val="30"/>
          <w:szCs w:val="30"/>
          <w:cs/>
        </w:rPr>
        <w:t xml:space="preserve"> </w:t>
      </w:r>
      <w:r w:rsidRPr="007D4818">
        <w:rPr>
          <w:rFonts w:ascii="Angsana New" w:hAnsi="Angsana New"/>
          <w:sz w:val="30"/>
          <w:szCs w:val="30"/>
          <w:cs/>
        </w:rPr>
        <w:t>ซึ่งไม่รวมจำนวนเงินที่เก็บแทนบุคคลที่</w:t>
      </w:r>
      <w:r w:rsidRPr="00211CAD">
        <w:rPr>
          <w:rFonts w:ascii="Angsana New" w:hAnsi="Angsana New"/>
          <w:sz w:val="30"/>
          <w:szCs w:val="30"/>
          <w:cs/>
        </w:rPr>
        <w:t>สาม</w:t>
      </w:r>
      <w:r w:rsidR="00754098" w:rsidRPr="00754098">
        <w:rPr>
          <w:rFonts w:ascii="Angsana New" w:hAnsi="Angsana New"/>
          <w:sz w:val="30"/>
          <w:szCs w:val="30"/>
          <w:cs/>
        </w:rPr>
        <w:t xml:space="preserve"> </w:t>
      </w:r>
      <w:r w:rsidR="00754098" w:rsidRPr="004721C9">
        <w:rPr>
          <w:rFonts w:ascii="Angsana New" w:hAnsi="Angsana New"/>
          <w:sz w:val="30"/>
          <w:szCs w:val="30"/>
          <w:cs/>
        </w:rPr>
        <w:t>รายได้ที่รับรู้ไม่รวม</w:t>
      </w:r>
      <w:r w:rsidR="00754098" w:rsidRPr="00AE3447">
        <w:rPr>
          <w:rFonts w:ascii="Angsana New" w:hAnsi="Angsana New"/>
          <w:sz w:val="30"/>
          <w:szCs w:val="30"/>
          <w:cs/>
        </w:rPr>
        <w:t>ภาษีมูลค่าเพิ่ม</w:t>
      </w:r>
    </w:p>
    <w:p w14:paraId="12827B1E" w14:textId="77777777" w:rsidR="00E7758D" w:rsidRDefault="00E7758D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Fonts w:ascii="Angsana New" w:hAnsi="Angsana New"/>
          <w:sz w:val="30"/>
          <w:szCs w:val="30"/>
          <w:cs/>
        </w:rPr>
      </w:pPr>
    </w:p>
    <w:p w14:paraId="7E46B7CA" w14:textId="77777777" w:rsidR="008837B1" w:rsidRPr="00091947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091947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รายได้ค่าธรรมเนียม</w:t>
      </w:r>
    </w:p>
    <w:p w14:paraId="7A05A9A7" w14:textId="77777777" w:rsidR="008837B1" w:rsidRPr="007D4818" w:rsidRDefault="008837B1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464A73D0" w14:textId="3F3266CB" w:rsidR="0003426D" w:rsidRPr="00E96799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รายได้ค่าทรัพย์สินทางปัญญา รายได้ค่าธรรมเนียมการจัดการบริหารและ</w:t>
      </w:r>
      <w:r w:rsidR="00882BD4"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รายได้ค่า</w:t>
      </w: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บริการรับรู้เป็นรายได้</w:t>
      </w:r>
      <w:r w:rsidR="00F73667" w:rsidRPr="004721C9">
        <w:rPr>
          <w:rFonts w:ascii="Angsana New" w:hAnsi="Angsana New"/>
          <w:color w:val="000000"/>
          <w:sz w:val="30"/>
          <w:szCs w:val="30"/>
          <w:cs/>
        </w:rPr>
        <w:t>ตลอดระยะเวลา</w:t>
      </w:r>
      <w:r w:rsidR="00F73667" w:rsidRPr="00E96799">
        <w:rPr>
          <w:rFonts w:ascii="Angsana New" w:hAnsi="Angsana New"/>
          <w:color w:val="000000"/>
          <w:sz w:val="30"/>
          <w:szCs w:val="30"/>
          <w:cs/>
        </w:rPr>
        <w:t>การให้สิทธิและการให้บริการ</w:t>
      </w:r>
    </w:p>
    <w:p w14:paraId="0B9E4F3F" w14:textId="77777777" w:rsidR="00E96799" w:rsidRPr="007D4818" w:rsidRDefault="00E96799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942E58" w14:textId="77777777" w:rsidR="0003426D" w:rsidRPr="00F73667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F73667">
        <w:rPr>
          <w:rFonts w:ascii="Angsana New" w:hAnsi="Angsana New"/>
          <w:iCs/>
          <w:color w:val="000000"/>
          <w:sz w:val="30"/>
          <w:szCs w:val="30"/>
          <w:cs/>
        </w:rPr>
        <w:t>รายได้ค่าเช่า</w:t>
      </w:r>
    </w:p>
    <w:p w14:paraId="09C29627" w14:textId="77777777" w:rsidR="008837B1" w:rsidRPr="00F73667" w:rsidRDefault="008837B1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</w:p>
    <w:p w14:paraId="090701C8" w14:textId="77777777" w:rsidR="0003426D" w:rsidRPr="00F73667" w:rsidRDefault="0003426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F73667">
        <w:rPr>
          <w:rFonts w:ascii="Angsana New" w:hAnsi="Angsana New"/>
          <w:color w:val="000000"/>
          <w:spacing w:val="2"/>
          <w:sz w:val="30"/>
          <w:szCs w:val="30"/>
          <w:cs/>
        </w:rPr>
        <w:t>รายได้ค่าเช่ารับรู้ในกำไรหรือขาดทุนโดยวิธีเส้นตรงตลอดอายุสัญญาเช่า</w:t>
      </w:r>
    </w:p>
    <w:p w14:paraId="6CDC152F" w14:textId="77777777" w:rsidR="007B72D9" w:rsidRDefault="007B72D9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259E38" w14:textId="77777777" w:rsidR="00DE5BBC" w:rsidRPr="00AE3447" w:rsidRDefault="00DE5BBC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AE3447">
        <w:rPr>
          <w:rFonts w:ascii="Angsana New" w:hAnsi="Angsana New"/>
          <w:iCs/>
          <w:color w:val="000000"/>
          <w:sz w:val="30"/>
          <w:szCs w:val="30"/>
          <w:cs/>
        </w:rPr>
        <w:t>รายได้อื่น</w:t>
      </w:r>
    </w:p>
    <w:p w14:paraId="08339DBE" w14:textId="77777777" w:rsidR="00DE5BBC" w:rsidRPr="009D7F7C" w:rsidRDefault="00DE5BBC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rPr>
          <w:rFonts w:ascii="Angsana New" w:hAnsi="Angsana New"/>
          <w:sz w:val="30"/>
          <w:szCs w:val="30"/>
        </w:rPr>
      </w:pPr>
    </w:p>
    <w:p w14:paraId="3F373BDE" w14:textId="20C6277E" w:rsidR="00DE5BBC" w:rsidRPr="004721C9" w:rsidRDefault="00DE5BBC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21C9">
        <w:rPr>
          <w:rFonts w:ascii="Angsana New" w:hAnsi="Angsana New"/>
          <w:color w:val="000000"/>
          <w:sz w:val="30"/>
          <w:szCs w:val="30"/>
          <w:cs/>
        </w:rPr>
        <w:t>รายได้อื่นประกอบด้วย รายได้เงินปันผล ดอกเบี้ยรับและอื่นๆ บันทึกด้วยเกณฑ์คงค้าง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</w:p>
    <w:p w14:paraId="55B6B38D" w14:textId="77777777" w:rsidR="009378FF" w:rsidRDefault="009378FF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130EDF" w14:textId="1BA3ED82" w:rsidR="00662724" w:rsidRPr="00AE3447" w:rsidRDefault="009F2D34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447">
        <w:rPr>
          <w:rFonts w:ascii="Angsana New" w:hAnsi="Angsana New"/>
          <w:i/>
          <w:iCs/>
          <w:sz w:val="30"/>
          <w:szCs w:val="30"/>
          <w:cs/>
        </w:rPr>
        <w:t>(</w:t>
      </w:r>
      <w:r w:rsidRPr="00AE3447">
        <w:rPr>
          <w:rFonts w:ascii="Angsana New" w:hAnsi="Angsana New"/>
          <w:i/>
          <w:iCs/>
          <w:sz w:val="30"/>
          <w:szCs w:val="30"/>
        </w:rPr>
        <w:t>2</w:t>
      </w:r>
      <w:r w:rsidRPr="00AE3447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5A3F88">
        <w:rPr>
          <w:rFonts w:ascii="Angsana New" w:hAnsi="Angsana New" w:hint="cs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3F2E7B5F" w14:textId="77777777" w:rsidR="00662724" w:rsidRPr="00AE3447" w:rsidRDefault="00662724" w:rsidP="0003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highlight w:val="cyan"/>
        </w:rPr>
      </w:pPr>
    </w:p>
    <w:p w14:paraId="15E65A5F" w14:textId="302B2784" w:rsidR="006F40B8" w:rsidRPr="008252DB" w:rsidRDefault="006F40B8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080"/>
          <w:tab w:val="left" w:pos="1170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</w:t>
      </w:r>
      <w:r w:rsidRPr="008252DB">
        <w:rPr>
          <w:rFonts w:ascii="Angsana New" w:hAnsi="Angsana New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4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</w:t>
      </w:r>
      <w:r w:rsidRPr="004721C9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  <w:r w:rsidRPr="008252DB">
        <w:rPr>
          <w:rFonts w:ascii="Angsana New" w:hAnsi="Angsana New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สินทรัพย์ที่เกิดจากสัญญาจะถูกจัดประเภทเป็นลูกหนี้เมื่อบริษัทออกใบแจ้งหนี้</w:t>
      </w:r>
    </w:p>
    <w:p w14:paraId="28525896" w14:textId="77777777" w:rsidR="00662724" w:rsidRPr="008252DB" w:rsidRDefault="00662724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A1D49EE" w14:textId="110362AD" w:rsidR="00662724" w:rsidRDefault="00662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21C9">
        <w:rPr>
          <w:rFonts w:ascii="Angsana New" w:hAnsi="Angsana New"/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4721C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E6FC7E0" w14:textId="5BE37E0D" w:rsidR="00E7758D" w:rsidRDefault="00E77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AB980EF" w14:textId="35993695" w:rsidR="001D2D92" w:rsidRPr="00AE3447" w:rsidRDefault="00CB7570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Del="00CB7570">
        <w:rPr>
          <w:rFonts w:ascii="Angsana New" w:hAnsi="Angsana New"/>
          <w:sz w:val="24"/>
          <w:szCs w:val="24"/>
          <w:cs/>
        </w:rPr>
        <w:lastRenderedPageBreak/>
        <w:t xml:space="preserve"> </w:t>
      </w:r>
      <w:r w:rsidR="001D2D92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14:paraId="19943FB9" w14:textId="77777777" w:rsidR="0003426D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5D4916" w14:textId="77777777" w:rsidR="001D2D92" w:rsidRPr="008626AF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8626AF">
        <w:rPr>
          <w:rFonts w:ascii="Angsana New" w:hAnsi="Angsana New"/>
          <w:iCs/>
          <w:color w:val="000000"/>
          <w:sz w:val="30"/>
          <w:szCs w:val="30"/>
          <w:cs/>
        </w:rPr>
        <w:t>ต้นทุนทางการเงิน</w:t>
      </w:r>
    </w:p>
    <w:p w14:paraId="00C9C9A2" w14:textId="77777777" w:rsidR="001D2D92" w:rsidRPr="008626AF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24"/>
          <w:szCs w:val="24"/>
        </w:rPr>
      </w:pPr>
    </w:p>
    <w:p w14:paraId="5848E9E6" w14:textId="3411C2C3" w:rsidR="004A5B70" w:rsidRPr="00045B70" w:rsidRDefault="001D2D92" w:rsidP="004A5B7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045B70">
        <w:rPr>
          <w:rFonts w:ascii="Angsana New" w:hAnsi="Angsana New"/>
          <w:sz w:val="30"/>
          <w:szCs w:val="30"/>
          <w:cs/>
        </w:rPr>
        <w:t>ต้นทุนทางการเงินประกอบด้วย ดอกเบี้ยจ่ายของเงินกู้ยืม ประมาณการหนี้สินส่วนที่เพิ่มขึ้นเนื่องจากเวลาที่ผ่านไป และเงิน</w:t>
      </w:r>
      <w:r w:rsidRPr="00000B45">
        <w:rPr>
          <w:rFonts w:ascii="Angsana New" w:hAnsi="Angsana New"/>
          <w:sz w:val="30"/>
          <w:szCs w:val="30"/>
          <w:cs/>
        </w:rPr>
        <w:t>ปันผลของหุ้นบุริมสิทธิซึ่งถูกจัดประเภทเป็นหนี้สิน</w:t>
      </w:r>
    </w:p>
    <w:p w14:paraId="0041F02E" w14:textId="77777777" w:rsidR="001D2D92" w:rsidRPr="008626AF" w:rsidRDefault="001D2D92" w:rsidP="001D2D9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A7C88F" w14:textId="77777777" w:rsidR="001D2D92" w:rsidRPr="008626AF" w:rsidRDefault="001D2D92" w:rsidP="001D2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4BC60A77" w14:textId="77777777" w:rsidR="001D2D92" w:rsidRPr="008626AF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078C4A7B" w14:textId="77777777" w:rsidR="001D2D92" w:rsidRPr="001D2D92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1D2D92">
        <w:rPr>
          <w:rFonts w:ascii="Angsana New" w:hAnsi="Angsana New"/>
          <w:iCs/>
          <w:color w:val="000000"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2C11FC98" w14:textId="77777777" w:rsidR="001D2D92" w:rsidRPr="008626AF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91417A1" w14:textId="77777777" w:rsidR="001D2D92" w:rsidRPr="008626AF" w:rsidRDefault="001D2D92" w:rsidP="001D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626AF">
        <w:rPr>
          <w:rFonts w:ascii="Angsana New" w:hAnsi="Angsana New"/>
          <w:color w:val="000000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พนักงานที่เห็นชอบกับข้อเสนอจะได้รับเงินจำนวนหนึ่งโดยคำนวณผันแปรตามเงินเดือนล่าสุด จำนวนปีที่</w:t>
      </w:r>
      <w:r w:rsidRPr="008626AF">
        <w:rPr>
          <w:rFonts w:ascii="Angsana New" w:hAnsi="Angsana New"/>
          <w:color w:val="000000"/>
          <w:spacing w:val="-2"/>
          <w:sz w:val="30"/>
          <w:szCs w:val="30"/>
          <w:cs/>
        </w:rPr>
        <w:t>ทำงาน</w:t>
      </w:r>
      <w:r w:rsidRPr="00BD185D">
        <w:rPr>
          <w:rFonts w:ascii="Angsana New" w:hAnsi="Angsana New"/>
          <w:color w:val="000000"/>
          <w:spacing w:val="4"/>
          <w:sz w:val="30"/>
          <w:szCs w:val="30"/>
          <w:cs/>
        </w:rPr>
        <w:t>หรือจำนวนเดือนคงเหลือก่อนการเกษียณตามปกติ บริษัทบันทึกเป็นค่าใช้จ่ายเมื่อมีแผนการออกจากงานด้วย</w:t>
      </w:r>
      <w:r w:rsidRPr="008626AF">
        <w:rPr>
          <w:rFonts w:ascii="Angsana New" w:hAnsi="Angsana New"/>
          <w:color w:val="000000"/>
          <w:sz w:val="30"/>
          <w:szCs w:val="30"/>
          <w:cs/>
        </w:rPr>
        <w:t xml:space="preserve">ความเห็นชอบร่วมกัน </w:t>
      </w:r>
    </w:p>
    <w:p w14:paraId="22DB4F1C" w14:textId="77777777" w:rsidR="00220F03" w:rsidRDefault="00220F03" w:rsidP="00220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76B3EC" w14:textId="38C2FAB0" w:rsidR="00D754F0" w:rsidRPr="00AE3447" w:rsidRDefault="00D754F0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2EE13AE7" w14:textId="77777777" w:rsidR="0003426D" w:rsidRPr="00AE3447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9D856A" w14:textId="28697A40" w:rsidR="00D754F0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pacing w:val="4"/>
          <w:sz w:val="30"/>
          <w:szCs w:val="30"/>
          <w:cs/>
        </w:rPr>
        <w:t>ค่าใช้จ่าย</w:t>
      </w:r>
      <w:r w:rsidRPr="00044BB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C03568" w:rsidRPr="004721C9">
        <w:rPr>
          <w:rFonts w:ascii="Angsana New" w:hAnsi="Angsana New"/>
          <w:spacing w:val="4"/>
          <w:sz w:val="30"/>
          <w:szCs w:val="30"/>
          <w:cs/>
        </w:rPr>
        <w:t>ซึ่ง</w:t>
      </w:r>
      <w:r w:rsidRPr="00044BB7">
        <w:rPr>
          <w:rFonts w:ascii="Angsana New" w:hAnsi="Angsana New"/>
          <w:spacing w:val="4"/>
          <w:sz w:val="30"/>
          <w:szCs w:val="30"/>
          <w:cs/>
        </w:rPr>
        <w:t>รับรู้</w:t>
      </w:r>
      <w:r w:rsidRPr="00044BB7">
        <w:rPr>
          <w:rFonts w:ascii="Angsana New" w:hAnsi="Angsana New"/>
          <w:spacing w:val="-4"/>
          <w:sz w:val="30"/>
          <w:szCs w:val="30"/>
          <w:cs/>
        </w:rPr>
        <w:t>ในกำไรหรือขาดทุน</w:t>
      </w:r>
      <w:r w:rsidRPr="00044BB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เว้นแต่ในส่วนที่เกี่ยวกับรายการที่รับรู้โดยตรงในส่วนของผู้ถือหุ้น</w:t>
      </w:r>
      <w:r w:rsidRPr="00044BB7">
        <w:rPr>
          <w:rFonts w:ascii="Angsana New" w:hAnsi="Angsana New"/>
          <w:spacing w:val="-4"/>
          <w:sz w:val="30"/>
          <w:szCs w:val="30"/>
          <w:cs/>
        </w:rPr>
        <w:t>หรือกำไรขาดทุนเบ็ดเสร็จอื่น</w:t>
      </w:r>
    </w:p>
    <w:p w14:paraId="6313F0A6" w14:textId="77777777" w:rsidR="0032691E" w:rsidRPr="00044BB7" w:rsidRDefault="0032691E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D2E08AE" w14:textId="7FEFEBA6" w:rsidR="00851A26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  <w:r w:rsidRPr="00044BB7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ภาษีเงินได้ของงวดปัจจุบัน </w:t>
      </w:r>
      <w:r w:rsidR="00FD7F67"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บันทึก</w:t>
      </w:r>
      <w:r w:rsidRPr="00044BB7">
        <w:rPr>
          <w:rFonts w:ascii="Angsana New" w:hAnsi="Angsana New"/>
          <w:color w:val="000000"/>
          <w:spacing w:val="4"/>
          <w:sz w:val="30"/>
          <w:szCs w:val="30"/>
          <w:cs/>
        </w:rPr>
        <w:t>โดยคำนวณจาก</w:t>
      </w:r>
      <w:r w:rsidRPr="00044BB7">
        <w:rPr>
          <w:rFonts w:ascii="Angsana New" w:hAnsi="Angsana New"/>
          <w:spacing w:val="4"/>
          <w:sz w:val="30"/>
          <w:szCs w:val="30"/>
          <w:cs/>
        </w:rPr>
        <w:t>ผล</w:t>
      </w:r>
      <w:r w:rsidRPr="00044BB7">
        <w:rPr>
          <w:rFonts w:ascii="Angsana New" w:hAnsi="Angsana New"/>
          <w:color w:val="000000"/>
          <w:spacing w:val="4"/>
          <w:sz w:val="30"/>
          <w:szCs w:val="30"/>
          <w:cs/>
        </w:rPr>
        <w:t>กำไร</w:t>
      </w:r>
      <w:r w:rsidRPr="00044BB7">
        <w:rPr>
          <w:rFonts w:ascii="Angsana New" w:hAnsi="Angsana New"/>
          <w:spacing w:val="4"/>
          <w:sz w:val="30"/>
          <w:szCs w:val="30"/>
          <w:cs/>
        </w:rPr>
        <w:t>หรือขาดทุน</w:t>
      </w:r>
      <w:r w:rsidRPr="00044BB7">
        <w:rPr>
          <w:rFonts w:ascii="Angsana New" w:hAnsi="Angsana New"/>
          <w:color w:val="000000"/>
          <w:spacing w:val="4"/>
          <w:sz w:val="30"/>
          <w:szCs w:val="30"/>
          <w:cs/>
        </w:rPr>
        <w:t>ประจำปีที่ต้องเสียภาษี โดยใช้อัตราภาษีที่</w:t>
      </w:r>
      <w:r w:rsidRPr="008626AF">
        <w:rPr>
          <w:rFonts w:ascii="Angsana New" w:hAnsi="Angsana New"/>
          <w:color w:val="000000"/>
          <w:sz w:val="30"/>
          <w:szCs w:val="30"/>
          <w:cs/>
        </w:rPr>
        <w:t>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2B39933C" w14:textId="77777777" w:rsidR="00D754F0" w:rsidRPr="00AE3447" w:rsidRDefault="00D754F0" w:rsidP="00D7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5AD22AC7" w14:textId="31C314E7" w:rsidR="00D754F0" w:rsidRPr="004C5DE0" w:rsidRDefault="00D754F0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BD185D">
        <w:rPr>
          <w:rFonts w:ascii="Angsana New" w:hAnsi="Angsana New"/>
          <w:spacing w:val="-4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BB4BA3">
        <w:rPr>
          <w:rFonts w:ascii="Angsana New" w:hAnsi="Angsana New"/>
          <w:spacing w:val="-4"/>
          <w:sz w:val="30"/>
          <w:szCs w:val="30"/>
          <w:cs/>
        </w:rPr>
        <w:t>เมื่อ</w:t>
      </w:r>
      <w:r w:rsidRPr="00591C67">
        <w:rPr>
          <w:rFonts w:ascii="Angsana New" w:hAnsi="Angsana New"/>
          <w:spacing w:val="-4"/>
          <w:sz w:val="30"/>
          <w:szCs w:val="30"/>
          <w:cs/>
        </w:rPr>
        <w:t>เกิดจากผลแตกต่าง</w:t>
      </w:r>
      <w:r w:rsidRPr="008626AF">
        <w:rPr>
          <w:rFonts w:ascii="Angsana New" w:hAnsi="Angsana New"/>
          <w:spacing w:val="-4"/>
          <w:sz w:val="30"/>
          <w:szCs w:val="30"/>
          <w:cs/>
        </w:rPr>
        <w:t>ชั่วคราว</w:t>
      </w:r>
      <w:r w:rsidR="007719E2" w:rsidRPr="004721C9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8626AF">
        <w:rPr>
          <w:rFonts w:ascii="Angsana New" w:hAnsi="Angsana New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8626AF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ซึ่งเป็นรายการที่ไม่ใช่การรวมธุรกิจและรายการนั้นไม่มี</w:t>
      </w:r>
      <w:r w:rsidRPr="00480ACA">
        <w:rPr>
          <w:rFonts w:ascii="Angsana New" w:hAnsi="Angsana New"/>
          <w:spacing w:val="-6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8A7696" w:rsidRPr="00480AC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80ACA">
        <w:rPr>
          <w:rFonts w:ascii="Angsana New" w:hAnsi="Angsana New"/>
          <w:spacing w:val="-6"/>
          <w:sz w:val="30"/>
          <w:szCs w:val="30"/>
          <w:cs/>
        </w:rPr>
        <w:t>และ</w:t>
      </w:r>
      <w:r w:rsidR="00E7758D" w:rsidRPr="00480ACA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E7758D" w:rsidRPr="00EC4E7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7758D" w:rsidRPr="00480ACA">
        <w:rPr>
          <w:rFonts w:ascii="Angsana New" w:hAnsi="Angsana New"/>
          <w:sz w:val="30"/>
          <w:szCs w:val="30"/>
          <w:cs/>
        </w:rPr>
        <w:t>ซึ่งบริษัทสามารถควบคุมระยะเวลาในการกลับรายการของผลแตกต่างชั่วคราวและมีความ</w:t>
      </w:r>
      <w:r w:rsidRPr="00480ACA">
        <w:rPr>
          <w:rFonts w:ascii="Angsana New" w:hAnsi="Angsana New"/>
          <w:sz w:val="30"/>
          <w:szCs w:val="30"/>
          <w:cs/>
        </w:rPr>
        <w:t>เป็นไปได้</w:t>
      </w:r>
      <w:r w:rsidR="00E7758D" w:rsidRPr="0079478C">
        <w:rPr>
          <w:rFonts w:ascii="Angsana New" w:hAnsi="Angsana New"/>
          <w:sz w:val="30"/>
          <w:szCs w:val="30"/>
          <w:cs/>
        </w:rPr>
        <w:t>ค่อนข้างแน่</w:t>
      </w:r>
      <w:r w:rsidRPr="0079478C">
        <w:rPr>
          <w:rFonts w:ascii="Angsana New" w:hAnsi="Angsana New"/>
          <w:sz w:val="30"/>
          <w:szCs w:val="30"/>
          <w:cs/>
        </w:rPr>
        <w:t>ว่าจะ</w:t>
      </w:r>
      <w:r w:rsidRPr="00EC4E7B">
        <w:rPr>
          <w:rFonts w:ascii="Angsana New" w:hAnsi="Angsana New"/>
          <w:sz w:val="30"/>
          <w:szCs w:val="30"/>
          <w:cs/>
        </w:rPr>
        <w:t xml:space="preserve">ไม่กลับรายการในอนาคตอันใกล้ </w:t>
      </w:r>
    </w:p>
    <w:p w14:paraId="4BC00728" w14:textId="77777777" w:rsidR="00A56989" w:rsidRDefault="00A56989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20DF74D5" w14:textId="77777777" w:rsidR="00A56989" w:rsidRPr="00AE3447" w:rsidRDefault="00A56989" w:rsidP="00A569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E3447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DE260B">
        <w:rPr>
          <w:rFonts w:ascii="Angsana New" w:hAnsi="Angsana New"/>
          <w:sz w:val="30"/>
          <w:szCs w:val="30"/>
          <w:cs/>
        </w:rPr>
        <w:t>บริษัท</w:t>
      </w:r>
      <w:r w:rsidRPr="00182BCF">
        <w:rPr>
          <w:rFonts w:ascii="Angsana New" w:hAnsi="Angsana New"/>
          <w:spacing w:val="-4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E3447">
        <w:rPr>
          <w:rFonts w:ascii="Angsana New" w:hAnsi="Angsana New"/>
          <w:b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z w:val="30"/>
          <w:szCs w:val="30"/>
          <w:cs/>
        </w:rPr>
        <w:t>โดยใช้</w:t>
      </w:r>
      <w:r w:rsidRPr="00EB6EF5">
        <w:rPr>
          <w:rFonts w:ascii="Angsana New" w:hAnsi="Angsana New"/>
          <w:sz w:val="30"/>
          <w:szCs w:val="30"/>
          <w:cs/>
        </w:rPr>
        <w:t>อัตรา</w:t>
      </w:r>
      <w:r w:rsidRPr="00AE3447">
        <w:rPr>
          <w:rFonts w:ascii="Angsana New" w:hAnsi="Angsana New"/>
          <w:sz w:val="30"/>
          <w:szCs w:val="30"/>
          <w:cs/>
        </w:rPr>
        <w:t xml:space="preserve">ภาษีที่ประกาศใช้หรือที่คาดว่ามีผลบังคับใช้ ณ วันที่รายงาน </w:t>
      </w:r>
    </w:p>
    <w:p w14:paraId="3791C70D" w14:textId="77777777" w:rsidR="00A56989" w:rsidRPr="000C503B" w:rsidRDefault="00A56989" w:rsidP="00D754F0">
      <w:pPr>
        <w:pStyle w:val="BodyText"/>
        <w:tabs>
          <w:tab w:val="clear" w:pos="454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6FE587C" w14:textId="77777777" w:rsidR="002D1000" w:rsidRDefault="00C41641" w:rsidP="00145B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F40B8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6F40B8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</w:t>
      </w:r>
      <w:r w:rsidR="00F43B0D" w:rsidRPr="006F40B8">
        <w:rPr>
          <w:rFonts w:ascii="Angsana New" w:hAnsi="Angsana New"/>
          <w:spacing w:val="-2"/>
          <w:sz w:val="30"/>
          <w:szCs w:val="30"/>
          <w:cs/>
        </w:rPr>
        <w:t>ต่างกัน</w:t>
      </w:r>
      <w:r w:rsidRPr="004721C9">
        <w:rPr>
          <w:rFonts w:ascii="Angsana New" w:hAnsi="Angsana New"/>
          <w:spacing w:val="4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Pr="00EB6EF5">
        <w:rPr>
          <w:rFonts w:ascii="Angsana New" w:hAnsi="Angsana New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14:paraId="5695696F" w14:textId="77777777" w:rsidR="007F07BF" w:rsidRPr="00AE3447" w:rsidRDefault="007F07BF" w:rsidP="00145B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CFA9FBD" w14:textId="1A46AA3B" w:rsidR="00851A26" w:rsidRDefault="00D754F0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094D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1A094D">
        <w:rPr>
          <w:rFonts w:ascii="Angsana New" w:hAnsi="Angsana New"/>
          <w:spacing w:val="-2"/>
          <w:sz w:val="30"/>
          <w:szCs w:val="30"/>
          <w:cs/>
        </w:rPr>
        <w:t>จะมีจำนวนเพียงพอกับการใช้ประโยชน์จากผลแตกต่างชั่วคราว</w:t>
      </w:r>
      <w:r w:rsidRPr="001A094D">
        <w:rPr>
          <w:rFonts w:ascii="Angsana New" w:hAnsi="Angsana New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z w:val="30"/>
          <w:szCs w:val="30"/>
          <w:cs/>
        </w:rPr>
        <w:t>สินทรัพย์</w:t>
      </w:r>
      <w:r w:rsidRPr="001A094D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ภาษีเงินได้รอการตัดบัญชีจะถูกทบทวน </w:t>
      </w:r>
      <w:r w:rsidRPr="00023C91">
        <w:rPr>
          <w:rFonts w:ascii="Angsana New" w:hAnsi="Angsana New"/>
          <w:sz w:val="30"/>
          <w:szCs w:val="30"/>
          <w:cs/>
        </w:rPr>
        <w:t>ณ ทุกวันสิ้นรอบระยะเวลารายงาน</w:t>
      </w:r>
      <w:r w:rsidRPr="001A094D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75CEFC62" w14:textId="2E03D12E" w:rsidR="007B1E78" w:rsidRDefault="007B1E78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B53CEE" w14:textId="3ECD09AC" w:rsidR="00D754F0" w:rsidRPr="00AE3447" w:rsidRDefault="00070B5A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รายการบัญชีที่เป็น</w:t>
      </w:r>
      <w:r w:rsidR="00D754F0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3EF3DB7" w14:textId="77777777" w:rsidR="0003426D" w:rsidRPr="00AE3447" w:rsidRDefault="0003426D" w:rsidP="00853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1F42E4" w14:textId="1486347B" w:rsidR="00D754F0" w:rsidRDefault="00D754F0" w:rsidP="00D75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14689">
        <w:rPr>
          <w:rFonts w:ascii="Angsana New" w:hAnsi="Angsana New"/>
          <w:spacing w:val="-6"/>
          <w:sz w:val="30"/>
          <w:szCs w:val="30"/>
          <w:cs/>
        </w:rPr>
        <w:t>รายการบัญชีที่เป็นเงินตราต่างประเทศแปลงค่าแต่ละสกุลเงินเป็นสกุลเงินที่ใช้ในการดำเนินงาน โดยใช้อัตราแลกเปลี่ยน</w:t>
      </w:r>
      <w:r w:rsidRPr="008626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626AF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7B980C60" w14:textId="77777777" w:rsidR="006F40B8" w:rsidRPr="000C503B" w:rsidRDefault="006F40B8" w:rsidP="00D754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6D7163" w14:textId="4F271695" w:rsidR="00D754F0" w:rsidRPr="00091947" w:rsidRDefault="00D754F0" w:rsidP="00D754F0">
      <w:pPr>
        <w:pStyle w:val="BodyText2"/>
        <w:tabs>
          <w:tab w:val="left" w:pos="540"/>
        </w:tabs>
        <w:ind w:left="539" w:right="45" w:firstLine="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spacing w:val="-2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AA102A">
        <w:rPr>
          <w:rFonts w:ascii="Angsana New" w:hAnsi="Angsana New"/>
          <w:spacing w:val="-2"/>
          <w:sz w:val="30"/>
          <w:szCs w:val="30"/>
          <w:cs/>
        </w:rPr>
        <w:t>ณ วันสิ้นรอบระยะเวลารายงาน แปลงค่าเป็นสกุลเงินที่</w:t>
      </w:r>
      <w:r w:rsidRPr="00091947">
        <w:rPr>
          <w:rFonts w:ascii="Angsana New" w:hAnsi="Angsana New"/>
          <w:spacing w:val="-2"/>
          <w:sz w:val="30"/>
          <w:szCs w:val="30"/>
          <w:cs/>
        </w:rPr>
        <w:t xml:space="preserve">ใช้ในการดำเนินงานโดยใช้อัตราแลกเปลี่ยน ณ วันสิ้นรอบระยะเวลารายงาน </w:t>
      </w:r>
    </w:p>
    <w:p w14:paraId="3AA399BD" w14:textId="77777777" w:rsidR="00D754F0" w:rsidRPr="00AE3447" w:rsidRDefault="00D754F0" w:rsidP="00D754F0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314DB909" w14:textId="77777777" w:rsidR="00883AAE" w:rsidRPr="00883AAE" w:rsidRDefault="00883AAE" w:rsidP="00883AAE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91947">
        <w:rPr>
          <w:rFonts w:ascii="Angsana New" w:hAnsi="Angsana New"/>
          <w:spacing w:val="4"/>
          <w:sz w:val="30"/>
          <w:szCs w:val="30"/>
          <w:cs/>
        </w:rPr>
        <w:t>สินทรัพย์และหนี้สินที่ไม่เป็นตัวเงินซึ่งเกิดจาก</w:t>
      </w:r>
      <w:r w:rsidRPr="007D4818">
        <w:rPr>
          <w:rFonts w:ascii="Angsana New" w:hAnsi="Angsana New"/>
          <w:spacing w:val="4"/>
          <w:sz w:val="30"/>
          <w:szCs w:val="30"/>
          <w:cs/>
        </w:rPr>
        <w:t>รายการบัญชีที่เป็นเงินตราต่างประเทศ</w:t>
      </w:r>
      <w:r w:rsidRPr="00091947">
        <w:rPr>
          <w:rFonts w:ascii="Angsana New" w:hAnsi="Angsana New"/>
          <w:spacing w:val="4"/>
          <w:sz w:val="30"/>
          <w:szCs w:val="30"/>
          <w:cs/>
        </w:rPr>
        <w:t>และบันทึกตามเกณฑ์ราคาทุนเดิม</w:t>
      </w:r>
      <w:r w:rsidRPr="00091947">
        <w:rPr>
          <w:rFonts w:ascii="Angsana New" w:hAnsi="Angsana New"/>
          <w:spacing w:val="-2"/>
          <w:sz w:val="30"/>
          <w:szCs w:val="30"/>
          <w:cs/>
        </w:rPr>
        <w:t xml:space="preserve">แปลงค่าเป็นสกุลเงินที่ใช้ในการดำเนินงานโดยใช้อัตราแลกเปลี่ยน ณ วันที่เกิดรายการ </w:t>
      </w:r>
      <w:r w:rsidRPr="007D4818">
        <w:rPr>
          <w:rFonts w:ascii="Angsana New" w:hAnsi="Angsana New"/>
          <w:spacing w:val="-2"/>
          <w:sz w:val="30"/>
          <w:szCs w:val="30"/>
          <w:cs/>
        </w:rPr>
        <w:t>ทั้งนี้รวมถึงรายการบัญชีที่เกิดจากการจ่ายชำระหรือรับชำระสิ่งตอบแทนล่วงหน้า</w:t>
      </w:r>
    </w:p>
    <w:p w14:paraId="0DC04BCA" w14:textId="77777777" w:rsidR="00F9228C" w:rsidRPr="00AE3447" w:rsidRDefault="00F9228C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283CBB" w14:textId="6F0270D9" w:rsidR="00220F03" w:rsidRDefault="00D754F0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</w:t>
      </w:r>
      <w:r w:rsidRPr="008626AF">
        <w:rPr>
          <w:rFonts w:ascii="Angsana New" w:hAnsi="Angsana New"/>
          <w:sz w:val="30"/>
          <w:szCs w:val="30"/>
          <w:cs/>
        </w:rPr>
        <w:t>ณ วันที่วัดมูลค่ายุติธรรม</w:t>
      </w:r>
    </w:p>
    <w:p w14:paraId="4BB01BEF" w14:textId="02541DB5" w:rsidR="002F11BE" w:rsidRDefault="002F11BE" w:rsidP="00220F03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083D31E" w14:textId="77777777" w:rsidR="002F11BE" w:rsidRDefault="002F11BE" w:rsidP="002F1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BB7">
        <w:rPr>
          <w:rFonts w:ascii="Angsana New" w:hAnsi="Angsana New"/>
          <w:color w:val="000000"/>
          <w:spacing w:val="-8"/>
          <w:sz w:val="30"/>
          <w:szCs w:val="30"/>
          <w:cs/>
        </w:rPr>
        <w:t>ผลแตกต่างของอัตราแลกเปลี่ยนที่เกิดขึ้นจากการแปลงค่าจะบันทึกในกำไรหรือขาดทุน ยกเว้นผลต่างจากอัตราแลกเปลี่ยน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ิด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5CFA1C4A" w14:textId="4B2D94DB" w:rsidR="00E8104F" w:rsidRPr="0070565E" w:rsidRDefault="00E8104F" w:rsidP="00AE3447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22"/>
        <w:jc w:val="thaiDistribute"/>
        <w:rPr>
          <w:cs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  <w:r w:rsidR="007A294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021C3899" w14:textId="77777777" w:rsidR="004A5B70" w:rsidRPr="00AE3447" w:rsidRDefault="004A5B70" w:rsidP="005056F9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28"/>
          <w:szCs w:val="28"/>
          <w:cs/>
        </w:rPr>
      </w:pPr>
    </w:p>
    <w:p w14:paraId="21227205" w14:textId="66C47BE7" w:rsidR="004A5B70" w:rsidRPr="00541E55" w:rsidRDefault="00114C30" w:rsidP="00AE344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 w:line="240" w:lineRule="auto"/>
        <w:ind w:left="540" w:hanging="50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ab/>
      </w:r>
      <w:r w:rsidR="004A5B70" w:rsidRPr="00541E55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17CE935" w14:textId="77777777" w:rsidR="004A5B70" w:rsidRPr="00AE3447" w:rsidRDefault="004A5B70" w:rsidP="005C1D89">
      <w:pPr>
        <w:pStyle w:val="BodyText2"/>
        <w:tabs>
          <w:tab w:val="left" w:pos="540"/>
          <w:tab w:val="left" w:pos="851"/>
          <w:tab w:val="left" w:pos="993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</w:p>
    <w:p w14:paraId="7FEF705F" w14:textId="4A006936" w:rsidR="008F11F0" w:rsidRDefault="008F11F0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>ตราสารหนี้ที่บริษัทเป็นผู้ออกรับรู้รายการเมื่อเริ่มแรกเมื่อมีการออกตราสารหนี้ สินทรัพย์ทางการเงินและ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หนี้สินทางการเงินอื่นๆ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  <w:r w:rsidRPr="00AE3447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6ACF6F87" w14:textId="77777777" w:rsidR="006F40B8" w:rsidRPr="00AE3447" w:rsidRDefault="006F40B8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C01308A" w14:textId="77777777" w:rsidR="004A5B70" w:rsidRDefault="004A5B70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80ACA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</w:t>
      </w:r>
      <w:r w:rsidRPr="00541E55">
        <w:rPr>
          <w:rFonts w:ascii="Angsana New" w:hAnsi="Angsana New"/>
          <w:color w:val="000000"/>
          <w:spacing w:val="-4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24AFC9D1" w14:textId="3244AF6F" w:rsidR="00B45288" w:rsidRDefault="00B45288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F8B6248" w14:textId="14212534" w:rsidR="0005587D" w:rsidRPr="00CF255A" w:rsidRDefault="0005587D" w:rsidP="0005587D">
      <w:pPr>
        <w:pStyle w:val="BodyText"/>
        <w:tabs>
          <w:tab w:val="clear" w:pos="907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0ACA">
        <w:rPr>
          <w:rFonts w:ascii="Angsana New" w:hAnsi="Angsana New"/>
          <w:spacing w:val="-4"/>
          <w:sz w:val="30"/>
          <w:szCs w:val="30"/>
          <w:cs/>
        </w:rPr>
        <w:t>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</w:t>
      </w:r>
      <w:r w:rsidRPr="00182BCF">
        <w:rPr>
          <w:rFonts w:ascii="Angsana New" w:hAnsi="Angsana New"/>
          <w:spacing w:val="6"/>
          <w:sz w:val="30"/>
          <w:szCs w:val="30"/>
          <w:cs/>
        </w:rPr>
        <w:t>มูลค่า</w:t>
      </w:r>
      <w:r w:rsidRPr="00480ACA">
        <w:rPr>
          <w:rFonts w:ascii="Angsana New" w:hAnsi="Angsana New"/>
          <w:sz w:val="30"/>
          <w:szCs w:val="30"/>
          <w:cs/>
        </w:rPr>
        <w:t>ยุติธรรมในภายหลังในกำไรขาดทุนเบ็ดเสร็จอื่น ซึ่งการเลือกนี้สามารถเลือกได้เป็นรายเงินลงทุนและ</w:t>
      </w:r>
      <w:r w:rsidRPr="0036585E">
        <w:rPr>
          <w:rFonts w:ascii="Angsana New" w:hAnsi="Angsana New"/>
          <w:sz w:val="30"/>
          <w:szCs w:val="30"/>
          <w:cs/>
        </w:rPr>
        <w:t>เมื่อเลือกแล้ว</w:t>
      </w:r>
      <w:r w:rsidRPr="00CF255A">
        <w:rPr>
          <w:rFonts w:ascii="Angsana New" w:hAnsi="Angsana New"/>
          <w:sz w:val="30"/>
          <w:szCs w:val="30"/>
          <w:cs/>
        </w:rPr>
        <w:t>ไม่สามารถยกเลิกได้</w:t>
      </w:r>
    </w:p>
    <w:p w14:paraId="100AF817" w14:textId="77777777" w:rsidR="0005587D" w:rsidRPr="00AE3447" w:rsidRDefault="0005587D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4A70221E" w14:textId="77777777" w:rsidR="007A294F" w:rsidRPr="004721C9" w:rsidRDefault="007A294F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068FB">
        <w:rPr>
          <w:rFonts w:ascii="Angsana New" w:hAnsi="Angsana New"/>
          <w:color w:val="000000"/>
          <w:spacing w:val="2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</w:t>
      </w:r>
      <w:r w:rsidRPr="00BE2594">
        <w:rPr>
          <w:rFonts w:ascii="Angsana New" w:hAnsi="Angsana New"/>
          <w:color w:val="000000"/>
          <w:spacing w:val="-4"/>
          <w:sz w:val="30"/>
          <w:szCs w:val="30"/>
          <w:cs/>
        </w:rPr>
        <w:t>การ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9AD4333" w14:textId="77777777" w:rsidR="00A058F2" w:rsidRPr="00AE3447" w:rsidRDefault="00A058F2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BC48899" w14:textId="77777777" w:rsidR="00AF09AC" w:rsidRPr="009D7F7C" w:rsidRDefault="00AF09AC" w:rsidP="00AF09AC">
      <w:pPr>
        <w:pStyle w:val="BodyText2"/>
        <w:ind w:left="540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4721C9">
        <w:rPr>
          <w:rFonts w:ascii="Angsana New" w:hAnsi="Angsana New"/>
          <w:spacing w:val="-2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4721C9">
        <w:rPr>
          <w:rFonts w:ascii="Angsana New" w:hAnsi="Angsana New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2"/>
          <w:sz w:val="30"/>
          <w:szCs w:val="30"/>
          <w:cs/>
        </w:rPr>
        <w:t>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</w:t>
      </w:r>
      <w:r w:rsidRPr="004721C9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4721C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3F7DBB1" w14:textId="77777777" w:rsidR="007A294F" w:rsidRPr="00AE3447" w:rsidRDefault="007A294F" w:rsidP="00AE3447">
      <w:pPr>
        <w:pStyle w:val="BodyText"/>
        <w:shd w:val="clear" w:color="auto" w:fill="FFFFFF"/>
        <w:tabs>
          <w:tab w:val="clear" w:pos="680"/>
          <w:tab w:val="clear" w:pos="907"/>
          <w:tab w:val="left" w:pos="993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</w:p>
    <w:p w14:paraId="08CDE9E8" w14:textId="2405A02F" w:rsidR="00FD4F82" w:rsidRPr="00AE3447" w:rsidRDefault="00FD4F82" w:rsidP="00AE3447">
      <w:pPr>
        <w:pStyle w:val="BodyText"/>
        <w:tabs>
          <w:tab w:val="clear" w:pos="227"/>
          <w:tab w:val="clear" w:pos="454"/>
          <w:tab w:val="clear" w:pos="680"/>
          <w:tab w:val="left" w:pos="108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21C9">
        <w:rPr>
          <w:rFonts w:ascii="Angsana New" w:hAnsi="Angsana New"/>
          <w:spacing w:val="6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4721C9">
        <w:rPr>
          <w:rFonts w:ascii="Angsana New" w:hAnsi="Angsana New"/>
          <w:spacing w:val="4"/>
          <w:sz w:val="30"/>
          <w:szCs w:val="30"/>
          <w:cs/>
        </w:rPr>
        <w:t>ดอกเบี้ยที่แท้จริง</w:t>
      </w:r>
      <w:r w:rsidR="00A9138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4"/>
          <w:sz w:val="30"/>
          <w:szCs w:val="30"/>
          <w:cs/>
        </w:rPr>
        <w:t>ราคาทุนตัดจำหน่าย</w:t>
      </w:r>
      <w:r w:rsidR="009B0DC7" w:rsidRPr="004721C9">
        <w:rPr>
          <w:rFonts w:ascii="Angsana New" w:hAnsi="Angsana New"/>
          <w:spacing w:val="4"/>
          <w:sz w:val="30"/>
          <w:szCs w:val="30"/>
          <w:cs/>
        </w:rPr>
        <w:t>จะถูก</w:t>
      </w:r>
      <w:r w:rsidRPr="004721C9">
        <w:rPr>
          <w:rFonts w:ascii="Angsana New" w:hAnsi="Angsana New"/>
          <w:spacing w:val="4"/>
          <w:sz w:val="30"/>
          <w:szCs w:val="30"/>
          <w:cs/>
        </w:rPr>
        <w:t>ลดลงด้วยผลขาดทุนด้านเครดิตที่คาดว่าจะเกิดขึ้น</w:t>
      </w:r>
      <w:r w:rsidR="00633F40">
        <w:rPr>
          <w:rFonts w:ascii="Angsana New" w:hAnsi="Angsana New" w:hint="cs"/>
          <w:spacing w:val="4"/>
          <w:sz w:val="30"/>
          <w:szCs w:val="30"/>
          <w:cs/>
        </w:rPr>
        <w:t>สำหรับ</w:t>
      </w:r>
      <w:r w:rsidRPr="004721C9">
        <w:rPr>
          <w:rFonts w:ascii="Angsana New" w:hAnsi="Angsana New"/>
          <w:spacing w:val="4"/>
          <w:sz w:val="30"/>
          <w:szCs w:val="30"/>
          <w:cs/>
        </w:rPr>
        <w:t>รายได้ดอกเบี้ย</w:t>
      </w:r>
      <w:r w:rsidRPr="004721C9">
        <w:rPr>
          <w:rFonts w:ascii="Angsana New" w:hAnsi="Angsana New"/>
          <w:sz w:val="30"/>
          <w:szCs w:val="30"/>
          <w:cs/>
        </w:rPr>
        <w:t xml:space="preserve"> </w:t>
      </w:r>
      <w:r w:rsidR="006F40B8" w:rsidRPr="004721C9">
        <w:rPr>
          <w:rFonts w:ascii="Angsana New" w:hAnsi="Angsana New"/>
          <w:spacing w:val="-2"/>
          <w:sz w:val="30"/>
          <w:szCs w:val="30"/>
          <w:cs/>
        </w:rPr>
        <w:t>ผล</w:t>
      </w:r>
      <w:r w:rsidRPr="004721C9">
        <w:rPr>
          <w:rFonts w:ascii="Angsana New" w:hAnsi="Angsana New"/>
          <w:spacing w:val="-2"/>
          <w:sz w:val="30"/>
          <w:szCs w:val="30"/>
          <w:cs/>
        </w:rPr>
        <w:t xml:space="preserve">กำไรและขาดทุนจากอัตราแลกเปลี่ยน ผลขาดทุนด้านเครดิตที่คาดว่าจะเกิดขึ้น </w:t>
      </w:r>
      <w:r w:rsidR="00DE2D75" w:rsidRPr="004721C9">
        <w:rPr>
          <w:rFonts w:ascii="Angsana New" w:hAnsi="Angsana New"/>
          <w:spacing w:val="-2"/>
          <w:sz w:val="30"/>
          <w:szCs w:val="30"/>
          <w:cs/>
        </w:rPr>
        <w:t>และ</w:t>
      </w:r>
      <w:r w:rsidR="006F40B8" w:rsidRPr="004721C9">
        <w:rPr>
          <w:rFonts w:ascii="Angsana New" w:hAnsi="Angsana New"/>
          <w:spacing w:val="-2"/>
          <w:sz w:val="30"/>
          <w:szCs w:val="30"/>
          <w:cs/>
        </w:rPr>
        <w:t>ผล</w:t>
      </w:r>
      <w:r w:rsidRPr="004721C9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</w:t>
      </w:r>
      <w:r w:rsidRPr="004721C9">
        <w:rPr>
          <w:rFonts w:ascii="Angsana New" w:hAnsi="Angsana New"/>
          <w:spacing w:val="6"/>
          <w:sz w:val="30"/>
          <w:szCs w:val="30"/>
          <w:cs/>
        </w:rPr>
        <w:t>การ</w:t>
      </w:r>
      <w:r w:rsidRPr="004721C9">
        <w:rPr>
          <w:rFonts w:ascii="Angsana New" w:hAnsi="Angsana New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5E9315DD" w14:textId="4D9395E1" w:rsidR="009B0DC7" w:rsidRDefault="009B0DC7" w:rsidP="00AE3447">
      <w:pPr>
        <w:tabs>
          <w:tab w:val="clear" w:pos="227"/>
          <w:tab w:val="clear" w:pos="454"/>
          <w:tab w:val="clear" w:pos="680"/>
          <w:tab w:val="left" w:pos="108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31E9A7DE" w14:textId="167C4893" w:rsidR="00FD4F82" w:rsidRPr="009B0DC7" w:rsidRDefault="009B0DC7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465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3E0A4776" w14:textId="7AE028CA" w:rsidR="006F40B8" w:rsidRPr="006B37D5" w:rsidRDefault="006F40B8" w:rsidP="005C1D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4721C9">
        <w:rPr>
          <w:rFonts w:ascii="Angsana New" w:hAnsi="Angsana New"/>
          <w:spacing w:val="4"/>
          <w:sz w:val="30"/>
          <w:szCs w:val="30"/>
          <w:cs/>
        </w:rPr>
        <w:t>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</w:t>
      </w:r>
      <w:r w:rsidRPr="004721C9">
        <w:rPr>
          <w:rFonts w:ascii="Angsana New" w:hAnsi="Angsana New"/>
          <w:spacing w:val="8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 ผลกำไรและขาดทุนจากการเปลี่ยนแปลง</w:t>
      </w:r>
      <w:r w:rsidRPr="004721C9">
        <w:rPr>
          <w:rFonts w:ascii="Angsana New" w:hAnsi="Angsana New"/>
          <w:spacing w:val="4"/>
          <w:sz w:val="30"/>
          <w:szCs w:val="30"/>
          <w:cs/>
        </w:rPr>
        <w:t>ในมูลค่า</w:t>
      </w:r>
      <w:r w:rsidRPr="004721C9">
        <w:rPr>
          <w:rFonts w:ascii="Angsana New" w:hAnsi="Angsana New"/>
          <w:sz w:val="30"/>
          <w:szCs w:val="30"/>
          <w:cs/>
        </w:rPr>
        <w:t xml:space="preserve">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0489C3D9" w14:textId="77777777" w:rsidR="0005587D" w:rsidRPr="006B37D5" w:rsidRDefault="0005587D" w:rsidP="005C1D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8BC8A2" w14:textId="6DF0201D" w:rsidR="00FD4F82" w:rsidRPr="004721C9" w:rsidRDefault="00FD4F82" w:rsidP="00182B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เงินปันผลรับรู้เป็นรายได้ในกำไรหรือขาดทุนในวันที่บริษัทมีสิทธิได้รับเงินปันผลเว้นแต่เงินปันผล</w:t>
      </w:r>
      <w:r w:rsidRPr="004721C9">
        <w:rPr>
          <w:rFonts w:ascii="Angsana New" w:hAnsi="Angsana New"/>
          <w:spacing w:val="-2"/>
          <w:sz w:val="30"/>
          <w:szCs w:val="30"/>
          <w:cs/>
        </w:rPr>
        <w:t xml:space="preserve">ดังกล่าวเป็นการคืนทุนของเงินลงทุน </w:t>
      </w:r>
      <w:r w:rsidR="00A77B94" w:rsidRPr="004721C9">
        <w:rPr>
          <w:rFonts w:ascii="Angsana New" w:hAnsi="Angsana New"/>
          <w:spacing w:val="-2"/>
          <w:sz w:val="30"/>
          <w:szCs w:val="30"/>
          <w:cs/>
        </w:rPr>
        <w:t>ผล</w:t>
      </w:r>
      <w:r w:rsidR="00491D10" w:rsidRPr="004721C9">
        <w:rPr>
          <w:rFonts w:ascii="Angsana New" w:hAnsi="Angsana New"/>
          <w:spacing w:val="-2"/>
          <w:sz w:val="30"/>
          <w:szCs w:val="30"/>
          <w:cs/>
        </w:rPr>
        <w:t>กำไรและขาดทุนจากการเปลี่ยนแปลงในมูลค่ายุติธรรม</w:t>
      </w:r>
      <w:r w:rsidRPr="004721C9">
        <w:rPr>
          <w:rFonts w:ascii="Angsana New" w:hAnsi="Angsana New"/>
          <w:spacing w:val="-2"/>
          <w:sz w:val="30"/>
          <w:szCs w:val="30"/>
          <w:cs/>
        </w:rPr>
        <w:t>รับรู้ในกำไรขาดทุน</w:t>
      </w:r>
      <w:r w:rsidRPr="004721C9">
        <w:rPr>
          <w:rFonts w:ascii="Angsana New" w:hAnsi="Angsana New"/>
          <w:sz w:val="30"/>
          <w:szCs w:val="30"/>
          <w:cs/>
        </w:rPr>
        <w:t xml:space="preserve">เบ็ดเสร็จอื่นและจะไม่ถูกจัดประเภทรายการใหม่ไปยังกำไรหรือขาดทุน </w:t>
      </w:r>
    </w:p>
    <w:p w14:paraId="4C5005B2" w14:textId="77777777" w:rsidR="00A77B94" w:rsidRDefault="00A77B94" w:rsidP="00AD42BE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0C8621B" w14:textId="6C39780F" w:rsidR="004A5B70" w:rsidRPr="003068FB" w:rsidRDefault="004A5B70" w:rsidP="00AE3447">
      <w:pPr>
        <w:pStyle w:val="BodyText2"/>
        <w:tabs>
          <w:tab w:val="left" w:pos="810"/>
        </w:tabs>
        <w:ind w:left="910" w:right="47" w:hanging="350"/>
        <w:contextualSpacing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3068FB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</w:t>
      </w:r>
      <w:r w:rsidR="00310A02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526887D0" w14:textId="77777777" w:rsidR="004A5B70" w:rsidRPr="003068FB" w:rsidRDefault="004A5B70" w:rsidP="003068FB">
      <w:pPr>
        <w:pStyle w:val="BodyText2"/>
        <w:tabs>
          <w:tab w:val="left" w:pos="540"/>
        </w:tabs>
        <w:ind w:left="540" w:right="43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B418FF1" w14:textId="310AB3A7" w:rsidR="004A5B70" w:rsidRPr="00044BB7" w:rsidRDefault="00327616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044BB7">
        <w:rPr>
          <w:rFonts w:ascii="Angsana New" w:hAnsi="Angsana New"/>
          <w:spacing w:val="4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4A5B70" w:rsidRPr="00044BB7">
        <w:rPr>
          <w:rFonts w:ascii="Angsana New" w:hAnsi="Angsana New"/>
          <w:sz w:val="30"/>
          <w:szCs w:val="30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="004A5B70" w:rsidRPr="00044BB7">
        <w:rPr>
          <w:rFonts w:ascii="Angsana New" w:hAnsi="Angsana New"/>
          <w:spacing w:val="4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44BB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044BB7">
        <w:rPr>
          <w:rFonts w:ascii="Angsana New" w:hAnsi="Angsana New"/>
          <w:spacing w:val="4"/>
          <w:sz w:val="30"/>
          <w:szCs w:val="30"/>
          <w:cs/>
        </w:rPr>
        <w:t>ไม่ได้ทั้</w:t>
      </w:r>
      <w:r w:rsidR="004A5B70" w:rsidRPr="00044BB7">
        <w:rPr>
          <w:rFonts w:ascii="Angsana New" w:hAnsi="Angsana New"/>
          <w:sz w:val="30"/>
          <w:szCs w:val="30"/>
          <w:cs/>
        </w:rPr>
        <w:t xml:space="preserve">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29AD108" w14:textId="77777777" w:rsidR="007A294F" w:rsidRPr="003068FB" w:rsidRDefault="007A294F" w:rsidP="003068FB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D717EE" w14:textId="14FA1DDA" w:rsidR="003C44BE" w:rsidRPr="005D1CBB" w:rsidRDefault="00327616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0400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A5B70" w:rsidRPr="00204007">
        <w:rPr>
          <w:rFonts w:ascii="Angsana New" w:hAnsi="Angsana New"/>
          <w:spacing w:val="4"/>
          <w:sz w:val="30"/>
          <w:szCs w:val="30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4A5B70" w:rsidRPr="005D1CBB">
        <w:rPr>
          <w:rFonts w:ascii="Angsana New" w:hAnsi="Angsana New"/>
          <w:sz w:val="30"/>
          <w:szCs w:val="30"/>
          <w:cs/>
        </w:rPr>
        <w:t xml:space="preserve"> </w:t>
      </w:r>
      <w:r w:rsidRPr="00480ACA">
        <w:rPr>
          <w:rFonts w:ascii="Angsana New" w:hAnsi="Angsana New"/>
          <w:spacing w:val="10"/>
          <w:sz w:val="30"/>
          <w:szCs w:val="30"/>
          <w:cs/>
        </w:rPr>
        <w:t>บริษัท</w:t>
      </w:r>
      <w:r w:rsidR="004A5B70" w:rsidRPr="00480ACA">
        <w:rPr>
          <w:rFonts w:ascii="Angsana New" w:hAnsi="Angsana New"/>
          <w:spacing w:val="1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A5B70" w:rsidRPr="004721C9">
        <w:rPr>
          <w:rFonts w:ascii="Angsana New" w:hAnsi="Angsana New"/>
          <w:sz w:val="30"/>
          <w:szCs w:val="30"/>
          <w:cs/>
        </w:rPr>
        <w:t>การเปลี่ยนแปลง</w:t>
      </w:r>
      <w:r w:rsidR="004A5B70" w:rsidRPr="005D1CBB">
        <w:rPr>
          <w:rFonts w:ascii="Angsana New" w:hAnsi="Angsana New"/>
          <w:spacing w:val="8"/>
          <w:sz w:val="30"/>
          <w:szCs w:val="30"/>
          <w:cs/>
        </w:rPr>
        <w:t>หนี้สินมีความแตกต่างอย่างมีนัยสำคัญ โดยรับรู้หนี้สินทางการเงินใหม่ด้วยมูลค่ายุติธรรมที่</w:t>
      </w:r>
      <w:r w:rsidR="004A5B70" w:rsidRPr="00480ACA">
        <w:rPr>
          <w:rFonts w:ascii="Angsana New" w:hAnsi="Angsana New"/>
          <w:spacing w:val="4"/>
          <w:sz w:val="30"/>
          <w:szCs w:val="30"/>
          <w:cs/>
        </w:rPr>
        <w:t>สะท้อนเงื่อนไขที่เปลี่ยนแปลงแล้ว ผลต่างระหว่างมูลค่าตามบัญชีที่ตัดรายการและสิ่งตอบแทนที่ต้องจ่ายรับรู้</w:t>
      </w:r>
      <w:r w:rsidR="004A5B70" w:rsidRPr="004721C9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03BDB26C" w14:textId="77777777" w:rsidR="003E16A2" w:rsidRPr="00541E55" w:rsidRDefault="003E16A2" w:rsidP="003068FB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1DEF934" w14:textId="1BCD21E4" w:rsidR="003E16A2" w:rsidRDefault="004A5B70" w:rsidP="00044B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4721C9">
        <w:rPr>
          <w:rFonts w:ascii="Angsana New" w:hAnsi="Angsana New"/>
          <w:spacing w:val="4"/>
          <w:sz w:val="30"/>
          <w:szCs w:val="30"/>
          <w:cs/>
        </w:rPr>
        <w:t>ก็ต่อเมื่อ</w:t>
      </w:r>
      <w:r w:rsidR="00327616" w:rsidRPr="004721C9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721C9">
        <w:rPr>
          <w:rFonts w:ascii="Angsana New" w:hAnsi="Angsana New"/>
          <w:spacing w:val="4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327616" w:rsidRPr="004721C9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721C9">
        <w:rPr>
          <w:rFonts w:ascii="Angsana New" w:hAnsi="Angsana New"/>
          <w:spacing w:val="4"/>
          <w:sz w:val="30"/>
          <w:szCs w:val="30"/>
          <w:cs/>
        </w:rPr>
        <w:t>ตั้งใจที่จะชำระด้วยจำนวนเงินสุทธิ</w:t>
      </w:r>
      <w:r w:rsidRPr="00541E55">
        <w:rPr>
          <w:rFonts w:ascii="Angsana New" w:hAnsi="Angsana New"/>
          <w:sz w:val="30"/>
          <w:szCs w:val="30"/>
          <w:cs/>
        </w:rPr>
        <w:t xml:space="preserve"> หรือตั้งใจที่จะรับสินทรัพย์และชำระหนี้สินพร้อมกัน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6D8DAFE1" w14:textId="313C24B8" w:rsidR="006D17DE" w:rsidRDefault="006D1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C9F66DD" w14:textId="24787D1D" w:rsidR="00F24DBC" w:rsidRPr="00AE3447" w:rsidRDefault="00F24DBC" w:rsidP="002C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AE3447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การด้อยค่าสินทรัพย์ทางการเงิน</w:t>
      </w:r>
      <w:r w:rsidR="00AD42BE" w:rsidRPr="00AE3447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5A39D7E4" w14:textId="77777777" w:rsidR="00F24DBC" w:rsidRDefault="00F24DBC" w:rsidP="002C7835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E13C575" w14:textId="7862984F" w:rsidR="001722C5" w:rsidRPr="004721C9" w:rsidRDefault="00F24DBC" w:rsidP="002C7835">
      <w:pPr>
        <w:tabs>
          <w:tab w:val="clear" w:pos="454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541E55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</w:t>
      </w:r>
      <w:r w:rsidRPr="00541E55">
        <w:rPr>
          <w:rFonts w:ascii="Angsana New" w:hAnsi="Angsana New" w:hint="cs"/>
          <w:color w:val="000000"/>
          <w:spacing w:val="4"/>
          <w:sz w:val="30"/>
          <w:szCs w:val="30"/>
          <w:cs/>
        </w:rPr>
        <w:t>พิจารณา</w:t>
      </w:r>
      <w:r w:rsidRPr="00541E55">
        <w:rPr>
          <w:rFonts w:ascii="Angsana New" w:hAnsi="Angsana New"/>
          <w:color w:val="000000"/>
          <w:spacing w:val="4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541E5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ราคาทุนตัดจำหน่าย </w:t>
      </w:r>
      <w:r w:rsidRPr="00873796">
        <w:rPr>
          <w:rFonts w:ascii="Angsana New" w:hAnsi="Angsana New"/>
          <w:color w:val="000000"/>
          <w:spacing w:val="-2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541E5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17DE" w:rsidRPr="00075511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C67C35" w:rsidRPr="004721C9">
        <w:rPr>
          <w:rFonts w:ascii="Angsana New" w:hAnsi="Angsana New"/>
          <w:color w:val="000000"/>
          <w:spacing w:val="-2"/>
          <w:sz w:val="30"/>
          <w:szCs w:val="30"/>
          <w:cs/>
        </w:rPr>
        <w:t>ลูกหนี้สัญญาเช่า</w:t>
      </w:r>
    </w:p>
    <w:p w14:paraId="35C741CF" w14:textId="77777777" w:rsidR="0005587D" w:rsidRDefault="0005587D" w:rsidP="00182BCF">
      <w:pPr>
        <w:tabs>
          <w:tab w:val="clear" w:pos="454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</w:p>
    <w:p w14:paraId="18D6ED68" w14:textId="797A16D7" w:rsidR="006D2168" w:rsidRPr="004721C9" w:rsidRDefault="006D2168" w:rsidP="002C7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721C9">
        <w:rPr>
          <w:rFonts w:ascii="Angsana New" w:hAnsi="Angsana New"/>
          <w:color w:val="000000"/>
          <w:spacing w:val="4"/>
          <w:sz w:val="30"/>
          <w:szCs w:val="30"/>
        </w:rPr>
        <w:t>12</w:t>
      </w: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เดือน</w:t>
      </w:r>
      <w:r w:rsidRPr="004721C9">
        <w:rPr>
          <w:rFonts w:ascii="Angsana New" w:hAnsi="Angsana New"/>
          <w:color w:val="000000"/>
          <w:spacing w:val="-4"/>
          <w:sz w:val="30"/>
          <w:szCs w:val="30"/>
          <w:cs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Pr="004721C9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เมื่อเริ่มแรกหรือเป็นสินทรัพย์ทางการเงินที่มีการด้อยค่าด้านเครดิต หรือลูกหนี้ที่เลือกใช้วิธีการอย่างง่าย </w:t>
      </w:r>
      <w:r w:rsidRPr="004721C9">
        <w:rPr>
          <w:rFonts w:ascii="Angsana New" w:hAnsi="Angsana New"/>
          <w:color w:val="000000"/>
          <w:sz w:val="30"/>
          <w:szCs w:val="30"/>
          <w:cs/>
        </w:rPr>
        <w:t>(</w:t>
      </w:r>
      <w:r w:rsidRPr="004721C9">
        <w:rPr>
          <w:rFonts w:ascii="Angsana New" w:hAnsi="Angsana New"/>
          <w:color w:val="000000"/>
          <w:sz w:val="30"/>
          <w:szCs w:val="30"/>
        </w:rPr>
        <w:t>Simplified Approach</w:t>
      </w:r>
      <w:r w:rsidRPr="004721C9">
        <w:rPr>
          <w:rFonts w:ascii="Angsana New" w:hAnsi="Angsana New"/>
          <w:color w:val="000000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C831C39" w14:textId="77777777" w:rsidR="00F24DBC" w:rsidRPr="008B19B0" w:rsidRDefault="00F24DBC" w:rsidP="002C7835">
      <w:pPr>
        <w:tabs>
          <w:tab w:val="clear" w:pos="454"/>
          <w:tab w:val="left" w:pos="630"/>
          <w:tab w:val="left" w:pos="72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DEBF3A" w14:textId="69C0B9A5" w:rsidR="00D158C1" w:rsidRPr="004721C9" w:rsidRDefault="00CE7FB3" w:rsidP="002C7835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4721C9">
        <w:rPr>
          <w:rFonts w:ascii="Angsana New" w:hAnsi="Angsana New"/>
          <w:spacing w:val="2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9ED8E4" w14:textId="77777777" w:rsidR="00A77B94" w:rsidRPr="008B19B0" w:rsidRDefault="00A77B94" w:rsidP="00CE7FB3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320D86B" w14:textId="797B7D5D" w:rsidR="00D158C1" w:rsidRPr="004721C9" w:rsidRDefault="00D158C1" w:rsidP="00044BB7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8935D1" w:rsidRPr="004721C9">
        <w:rPr>
          <w:rFonts w:ascii="Angsana New" w:hAnsi="Angsana New"/>
          <w:sz w:val="30"/>
          <w:szCs w:val="30"/>
          <w:cs/>
        </w:rPr>
        <w:t xml:space="preserve"> </w:t>
      </w:r>
      <w:r w:rsidR="00A77B94" w:rsidRPr="004721C9">
        <w:rPr>
          <w:rFonts w:ascii="Angsana New" w:hAnsi="Angsana New"/>
          <w:sz w:val="30"/>
          <w:szCs w:val="30"/>
          <w:cs/>
        </w:rPr>
        <w:t>และ</w:t>
      </w:r>
      <w:r w:rsidRPr="004721C9">
        <w:rPr>
          <w:rFonts w:ascii="Angsana New" w:hAnsi="Angsana New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35D1" w:rsidRPr="004721C9">
        <w:rPr>
          <w:rFonts w:ascii="Angsana New" w:hAnsi="Angsana New"/>
          <w:sz w:val="30"/>
          <w:szCs w:val="30"/>
        </w:rPr>
        <w:t>12</w:t>
      </w:r>
      <w:r w:rsidRPr="004721C9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4E1B7070" w14:textId="77777777" w:rsidR="005F4F9B" w:rsidRPr="00AE3447" w:rsidRDefault="005F4F9B" w:rsidP="00AE3447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B5645D" w14:textId="7ADB5915" w:rsidR="00855482" w:rsidRPr="002C7835" w:rsidRDefault="00855482" w:rsidP="00044BB7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C7835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มากกว่า </w:t>
      </w:r>
      <w:r w:rsidR="001E21ED">
        <w:rPr>
          <w:rFonts w:ascii="Angsana New" w:hAnsi="Angsana New"/>
          <w:spacing w:val="-4"/>
          <w:sz w:val="30"/>
          <w:szCs w:val="30"/>
        </w:rPr>
        <w:t>30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</w:t>
      </w:r>
      <w:r w:rsidRPr="002C7835">
        <w:rPr>
          <w:rFonts w:ascii="Angsana New" w:hAnsi="Angsana New"/>
          <w:sz w:val="30"/>
          <w:szCs w:val="30"/>
          <w:cs/>
        </w:rPr>
        <w:t xml:space="preserve">อย่างมีนัยสำคัญ หรือมีการเปลี่ยนแปลงหรือคาดการณ์การเปลี่ยนแปลงของเทคโนโลยี ตลาด </w:t>
      </w:r>
      <w:r w:rsidRPr="00044BB7">
        <w:rPr>
          <w:rFonts w:ascii="Angsana New" w:hAnsi="Angsana New"/>
          <w:spacing w:val="-4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Pr="002C7835">
        <w:rPr>
          <w:rFonts w:ascii="Angsana New" w:hAnsi="Angsana New"/>
          <w:sz w:val="30"/>
          <w:szCs w:val="30"/>
          <w:cs/>
        </w:rPr>
        <w:t xml:space="preserve">ภาระผูกพันให้กับบริษัท </w:t>
      </w:r>
    </w:p>
    <w:p w14:paraId="02D7F7F0" w14:textId="77777777" w:rsidR="00855482" w:rsidRPr="008B19B0" w:rsidRDefault="00855482" w:rsidP="00855482">
      <w:pPr>
        <w:tabs>
          <w:tab w:val="clear" w:pos="227"/>
          <w:tab w:val="clear" w:pos="454"/>
          <w:tab w:val="left" w:pos="540"/>
          <w:tab w:val="left" w:pos="108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B7950BD" w14:textId="77777777" w:rsidR="00855482" w:rsidRPr="001E21ED" w:rsidRDefault="00855482" w:rsidP="002C7835">
      <w:pPr>
        <w:tabs>
          <w:tab w:val="clear" w:pos="227"/>
          <w:tab w:val="clear" w:pos="454"/>
          <w:tab w:val="clear" w:pos="680"/>
          <w:tab w:val="left" w:pos="1080"/>
        </w:tabs>
        <w:spacing w:line="240" w:lineRule="auto"/>
        <w:ind w:left="709" w:hanging="142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  <w:r w:rsidRPr="001E21ED">
        <w:rPr>
          <w:rFonts w:ascii="Angsana New" w:hAnsi="Angsana New"/>
          <w:sz w:val="30"/>
          <w:szCs w:val="30"/>
          <w:cs/>
        </w:rPr>
        <w:t xml:space="preserve"> </w:t>
      </w:r>
    </w:p>
    <w:p w14:paraId="681B2C03" w14:textId="06DF02BE" w:rsidR="00855482" w:rsidRPr="001E21ED" w:rsidRDefault="00855482" w:rsidP="00633F40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1E21ED">
        <w:rPr>
          <w:rFonts w:ascii="Angsana New" w:hAnsi="Angsana New"/>
          <w:sz w:val="30"/>
          <w:szCs w:val="30"/>
          <w:cs/>
        </w:rPr>
        <w:t>-</w:t>
      </w:r>
      <w:r w:rsidR="008935D1" w:rsidRPr="001E21ED">
        <w:rPr>
          <w:rFonts w:ascii="Angsana New" w:hAnsi="Angsana New"/>
          <w:sz w:val="30"/>
          <w:szCs w:val="30"/>
        </w:rPr>
        <w:tab/>
      </w:r>
      <w:r w:rsidRPr="004721C9">
        <w:rPr>
          <w:rFonts w:ascii="Angsana New" w:hAnsi="Angsana New"/>
          <w:spacing w:val="-8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</w:t>
      </w:r>
      <w:r w:rsidRPr="004721C9">
        <w:rPr>
          <w:rFonts w:ascii="Angsana New" w:hAnsi="Angsana New"/>
          <w:sz w:val="30"/>
          <w:szCs w:val="30"/>
          <w:cs/>
        </w:rPr>
        <w:t xml:space="preserve"> เช่น การยึดหลักประกัน (หากมีการวางหลักประกัน) หรือ</w:t>
      </w:r>
      <w:r w:rsidRPr="001E21ED">
        <w:rPr>
          <w:rFonts w:ascii="Angsana New" w:hAnsi="Angsana New"/>
          <w:sz w:val="30"/>
          <w:szCs w:val="30"/>
          <w:cs/>
        </w:rPr>
        <w:t xml:space="preserve"> </w:t>
      </w:r>
    </w:p>
    <w:p w14:paraId="7574689F" w14:textId="3478FA6E" w:rsidR="00855482" w:rsidRPr="00AE3447" w:rsidRDefault="00855482" w:rsidP="00480ACA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1E21ED">
        <w:rPr>
          <w:rFonts w:ascii="Angsana New" w:hAnsi="Angsana New"/>
          <w:sz w:val="30"/>
          <w:szCs w:val="30"/>
          <w:cs/>
        </w:rPr>
        <w:t>-</w:t>
      </w:r>
      <w:r w:rsidRPr="001E21ED">
        <w:rPr>
          <w:rFonts w:ascii="Angsana New" w:hAnsi="Angsana New"/>
          <w:sz w:val="30"/>
          <w:szCs w:val="30"/>
          <w:cs/>
        </w:rPr>
        <w:tab/>
      </w:r>
      <w:r w:rsidRPr="004721C9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2C7835" w:rsidRPr="004721C9">
        <w:rPr>
          <w:rFonts w:ascii="Angsana New" w:hAnsi="Angsana New"/>
          <w:sz w:val="30"/>
          <w:szCs w:val="30"/>
        </w:rPr>
        <w:t>90</w:t>
      </w:r>
      <w:r w:rsidRPr="004721C9">
        <w:rPr>
          <w:rFonts w:ascii="Angsana New" w:hAnsi="Angsana New"/>
          <w:sz w:val="30"/>
          <w:szCs w:val="30"/>
          <w:cs/>
        </w:rPr>
        <w:t xml:space="preserve"> วัน</w:t>
      </w:r>
    </w:p>
    <w:p w14:paraId="0DDE8D6E" w14:textId="77777777" w:rsidR="00D158C1" w:rsidRPr="008B19B0" w:rsidRDefault="00D158C1" w:rsidP="00CE7FB3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2DE47D91" w14:textId="73D0F07A" w:rsidR="00D82F2A" w:rsidRDefault="00D82F2A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77B94">
        <w:rPr>
          <w:rFonts w:ascii="Angsana New" w:hAnsi="Angsana New"/>
          <w:color w:val="000000"/>
          <w:spacing w:val="-4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A77B94">
        <w:rPr>
          <w:rFonts w:ascii="Angsana New" w:hAnsi="Angsana New"/>
          <w:color w:val="000000"/>
          <w:spacing w:val="-6"/>
          <w:sz w:val="30"/>
          <w:szCs w:val="30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</w:t>
      </w:r>
      <w:r w:rsidRPr="00A77B94">
        <w:rPr>
          <w:rFonts w:ascii="Angsana New" w:hAnsi="Angsana New"/>
          <w:color w:val="000000"/>
          <w:sz w:val="30"/>
          <w:szCs w:val="30"/>
          <w:cs/>
        </w:rPr>
        <w:t>แสดงเป็น</w:t>
      </w:r>
      <w:r w:rsidR="00A77B94" w:rsidRPr="004721C9">
        <w:rPr>
          <w:rFonts w:ascii="Angsana New" w:hAnsi="Angsana New"/>
          <w:color w:val="000000"/>
          <w:sz w:val="30"/>
          <w:szCs w:val="30"/>
          <w:cs/>
        </w:rPr>
        <w:t>ผล</w:t>
      </w:r>
      <w:r w:rsidRPr="00A77B94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ขาดทุนจากการด้อยค่าในกำไรหรือขาดทุน</w:t>
      </w:r>
      <w:r w:rsidRPr="008C26E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1A67FA4" w14:textId="77777777" w:rsidR="00194654" w:rsidRPr="00044BB7" w:rsidRDefault="00194654" w:rsidP="00044BB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465E1FB" w14:textId="77777777" w:rsidR="00D82F2A" w:rsidRPr="00044BB7" w:rsidRDefault="00D82F2A" w:rsidP="00044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44BB7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การตัดจำหน่าย </w:t>
      </w:r>
    </w:p>
    <w:p w14:paraId="239B1EF8" w14:textId="77777777" w:rsidR="00D82F2A" w:rsidRPr="008B19B0" w:rsidRDefault="00D82F2A" w:rsidP="00C8421A">
      <w:pPr>
        <w:tabs>
          <w:tab w:val="clear" w:pos="227"/>
          <w:tab w:val="clear" w:pos="454"/>
          <w:tab w:val="clear" w:pos="680"/>
          <w:tab w:val="left" w:pos="99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0FFE032" w14:textId="5E503C37" w:rsidR="00D82F2A" w:rsidRDefault="00D82F2A" w:rsidP="00C8421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41E55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541E55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สินทรัพย์ทางการเงินจะถูกตัดจำหน่ายเมื่อบริษัท</w:t>
      </w:r>
      <w:r w:rsidRPr="00541E55">
        <w:rPr>
          <w:rFonts w:ascii="Angsana New" w:hAnsi="Angsana New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7230430" w14:textId="77777777" w:rsidR="00194654" w:rsidRDefault="00194654" w:rsidP="00D82F2A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07E6BD" w14:textId="77777777" w:rsidR="00A94179" w:rsidRPr="00AE3447" w:rsidRDefault="00A94179" w:rsidP="00C8421A">
      <w:pPr>
        <w:pStyle w:val="ListParagraph"/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AE3447">
        <w:rPr>
          <w:rFonts w:ascii="Angsana New" w:hAnsi="Angsana New"/>
          <w:i/>
          <w:iCs/>
          <w:color w:val="000000"/>
          <w:sz w:val="30"/>
          <w:szCs w:val="30"/>
          <w:cs/>
        </w:rPr>
        <w:t>ดอกเบี้ย</w:t>
      </w:r>
    </w:p>
    <w:p w14:paraId="712BCAE8" w14:textId="77777777" w:rsidR="00CE7FB3" w:rsidRPr="00AE3447" w:rsidRDefault="00CE7FB3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81415DA" w14:textId="77777777" w:rsidR="00A94179" w:rsidRPr="00A94179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A94179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</w:t>
      </w:r>
    </w:p>
    <w:p w14:paraId="75971180" w14:textId="77777777" w:rsidR="00A94179" w:rsidRPr="00C8421A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F875C61" w14:textId="68645A03" w:rsidR="00A94179" w:rsidRPr="00C8421A" w:rsidRDefault="00A94179" w:rsidP="00C8421A">
      <w:pPr>
        <w:tabs>
          <w:tab w:val="clear" w:pos="454"/>
          <w:tab w:val="clear" w:pos="907"/>
          <w:tab w:val="left" w:pos="56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8421A">
        <w:rPr>
          <w:rFonts w:ascii="Angsana New" w:hAnsi="Angsana New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</w:t>
      </w:r>
      <w:r w:rsidRPr="00044BB7">
        <w:rPr>
          <w:rFonts w:ascii="Angsana New" w:hAnsi="Angsana New"/>
          <w:color w:val="000000"/>
          <w:sz w:val="30"/>
          <w:szCs w:val="30"/>
          <w:cs/>
        </w:rPr>
        <w:t>ใช้อัตราดอกเบี้ยที่แท้จริงกับมูลค่าตามบัญชีของสินทรัพย์ทางการเงินหลังหั</w:t>
      </w:r>
      <w:r w:rsidRPr="00EB3BC0">
        <w:rPr>
          <w:rFonts w:ascii="Angsana New" w:hAnsi="Angsana New"/>
          <w:color w:val="000000"/>
          <w:sz w:val="30"/>
          <w:szCs w:val="30"/>
          <w:cs/>
        </w:rPr>
        <w:t>ก</w:t>
      </w:r>
      <w:r w:rsidR="00A77B94" w:rsidRPr="00EC4E7B">
        <w:rPr>
          <w:rFonts w:ascii="Angsana New" w:hAnsi="Angsana New"/>
          <w:color w:val="000000"/>
          <w:sz w:val="30"/>
          <w:szCs w:val="30"/>
          <w:cs/>
        </w:rPr>
        <w:t>ผล</w:t>
      </w:r>
      <w:r w:rsidRPr="00044BB7">
        <w:rPr>
          <w:rFonts w:ascii="Angsana New" w:hAnsi="Angsana New"/>
          <w:color w:val="000000"/>
          <w:sz w:val="30"/>
          <w:szCs w:val="30"/>
          <w:cs/>
        </w:rPr>
        <w:t>ขาดทุนจากการด้อยค่า</w:t>
      </w:r>
      <w:r w:rsidRPr="00C8421A">
        <w:rPr>
          <w:rFonts w:ascii="Angsana New" w:hAnsi="Angsana New"/>
          <w:color w:val="000000"/>
          <w:sz w:val="30"/>
          <w:szCs w:val="30"/>
          <w:cs/>
        </w:rPr>
        <w:t xml:space="preserve"> หากสินทรัพย์ไม่มีการด้อย</w:t>
      </w:r>
      <w:r w:rsidRPr="00EB3BC0">
        <w:rPr>
          <w:rFonts w:ascii="Angsana New" w:hAnsi="Angsana New"/>
          <w:color w:val="000000"/>
          <w:sz w:val="30"/>
          <w:szCs w:val="30"/>
          <w:cs/>
        </w:rPr>
        <w:t>ค่า</w:t>
      </w:r>
      <w:r w:rsidR="004C5DE0" w:rsidRPr="00EB3BC0">
        <w:rPr>
          <w:rFonts w:ascii="Angsana New" w:hAnsi="Angsana New"/>
          <w:color w:val="000000"/>
          <w:sz w:val="30"/>
          <w:szCs w:val="30"/>
          <w:cs/>
        </w:rPr>
        <w:t>ด้าน</w:t>
      </w:r>
      <w:r w:rsidRPr="00EB3BC0">
        <w:rPr>
          <w:rFonts w:ascii="Angsana New" w:hAnsi="Angsana New"/>
          <w:color w:val="000000"/>
          <w:sz w:val="30"/>
          <w:szCs w:val="30"/>
          <w:cs/>
        </w:rPr>
        <w:t>เครดิต</w:t>
      </w:r>
      <w:r w:rsidRPr="00C8421A">
        <w:rPr>
          <w:rFonts w:ascii="Angsana New" w:hAnsi="Angsana New"/>
          <w:color w:val="000000"/>
          <w:sz w:val="30"/>
          <w:szCs w:val="30"/>
          <w:cs/>
        </w:rPr>
        <w:t>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6EFB8E6" w14:textId="77777777" w:rsidR="00A94179" w:rsidRPr="00AE3447" w:rsidRDefault="00A94179" w:rsidP="00F24DBC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27912D9" w14:textId="77777777" w:rsidR="00AB767E" w:rsidRDefault="00AB7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5952A37" w14:textId="65784843" w:rsidR="003D594E" w:rsidRPr="00AE3447" w:rsidRDefault="003D594E" w:rsidP="00EF2919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768177F0" w14:textId="77777777" w:rsidR="003D594E" w:rsidRPr="00AE3447" w:rsidRDefault="003D594E" w:rsidP="00F24DBC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FE32B0C" w14:textId="77777777" w:rsidR="003D594E" w:rsidRPr="003D594E" w:rsidRDefault="003D594E" w:rsidP="00B745D5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82BCF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Pr="003D594E">
        <w:rPr>
          <w:rFonts w:ascii="Angsana New" w:hAnsi="Angsana New"/>
          <w:color w:val="000000"/>
          <w:sz w:val="30"/>
          <w:szCs w:val="30"/>
          <w:cs/>
        </w:rPr>
        <w:t>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8F744C0" w14:textId="77777777" w:rsidR="003D594E" w:rsidRPr="00AE3447" w:rsidRDefault="003D594E" w:rsidP="00B745D5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ECD323B" w14:textId="54678148" w:rsidR="00EF2919" w:rsidRPr="003D594E" w:rsidRDefault="003D594E" w:rsidP="00EC4E7B">
      <w:pPr>
        <w:tabs>
          <w:tab w:val="clear" w:pos="454"/>
          <w:tab w:val="clear" w:pos="907"/>
          <w:tab w:val="left" w:pos="630"/>
        </w:tabs>
        <w:spacing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82BCF">
        <w:rPr>
          <w:rFonts w:ascii="Angsana New" w:hAnsi="Angsana New"/>
          <w:color w:val="000000"/>
          <w:spacing w:val="4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</w:t>
      </w:r>
      <w:r w:rsidRPr="003D594E">
        <w:rPr>
          <w:rFonts w:ascii="Angsana New" w:hAnsi="Angsana New"/>
          <w:color w:val="000000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18770D93" w14:textId="77777777" w:rsidR="003D594E" w:rsidRPr="00AE3447" w:rsidRDefault="003D594E" w:rsidP="003D594E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E0E6FD3" w14:textId="77777777" w:rsidR="008200F4" w:rsidRPr="009D7F7C" w:rsidRDefault="008200F4" w:rsidP="00F31D7E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</w:rPr>
      </w:pP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9D7F7C">
        <w:rPr>
          <w:rFonts w:ascii="Angsana New" w:hAnsi="Angsana New"/>
          <w:sz w:val="30"/>
          <w:szCs w:val="30"/>
        </w:rPr>
        <w:t>1</w:t>
      </w: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Pr="009D7F7C">
        <w:rPr>
          <w:rFonts w:ascii="Angsana New" w:hAnsi="Angsana New"/>
          <w:sz w:val="30"/>
          <w:szCs w:val="30"/>
        </w:rPr>
        <w:tab/>
      </w:r>
      <w:r w:rsidRPr="009D7F7C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2AE4C63F" w14:textId="77777777" w:rsidR="008200F4" w:rsidRPr="009D7F7C" w:rsidRDefault="008200F4" w:rsidP="00480ACA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  <w:lang w:bidi="th-TH"/>
        </w:rPr>
      </w:pP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9D7F7C">
        <w:rPr>
          <w:rFonts w:ascii="Angsana New" w:hAnsi="Angsana New"/>
          <w:sz w:val="30"/>
          <w:szCs w:val="30"/>
          <w:lang w:bidi="th-TH"/>
        </w:rPr>
        <w:t>2</w:t>
      </w: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Pr="009D7F7C">
        <w:rPr>
          <w:rFonts w:ascii="Angsana New" w:hAnsi="Angsana New"/>
          <w:sz w:val="30"/>
          <w:szCs w:val="30"/>
          <w:lang w:bidi="th-TH"/>
        </w:rPr>
        <w:tab/>
      </w:r>
      <w:r w:rsidRPr="00AF4C46">
        <w:rPr>
          <w:rFonts w:ascii="Angsana New" w:hAnsi="Angsana New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เป็นข้อมูลอื่นที่สังเกตได้โดยตรงหรือโดยอ้อมสำหรับสินทรัพย์หรือหนี้สินนั้น นอกเหนือจาก</w:t>
      </w: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9D7F7C">
        <w:rPr>
          <w:rFonts w:ascii="Angsana New" w:hAnsi="Angsana New"/>
          <w:sz w:val="30"/>
          <w:szCs w:val="30"/>
          <w:lang w:bidi="th-TH"/>
        </w:rPr>
        <w:t>1</w:t>
      </w:r>
    </w:p>
    <w:p w14:paraId="25963B80" w14:textId="30B9FB38" w:rsidR="008200F4" w:rsidRPr="009D7F7C" w:rsidRDefault="008200F4" w:rsidP="00480ACA">
      <w:pPr>
        <w:pStyle w:val="block"/>
        <w:numPr>
          <w:ilvl w:val="0"/>
          <w:numId w:val="52"/>
        </w:numPr>
        <w:tabs>
          <w:tab w:val="left" w:pos="900"/>
        </w:tabs>
        <w:spacing w:after="0" w:line="240" w:lineRule="atLeast"/>
        <w:ind w:left="2268" w:hanging="1701"/>
        <w:jc w:val="thaiDistribute"/>
        <w:rPr>
          <w:rFonts w:ascii="Angsana New" w:hAnsi="Angsana New"/>
          <w:sz w:val="30"/>
          <w:szCs w:val="30"/>
          <w:lang w:bidi="th-TH"/>
        </w:rPr>
      </w:pP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9D7F7C">
        <w:rPr>
          <w:rFonts w:ascii="Angsana New" w:hAnsi="Angsana New"/>
          <w:sz w:val="30"/>
          <w:szCs w:val="30"/>
          <w:lang w:bidi="th-TH"/>
        </w:rPr>
        <w:t>3</w:t>
      </w:r>
      <w:r w:rsidRPr="009D7F7C">
        <w:rPr>
          <w:rFonts w:ascii="Angsana New" w:hAnsi="Angsana New"/>
          <w:sz w:val="30"/>
          <w:szCs w:val="30"/>
          <w:cs/>
          <w:lang w:bidi="th-TH"/>
        </w:rPr>
        <w:t xml:space="preserve"> :</w:t>
      </w:r>
      <w:r w:rsidR="00797199">
        <w:rPr>
          <w:rFonts w:ascii="Angsana New" w:hAnsi="Angsana New" w:hint="cs"/>
          <w:sz w:val="30"/>
          <w:szCs w:val="30"/>
          <w:cs/>
          <w:lang w:bidi="th-TH"/>
        </w:rPr>
        <w:t xml:space="preserve">  </w:t>
      </w:r>
      <w:r w:rsidR="00F31D7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797199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934B94D" w14:textId="77777777" w:rsidR="003D594E" w:rsidRPr="00AE3447" w:rsidRDefault="003D594E" w:rsidP="003D594E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33B9BB9" w14:textId="6834FC6E" w:rsidR="0049511F" w:rsidRDefault="0049511F" w:rsidP="00EF2919">
      <w:pPr>
        <w:tabs>
          <w:tab w:val="clear" w:pos="454"/>
          <w:tab w:val="clear" w:pos="680"/>
          <w:tab w:val="left" w:pos="567"/>
        </w:tabs>
        <w:spacing w:line="240" w:lineRule="auto"/>
        <w:ind w:left="567"/>
        <w:contextualSpacing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721C9">
        <w:rPr>
          <w:rFonts w:ascii="Angsana New" w:hAnsi="Angsana New"/>
          <w:color w:val="000000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C8421A" w:rsidRPr="004721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color w:val="000000"/>
          <w:sz w:val="30"/>
          <w:szCs w:val="30"/>
          <w:cs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49511F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0D1FFB9" w14:textId="77777777" w:rsidR="00C845F0" w:rsidRPr="00AE3447" w:rsidRDefault="00C845F0" w:rsidP="00EF2919">
      <w:pPr>
        <w:tabs>
          <w:tab w:val="clear" w:pos="454"/>
          <w:tab w:val="clear" w:pos="680"/>
          <w:tab w:val="left" w:pos="567"/>
          <w:tab w:val="left" w:pos="720"/>
        </w:tabs>
        <w:spacing w:line="240" w:lineRule="auto"/>
        <w:ind w:left="567"/>
        <w:contextualSpacing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p w14:paraId="3FC7213C" w14:textId="6C9C5E34" w:rsidR="00850EC8" w:rsidRDefault="00C845F0" w:rsidP="00EF2919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67"/>
          <w:tab w:val="left" w:pos="720"/>
          <w:tab w:val="left" w:pos="900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F4C46">
        <w:rPr>
          <w:rFonts w:ascii="Angsana New" w:hAnsi="Angsana New"/>
          <w:color w:val="000000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C845F0">
        <w:rPr>
          <w:rFonts w:ascii="Angsana New" w:hAnsi="Angsana New"/>
          <w:color w:val="000000"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  <w:bookmarkStart w:id="1" w:name="_Hlk86661656"/>
    </w:p>
    <w:p w14:paraId="45D6DD29" w14:textId="77777777" w:rsidR="00EF2919" w:rsidRPr="00AE3447" w:rsidRDefault="00EF2919" w:rsidP="00AE3447">
      <w:pPr>
        <w:pStyle w:val="BodyText"/>
        <w:shd w:val="clear" w:color="auto" w:fill="FFFFFF"/>
        <w:tabs>
          <w:tab w:val="clear" w:pos="454"/>
          <w:tab w:val="left" w:pos="720"/>
        </w:tabs>
        <w:spacing w:after="0" w:line="240" w:lineRule="auto"/>
        <w:ind w:left="900"/>
        <w:jc w:val="thaiDistribute"/>
        <w:rPr>
          <w:rFonts w:ascii="Angsana New" w:hAnsi="Angsana New"/>
          <w:color w:val="FF0000"/>
          <w:sz w:val="30"/>
          <w:szCs w:val="30"/>
        </w:rPr>
      </w:pPr>
    </w:p>
    <w:bookmarkEnd w:id="1"/>
    <w:p w14:paraId="4CD021A2" w14:textId="41BDDA40" w:rsidR="00C845F0" w:rsidRPr="00AE3447" w:rsidRDefault="00836F35" w:rsidP="00EF2919">
      <w:pPr>
        <w:numPr>
          <w:ilvl w:val="1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260"/>
        </w:tabs>
        <w:spacing w:line="240" w:lineRule="auto"/>
        <w:ind w:left="990" w:hanging="9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="00C845F0"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  <w:r w:rsidR="008200F4" w:rsidRPr="00AE3447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p w14:paraId="67A710BA" w14:textId="77777777" w:rsidR="00C845F0" w:rsidRPr="000B5906" w:rsidRDefault="00C845F0" w:rsidP="00F24DBC">
      <w:pPr>
        <w:tabs>
          <w:tab w:val="clear" w:pos="454"/>
          <w:tab w:val="left" w:pos="630"/>
          <w:tab w:val="left" w:pos="720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399759" w14:textId="64AAB10A" w:rsidR="00310EAC" w:rsidRDefault="00C845F0" w:rsidP="00EF2919">
      <w:pPr>
        <w:pStyle w:val="BodyText"/>
        <w:shd w:val="clear" w:color="auto" w:fill="FFFFFF"/>
        <w:tabs>
          <w:tab w:val="clear" w:pos="454"/>
          <w:tab w:val="clear" w:pos="680"/>
          <w:tab w:val="left" w:pos="567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845F0">
        <w:rPr>
          <w:rFonts w:ascii="Angsana New" w:hAnsi="Angsana New"/>
          <w:color w:val="000000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</w:t>
      </w:r>
      <w:r w:rsidRPr="00EC4E7B">
        <w:rPr>
          <w:rFonts w:ascii="Angsana New" w:hAnsi="Angsana New"/>
          <w:color w:val="000000"/>
          <w:spacing w:val="6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</w:t>
      </w:r>
      <w:r w:rsidRPr="00C845F0">
        <w:rPr>
          <w:rFonts w:ascii="Angsana New" w:hAnsi="Angsana New"/>
          <w:color w:val="000000"/>
          <w:sz w:val="30"/>
          <w:szCs w:val="30"/>
          <w:cs/>
        </w:rPr>
        <w:t>การบริหารหรือในทางกลับกัน</w:t>
      </w:r>
    </w:p>
    <w:p w14:paraId="0356B2EA" w14:textId="77777777" w:rsidR="00310EAC" w:rsidRDefault="0031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CA38A54" w14:textId="54D8432E" w:rsidR="009A0D08" w:rsidRPr="00AE3447" w:rsidRDefault="003E475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E3447">
        <w:rPr>
          <w:rFonts w:ascii="Angsana New" w:hAnsi="Angsana New"/>
          <w:b/>
          <w:bCs/>
          <w:sz w:val="30"/>
          <w:szCs w:val="30"/>
          <w:cs/>
        </w:rPr>
        <w:lastRenderedPageBreak/>
        <w:t>บุ</w:t>
      </w:r>
      <w:r>
        <w:rPr>
          <w:rFonts w:ascii="Angsana New" w:hAnsi="Angsana New" w:hint="cs"/>
          <w:b/>
          <w:bCs/>
          <w:sz w:val="30"/>
          <w:szCs w:val="30"/>
          <w:cs/>
        </w:rPr>
        <w:t>ค</w:t>
      </w:r>
      <w:r w:rsidR="009A0D08" w:rsidRPr="00AE3447">
        <w:rPr>
          <w:rFonts w:ascii="Angsana New" w:hAnsi="Angsana New"/>
          <w:b/>
          <w:bCs/>
          <w:sz w:val="30"/>
          <w:szCs w:val="30"/>
          <w:cs/>
          <w:lang w:val="th-TH"/>
        </w:rPr>
        <w:t>คลหรือกิจการที่เกี่ยวข้องกัน</w:t>
      </w:r>
    </w:p>
    <w:p w14:paraId="48FE864A" w14:textId="77777777" w:rsidR="00252676" w:rsidRPr="00AE3447" w:rsidRDefault="00252676" w:rsidP="00C9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7FBEBB" w14:textId="77777777" w:rsidR="0060558B" w:rsidRDefault="00D754F0" w:rsidP="00D91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49"/>
        </w:tabs>
        <w:spacing w:line="240" w:lineRule="auto"/>
        <w:ind w:firstLine="426"/>
        <w:rPr>
          <w:rFonts w:ascii="Angsana New" w:hAnsi="Angsana New"/>
          <w:b/>
          <w:color w:val="000000"/>
          <w:spacing w:val="-2"/>
          <w:sz w:val="30"/>
          <w:szCs w:val="30"/>
        </w:rPr>
      </w:pPr>
      <w:r w:rsidRPr="00F96B8C">
        <w:rPr>
          <w:rFonts w:ascii="Angsana New" w:hAnsi="Angsana New"/>
          <w:b/>
          <w:color w:val="000000"/>
          <w:spacing w:val="-2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F96B8C">
        <w:rPr>
          <w:rFonts w:ascii="Angsana New" w:hAnsi="Angsana New"/>
          <w:bCs/>
          <w:color w:val="000000"/>
          <w:spacing w:val="-2"/>
          <w:sz w:val="30"/>
          <w:szCs w:val="30"/>
        </w:rPr>
        <w:t>31</w:t>
      </w:r>
      <w:r w:rsidRPr="00F96B8C">
        <w:rPr>
          <w:rFonts w:ascii="Angsana New" w:hAnsi="Angsana New"/>
          <w:b/>
          <w:color w:val="000000"/>
          <w:spacing w:val="-2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7AC4F594" w14:textId="77777777" w:rsidR="00532B76" w:rsidRPr="00AE3447" w:rsidRDefault="00532B76" w:rsidP="002D2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49"/>
        </w:tabs>
        <w:spacing w:line="240" w:lineRule="auto"/>
        <w:ind w:firstLine="540"/>
        <w:rPr>
          <w:rFonts w:ascii="Angsana New" w:hAnsi="Angsana New"/>
          <w:b/>
          <w:color w:val="000000"/>
          <w:spacing w:val="-2"/>
          <w:sz w:val="30"/>
          <w:szCs w:val="30"/>
          <w:cs/>
        </w:rPr>
      </w:pPr>
    </w:p>
    <w:tbl>
      <w:tblPr>
        <w:tblW w:w="9251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3093"/>
        <w:gridCol w:w="1553"/>
        <w:gridCol w:w="1552"/>
        <w:gridCol w:w="519"/>
        <w:gridCol w:w="2534"/>
      </w:tblGrid>
      <w:tr w:rsidR="00914E44" w:rsidRPr="008626AF" w14:paraId="5870668E" w14:textId="77777777" w:rsidTr="00204007">
        <w:trPr>
          <w:trHeight w:hRule="exact" w:val="397"/>
        </w:trPr>
        <w:tc>
          <w:tcPr>
            <w:tcW w:w="3093" w:type="dxa"/>
          </w:tcPr>
          <w:p w14:paraId="710E3376" w14:textId="77777777" w:rsidR="00914E44" w:rsidRPr="008626AF" w:rsidRDefault="00914E44" w:rsidP="00B316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</w:tcPr>
          <w:p w14:paraId="48D92A15" w14:textId="20E0C80A" w:rsidR="00914E44" w:rsidRPr="00F64D91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626AF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52" w:type="dxa"/>
          </w:tcPr>
          <w:p w14:paraId="4E3036FA" w14:textId="6A66E260" w:rsidR="00914E44" w:rsidRPr="008626AF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519" w:type="dxa"/>
          </w:tcPr>
          <w:p w14:paraId="2AB9FC5F" w14:textId="77777777" w:rsidR="00914E44" w:rsidRPr="008626AF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3C13A366" w14:textId="380C5204" w:rsidR="00927ADD" w:rsidRPr="00AE3447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215E">
              <w:rPr>
                <w:rFonts w:ascii="Angsana New" w:hAnsi="Angsana New"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914E44" w:rsidRPr="008626AF" w14:paraId="261858FB" w14:textId="77777777" w:rsidTr="00204007">
        <w:trPr>
          <w:trHeight w:hRule="exact" w:val="340"/>
        </w:trPr>
        <w:tc>
          <w:tcPr>
            <w:tcW w:w="3093" w:type="dxa"/>
          </w:tcPr>
          <w:p w14:paraId="6B1B4201" w14:textId="77777777" w:rsidR="00914E44" w:rsidRPr="008626AF" w:rsidRDefault="00914E44" w:rsidP="00B3163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14:paraId="0FC01A33" w14:textId="77777777" w:rsidR="00914E44" w:rsidRPr="008626AF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519" w:type="dxa"/>
          </w:tcPr>
          <w:p w14:paraId="57B9D77D" w14:textId="77777777" w:rsidR="00914E44" w:rsidRPr="008626AF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0F8CC2C2" w14:textId="77777777" w:rsidR="00914E44" w:rsidRPr="008626AF" w:rsidRDefault="00914E44" w:rsidP="00B3163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16135" w:rsidRPr="00656C98" w14:paraId="58BBC6B1" w14:textId="77777777" w:rsidTr="00204007">
        <w:trPr>
          <w:trHeight w:hRule="exact" w:val="340"/>
        </w:trPr>
        <w:tc>
          <w:tcPr>
            <w:tcW w:w="3093" w:type="dxa"/>
          </w:tcPr>
          <w:p w14:paraId="0F1A5A1F" w14:textId="77777777" w:rsidR="00916135" w:rsidRPr="00656C98" w:rsidRDefault="00916135" w:rsidP="00916135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</w:tcPr>
          <w:p w14:paraId="01000EF0" w14:textId="77777777" w:rsidR="00916135" w:rsidRPr="00656C98" w:rsidRDefault="00916135" w:rsidP="0091613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7A49BF16" w14:textId="77777777" w:rsidR="00916135" w:rsidRPr="00656C98" w:rsidRDefault="00916135" w:rsidP="0091613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7A34AE25" w14:textId="77777777" w:rsidR="00916135" w:rsidRPr="00656C98" w:rsidRDefault="00916135" w:rsidP="0091613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</w:tcPr>
          <w:p w14:paraId="5209B042" w14:textId="77777777" w:rsidR="00916135" w:rsidRPr="00656C98" w:rsidRDefault="00916135" w:rsidP="00916135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F18" w:rsidRPr="00656C98" w14:paraId="4BDF04EF" w14:textId="77777777" w:rsidTr="00204007">
        <w:trPr>
          <w:trHeight w:hRule="exact" w:val="340"/>
        </w:trPr>
        <w:tc>
          <w:tcPr>
            <w:tcW w:w="3093" w:type="dxa"/>
          </w:tcPr>
          <w:p w14:paraId="36C251AA" w14:textId="77777777" w:rsidR="00266F18" w:rsidRPr="00656C98" w:rsidRDefault="00266F18" w:rsidP="00266F18">
            <w:pPr>
              <w:spacing w:line="240" w:lineRule="auto"/>
              <w:ind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57C3A6AC" w14:textId="4D598DB9" w:rsidR="00266F18" w:rsidRPr="00656C98" w:rsidRDefault="00AE3447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92,216</w:t>
            </w:r>
          </w:p>
        </w:tc>
        <w:tc>
          <w:tcPr>
            <w:tcW w:w="1552" w:type="dxa"/>
          </w:tcPr>
          <w:p w14:paraId="07DDEC01" w14:textId="1EEC6141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17,425</w:t>
            </w:r>
          </w:p>
        </w:tc>
        <w:tc>
          <w:tcPr>
            <w:tcW w:w="519" w:type="dxa"/>
          </w:tcPr>
          <w:p w14:paraId="67B39BD5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4" w:type="dxa"/>
          </w:tcPr>
          <w:p w14:paraId="706E206E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266F18" w:rsidRPr="00656C98" w14:paraId="20DCE544" w14:textId="77777777" w:rsidTr="00204007">
        <w:trPr>
          <w:trHeight w:hRule="exact" w:val="340"/>
        </w:trPr>
        <w:tc>
          <w:tcPr>
            <w:tcW w:w="3093" w:type="dxa"/>
          </w:tcPr>
          <w:p w14:paraId="45CD3118" w14:textId="77777777" w:rsidR="00266F18" w:rsidRPr="0051305D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highlight w:val="green"/>
              </w:rPr>
            </w:pPr>
            <w:r w:rsidRPr="00890AAE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553" w:type="dxa"/>
          </w:tcPr>
          <w:p w14:paraId="6BE1519D" w14:textId="34FF2BDD" w:rsidR="00266F18" w:rsidRPr="00656C98" w:rsidRDefault="00AE3447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6,247</w:t>
            </w:r>
          </w:p>
        </w:tc>
        <w:tc>
          <w:tcPr>
            <w:tcW w:w="1552" w:type="dxa"/>
          </w:tcPr>
          <w:p w14:paraId="3E04E374" w14:textId="74E70F59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6,306</w:t>
            </w:r>
          </w:p>
        </w:tc>
        <w:tc>
          <w:tcPr>
            <w:tcW w:w="519" w:type="dxa"/>
          </w:tcPr>
          <w:p w14:paraId="5C96B6E0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34" w:type="dxa"/>
          </w:tcPr>
          <w:p w14:paraId="1CF29222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266F18" w:rsidRPr="00656C98" w14:paraId="60F6C9C4" w14:textId="77777777" w:rsidTr="00204007">
        <w:trPr>
          <w:trHeight w:hRule="exact" w:val="340"/>
        </w:trPr>
        <w:tc>
          <w:tcPr>
            <w:tcW w:w="3093" w:type="dxa"/>
          </w:tcPr>
          <w:p w14:paraId="55541D0C" w14:textId="77777777" w:rsidR="00266F18" w:rsidRPr="0051305D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highlight w:val="green"/>
              </w:rPr>
            </w:pPr>
            <w:r w:rsidRPr="00396DE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Pr="003B314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</w:t>
            </w:r>
            <w:r w:rsidRPr="003B314A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</w:t>
            </w:r>
            <w:r w:rsidRPr="003B314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บริการและอื่น</w:t>
            </w:r>
            <w:r w:rsidRPr="003B314A">
              <w:rPr>
                <w:rFonts w:ascii="Angsana New" w:hAnsi="Angsana New"/>
                <w:spacing w:val="-2"/>
                <w:sz w:val="30"/>
                <w:szCs w:val="30"/>
                <w:cs/>
              </w:rPr>
              <w:t>ๆ</w:t>
            </w:r>
          </w:p>
        </w:tc>
        <w:tc>
          <w:tcPr>
            <w:tcW w:w="1553" w:type="dxa"/>
          </w:tcPr>
          <w:p w14:paraId="16EB29CE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56AF9282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28947ACA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34" w:type="dxa"/>
          </w:tcPr>
          <w:p w14:paraId="633770FF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</w:p>
        </w:tc>
      </w:tr>
      <w:tr w:rsidR="00266F18" w:rsidRPr="00656C98" w14:paraId="790A5783" w14:textId="77777777" w:rsidTr="00204007">
        <w:trPr>
          <w:trHeight w:hRule="exact" w:val="340"/>
        </w:trPr>
        <w:tc>
          <w:tcPr>
            <w:tcW w:w="3093" w:type="dxa"/>
          </w:tcPr>
          <w:p w14:paraId="76A749F4" w14:textId="77777777" w:rsidR="00266F18" w:rsidRPr="0051305D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553" w:type="dxa"/>
          </w:tcPr>
          <w:p w14:paraId="0ACD091C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76E32733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363B9EE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23E0903E" w14:textId="77777777" w:rsidR="00266F18" w:rsidRPr="00EE379D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วิธีต้นทุนบวกอัตรากำไร</w:t>
            </w:r>
          </w:p>
        </w:tc>
      </w:tr>
      <w:tr w:rsidR="00266F18" w:rsidRPr="00656C98" w14:paraId="7920D13A" w14:textId="77777777" w:rsidTr="00204007">
        <w:trPr>
          <w:trHeight w:hRule="exact" w:val="340"/>
        </w:trPr>
        <w:tc>
          <w:tcPr>
            <w:tcW w:w="3093" w:type="dxa"/>
          </w:tcPr>
          <w:p w14:paraId="1CCC3740" w14:textId="77777777" w:rsidR="00266F18" w:rsidRPr="0051305D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553" w:type="dxa"/>
          </w:tcPr>
          <w:p w14:paraId="61705310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2D2F6B39" w14:textId="77777777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F313E74" w14:textId="77777777" w:rsidR="00266F18" w:rsidRPr="00656C98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6F35AC53" w14:textId="77777777" w:rsidR="00266F18" w:rsidRPr="00EE379D" w:rsidRDefault="00266F18" w:rsidP="00266F18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E37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ที่เทียบเคียงได้</w:t>
            </w:r>
          </w:p>
        </w:tc>
      </w:tr>
      <w:tr w:rsidR="00266F18" w:rsidRPr="00656C98" w14:paraId="449D2996" w14:textId="77777777" w:rsidTr="00204007">
        <w:trPr>
          <w:trHeight w:hRule="exact" w:val="340"/>
        </w:trPr>
        <w:tc>
          <w:tcPr>
            <w:tcW w:w="3093" w:type="dxa"/>
          </w:tcPr>
          <w:p w14:paraId="7B079F9E" w14:textId="77777777" w:rsidR="00266F18" w:rsidRPr="00656C98" w:rsidRDefault="00266F18" w:rsidP="00266F18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ดอกเบี้ยรับ </w:t>
            </w:r>
          </w:p>
        </w:tc>
        <w:tc>
          <w:tcPr>
            <w:tcW w:w="1553" w:type="dxa"/>
          </w:tcPr>
          <w:p w14:paraId="6E8372D9" w14:textId="6B4E764B" w:rsidR="00266F18" w:rsidRPr="00656C98" w:rsidRDefault="00AE3447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2,907</w:t>
            </w:r>
          </w:p>
        </w:tc>
        <w:tc>
          <w:tcPr>
            <w:tcW w:w="1552" w:type="dxa"/>
          </w:tcPr>
          <w:p w14:paraId="43D9D1D0" w14:textId="6A4DFD09" w:rsidR="00266F18" w:rsidRPr="00656C98" w:rsidRDefault="00266F18" w:rsidP="00266F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2,769</w:t>
            </w:r>
          </w:p>
        </w:tc>
        <w:tc>
          <w:tcPr>
            <w:tcW w:w="519" w:type="dxa"/>
          </w:tcPr>
          <w:p w14:paraId="1652F075" w14:textId="77777777" w:rsidR="00266F18" w:rsidRPr="00656C98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06DF6E75" w14:textId="459EF905" w:rsidR="00266F18" w:rsidRPr="00656C98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="00386A61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  <w:tr w:rsidR="00386A61" w:rsidRPr="00656C98" w14:paraId="254D1449" w14:textId="77777777" w:rsidTr="00204007">
        <w:trPr>
          <w:trHeight w:hRule="exact" w:val="340"/>
        </w:trPr>
        <w:tc>
          <w:tcPr>
            <w:tcW w:w="3093" w:type="dxa"/>
          </w:tcPr>
          <w:p w14:paraId="49F30402" w14:textId="77777777" w:rsidR="00386A61" w:rsidRPr="00656C98" w:rsidRDefault="00386A61" w:rsidP="00386A6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0AEDAFB3" w14:textId="77777777" w:rsidR="00386A61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5B7A19E0" w14:textId="77777777" w:rsidR="00386A61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763F9AE3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0125E19E" w14:textId="5109A248" w:rsidR="00386A61" w:rsidRPr="00656C98" w:rsidRDefault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79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386A61" w:rsidRPr="00656C98" w14:paraId="3A1BD3EC" w14:textId="77777777" w:rsidTr="00204007">
        <w:trPr>
          <w:trHeight w:hRule="exact" w:val="340"/>
        </w:trPr>
        <w:tc>
          <w:tcPr>
            <w:tcW w:w="3093" w:type="dxa"/>
          </w:tcPr>
          <w:p w14:paraId="5C514A57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553" w:type="dxa"/>
          </w:tcPr>
          <w:p w14:paraId="359DC632" w14:textId="723BD10B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552" w:type="dxa"/>
          </w:tcPr>
          <w:p w14:paraId="00C936CC" w14:textId="5BCFAD50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519" w:type="dxa"/>
          </w:tcPr>
          <w:p w14:paraId="4247E04A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5A7448DB" w14:textId="323869A9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  <w:tr w:rsidR="00386A61" w:rsidRPr="00656C98" w14:paraId="0F4CEC0D" w14:textId="77777777" w:rsidTr="00204007">
        <w:trPr>
          <w:trHeight w:hRule="exact" w:val="340"/>
        </w:trPr>
        <w:tc>
          <w:tcPr>
            <w:tcW w:w="3093" w:type="dxa"/>
          </w:tcPr>
          <w:p w14:paraId="2F2D0CA0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E4A241F" w14:textId="77777777" w:rsidR="00386A61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2D58BCD6" w14:textId="77777777" w:rsidR="00386A61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40513615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0694A364" w14:textId="5B5CFB11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79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386A61" w:rsidRPr="00656C98" w14:paraId="41426A44" w14:textId="77777777" w:rsidTr="00C14B49">
        <w:trPr>
          <w:trHeight w:hRule="exact" w:val="346"/>
        </w:trPr>
        <w:tc>
          <w:tcPr>
            <w:tcW w:w="3093" w:type="dxa"/>
            <w:shd w:val="clear" w:color="auto" w:fill="auto"/>
          </w:tcPr>
          <w:p w14:paraId="4AE2B93C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76E9103B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662094AD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0AF4AAC2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67479C41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6A61" w:rsidRPr="00656C98" w14:paraId="695AAE95" w14:textId="77777777" w:rsidTr="00204007">
        <w:trPr>
          <w:trHeight w:hRule="exact" w:val="340"/>
        </w:trPr>
        <w:tc>
          <w:tcPr>
            <w:tcW w:w="3093" w:type="dxa"/>
          </w:tcPr>
          <w:p w14:paraId="2BF387D3" w14:textId="77777777" w:rsidR="00386A61" w:rsidRPr="00656C98" w:rsidRDefault="00386A61" w:rsidP="00386A61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3" w:type="dxa"/>
          </w:tcPr>
          <w:p w14:paraId="38AE6A51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52" w:type="dxa"/>
          </w:tcPr>
          <w:p w14:paraId="163175E7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19" w:type="dxa"/>
          </w:tcPr>
          <w:p w14:paraId="0284D58B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3D00F8EF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6A61" w:rsidRPr="00656C98" w14:paraId="471554BC" w14:textId="77777777" w:rsidTr="00204007">
        <w:trPr>
          <w:trHeight w:hRule="exact" w:val="340"/>
        </w:trPr>
        <w:tc>
          <w:tcPr>
            <w:tcW w:w="3093" w:type="dxa"/>
          </w:tcPr>
          <w:p w14:paraId="56E87F17" w14:textId="77777777" w:rsidR="00386A61" w:rsidRPr="00656C98" w:rsidRDefault="00386A61" w:rsidP="00386A61">
            <w:pPr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306083F3" w14:textId="0DA89C6A" w:rsidR="00386A61" w:rsidRPr="00656C98" w:rsidRDefault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FC769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036</w:t>
            </w:r>
          </w:p>
        </w:tc>
        <w:tc>
          <w:tcPr>
            <w:tcW w:w="1552" w:type="dxa"/>
          </w:tcPr>
          <w:p w14:paraId="01B2DF04" w14:textId="20844E4A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519" w:type="dxa"/>
          </w:tcPr>
          <w:p w14:paraId="462258D8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2EB73FBF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86A61" w:rsidRPr="00656C98" w14:paraId="05DF1A78" w14:textId="77777777" w:rsidTr="00204007">
        <w:trPr>
          <w:trHeight w:hRule="exact" w:val="340"/>
        </w:trPr>
        <w:tc>
          <w:tcPr>
            <w:tcW w:w="3093" w:type="dxa"/>
          </w:tcPr>
          <w:p w14:paraId="18607BAD" w14:textId="77777777" w:rsidR="00386A61" w:rsidRPr="0051305D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highlight w:val="green"/>
              </w:rPr>
            </w:pPr>
            <w:r w:rsidRPr="00890AAE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553" w:type="dxa"/>
          </w:tcPr>
          <w:p w14:paraId="48756B59" w14:textId="6B315B75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2,280</w:t>
            </w:r>
          </w:p>
        </w:tc>
        <w:tc>
          <w:tcPr>
            <w:tcW w:w="1552" w:type="dxa"/>
          </w:tcPr>
          <w:p w14:paraId="5BA40474" w14:textId="62E752F2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1,249</w:t>
            </w:r>
          </w:p>
        </w:tc>
        <w:tc>
          <w:tcPr>
            <w:tcW w:w="519" w:type="dxa"/>
          </w:tcPr>
          <w:p w14:paraId="3E4BCF26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34" w:type="dxa"/>
          </w:tcPr>
          <w:p w14:paraId="7D56CC0D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386A61" w:rsidRPr="00656C98" w14:paraId="6ABEE815" w14:textId="77777777" w:rsidTr="00204007">
        <w:trPr>
          <w:trHeight w:hRule="exact" w:val="340"/>
        </w:trPr>
        <w:tc>
          <w:tcPr>
            <w:tcW w:w="3093" w:type="dxa"/>
          </w:tcPr>
          <w:p w14:paraId="5B0717ED" w14:textId="7E20963D" w:rsidR="00386A61" w:rsidRPr="0051305D" w:rsidRDefault="00E436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pacing w:val="-2"/>
                <w:sz w:val="30"/>
                <w:szCs w:val="30"/>
                <w:highlight w:val="green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 </w:t>
            </w:r>
            <w:r w:rsidR="00386A61" w:rsidRPr="003B314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</w:t>
            </w:r>
            <w:r w:rsidR="00386A61" w:rsidRPr="003B314A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ค่าธรรมเนียม</w:t>
            </w:r>
            <w:r w:rsidR="00386A61" w:rsidRPr="003B314A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553" w:type="dxa"/>
          </w:tcPr>
          <w:p w14:paraId="3A2DD0FD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0AB75759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69EB837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020DE961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</w:p>
        </w:tc>
      </w:tr>
      <w:tr w:rsidR="00386A61" w:rsidRPr="00656C98" w14:paraId="18B4D688" w14:textId="77777777" w:rsidTr="00204007">
        <w:trPr>
          <w:trHeight w:hRule="exact" w:val="340"/>
        </w:trPr>
        <w:tc>
          <w:tcPr>
            <w:tcW w:w="3093" w:type="dxa"/>
          </w:tcPr>
          <w:p w14:paraId="38DA502A" w14:textId="77777777" w:rsidR="00386A61" w:rsidRPr="003B314A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B314A">
              <w:rPr>
                <w:rFonts w:ascii="Angsana New" w:hAnsi="Angsana New"/>
                <w:sz w:val="30"/>
                <w:szCs w:val="30"/>
                <w:cs/>
              </w:rPr>
              <w:t xml:space="preserve">   บริหาร รายได้ค่าบริการ</w:t>
            </w:r>
          </w:p>
        </w:tc>
        <w:tc>
          <w:tcPr>
            <w:tcW w:w="1553" w:type="dxa"/>
          </w:tcPr>
          <w:p w14:paraId="2A422045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right" w:pos="132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45DCB5B5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right" w:pos="132"/>
                <w:tab w:val="decimal" w:pos="52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F33B4E6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</w:tcPr>
          <w:p w14:paraId="3DAFB4B8" w14:textId="77777777" w:rsidR="00386A61" w:rsidRPr="00396DE4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วิธีต้นทุนบวกอัตรากำไร</w:t>
            </w:r>
          </w:p>
        </w:tc>
      </w:tr>
      <w:tr w:rsidR="00386A61" w:rsidRPr="00656C98" w14:paraId="4FD9DF7A" w14:textId="77777777" w:rsidTr="00204007">
        <w:trPr>
          <w:trHeight w:hRule="exact" w:val="340"/>
        </w:trPr>
        <w:tc>
          <w:tcPr>
            <w:tcW w:w="3093" w:type="dxa"/>
          </w:tcPr>
          <w:p w14:paraId="6C96D128" w14:textId="77777777" w:rsidR="00386A61" w:rsidRPr="003B314A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B314A">
              <w:rPr>
                <w:rFonts w:ascii="Angsana New" w:hAnsi="Angsana New"/>
                <w:sz w:val="30"/>
                <w:szCs w:val="30"/>
                <w:cs/>
              </w:rPr>
              <w:t xml:space="preserve">   และอื่นๆ</w:t>
            </w:r>
          </w:p>
        </w:tc>
        <w:tc>
          <w:tcPr>
            <w:tcW w:w="1553" w:type="dxa"/>
          </w:tcPr>
          <w:p w14:paraId="70E2DCBF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</w:tcPr>
          <w:p w14:paraId="4A3B76E9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664D954B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</w:tcPr>
          <w:p w14:paraId="4965577B" w14:textId="77777777" w:rsidR="00386A61" w:rsidRPr="00396DE4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EE37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ที่เทียบเคียงได้</w:t>
            </w:r>
          </w:p>
        </w:tc>
      </w:tr>
      <w:tr w:rsidR="00386A61" w:rsidRPr="00656C98" w14:paraId="0F744E98" w14:textId="77777777" w:rsidTr="00C14B49">
        <w:trPr>
          <w:trHeight w:hRule="exact" w:val="346"/>
        </w:trPr>
        <w:tc>
          <w:tcPr>
            <w:tcW w:w="3093" w:type="dxa"/>
          </w:tcPr>
          <w:p w14:paraId="766DD830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6F0BA48B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</w:tcPr>
          <w:p w14:paraId="2CB4531F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1CE59206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</w:tcPr>
          <w:p w14:paraId="2E1FA7C7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6A61" w:rsidRPr="00656C98" w14:paraId="33FD32EC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7BF7D3C3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553" w:type="dxa"/>
          </w:tcPr>
          <w:p w14:paraId="6D83E908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788FC838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19" w:type="dxa"/>
          </w:tcPr>
          <w:p w14:paraId="3F011756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27E915FC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86A61" w:rsidRPr="00656C98" w14:paraId="4046B848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1397616D" w14:textId="77777777" w:rsidR="00386A61" w:rsidRPr="00396DE4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53" w:type="dxa"/>
          </w:tcPr>
          <w:p w14:paraId="31815656" w14:textId="22643022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1,570</w:t>
            </w:r>
          </w:p>
        </w:tc>
        <w:tc>
          <w:tcPr>
            <w:tcW w:w="1552" w:type="dxa"/>
            <w:shd w:val="clear" w:color="auto" w:fill="auto"/>
          </w:tcPr>
          <w:p w14:paraId="49D9DC83" w14:textId="64BD7A2B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658</w:t>
            </w:r>
          </w:p>
        </w:tc>
        <w:tc>
          <w:tcPr>
            <w:tcW w:w="519" w:type="dxa"/>
          </w:tcPr>
          <w:p w14:paraId="45ED5B11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3DCB6DF9" w14:textId="77777777" w:rsidR="00386A61" w:rsidRPr="00656C98" w:rsidRDefault="00386A61" w:rsidP="00386A61">
            <w:pPr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51D5B">
              <w:rPr>
                <w:rFonts w:ascii="Angsana New" w:hAnsi="Angsana New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86A61" w:rsidRPr="00656C98" w14:paraId="3FDAA556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74187F4A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รายได้</w:t>
            </w:r>
            <w:r w:rsidRPr="00656C98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ค่าธรรมเนียม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1553" w:type="dxa"/>
          </w:tcPr>
          <w:p w14:paraId="6AD8319E" w14:textId="313B246B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552" w:type="dxa"/>
            <w:shd w:val="clear" w:color="auto" w:fill="auto"/>
          </w:tcPr>
          <w:p w14:paraId="02F45E6F" w14:textId="54FBF148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311</w:t>
            </w:r>
          </w:p>
        </w:tc>
        <w:tc>
          <w:tcPr>
            <w:tcW w:w="519" w:type="dxa"/>
          </w:tcPr>
          <w:p w14:paraId="73D76851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34" w:type="dxa"/>
            <w:shd w:val="clear" w:color="auto" w:fill="auto"/>
          </w:tcPr>
          <w:p w14:paraId="29C9DAC6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คิดตามอัตราร้อยละของ</w:t>
            </w:r>
          </w:p>
        </w:tc>
      </w:tr>
      <w:tr w:rsidR="00386A61" w:rsidRPr="00656C98" w14:paraId="29771824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4205B20D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 xml:space="preserve">   บริหาร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56C9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3" w:type="dxa"/>
          </w:tcPr>
          <w:p w14:paraId="6F8C8672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7D0EA890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  <w:tab w:val="decimal" w:pos="594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3665A4E8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shd w:val="clear" w:color="auto" w:fill="auto"/>
          </w:tcPr>
          <w:p w14:paraId="74743736" w14:textId="77777777" w:rsidR="00386A61" w:rsidRPr="00656C98" w:rsidRDefault="00386A61" w:rsidP="00386A6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</w:p>
        </w:tc>
      </w:tr>
      <w:tr w:rsidR="00386A61" w:rsidRPr="00656C98" w14:paraId="4A664F88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58E5EAED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656C98">
              <w:rPr>
                <w:rFonts w:ascii="Angsana New" w:hAnsi="Angsana New"/>
                <w:sz w:val="30"/>
                <w:szCs w:val="30"/>
                <w:cs/>
              </w:rPr>
              <w:t xml:space="preserve">   และอื่นๆ</w:t>
            </w:r>
          </w:p>
        </w:tc>
        <w:tc>
          <w:tcPr>
            <w:tcW w:w="1553" w:type="dxa"/>
          </w:tcPr>
          <w:p w14:paraId="07727BBD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4E01BBE1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339185C0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70C4D683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วิธีต้นทุนบวกอัตรากำไร</w:t>
            </w:r>
          </w:p>
        </w:tc>
      </w:tr>
      <w:tr w:rsidR="00386A61" w:rsidRPr="00656C98" w14:paraId="6253F75D" w14:textId="77777777" w:rsidTr="00204007">
        <w:trPr>
          <w:trHeight w:hRule="exact" w:val="340"/>
        </w:trPr>
        <w:tc>
          <w:tcPr>
            <w:tcW w:w="3093" w:type="dxa"/>
            <w:shd w:val="clear" w:color="auto" w:fill="auto"/>
          </w:tcPr>
          <w:p w14:paraId="5205FCA1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3" w:type="dxa"/>
          </w:tcPr>
          <w:p w14:paraId="4AB99FBA" w14:textId="7760BD6D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52" w:type="dxa"/>
            <w:shd w:val="clear" w:color="auto" w:fill="auto"/>
          </w:tcPr>
          <w:p w14:paraId="4E318A58" w14:textId="77777777" w:rsidR="00386A61" w:rsidRPr="00656C98" w:rsidRDefault="00386A61" w:rsidP="00386A6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25" w:right="33" w:firstLine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19" w:type="dxa"/>
          </w:tcPr>
          <w:p w14:paraId="5D9541C3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4" w:type="dxa"/>
            <w:shd w:val="clear" w:color="auto" w:fill="auto"/>
          </w:tcPr>
          <w:p w14:paraId="4208AFFB" w14:textId="77777777" w:rsidR="00386A61" w:rsidRPr="00656C98" w:rsidRDefault="00386A61" w:rsidP="0038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ที่เทียบเคียงได้</w:t>
            </w:r>
          </w:p>
        </w:tc>
      </w:tr>
    </w:tbl>
    <w:p w14:paraId="4B68A2E4" w14:textId="393A4EF0" w:rsidR="000078B4" w:rsidRDefault="006D2168" w:rsidP="009B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s/>
        </w:rPr>
        <w:br w:type="page"/>
      </w:r>
      <w:r w:rsidR="002336E2" w:rsidRPr="008626AF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ยอดคงเหลือ ณ วันที่ </w:t>
      </w:r>
      <w:r w:rsidR="002336E2" w:rsidRPr="008626AF">
        <w:rPr>
          <w:rFonts w:ascii="Angsana New" w:hAnsi="Angsana New"/>
          <w:color w:val="000000"/>
          <w:sz w:val="30"/>
          <w:szCs w:val="30"/>
        </w:rPr>
        <w:t>31</w:t>
      </w:r>
      <w:r w:rsidR="002336E2" w:rsidRPr="008626AF">
        <w:rPr>
          <w:rFonts w:ascii="Angsana New" w:hAnsi="Angsana New"/>
          <w:color w:val="000000"/>
          <w:sz w:val="30"/>
          <w:szCs w:val="30"/>
          <w:cs/>
        </w:rPr>
        <w:t xml:space="preserve"> ธันวาคม กับกิจการที่เกี่ยวข้องกันมีดังนี้</w:t>
      </w:r>
    </w:p>
    <w:p w14:paraId="083DD647" w14:textId="77777777" w:rsidR="00310C61" w:rsidRPr="00AE3447" w:rsidRDefault="00310C61" w:rsidP="005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8"/>
        <w:gridCol w:w="1263"/>
        <w:gridCol w:w="236"/>
        <w:gridCol w:w="1297"/>
      </w:tblGrid>
      <w:tr w:rsidR="007C3DDF" w:rsidRPr="00F55C0B" w14:paraId="04A567DF" w14:textId="77777777" w:rsidTr="00AE3447">
        <w:trPr>
          <w:tblHeader/>
        </w:trPr>
        <w:tc>
          <w:tcPr>
            <w:tcW w:w="6338" w:type="dxa"/>
          </w:tcPr>
          <w:p w14:paraId="47522647" w14:textId="77777777" w:rsidR="007C3DDF" w:rsidRPr="00F55C0B" w:rsidRDefault="007C3DDF" w:rsidP="00A10F01">
            <w:pPr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bookmarkStart w:id="2" w:name="_Hlk60673053"/>
          </w:p>
        </w:tc>
        <w:tc>
          <w:tcPr>
            <w:tcW w:w="1263" w:type="dxa"/>
            <w:shd w:val="clear" w:color="auto" w:fill="auto"/>
          </w:tcPr>
          <w:p w14:paraId="35934C62" w14:textId="380F2786" w:rsidR="007C3DDF" w:rsidRPr="00F55C0B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5C0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EE6163A" w14:textId="77777777" w:rsidR="007C3DDF" w:rsidRPr="00F55C0B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BEFABFB" w14:textId="386C0F08" w:rsidR="007C3DDF" w:rsidRPr="00F55C0B" w:rsidRDefault="007C3DDF" w:rsidP="00A10F01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5C0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7C3DDF" w:rsidRPr="00F55C0B" w14:paraId="49EEDCD0" w14:textId="77777777" w:rsidTr="00AE3447">
        <w:trPr>
          <w:trHeight w:hRule="exact" w:val="389"/>
          <w:tblHeader/>
        </w:trPr>
        <w:tc>
          <w:tcPr>
            <w:tcW w:w="6338" w:type="dxa"/>
          </w:tcPr>
          <w:p w14:paraId="588E8584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</w:tcPr>
          <w:p w14:paraId="6EA4F8EF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3DDF" w:rsidRPr="00F55C0B" w14:paraId="2FDD0E85" w14:textId="77777777" w:rsidTr="00AE3447">
        <w:trPr>
          <w:trHeight w:hRule="exact" w:val="389"/>
        </w:trPr>
        <w:tc>
          <w:tcPr>
            <w:tcW w:w="6338" w:type="dxa"/>
          </w:tcPr>
          <w:p w14:paraId="6B99F84B" w14:textId="77777777" w:rsidR="007C3DDF" w:rsidRPr="00F55C0B" w:rsidRDefault="007C3DDF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F55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- บัญชีเดินสะพัด</w:t>
            </w:r>
          </w:p>
        </w:tc>
        <w:tc>
          <w:tcPr>
            <w:tcW w:w="1263" w:type="dxa"/>
          </w:tcPr>
          <w:p w14:paraId="0CD74232" w14:textId="77777777" w:rsidR="007C3DDF" w:rsidRPr="00F55C0B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9132FD6" w14:textId="77777777" w:rsidR="007C3DDF" w:rsidRPr="00F55C0B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01EFD02" w14:textId="77777777" w:rsidR="007C3DDF" w:rsidRPr="00F55C0B" w:rsidRDefault="007C3DDF" w:rsidP="00A10F01">
            <w:pPr>
              <w:ind w:right="7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66F18" w:rsidRPr="00F55C0B" w14:paraId="746831A0" w14:textId="77777777" w:rsidTr="00AE3447">
        <w:trPr>
          <w:trHeight w:hRule="exact" w:val="389"/>
        </w:trPr>
        <w:tc>
          <w:tcPr>
            <w:tcW w:w="6338" w:type="dxa"/>
          </w:tcPr>
          <w:p w14:paraId="4E82C128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09390842" w14:textId="262042F6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1,219</w:t>
            </w:r>
          </w:p>
        </w:tc>
        <w:tc>
          <w:tcPr>
            <w:tcW w:w="236" w:type="dxa"/>
          </w:tcPr>
          <w:p w14:paraId="6BFE6E97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1AE593EA" w14:textId="49B756E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266F18" w:rsidRPr="00F55C0B" w14:paraId="5CC4B521" w14:textId="77777777" w:rsidTr="00AE3447">
        <w:trPr>
          <w:trHeight w:hRule="exact" w:val="389"/>
        </w:trPr>
        <w:tc>
          <w:tcPr>
            <w:tcW w:w="6338" w:type="dxa"/>
          </w:tcPr>
          <w:p w14:paraId="5C44BB1D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63" w:type="dxa"/>
          </w:tcPr>
          <w:p w14:paraId="53CB2844" w14:textId="3AEF82D1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1,872</w:t>
            </w:r>
          </w:p>
        </w:tc>
        <w:tc>
          <w:tcPr>
            <w:tcW w:w="236" w:type="dxa"/>
          </w:tcPr>
          <w:p w14:paraId="33D4A5A6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7FE3AF30" w14:textId="6E880DDE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266F18" w:rsidRPr="00F55C0B" w14:paraId="026F9364" w14:textId="77777777" w:rsidTr="00AE3447">
        <w:trPr>
          <w:trHeight w:hRule="exact" w:val="389"/>
        </w:trPr>
        <w:tc>
          <w:tcPr>
            <w:tcW w:w="6338" w:type="dxa"/>
          </w:tcPr>
          <w:p w14:paraId="01659406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23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0EC6646" w14:textId="4F519D4F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781C58D4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288BAB4" w14:textId="447FBCF6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266F18" w:rsidRPr="00F55C0B" w14:paraId="3110D2DF" w14:textId="77777777" w:rsidTr="00AE3447">
        <w:trPr>
          <w:trHeight w:hRule="exact" w:val="389"/>
        </w:trPr>
        <w:tc>
          <w:tcPr>
            <w:tcW w:w="6338" w:type="dxa"/>
          </w:tcPr>
          <w:p w14:paraId="0D760A85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23" w:firstLine="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47E43B9" w14:textId="331F49C2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3,112</w:t>
            </w:r>
          </w:p>
        </w:tc>
        <w:tc>
          <w:tcPr>
            <w:tcW w:w="236" w:type="dxa"/>
          </w:tcPr>
          <w:p w14:paraId="7AF8CB8C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35A5B4AB" w14:textId="3914068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1,441</w:t>
            </w:r>
          </w:p>
        </w:tc>
      </w:tr>
      <w:bookmarkEnd w:id="2"/>
    </w:tbl>
    <w:p w14:paraId="6D768B2D" w14:textId="77777777" w:rsidR="007C3DDF" w:rsidRPr="00AE3447" w:rsidRDefault="007C3DDF" w:rsidP="007C3DD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4"/>
        <w:gridCol w:w="1260"/>
        <w:gridCol w:w="272"/>
        <w:gridCol w:w="1259"/>
      </w:tblGrid>
      <w:tr w:rsidR="007C3DDF" w:rsidRPr="00F55C0B" w14:paraId="4D323881" w14:textId="77777777" w:rsidTr="00AE3447">
        <w:trPr>
          <w:trHeight w:hRule="exact" w:val="389"/>
        </w:trPr>
        <w:tc>
          <w:tcPr>
            <w:tcW w:w="6344" w:type="dxa"/>
          </w:tcPr>
          <w:p w14:paraId="77C63933" w14:textId="77777777" w:rsidR="007C3DDF" w:rsidRPr="00F55C0B" w:rsidRDefault="007C3DDF" w:rsidP="00A10F01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เงินให้กู้ยืมระยะสั้น - </w:t>
            </w: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260" w:type="dxa"/>
          </w:tcPr>
          <w:p w14:paraId="0A8D6379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D2DDBDE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1358B55C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3DDF" w:rsidRPr="00F55C0B" w14:paraId="55E559BF" w14:textId="77777777" w:rsidTr="00AE3447">
        <w:trPr>
          <w:trHeight w:hRule="exact" w:val="389"/>
        </w:trPr>
        <w:tc>
          <w:tcPr>
            <w:tcW w:w="6344" w:type="dxa"/>
          </w:tcPr>
          <w:p w14:paraId="1AAE7B8A" w14:textId="77777777" w:rsidR="007C3DDF" w:rsidRPr="00314B67" w:rsidRDefault="007C3DDF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12" w:hanging="1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C62C55" w14:textId="30507151" w:rsidR="007C3DDF" w:rsidRPr="00F55C0B" w:rsidRDefault="00AB7699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119,600</w:t>
            </w:r>
          </w:p>
        </w:tc>
        <w:tc>
          <w:tcPr>
            <w:tcW w:w="272" w:type="dxa"/>
          </w:tcPr>
          <w:p w14:paraId="779F927D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FC3CEE7" w14:textId="19180D1D" w:rsidR="007C3DDF" w:rsidRPr="00F55C0B" w:rsidRDefault="00266F18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6F18">
              <w:rPr>
                <w:rFonts w:ascii="Angsana New" w:hAnsi="Angsana New"/>
                <w:b/>
                <w:bCs/>
                <w:sz w:val="30"/>
                <w:szCs w:val="30"/>
              </w:rPr>
              <w:t>96,764</w:t>
            </w:r>
          </w:p>
        </w:tc>
      </w:tr>
    </w:tbl>
    <w:p w14:paraId="5AB0C874" w14:textId="77777777" w:rsidR="007C3DDF" w:rsidRPr="00AE3447" w:rsidRDefault="007C3DDF" w:rsidP="007C3DD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pacing w:val="-2"/>
          <w:sz w:val="30"/>
          <w:szCs w:val="30"/>
          <w:lang w:val="en-US"/>
        </w:rPr>
      </w:pPr>
    </w:p>
    <w:p w14:paraId="4B0702B3" w14:textId="77777777" w:rsidR="00310C61" w:rsidRPr="00057D8F" w:rsidRDefault="00744B4A" w:rsidP="00057D8F">
      <w:pPr>
        <w:pStyle w:val="a1"/>
        <w:tabs>
          <w:tab w:val="clear" w:pos="360"/>
          <w:tab w:val="clear" w:pos="720"/>
          <w:tab w:val="clear" w:pos="1080"/>
        </w:tabs>
        <w:ind w:left="539"/>
        <w:rPr>
          <w:rFonts w:ascii="Angsana New" w:hAnsi="Angsana New"/>
          <w:sz w:val="30"/>
          <w:szCs w:val="30"/>
          <w:lang w:val="en-US"/>
        </w:rPr>
      </w:pPr>
      <w:r w:rsidRPr="00057D8F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รายการเคลื่อนไหวระหว่างปีสำหรับเงินให้กู้ยืมระยะสั้นแก่กิจการที่เกี่ยวข้องกันมีดังนี้</w:t>
      </w:r>
    </w:p>
    <w:p w14:paraId="66FF70D4" w14:textId="77777777" w:rsidR="005A6C91" w:rsidRPr="005A6C91" w:rsidRDefault="005A6C91" w:rsidP="00872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pacing w:val="2"/>
          <w:sz w:val="30"/>
          <w:szCs w:val="30"/>
        </w:rPr>
      </w:pPr>
    </w:p>
    <w:tbl>
      <w:tblPr>
        <w:tblW w:w="91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44"/>
        <w:gridCol w:w="1260"/>
        <w:gridCol w:w="270"/>
        <w:gridCol w:w="1260"/>
      </w:tblGrid>
      <w:tr w:rsidR="007C3DDF" w:rsidRPr="00F55C0B" w14:paraId="09EACEDF" w14:textId="77777777" w:rsidTr="00AE3447">
        <w:trPr>
          <w:trHeight w:hRule="exact" w:val="397"/>
        </w:trPr>
        <w:tc>
          <w:tcPr>
            <w:tcW w:w="6344" w:type="dxa"/>
          </w:tcPr>
          <w:p w14:paraId="7098731E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853AA4" w14:textId="4ABBDF76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27590E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03FC3" w14:textId="2478881D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C3DDF" w:rsidRPr="00F55C0B" w14:paraId="11B3AEF8" w14:textId="77777777" w:rsidTr="00AE3447">
        <w:trPr>
          <w:trHeight w:hRule="exact" w:val="397"/>
        </w:trPr>
        <w:tc>
          <w:tcPr>
            <w:tcW w:w="6344" w:type="dxa"/>
          </w:tcPr>
          <w:p w14:paraId="100EE8E0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708A521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8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6F18" w:rsidRPr="00F55C0B" w14:paraId="199F1B95" w14:textId="77777777" w:rsidTr="00AE3447">
        <w:trPr>
          <w:trHeight w:hRule="exact" w:val="397"/>
        </w:trPr>
        <w:tc>
          <w:tcPr>
            <w:tcW w:w="6344" w:type="dxa"/>
          </w:tcPr>
          <w:p w14:paraId="354C1A9D" w14:textId="77777777" w:rsidR="00266F18" w:rsidRPr="00F55C0B" w:rsidRDefault="00266F18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8"/>
              </w:tabs>
              <w:spacing w:line="240" w:lineRule="auto"/>
              <w:ind w:left="-15" w:righ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sz w:val="30"/>
                <w:szCs w:val="30"/>
              </w:rPr>
              <w:t>1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CD8E" w14:textId="3F0A76A2" w:rsidR="00266F18" w:rsidRPr="00F55C0B" w:rsidRDefault="00AB7699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96,764</w:t>
            </w:r>
          </w:p>
        </w:tc>
        <w:tc>
          <w:tcPr>
            <w:tcW w:w="270" w:type="dxa"/>
          </w:tcPr>
          <w:p w14:paraId="4ACB963B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2082" w14:textId="0F76043D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114,660</w:t>
            </w:r>
          </w:p>
        </w:tc>
      </w:tr>
      <w:tr w:rsidR="00266F18" w:rsidRPr="00F55C0B" w14:paraId="17FE7F06" w14:textId="77777777" w:rsidTr="00AE3447">
        <w:trPr>
          <w:trHeight w:hRule="exact" w:val="397"/>
        </w:trPr>
        <w:tc>
          <w:tcPr>
            <w:tcW w:w="6344" w:type="dxa"/>
          </w:tcPr>
          <w:p w14:paraId="07F1DC74" w14:textId="77777777" w:rsidR="00266F18" w:rsidRPr="00F55C0B" w:rsidRDefault="00266F18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2FFE4" w14:textId="3D8D5467" w:rsidR="00266F18" w:rsidRPr="00F55C0B" w:rsidRDefault="00AB7699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43,880</w:t>
            </w:r>
          </w:p>
        </w:tc>
        <w:tc>
          <w:tcPr>
            <w:tcW w:w="270" w:type="dxa"/>
          </w:tcPr>
          <w:p w14:paraId="5C3FBF0B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F472" w14:textId="6A40B5A8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40,708</w:t>
            </w:r>
          </w:p>
        </w:tc>
      </w:tr>
      <w:tr w:rsidR="00266F18" w:rsidRPr="00F55C0B" w14:paraId="4387332F" w14:textId="77777777" w:rsidTr="00AE3447">
        <w:trPr>
          <w:trHeight w:hRule="exact" w:val="397"/>
        </w:trPr>
        <w:tc>
          <w:tcPr>
            <w:tcW w:w="6344" w:type="dxa"/>
          </w:tcPr>
          <w:p w14:paraId="195BD935" w14:textId="77777777" w:rsidR="00266F18" w:rsidRPr="00F55C0B" w:rsidRDefault="00266F18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8796D" w14:textId="611DB788" w:rsidR="00266F18" w:rsidRPr="00F55C0B" w:rsidRDefault="00AB7699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21,044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1474D20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68849" w14:textId="032C8D8D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58,604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6F18" w:rsidRPr="00F55C0B" w14:paraId="5D6E0425" w14:textId="77777777" w:rsidTr="00AE3447">
        <w:trPr>
          <w:trHeight w:hRule="exact" w:val="418"/>
        </w:trPr>
        <w:tc>
          <w:tcPr>
            <w:tcW w:w="6344" w:type="dxa"/>
          </w:tcPr>
          <w:p w14:paraId="34C363AC" w14:textId="77777777" w:rsidR="00266F18" w:rsidRPr="00F55C0B" w:rsidRDefault="00266F18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F55C0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D38FE8" w14:textId="5F3F1CFB" w:rsidR="00266F18" w:rsidRPr="00525343" w:rsidRDefault="00AB7699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119,600</w:t>
            </w:r>
          </w:p>
        </w:tc>
        <w:tc>
          <w:tcPr>
            <w:tcW w:w="270" w:type="dxa"/>
          </w:tcPr>
          <w:p w14:paraId="3D4489A1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60B0DF" w14:textId="1FCE1E8C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96,764</w:t>
            </w:r>
          </w:p>
        </w:tc>
      </w:tr>
    </w:tbl>
    <w:p w14:paraId="60A1F4ED" w14:textId="77777777" w:rsidR="007C3DDF" w:rsidRPr="00AE3447" w:rsidRDefault="005D4758" w:rsidP="000C6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W w:w="9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275"/>
        <w:gridCol w:w="273"/>
        <w:gridCol w:w="1276"/>
      </w:tblGrid>
      <w:tr w:rsidR="007C3DDF" w:rsidRPr="00F55C0B" w14:paraId="01196D24" w14:textId="77777777" w:rsidTr="00AE3447">
        <w:trPr>
          <w:trHeight w:hRule="exact" w:val="397"/>
        </w:trPr>
        <w:tc>
          <w:tcPr>
            <w:tcW w:w="6424" w:type="dxa"/>
          </w:tcPr>
          <w:p w14:paraId="403E211B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88F010" w14:textId="417696E2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626E54D3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DB919A4" w14:textId="7D873483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C3DDF" w:rsidRPr="00F55C0B" w14:paraId="23187192" w14:textId="77777777" w:rsidTr="00AE3447">
        <w:trPr>
          <w:trHeight w:hRule="exact" w:val="340"/>
        </w:trPr>
        <w:tc>
          <w:tcPr>
            <w:tcW w:w="6424" w:type="dxa"/>
            <w:tcBorders>
              <w:bottom w:val="nil"/>
            </w:tcBorders>
          </w:tcPr>
          <w:p w14:paraId="477CB945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4" w:type="dxa"/>
            <w:gridSpan w:val="3"/>
            <w:tcBorders>
              <w:bottom w:val="nil"/>
            </w:tcBorders>
          </w:tcPr>
          <w:p w14:paraId="16DC78F1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3DDF" w:rsidRPr="00F55C0B" w14:paraId="1DA889DD" w14:textId="77777777" w:rsidTr="00AE3447">
        <w:tc>
          <w:tcPr>
            <w:tcW w:w="6424" w:type="dxa"/>
          </w:tcPr>
          <w:p w14:paraId="7BC9B478" w14:textId="77777777" w:rsidR="007C3DDF" w:rsidRPr="00F55C0B" w:rsidRDefault="007C3DDF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Pr="00F55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และหนี้สินไม่หมุนเวียนอื่น</w:t>
            </w:r>
          </w:p>
        </w:tc>
        <w:tc>
          <w:tcPr>
            <w:tcW w:w="1275" w:type="dxa"/>
            <w:tcBorders>
              <w:bottom w:val="nil"/>
            </w:tcBorders>
          </w:tcPr>
          <w:p w14:paraId="041D55E9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47577ED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986A659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DDF" w:rsidRPr="00F55C0B" w14:paraId="1B39D925" w14:textId="77777777" w:rsidTr="00AE3447">
        <w:tc>
          <w:tcPr>
            <w:tcW w:w="6424" w:type="dxa"/>
          </w:tcPr>
          <w:p w14:paraId="65BD9B7B" w14:textId="77777777" w:rsidR="007C3DDF" w:rsidRPr="00F55C0B" w:rsidRDefault="007C3DDF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บัญชีเดินสะพัด</w:t>
            </w:r>
          </w:p>
        </w:tc>
        <w:tc>
          <w:tcPr>
            <w:tcW w:w="1275" w:type="dxa"/>
            <w:tcBorders>
              <w:bottom w:val="nil"/>
            </w:tcBorders>
          </w:tcPr>
          <w:p w14:paraId="3602A05D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DCEF218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272A422F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F18" w:rsidRPr="00F55C0B" w14:paraId="37ED0BD8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154C32A4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273F7B05" w14:textId="1A50256B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3" w:type="dxa"/>
          </w:tcPr>
          <w:p w14:paraId="495F468F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722AA52" w14:textId="7C65F83F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266F18" w:rsidRPr="00F55C0B" w14:paraId="4C761157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1BEC2135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75" w:type="dxa"/>
          </w:tcPr>
          <w:p w14:paraId="4CC2A986" w14:textId="0A64A5D8" w:rsidR="00266F18" w:rsidRPr="006F7C63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3" w:type="dxa"/>
          </w:tcPr>
          <w:p w14:paraId="62EE4727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2C9C53" w14:textId="4161BD7B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66F18" w:rsidRPr="00F55C0B" w14:paraId="31A89E01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688413BD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F63166" w14:textId="040FDCFF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3" w:type="dxa"/>
          </w:tcPr>
          <w:p w14:paraId="58D1D392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4AE66C1" w14:textId="1CB664DF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</w:tr>
      <w:tr w:rsidR="00266F18" w:rsidRPr="00F55C0B" w14:paraId="368B3142" w14:textId="77777777" w:rsidTr="00AE3447">
        <w:tc>
          <w:tcPr>
            <w:tcW w:w="6424" w:type="dxa"/>
          </w:tcPr>
          <w:p w14:paraId="2CC2666E" w14:textId="77777777" w:rsidR="00266F18" w:rsidRPr="00F55C0B" w:rsidRDefault="00266F18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8E04A2D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0F8A6D61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C92CB39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F18" w:rsidRPr="00F55C0B" w14:paraId="008B615E" w14:textId="77777777" w:rsidTr="00AE3447">
        <w:tc>
          <w:tcPr>
            <w:tcW w:w="6424" w:type="dxa"/>
          </w:tcPr>
          <w:p w14:paraId="14ED8BDE" w14:textId="77777777" w:rsidR="00266F18" w:rsidRPr="00F55C0B" w:rsidRDefault="00266F18" w:rsidP="00AE3447">
            <w:pPr>
              <w:ind w:left="-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เงินรับล่วงหน้าค่าสิทธิการใช้ซอฟต์แวร์</w:t>
            </w:r>
          </w:p>
        </w:tc>
        <w:tc>
          <w:tcPr>
            <w:tcW w:w="1275" w:type="dxa"/>
            <w:tcBorders>
              <w:bottom w:val="nil"/>
            </w:tcBorders>
          </w:tcPr>
          <w:p w14:paraId="781B83C9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529BA271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7B39C99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F18" w:rsidRPr="00F55C0B" w14:paraId="54B7D6B3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7E230712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</w:tcPr>
          <w:p w14:paraId="20D33906" w14:textId="544C4C2A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3" w:type="dxa"/>
          </w:tcPr>
          <w:p w14:paraId="623F6761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56DEA07" w14:textId="221DB9EE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266F18" w:rsidRPr="00F55C0B" w14:paraId="709C61CF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2BB467CC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275" w:type="dxa"/>
          </w:tcPr>
          <w:p w14:paraId="42FEBD9F" w14:textId="0972EFC6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3" w:type="dxa"/>
          </w:tcPr>
          <w:p w14:paraId="41BD65A9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F1E9A0" w14:textId="6D813B94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66F18" w:rsidRPr="00F55C0B" w14:paraId="15CCE3CA" w14:textId="77777777" w:rsidTr="00AE3447">
        <w:tblPrEx>
          <w:tblBorders>
            <w:bottom w:val="none" w:sz="0" w:space="0" w:color="auto"/>
          </w:tblBorders>
        </w:tblPrEx>
        <w:trPr>
          <w:trHeight w:hRule="exact" w:val="389"/>
        </w:trPr>
        <w:tc>
          <w:tcPr>
            <w:tcW w:w="6424" w:type="dxa"/>
          </w:tcPr>
          <w:p w14:paraId="3A61355D" w14:textId="77777777" w:rsidR="00266F18" w:rsidRPr="00F55C0B" w:rsidRDefault="00266F18" w:rsidP="00AE3447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4911AB" w14:textId="609E43AB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</w:tcPr>
          <w:p w14:paraId="1437A1A5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540E639" w14:textId="15ADFEDD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66F18" w:rsidRPr="00F55C0B" w14:paraId="3EADD40C" w14:textId="77777777" w:rsidTr="00AE3447">
        <w:tc>
          <w:tcPr>
            <w:tcW w:w="6424" w:type="dxa"/>
            <w:tcBorders>
              <w:bottom w:val="nil"/>
            </w:tcBorders>
          </w:tcPr>
          <w:p w14:paraId="704B7001" w14:textId="77777777" w:rsidR="00266F18" w:rsidRPr="00F55C0B" w:rsidRDefault="00266F18" w:rsidP="00AE3447">
            <w:pPr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C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914DC56" w14:textId="12AA625B" w:rsidR="00266F18" w:rsidRPr="00F55C0B" w:rsidRDefault="00276E62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273" w:type="dxa"/>
            <w:tcBorders>
              <w:bottom w:val="nil"/>
            </w:tcBorders>
          </w:tcPr>
          <w:p w14:paraId="5055A064" w14:textId="77777777" w:rsidR="00266F18" w:rsidRPr="00F55C0B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FF6EB4D" w14:textId="45A3B23E" w:rsidR="00266F18" w:rsidRPr="00F55C0B" w:rsidRDefault="00266F18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</w:tbl>
    <w:p w14:paraId="2DAC9991" w14:textId="77777777" w:rsidR="007C3DDF" w:rsidRPr="00AE3447" w:rsidRDefault="007C3DDF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5"/>
        <w:gridCol w:w="1275"/>
        <w:gridCol w:w="273"/>
        <w:gridCol w:w="1275"/>
      </w:tblGrid>
      <w:tr w:rsidR="007C3DDF" w:rsidRPr="00F55C0B" w14:paraId="6F5FD994" w14:textId="77777777" w:rsidTr="00AE3447">
        <w:trPr>
          <w:trHeight w:hRule="exact" w:val="340"/>
          <w:tblHeader/>
        </w:trPr>
        <w:tc>
          <w:tcPr>
            <w:tcW w:w="6425" w:type="dxa"/>
          </w:tcPr>
          <w:p w14:paraId="518C14E9" w14:textId="77777777" w:rsidR="007C3DDF" w:rsidRPr="00F55C0B" w:rsidRDefault="007C3DDF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เงินกู้ยืมระยะสั้น - </w:t>
            </w:r>
            <w:r w:rsidRPr="00F55C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ตั๋ว</w:t>
            </w:r>
            <w:r w:rsidRPr="00F55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เงินจ่าย</w:t>
            </w:r>
          </w:p>
        </w:tc>
        <w:tc>
          <w:tcPr>
            <w:tcW w:w="2823" w:type="dxa"/>
            <w:gridSpan w:val="3"/>
            <w:tcBorders>
              <w:bottom w:val="nil"/>
            </w:tcBorders>
          </w:tcPr>
          <w:p w14:paraId="060B0232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C3DDF" w:rsidRPr="00F55C0B" w14:paraId="12B4DF96" w14:textId="77777777" w:rsidTr="00AE3447">
        <w:tc>
          <w:tcPr>
            <w:tcW w:w="6425" w:type="dxa"/>
            <w:tcBorders>
              <w:bottom w:val="nil"/>
            </w:tcBorders>
          </w:tcPr>
          <w:p w14:paraId="4B2B036B" w14:textId="77777777" w:rsidR="007C3DDF" w:rsidRPr="00F55C0B" w:rsidRDefault="007C3DDF" w:rsidP="00AE3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C2EF510" w14:textId="33F9CDB0" w:rsidR="007C3DDF" w:rsidRPr="004F0DA2" w:rsidRDefault="0014549D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6,581</w:t>
            </w:r>
          </w:p>
        </w:tc>
        <w:tc>
          <w:tcPr>
            <w:tcW w:w="273" w:type="dxa"/>
            <w:tcBorders>
              <w:bottom w:val="nil"/>
            </w:tcBorders>
          </w:tcPr>
          <w:p w14:paraId="407C54CF" w14:textId="77777777" w:rsidR="007C3DDF" w:rsidRPr="00F55C0B" w:rsidRDefault="007C3DDF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CCE558C" w14:textId="1154B8A0" w:rsidR="007C3DDF" w:rsidRPr="00F55C0B" w:rsidRDefault="00266F18" w:rsidP="00A10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 w:rsidRPr="00266F18">
              <w:rPr>
                <w:rFonts w:ascii="Angsana New" w:hAnsi="Angsana New"/>
                <w:b/>
                <w:bCs/>
                <w:sz w:val="30"/>
                <w:szCs w:val="30"/>
              </w:rPr>
              <w:t>5,299</w:t>
            </w:r>
          </w:p>
        </w:tc>
      </w:tr>
    </w:tbl>
    <w:p w14:paraId="3FF23D8E" w14:textId="77777777" w:rsidR="00834A95" w:rsidRPr="00AE3447" w:rsidRDefault="00834A95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B30560A" w14:textId="77777777" w:rsidR="00772260" w:rsidRDefault="009A3B54" w:rsidP="00152980">
      <w:pPr>
        <w:pStyle w:val="BodyText"/>
        <w:tabs>
          <w:tab w:val="clear" w:pos="227"/>
          <w:tab w:val="clear" w:pos="454"/>
          <w:tab w:val="clear" w:pos="680"/>
          <w:tab w:val="left" w:pos="567"/>
        </w:tabs>
        <w:spacing w:after="0" w:line="240" w:lineRule="auto"/>
        <w:ind w:firstLine="546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3958AF">
        <w:rPr>
          <w:rFonts w:ascii="Angsana New" w:hAnsi="Angsana New"/>
          <w:color w:val="000000"/>
          <w:spacing w:val="2"/>
          <w:sz w:val="30"/>
          <w:szCs w:val="30"/>
          <w:cs/>
        </w:rPr>
        <w:t>รายการเคลื่อนไหวระหว่างปีสำหรับเงินกู้ยืมระยะสั้นจากกิจการที่เกี่ยวข้องกันมีดังนี้</w:t>
      </w:r>
    </w:p>
    <w:p w14:paraId="1861953A" w14:textId="77777777" w:rsidR="00DD1C61" w:rsidRPr="00AE3447" w:rsidRDefault="00DD1C61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5"/>
        <w:gridCol w:w="1275"/>
        <w:gridCol w:w="273"/>
        <w:gridCol w:w="1275"/>
      </w:tblGrid>
      <w:tr w:rsidR="008040FB" w:rsidRPr="0083106D" w14:paraId="3A7D7E98" w14:textId="77777777" w:rsidTr="00AE3447">
        <w:tc>
          <w:tcPr>
            <w:tcW w:w="6425" w:type="dxa"/>
          </w:tcPr>
          <w:p w14:paraId="72A69282" w14:textId="77777777" w:rsidR="008040FB" w:rsidRPr="0083106D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4F6728" w14:textId="7A3B83E0" w:rsidR="008040FB" w:rsidRPr="0083106D" w:rsidRDefault="00FA0F41" w:rsidP="007C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F4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3" w:type="dxa"/>
          </w:tcPr>
          <w:p w14:paraId="303552F5" w14:textId="77777777" w:rsidR="008040FB" w:rsidRPr="0083106D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BC4A5D" w14:textId="583F1997" w:rsidR="008040FB" w:rsidRPr="0083106D" w:rsidRDefault="00FA0F41" w:rsidP="007C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F41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18CE"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266F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040FB" w:rsidRPr="0083106D" w14:paraId="5F6E4BDC" w14:textId="77777777" w:rsidTr="00AE3447">
        <w:tc>
          <w:tcPr>
            <w:tcW w:w="6425" w:type="dxa"/>
          </w:tcPr>
          <w:p w14:paraId="7B6E5885" w14:textId="77777777" w:rsidR="008040FB" w:rsidRPr="0083106D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</w:tcPr>
          <w:p w14:paraId="5346D536" w14:textId="77777777" w:rsidR="008040FB" w:rsidRPr="0083106D" w:rsidRDefault="008040FB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0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6F18" w:rsidRPr="0039239E" w14:paraId="186B378F" w14:textId="77777777" w:rsidTr="00AE3447">
        <w:tc>
          <w:tcPr>
            <w:tcW w:w="6425" w:type="dxa"/>
          </w:tcPr>
          <w:p w14:paraId="25612F8F" w14:textId="77777777" w:rsidR="00266F18" w:rsidRPr="0039239E" w:rsidRDefault="00266F18" w:rsidP="00AE3447">
            <w:pPr>
              <w:tabs>
                <w:tab w:val="clear" w:pos="454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9239E">
              <w:rPr>
                <w:rFonts w:ascii="Angsana New" w:hAnsi="Angsana New"/>
                <w:sz w:val="30"/>
                <w:szCs w:val="30"/>
              </w:rPr>
              <w:t>1</w:t>
            </w:r>
            <w:r w:rsidRPr="0039239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5" w:type="dxa"/>
          </w:tcPr>
          <w:p w14:paraId="1C6A455C" w14:textId="07C5A162" w:rsidR="00266F18" w:rsidRPr="00D6665A" w:rsidRDefault="00E721CA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5,299</w:t>
            </w:r>
          </w:p>
        </w:tc>
        <w:tc>
          <w:tcPr>
            <w:tcW w:w="273" w:type="dxa"/>
          </w:tcPr>
          <w:p w14:paraId="33F3AE0B" w14:textId="77777777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668AABF" w14:textId="43CCD2D1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6,569</w:t>
            </w:r>
          </w:p>
        </w:tc>
      </w:tr>
      <w:tr w:rsidR="00266F18" w:rsidRPr="0039239E" w14:paraId="57F9936F" w14:textId="77777777" w:rsidTr="00AE3447">
        <w:tc>
          <w:tcPr>
            <w:tcW w:w="6425" w:type="dxa"/>
          </w:tcPr>
          <w:p w14:paraId="643F1814" w14:textId="77777777" w:rsidR="00266F18" w:rsidRPr="0039239E" w:rsidRDefault="00266F18" w:rsidP="00AE3447">
            <w:pPr>
              <w:tabs>
                <w:tab w:val="clear" w:pos="6322"/>
                <w:tab w:val="left" w:pos="6372"/>
              </w:tabs>
              <w:spacing w:line="240" w:lineRule="auto"/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638B9AC5" w14:textId="275C09EE" w:rsidR="00266F18" w:rsidRPr="00D6665A" w:rsidRDefault="00E721CA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3,381</w:t>
            </w:r>
          </w:p>
        </w:tc>
        <w:tc>
          <w:tcPr>
            <w:tcW w:w="273" w:type="dxa"/>
          </w:tcPr>
          <w:p w14:paraId="7DBD59CB" w14:textId="77777777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42AC5F7" w14:textId="10F5C81B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266F18" w:rsidRPr="0039239E" w14:paraId="5A3F2023" w14:textId="77777777" w:rsidTr="00AE3447">
        <w:tc>
          <w:tcPr>
            <w:tcW w:w="6425" w:type="dxa"/>
            <w:tcBorders>
              <w:bottom w:val="nil"/>
            </w:tcBorders>
          </w:tcPr>
          <w:p w14:paraId="1C99E916" w14:textId="77777777" w:rsidR="00266F18" w:rsidRPr="0039239E" w:rsidRDefault="00266F18" w:rsidP="00AE3447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8FA9B6" w14:textId="01F04EDD" w:rsidR="00266F18" w:rsidRPr="00D6665A" w:rsidRDefault="00E721CA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2,099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3D6E9837" w14:textId="77777777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D23B70" w14:textId="4717555F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5,487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66F18" w:rsidRPr="0039239E" w14:paraId="1148299D" w14:textId="77777777" w:rsidTr="00AE3447">
        <w:tc>
          <w:tcPr>
            <w:tcW w:w="6425" w:type="dxa"/>
            <w:tcBorders>
              <w:bottom w:val="nil"/>
            </w:tcBorders>
          </w:tcPr>
          <w:p w14:paraId="42C0C07F" w14:textId="77777777" w:rsidR="00266F18" w:rsidRPr="0039239E" w:rsidRDefault="00266F18" w:rsidP="00AE3447">
            <w:pPr>
              <w:spacing w:line="240" w:lineRule="auto"/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9239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7A5A38C" w14:textId="70255F68" w:rsidR="00266F18" w:rsidRPr="00D6665A" w:rsidRDefault="00E721CA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6,581</w:t>
            </w:r>
          </w:p>
        </w:tc>
        <w:tc>
          <w:tcPr>
            <w:tcW w:w="273" w:type="dxa"/>
            <w:tcBorders>
              <w:bottom w:val="nil"/>
            </w:tcBorders>
          </w:tcPr>
          <w:p w14:paraId="288022C7" w14:textId="77777777" w:rsidR="00266F18" w:rsidRPr="00D6665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6C2FBF1" w14:textId="64CA0E1E" w:rsidR="00266F18" w:rsidRPr="00266F18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4AE">
              <w:rPr>
                <w:rFonts w:ascii="Angsana New" w:hAnsi="Angsana New"/>
                <w:b/>
                <w:bCs/>
                <w:sz w:val="30"/>
                <w:szCs w:val="30"/>
              </w:rPr>
              <w:t>5,29</w:t>
            </w:r>
            <w:r w:rsidRPr="00211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</w:tbl>
    <w:p w14:paraId="18713671" w14:textId="77777777" w:rsidR="007C322F" w:rsidRDefault="005D4758" w:rsidP="00057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310CB" w:rsidRPr="0039239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</w:t>
      </w:r>
      <w:r w:rsidR="00E41FD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คณะกรรมการบริษัทและ</w:t>
      </w:r>
      <w:r w:rsidR="009310CB" w:rsidRPr="0039239E">
        <w:rPr>
          <w:rFonts w:ascii="Angsana New" w:hAnsi="Angsana New"/>
          <w:b/>
          <w:bCs/>
          <w:i/>
          <w:iCs/>
          <w:sz w:val="30"/>
          <w:szCs w:val="30"/>
          <w:cs/>
        </w:rPr>
        <w:t>ผู้บริหารสำคัญ</w:t>
      </w:r>
    </w:p>
    <w:p w14:paraId="4A424EB0" w14:textId="77777777" w:rsidR="00DD51D7" w:rsidRPr="009A3B54" w:rsidRDefault="00DD51D7" w:rsidP="004C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ook w:val="01E0" w:firstRow="1" w:lastRow="1" w:firstColumn="1" w:lastColumn="1" w:noHBand="0" w:noVBand="0"/>
      </w:tblPr>
      <w:tblGrid>
        <w:gridCol w:w="6381"/>
        <w:gridCol w:w="1260"/>
        <w:gridCol w:w="270"/>
        <w:gridCol w:w="1260"/>
      </w:tblGrid>
      <w:tr w:rsidR="009A3B54" w:rsidRPr="008626AF" w14:paraId="36E30F3C" w14:textId="77777777" w:rsidTr="00AE3447">
        <w:trPr>
          <w:trHeight w:val="365"/>
        </w:trPr>
        <w:tc>
          <w:tcPr>
            <w:tcW w:w="6381" w:type="dxa"/>
          </w:tcPr>
          <w:p w14:paraId="6CD19445" w14:textId="77777777" w:rsidR="009A3B54" w:rsidRPr="009A3B54" w:rsidRDefault="009A3B54" w:rsidP="00B3163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320F35" w14:textId="368C801F" w:rsidR="009A3B54" w:rsidRPr="008626AF" w:rsidRDefault="003B1942" w:rsidP="00B3163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7E2CB5" w14:textId="77777777" w:rsidR="009A3B54" w:rsidRPr="008626AF" w:rsidRDefault="009A3B54" w:rsidP="00B3163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60E65" w14:textId="471BFC54" w:rsidR="009A3B54" w:rsidRPr="008626AF" w:rsidRDefault="003B1942" w:rsidP="00B31630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A3B54" w:rsidRPr="008626AF" w14:paraId="64110F55" w14:textId="77777777" w:rsidTr="00AE3447">
        <w:trPr>
          <w:trHeight w:val="371"/>
        </w:trPr>
        <w:tc>
          <w:tcPr>
            <w:tcW w:w="6381" w:type="dxa"/>
          </w:tcPr>
          <w:p w14:paraId="3FCC42C5" w14:textId="77777777" w:rsidR="009A3B54" w:rsidRPr="008626AF" w:rsidRDefault="009A3B54" w:rsidP="00AE3447">
            <w:pPr>
              <w:spacing w:line="240" w:lineRule="auto"/>
              <w:ind w:left="-123" w:right="29" w:firstLine="12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A2A4E78" w14:textId="77777777" w:rsidR="009A3B54" w:rsidRPr="008626AF" w:rsidRDefault="009A3B54" w:rsidP="00B3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3" w:right="2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A3B54" w:rsidRPr="008626AF" w14:paraId="205980A2" w14:textId="77777777" w:rsidTr="00AE3447">
        <w:tc>
          <w:tcPr>
            <w:tcW w:w="6381" w:type="dxa"/>
          </w:tcPr>
          <w:p w14:paraId="7D86237D" w14:textId="77777777" w:rsidR="009A3B54" w:rsidRPr="008626AF" w:rsidRDefault="009A3B54" w:rsidP="00AE3447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E0C7D08" w14:textId="77777777" w:rsidR="009A3B54" w:rsidRPr="008626AF" w:rsidRDefault="009A3B54" w:rsidP="00B3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50E1" w14:textId="77777777" w:rsidR="009A3B54" w:rsidRPr="008626AF" w:rsidRDefault="009A3B54" w:rsidP="00B3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9CB1B1" w14:textId="77777777" w:rsidR="009A3B54" w:rsidRPr="008626AF" w:rsidRDefault="009A3B54" w:rsidP="00B31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66F18" w:rsidRPr="008626AF" w14:paraId="00BE30A7" w14:textId="77777777" w:rsidTr="00AE3447">
        <w:tc>
          <w:tcPr>
            <w:tcW w:w="6381" w:type="dxa"/>
          </w:tcPr>
          <w:p w14:paraId="24A89C92" w14:textId="77777777" w:rsidR="00266F18" w:rsidRPr="008626AF" w:rsidRDefault="00266F18" w:rsidP="00AE3447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38B5F15" w14:textId="5950ECCE" w:rsidR="00266F18" w:rsidRPr="00CE0EFA" w:rsidRDefault="00194156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44CBA4DC" w14:textId="77777777" w:rsidR="00266F18" w:rsidRPr="008626AF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806C0E" w14:textId="3C5EBC55" w:rsidR="00266F18" w:rsidRPr="00CE0EF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</w:p>
        </w:tc>
      </w:tr>
      <w:tr w:rsidR="00266F18" w:rsidRPr="008626AF" w14:paraId="6A63636A" w14:textId="77777777" w:rsidTr="00AE3447">
        <w:tc>
          <w:tcPr>
            <w:tcW w:w="6381" w:type="dxa"/>
          </w:tcPr>
          <w:p w14:paraId="1B5D28CC" w14:textId="77777777" w:rsidR="00266F18" w:rsidRPr="008626AF" w:rsidRDefault="00266F18" w:rsidP="00AE3447">
            <w:pPr>
              <w:spacing w:line="240" w:lineRule="auto"/>
              <w:ind w:left="-13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FF2E171" w14:textId="3A12E03B" w:rsidR="00266F18" w:rsidRPr="00CE0EFA" w:rsidRDefault="00194156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3BF8E66" w14:textId="77777777" w:rsidR="00266F18" w:rsidRPr="008626AF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68EDB" w14:textId="5CD3E845" w:rsidR="00266F18" w:rsidRPr="00CE0EFA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266F18" w:rsidRPr="008626AF" w14:paraId="016A6835" w14:textId="77777777" w:rsidTr="00AE3447">
        <w:tc>
          <w:tcPr>
            <w:tcW w:w="6381" w:type="dxa"/>
          </w:tcPr>
          <w:p w14:paraId="01E9BD04" w14:textId="77777777" w:rsidR="00266F18" w:rsidRPr="008626AF" w:rsidRDefault="00266F18" w:rsidP="00AE3447">
            <w:pPr>
              <w:spacing w:line="240" w:lineRule="auto"/>
              <w:ind w:lef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04FE51" w14:textId="75D40521" w:rsidR="00266F18" w:rsidRPr="00052834" w:rsidRDefault="00194156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7D9D6EA6" w14:textId="77777777" w:rsidR="00266F18" w:rsidRPr="008626AF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AAC593" w14:textId="53564C12" w:rsidR="00266F18" w:rsidRPr="00052834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157</w:t>
            </w:r>
          </w:p>
        </w:tc>
      </w:tr>
    </w:tbl>
    <w:p w14:paraId="6A2C5786" w14:textId="77777777" w:rsidR="009A3B54" w:rsidRPr="00AB3FB0" w:rsidRDefault="009A3B54" w:rsidP="004C47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2269835" w14:textId="77777777" w:rsidR="00C470AD" w:rsidRDefault="00AB3FB0" w:rsidP="00AB3F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4D5435">
        <w:rPr>
          <w:rFonts w:ascii="Angsana New" w:hAnsi="Angsana New"/>
          <w:color w:val="000000"/>
          <w:spacing w:val="4"/>
          <w:sz w:val="30"/>
          <w:szCs w:val="30"/>
          <w:cs/>
        </w:rPr>
        <w:t>ค่าตอบแทน</w:t>
      </w:r>
      <w:r w:rsidRPr="004D5435">
        <w:rPr>
          <w:rFonts w:ascii="Angsana New" w:hAnsi="Angsana New" w:hint="cs"/>
          <w:color w:val="000000"/>
          <w:spacing w:val="4"/>
          <w:sz w:val="30"/>
          <w:szCs w:val="30"/>
          <w:cs/>
        </w:rPr>
        <w:t>คณะกรรมการบริษัทและ</w:t>
      </w:r>
      <w:r w:rsidRPr="004D5435">
        <w:rPr>
          <w:rFonts w:ascii="Angsana New" w:hAnsi="Angsana New"/>
          <w:color w:val="000000"/>
          <w:spacing w:val="4"/>
          <w:sz w:val="30"/>
          <w:szCs w:val="30"/>
          <w:cs/>
        </w:rPr>
        <w:t>ผู้บริหาร</w:t>
      </w:r>
      <w:r w:rsidRPr="004D5435">
        <w:rPr>
          <w:rFonts w:ascii="Angsana New" w:hAnsi="Angsana New" w:hint="cs"/>
          <w:color w:val="000000"/>
          <w:spacing w:val="4"/>
          <w:sz w:val="30"/>
          <w:szCs w:val="30"/>
          <w:cs/>
        </w:rPr>
        <w:t>สำคัญ</w:t>
      </w:r>
      <w:r w:rsidRPr="004D54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ประกอบด้วย ค่าตอบแทนที่จ่ายให้แก่คณะกรรมการ</w:t>
      </w:r>
      <w:r w:rsidRPr="009A79A7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บริษัทปูนซิเมนต์ไทย จำกัด (มหาชน) ตามข้อบังคับของบริษัท และค่าตอบแทนที่จ่ายให้แก่ผู้บริหารของบริษัท</w:t>
      </w:r>
      <w:r w:rsidRPr="004D5435">
        <w:rPr>
          <w:rFonts w:ascii="Angsana New" w:hAnsi="Angsana New"/>
          <w:color w:val="000000"/>
          <w:sz w:val="30"/>
          <w:szCs w:val="30"/>
          <w:cs/>
        </w:rPr>
        <w:t xml:space="preserve"> ซึ่งได้แก่ เงินเดือน โบนัส เงินตอบแทนพิเศษและอื่นๆ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14F16B72" w14:textId="77777777" w:rsidR="000D5985" w:rsidRPr="00AE3447" w:rsidRDefault="000D5985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7F8436" w14:textId="1680ED42" w:rsidR="007025CA" w:rsidRPr="0083106D" w:rsidRDefault="00175708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D5E68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69407F">
        <w:rPr>
          <w:rFonts w:ascii="Angsana New" w:hAnsi="Angsana New"/>
          <w:b/>
          <w:bCs/>
          <w:sz w:val="30"/>
          <w:szCs w:val="30"/>
          <w:cs/>
        </w:rPr>
        <w:t>ใน</w:t>
      </w:r>
      <w:r w:rsidRPr="00897B56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="00284758" w:rsidRPr="00897B56">
        <w:rPr>
          <w:rFonts w:ascii="Angsana New" w:hAnsi="Angsana New"/>
          <w:b/>
          <w:bCs/>
          <w:sz w:val="30"/>
          <w:szCs w:val="30"/>
          <w:cs/>
        </w:rPr>
        <w:t>ย่อย</w:t>
      </w:r>
      <w:r w:rsidR="00C7073E" w:rsidRPr="00897B56">
        <w:rPr>
          <w:rFonts w:ascii="Angsana New" w:hAnsi="Angsana New"/>
          <w:b/>
          <w:bCs/>
          <w:sz w:val="30"/>
          <w:szCs w:val="30"/>
          <w:cs/>
        </w:rPr>
        <w:t>และบริษัท</w:t>
      </w:r>
      <w:r w:rsidR="00284758" w:rsidRPr="00897B56">
        <w:rPr>
          <w:rFonts w:ascii="Angsana New" w:hAnsi="Angsana New"/>
          <w:b/>
          <w:bCs/>
          <w:sz w:val="30"/>
          <w:szCs w:val="30"/>
          <w:cs/>
        </w:rPr>
        <w:t>ร่วม</w:t>
      </w:r>
    </w:p>
    <w:p w14:paraId="19FFEAA1" w14:textId="77777777" w:rsidR="00EF5119" w:rsidRPr="00AE3447" w:rsidRDefault="00EF5119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9D8E242" w14:textId="77777777" w:rsidR="00175708" w:rsidRPr="0083106D" w:rsidRDefault="00490557" w:rsidP="00956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C30A1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362A15" w:rsidRPr="007C30A1">
        <w:rPr>
          <w:rFonts w:ascii="Angsana New" w:hAnsi="Angsana New" w:hint="cs"/>
          <w:sz w:val="30"/>
          <w:szCs w:val="30"/>
          <w:cs/>
        </w:rPr>
        <w:t>สำหรับปี</w:t>
      </w:r>
      <w:r w:rsidR="001E7EE8" w:rsidRPr="007C30A1">
        <w:rPr>
          <w:rFonts w:ascii="Angsana New" w:hAnsi="Angsana New"/>
          <w:sz w:val="30"/>
          <w:szCs w:val="30"/>
          <w:cs/>
        </w:rPr>
        <w:t>สิ้นสุดวันที่</w:t>
      </w:r>
      <w:r w:rsidR="008B3597" w:rsidRPr="007C30A1">
        <w:rPr>
          <w:rFonts w:ascii="Angsana New" w:hAnsi="Angsana New"/>
          <w:sz w:val="30"/>
          <w:szCs w:val="30"/>
          <w:cs/>
        </w:rPr>
        <w:t xml:space="preserve"> </w:t>
      </w:r>
      <w:r w:rsidR="00F251DA" w:rsidRPr="007C30A1">
        <w:rPr>
          <w:rFonts w:ascii="Angsana New" w:hAnsi="Angsana New"/>
          <w:sz w:val="30"/>
          <w:szCs w:val="30"/>
        </w:rPr>
        <w:t>31</w:t>
      </w:r>
      <w:r w:rsidR="008B3597" w:rsidRPr="007C30A1">
        <w:rPr>
          <w:rFonts w:ascii="Angsana New" w:hAnsi="Angsana New"/>
          <w:sz w:val="30"/>
          <w:szCs w:val="30"/>
          <w:cs/>
        </w:rPr>
        <w:t xml:space="preserve"> </w:t>
      </w:r>
      <w:r w:rsidR="00F251DA" w:rsidRPr="007C30A1">
        <w:rPr>
          <w:rFonts w:ascii="Angsana New" w:hAnsi="Angsana New" w:hint="cs"/>
          <w:sz w:val="30"/>
          <w:szCs w:val="30"/>
          <w:cs/>
        </w:rPr>
        <w:t>ธันวาคม</w:t>
      </w:r>
      <w:r w:rsidR="003C0926" w:rsidRPr="007C30A1">
        <w:rPr>
          <w:rFonts w:ascii="Angsana New" w:hAnsi="Angsana New"/>
          <w:sz w:val="30"/>
          <w:szCs w:val="30"/>
          <w:cs/>
        </w:rPr>
        <w:t xml:space="preserve"> </w:t>
      </w:r>
      <w:r w:rsidRPr="007C30A1">
        <w:rPr>
          <w:rFonts w:ascii="Angsana New" w:hAnsi="Angsana New"/>
          <w:sz w:val="30"/>
          <w:szCs w:val="30"/>
          <w:cs/>
        </w:rPr>
        <w:t>สำหรับ</w:t>
      </w:r>
      <w:r w:rsidR="004D02BC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</w:t>
      </w:r>
      <w:r w:rsidR="009D12AD">
        <w:rPr>
          <w:rFonts w:ascii="Angsana New" w:hAnsi="Angsana New"/>
          <w:sz w:val="30"/>
          <w:szCs w:val="30"/>
          <w:cs/>
        </w:rPr>
        <w:t xml:space="preserve"> </w:t>
      </w:r>
      <w:r w:rsidRPr="007C30A1">
        <w:rPr>
          <w:rFonts w:ascii="Angsana New" w:hAnsi="Angsana New"/>
          <w:sz w:val="30"/>
          <w:szCs w:val="30"/>
          <w:cs/>
        </w:rPr>
        <w:t>ซึ่งบันทึกโดย</w:t>
      </w:r>
      <w:r w:rsidRPr="0083106D">
        <w:rPr>
          <w:rFonts w:ascii="Angsana New" w:hAnsi="Angsana New"/>
          <w:sz w:val="30"/>
          <w:szCs w:val="30"/>
          <w:cs/>
        </w:rPr>
        <w:t>วิธีราคาทุน</w:t>
      </w:r>
      <w:r w:rsidR="008B3597">
        <w:rPr>
          <w:rFonts w:ascii="Angsana New" w:hAnsi="Angsana New"/>
          <w:sz w:val="30"/>
          <w:szCs w:val="30"/>
          <w:cs/>
        </w:rPr>
        <w:t xml:space="preserve"> </w:t>
      </w:r>
      <w:r w:rsidRPr="0083106D">
        <w:rPr>
          <w:rFonts w:ascii="Angsana New" w:hAnsi="Angsana New"/>
          <w:sz w:val="30"/>
          <w:szCs w:val="30"/>
          <w:cs/>
        </w:rPr>
        <w:t>มีดังนี้</w:t>
      </w:r>
    </w:p>
    <w:p w14:paraId="606CA131" w14:textId="77777777" w:rsidR="00EF5119" w:rsidRPr="00AE3447" w:rsidRDefault="00EF5119" w:rsidP="00AE34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350"/>
        <w:gridCol w:w="1283"/>
        <w:gridCol w:w="283"/>
        <w:gridCol w:w="1287"/>
      </w:tblGrid>
      <w:tr w:rsidR="00E419E5" w:rsidRPr="0083106D" w14:paraId="26799692" w14:textId="77777777" w:rsidTr="00F323AD">
        <w:trPr>
          <w:cantSplit/>
          <w:trHeight w:hRule="exact" w:val="403"/>
        </w:trPr>
        <w:tc>
          <w:tcPr>
            <w:tcW w:w="6350" w:type="dxa"/>
          </w:tcPr>
          <w:p w14:paraId="4270BCE0" w14:textId="77777777" w:rsidR="00E419E5" w:rsidRPr="0083106D" w:rsidRDefault="00E419E5" w:rsidP="0095625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7A0AC2AD" w14:textId="6B1AC6C7" w:rsidR="00E419E5" w:rsidRPr="0083106D" w:rsidRDefault="00FA0F41" w:rsidP="00C2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F4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66F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9DB56DE" w14:textId="77777777" w:rsidR="00E419E5" w:rsidRPr="0083106D" w:rsidRDefault="00E419E5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EA04B67" w14:textId="7D48BD45" w:rsidR="00E419E5" w:rsidRPr="0083106D" w:rsidRDefault="00FA0F41" w:rsidP="00C21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0F41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18CE"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266F1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19E5" w:rsidRPr="0083106D" w14:paraId="65564B9E" w14:textId="77777777" w:rsidTr="00F323AD">
        <w:trPr>
          <w:cantSplit/>
          <w:trHeight w:hRule="exact" w:val="403"/>
        </w:trPr>
        <w:tc>
          <w:tcPr>
            <w:tcW w:w="6350" w:type="dxa"/>
          </w:tcPr>
          <w:p w14:paraId="219224F3" w14:textId="77777777" w:rsidR="00E419E5" w:rsidRPr="0083106D" w:rsidRDefault="00E419E5" w:rsidP="0095625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A043CF" w14:textId="77777777" w:rsidR="00E419E5" w:rsidRPr="0083106D" w:rsidRDefault="00E419E5" w:rsidP="00956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0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6F18" w:rsidRPr="0039239E" w14:paraId="3C5370B0" w14:textId="77777777" w:rsidTr="00F323AD">
        <w:trPr>
          <w:cantSplit/>
          <w:trHeight w:hRule="exact" w:val="403"/>
        </w:trPr>
        <w:tc>
          <w:tcPr>
            <w:tcW w:w="6350" w:type="dxa"/>
          </w:tcPr>
          <w:p w14:paraId="3A9FCA22" w14:textId="77777777" w:rsidR="00266F18" w:rsidRPr="0039239E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239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3" w:type="dxa"/>
          </w:tcPr>
          <w:p w14:paraId="1F1A5D1C" w14:textId="1C80AFD5" w:rsidR="00266F18" w:rsidRPr="0014108F" w:rsidRDefault="00DE1903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134,473</w:t>
            </w:r>
          </w:p>
        </w:tc>
        <w:tc>
          <w:tcPr>
            <w:tcW w:w="283" w:type="dxa"/>
          </w:tcPr>
          <w:p w14:paraId="5172BE15" w14:textId="77777777" w:rsidR="00266F18" w:rsidRPr="0039239E" w:rsidRDefault="00266F18" w:rsidP="00266F1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39F30D56" w14:textId="7DFEAA5D" w:rsidR="00266F18" w:rsidRPr="0014108F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133,421</w:t>
            </w:r>
          </w:p>
        </w:tc>
      </w:tr>
      <w:tr w:rsidR="00266F18" w:rsidRPr="0039239E" w14:paraId="0C36449F" w14:textId="77777777" w:rsidTr="00F323AD">
        <w:trPr>
          <w:cantSplit/>
          <w:trHeight w:hRule="exact" w:val="403"/>
        </w:trPr>
        <w:tc>
          <w:tcPr>
            <w:tcW w:w="6350" w:type="dxa"/>
          </w:tcPr>
          <w:p w14:paraId="6816DE9C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  <w:r w:rsidRPr="0039239E">
              <w:rPr>
                <w:rFonts w:ascii="Angsana New" w:hAnsi="Angsana New"/>
                <w:sz w:val="30"/>
                <w:szCs w:val="30"/>
                <w:cs/>
              </w:rPr>
              <w:t>ซื้อและลงทุนเพิ่ม</w:t>
            </w:r>
          </w:p>
          <w:p w14:paraId="5066FC3C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19E7636A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CDD9646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3BDAE12F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6FD952D" w14:textId="77777777" w:rsidR="00266F18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</w:rPr>
            </w:pPr>
          </w:p>
          <w:p w14:paraId="5950B5AA" w14:textId="77777777" w:rsidR="00266F18" w:rsidRPr="0039239E" w:rsidRDefault="00266F18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8561E31" w14:textId="702D0328" w:rsidR="00266F18" w:rsidRPr="0014108F" w:rsidRDefault="001D22B4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82,426</w:t>
            </w:r>
          </w:p>
        </w:tc>
        <w:tc>
          <w:tcPr>
            <w:tcW w:w="283" w:type="dxa"/>
          </w:tcPr>
          <w:p w14:paraId="6AD0F2B3" w14:textId="77777777" w:rsidR="00266F18" w:rsidRPr="0039239E" w:rsidRDefault="00266F18" w:rsidP="00266F1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CFBA001" w14:textId="36CECC8E" w:rsidR="00266F18" w:rsidRPr="0014108F" w:rsidRDefault="00266F1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1,052</w:t>
            </w:r>
          </w:p>
        </w:tc>
      </w:tr>
      <w:tr w:rsidR="001D22B4" w:rsidRPr="0039239E" w14:paraId="7A74CF65" w14:textId="77777777" w:rsidTr="009B73B2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6F55D51D" w14:textId="32648EDA" w:rsidR="001D22B4" w:rsidRPr="009B73B2" w:rsidRDefault="001D22B4" w:rsidP="00266F18">
            <w:pPr>
              <w:spacing w:line="240" w:lineRule="auto"/>
              <w:ind w:left="-9"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9B73B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3" w:type="dxa"/>
          </w:tcPr>
          <w:p w14:paraId="4ADDBA30" w14:textId="0AE5EDDB" w:rsidR="001D22B4" w:rsidDel="00266F18" w:rsidRDefault="002470E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5,25</w:t>
            </w:r>
            <w:r w:rsidR="002F4FD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73C98A2" w14:textId="77777777" w:rsidR="001D22B4" w:rsidRPr="0039239E" w:rsidRDefault="001D22B4" w:rsidP="00266F1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2AB8467C" w14:textId="7CCA61D2" w:rsidR="001D22B4" w:rsidRDefault="002470E8" w:rsidP="00266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872F0" w:rsidRPr="0039239E" w14:paraId="11D512F6" w14:textId="77777777" w:rsidTr="009B73B2">
        <w:trPr>
          <w:cantSplit/>
          <w:trHeight w:hRule="exact" w:val="403"/>
        </w:trPr>
        <w:tc>
          <w:tcPr>
            <w:tcW w:w="6350" w:type="dxa"/>
            <w:shd w:val="clear" w:color="auto" w:fill="auto"/>
          </w:tcPr>
          <w:p w14:paraId="74157B5E" w14:textId="43DD9B78" w:rsidR="00B872F0" w:rsidRPr="004721C9" w:rsidRDefault="00B872F0" w:rsidP="004721C9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721C9">
              <w:rPr>
                <w:rFonts w:ascii="Angsana New" w:hAnsi="Angsana New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283" w:type="dxa"/>
          </w:tcPr>
          <w:p w14:paraId="772AC666" w14:textId="241D99DF" w:rsidR="00B872F0" w:rsidDel="00266F18" w:rsidRDefault="00B872F0" w:rsidP="00B8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F0A1DA2" w14:textId="77777777" w:rsidR="00B872F0" w:rsidRPr="0039239E" w:rsidRDefault="00B872F0" w:rsidP="00B872F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021F9CF5" w14:textId="7C541DA1" w:rsidR="00B872F0" w:rsidRDefault="00B872F0" w:rsidP="00B8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872F0" w:rsidRPr="0039239E" w14:paraId="0D9C7764" w14:textId="77777777" w:rsidTr="00F323AD">
        <w:trPr>
          <w:cantSplit/>
          <w:trHeight w:hRule="exact" w:val="403"/>
        </w:trPr>
        <w:tc>
          <w:tcPr>
            <w:tcW w:w="6350" w:type="dxa"/>
          </w:tcPr>
          <w:p w14:paraId="36452470" w14:textId="77777777" w:rsidR="00B872F0" w:rsidRPr="0039239E" w:rsidRDefault="00B872F0" w:rsidP="00B872F0">
            <w:pPr>
              <w:spacing w:line="240" w:lineRule="auto"/>
              <w:ind w:left="-9" w:right="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923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5CB782C5" w14:textId="31E29173" w:rsidR="00B872F0" w:rsidRPr="0014108F" w:rsidRDefault="00B872F0" w:rsidP="00B8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211,45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14:paraId="07209836" w14:textId="77777777" w:rsidR="00B872F0" w:rsidRPr="0039239E" w:rsidRDefault="00B872F0" w:rsidP="00B872F0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87BFE87" w14:textId="77777777" w:rsidR="00B872F0" w:rsidRDefault="00B872F0" w:rsidP="00B8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134,473</w:t>
            </w:r>
          </w:p>
          <w:p w14:paraId="17E02948" w14:textId="71016927" w:rsidR="00B872F0" w:rsidRPr="0014108F" w:rsidRDefault="00B872F0" w:rsidP="00B8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69CEEB3" w14:textId="77777777" w:rsidR="00ED227C" w:rsidRDefault="00ED227C" w:rsidP="004C6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16"/>
          <w:szCs w:val="16"/>
        </w:rPr>
      </w:pPr>
    </w:p>
    <w:p w14:paraId="29F90C2B" w14:textId="4BF5780F" w:rsidR="000456A3" w:rsidRPr="003B314A" w:rsidRDefault="00ED227C" w:rsidP="0047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pacing w:val="2"/>
          <w:sz w:val="16"/>
          <w:szCs w:val="16"/>
          <w:cs/>
        </w:rPr>
        <w:br w:type="page"/>
      </w:r>
      <w:r w:rsidR="004D02BC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เงินลงทุนในบริษัทย่อยและบริษัทร่วม</w:t>
      </w:r>
      <w:r w:rsidR="008B3597" w:rsidRPr="007C1BDE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4C66A0" w:rsidRPr="007C1BDE">
        <w:rPr>
          <w:rFonts w:ascii="Angsana New" w:hAnsi="Angsana New"/>
          <w:spacing w:val="-6"/>
          <w:sz w:val="30"/>
          <w:szCs w:val="30"/>
          <w:cs/>
        </w:rPr>
        <w:t>ณ</w:t>
      </w:r>
      <w:r w:rsidR="00362A15" w:rsidRPr="007C1BDE">
        <w:rPr>
          <w:rFonts w:ascii="Angsana New" w:hAnsi="Angsana New" w:hint="cs"/>
          <w:spacing w:val="-6"/>
          <w:sz w:val="30"/>
          <w:szCs w:val="30"/>
          <w:cs/>
        </w:rPr>
        <w:t xml:space="preserve"> วันที่</w:t>
      </w:r>
      <w:r w:rsidR="008B3597" w:rsidRPr="007C1B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33762" w:rsidRPr="007C1BDE">
        <w:rPr>
          <w:rFonts w:ascii="Angsana New" w:hAnsi="Angsana New"/>
          <w:spacing w:val="-6"/>
          <w:sz w:val="30"/>
          <w:szCs w:val="30"/>
        </w:rPr>
        <w:t>31</w:t>
      </w:r>
      <w:r w:rsidR="008B3597" w:rsidRPr="007C1B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C66A0" w:rsidRPr="007C1BDE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9F59F8" w:rsidRPr="007C1B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C66A0" w:rsidRPr="007C1BDE">
        <w:rPr>
          <w:rFonts w:ascii="Angsana New" w:hAnsi="Angsana New"/>
          <w:spacing w:val="-6"/>
          <w:sz w:val="30"/>
          <w:szCs w:val="30"/>
          <w:cs/>
        </w:rPr>
        <w:t>และเงินปันผลรับจาก</w:t>
      </w:r>
      <w:r w:rsidR="004C66A0" w:rsidRPr="007C1BDE">
        <w:rPr>
          <w:rFonts w:ascii="Angsana New" w:hAnsi="Angsana New" w:hint="cs"/>
          <w:spacing w:val="-6"/>
          <w:sz w:val="30"/>
          <w:szCs w:val="30"/>
          <w:cs/>
        </w:rPr>
        <w:t>เงินลงทุน</w:t>
      </w:r>
      <w:r w:rsidR="00911793" w:rsidRPr="007C1BDE">
        <w:rPr>
          <w:rFonts w:ascii="Angsana New" w:hAnsi="Angsana New"/>
          <w:color w:val="000000"/>
          <w:spacing w:val="-6"/>
          <w:sz w:val="30"/>
          <w:szCs w:val="30"/>
          <w:cs/>
        </w:rPr>
        <w:t>ระหว่างปีสิ้นสุดวันเดียวกัน</w:t>
      </w:r>
      <w:r w:rsidR="00911793" w:rsidRPr="008626AF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060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600"/>
        <w:gridCol w:w="576"/>
        <w:gridCol w:w="576"/>
        <w:gridCol w:w="900"/>
        <w:gridCol w:w="236"/>
        <w:gridCol w:w="900"/>
        <w:gridCol w:w="236"/>
        <w:gridCol w:w="900"/>
        <w:gridCol w:w="236"/>
        <w:gridCol w:w="900"/>
      </w:tblGrid>
      <w:tr w:rsidR="009A7596" w:rsidRPr="00B3193F" w14:paraId="1BA3ED1B" w14:textId="77777777" w:rsidTr="00AF4C46">
        <w:trPr>
          <w:trHeight w:val="20"/>
        </w:trPr>
        <w:tc>
          <w:tcPr>
            <w:tcW w:w="3600" w:type="dxa"/>
          </w:tcPr>
          <w:p w14:paraId="622BA46F" w14:textId="77777777" w:rsidR="009A7596" w:rsidRPr="00B3193F" w:rsidRDefault="009A7596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AC856ED" w14:textId="77777777" w:rsidR="009A7596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สัดส่วน</w:t>
            </w:r>
          </w:p>
          <w:p w14:paraId="7FA104C5" w14:textId="4A08B303" w:rsidR="009A7596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การถือหุ้น</w:t>
            </w:r>
          </w:p>
        </w:tc>
        <w:tc>
          <w:tcPr>
            <w:tcW w:w="2036" w:type="dxa"/>
            <w:gridSpan w:val="3"/>
            <w:vAlign w:val="bottom"/>
          </w:tcPr>
          <w:p w14:paraId="23FC0513" w14:textId="6779D5C6" w:rsidR="009A7596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165B8026" w14:textId="77777777" w:rsidR="009A7596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36" w:type="dxa"/>
            <w:gridSpan w:val="3"/>
            <w:vAlign w:val="bottom"/>
          </w:tcPr>
          <w:p w14:paraId="242E3495" w14:textId="7C970E33" w:rsidR="009A7596" w:rsidRDefault="009A7596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รายได้เงินปันผล</w:t>
            </w:r>
          </w:p>
        </w:tc>
      </w:tr>
      <w:tr w:rsidR="00975174" w:rsidRPr="00B3193F" w14:paraId="029DFBE9" w14:textId="46A0A8B3" w:rsidTr="00AF4C46">
        <w:trPr>
          <w:trHeight w:val="20"/>
        </w:trPr>
        <w:tc>
          <w:tcPr>
            <w:tcW w:w="3600" w:type="dxa"/>
          </w:tcPr>
          <w:p w14:paraId="5890F964" w14:textId="77777777" w:rsidR="00975174" w:rsidRPr="00EC4E7B" w:rsidRDefault="00975174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76" w:type="dxa"/>
          </w:tcPr>
          <w:p w14:paraId="4CBC4D0A" w14:textId="5E2C0071" w:rsidR="00975174" w:rsidRPr="00EC4E7B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576" w:type="dxa"/>
          </w:tcPr>
          <w:p w14:paraId="151FA5F2" w14:textId="705CFF3E" w:rsidR="00975174" w:rsidRPr="00B3193F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5240137A" w14:textId="746130CB" w:rsidR="00975174" w:rsidRPr="00B3193F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127240EE" w14:textId="77777777" w:rsidR="00975174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17ED9F4" w14:textId="0A5FA60F" w:rsidR="00975174" w:rsidRPr="00B3193F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6FBC179E" w14:textId="77777777" w:rsidR="00975174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9A9C412" w14:textId="6DCD156E" w:rsidR="00975174" w:rsidRPr="00B3193F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CD5A7F2" w14:textId="77777777" w:rsidR="00975174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DC4EC0B" w14:textId="73353F98" w:rsidR="00975174" w:rsidRPr="00B3193F" w:rsidRDefault="00975174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9A7596" w:rsidRPr="00B3193F" w14:paraId="7F0BAA05" w14:textId="77777777" w:rsidTr="00AF4C46">
        <w:trPr>
          <w:trHeight w:val="20"/>
        </w:trPr>
        <w:tc>
          <w:tcPr>
            <w:tcW w:w="3600" w:type="dxa"/>
          </w:tcPr>
          <w:p w14:paraId="2270B5D3" w14:textId="77777777" w:rsidR="009A7596" w:rsidRPr="00B3193F" w:rsidRDefault="009A7596" w:rsidP="007C0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52" w:type="dxa"/>
            <w:gridSpan w:val="2"/>
          </w:tcPr>
          <w:p w14:paraId="5C64E8E8" w14:textId="4594D9E2" w:rsidR="009A7596" w:rsidRPr="00EC4E7B" w:rsidRDefault="009A7596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C4E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308" w:type="dxa"/>
            <w:gridSpan w:val="7"/>
          </w:tcPr>
          <w:p w14:paraId="129F299A" w14:textId="5BF96752" w:rsidR="009A7596" w:rsidRPr="00EC4E7B" w:rsidRDefault="009A7596" w:rsidP="007C03D0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C4E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975174" w:rsidRPr="00B3193F" w14:paraId="6850082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0197D512" w14:textId="46F9DFDE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dxa"/>
          </w:tcPr>
          <w:p w14:paraId="38D5C36B" w14:textId="77777777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</w:tcPr>
          <w:p w14:paraId="7BB6BC55" w14:textId="77777777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C63F3BA" w14:textId="77777777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AAB2F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18A0150" w14:textId="1478A83B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87CC6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610C43" w14:textId="777AB82D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2C219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205B02" w14:textId="0A386CCE" w:rsidR="00975174" w:rsidRPr="00EC4E7B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6" w:right="-108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5174" w:rsidRPr="00B3193F" w14:paraId="0C3F46B4" w14:textId="645D00EE" w:rsidTr="00AF4C46">
        <w:trPr>
          <w:trHeight w:val="20"/>
        </w:trPr>
        <w:tc>
          <w:tcPr>
            <w:tcW w:w="3600" w:type="dxa"/>
            <w:vAlign w:val="center"/>
          </w:tcPr>
          <w:p w14:paraId="5782AB33" w14:textId="77777777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576" w:type="dxa"/>
            <w:vAlign w:val="center"/>
          </w:tcPr>
          <w:p w14:paraId="4AEE9FB0" w14:textId="265BD795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6D27B61B" w14:textId="27104E4F" w:rsidR="00975174" w:rsidRPr="00B3193F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3D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vAlign w:val="center"/>
          </w:tcPr>
          <w:p w14:paraId="448254C1" w14:textId="4FC00F8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70,953</w:t>
            </w:r>
          </w:p>
        </w:tc>
        <w:tc>
          <w:tcPr>
            <w:tcW w:w="236" w:type="dxa"/>
          </w:tcPr>
          <w:p w14:paraId="64DCEF8A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AE54492" w14:textId="0297E40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70,953</w:t>
            </w:r>
          </w:p>
        </w:tc>
        <w:tc>
          <w:tcPr>
            <w:tcW w:w="236" w:type="dxa"/>
          </w:tcPr>
          <w:p w14:paraId="46C07010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728BEE" w14:textId="2CEE44E4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4642D83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790F61" w14:textId="7F4BB86D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975174" w:rsidRPr="00B3193F" w14:paraId="4FB8E645" w14:textId="283DCE27" w:rsidTr="00AF4C46">
        <w:trPr>
          <w:trHeight w:val="20"/>
        </w:trPr>
        <w:tc>
          <w:tcPr>
            <w:tcW w:w="3600" w:type="dxa"/>
            <w:vAlign w:val="center"/>
          </w:tcPr>
          <w:p w14:paraId="72882FC5" w14:textId="77777777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ธุรกิจเคมิคอลส์</w:t>
            </w:r>
          </w:p>
        </w:tc>
        <w:tc>
          <w:tcPr>
            <w:tcW w:w="576" w:type="dxa"/>
            <w:vAlign w:val="center"/>
          </w:tcPr>
          <w:p w14:paraId="6D9D843C" w14:textId="360B98DE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43373904" w14:textId="3798EC04" w:rsidR="00975174" w:rsidRPr="00B3193F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3D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vAlign w:val="center"/>
          </w:tcPr>
          <w:p w14:paraId="5C865535" w14:textId="20377D66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121,001</w:t>
            </w:r>
          </w:p>
        </w:tc>
        <w:tc>
          <w:tcPr>
            <w:tcW w:w="236" w:type="dxa"/>
          </w:tcPr>
          <w:p w14:paraId="109F6542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A344FB4" w14:textId="48BD499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44,084</w:t>
            </w:r>
          </w:p>
        </w:tc>
        <w:tc>
          <w:tcPr>
            <w:tcW w:w="236" w:type="dxa"/>
          </w:tcPr>
          <w:p w14:paraId="6424DC14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BB6C55A" w14:textId="6481B15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90,035</w:t>
            </w:r>
          </w:p>
        </w:tc>
        <w:tc>
          <w:tcPr>
            <w:tcW w:w="236" w:type="dxa"/>
          </w:tcPr>
          <w:p w14:paraId="5DE7CCDD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DD40C8F" w14:textId="1FEA075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13,940</w:t>
            </w:r>
          </w:p>
        </w:tc>
      </w:tr>
      <w:tr w:rsidR="00975174" w:rsidRPr="00B3193F" w14:paraId="7BBDB103" w14:textId="1E151D9F" w:rsidTr="00AF4C46">
        <w:trPr>
          <w:trHeight w:val="20"/>
        </w:trPr>
        <w:tc>
          <w:tcPr>
            <w:tcW w:w="3600" w:type="dxa"/>
            <w:vAlign w:val="center"/>
          </w:tcPr>
          <w:p w14:paraId="0366BE4F" w14:textId="77777777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ธุรกิจแพคเกจจิ้ง</w:t>
            </w:r>
          </w:p>
        </w:tc>
        <w:tc>
          <w:tcPr>
            <w:tcW w:w="576" w:type="dxa"/>
            <w:vAlign w:val="center"/>
          </w:tcPr>
          <w:p w14:paraId="179F9CFE" w14:textId="38D4F486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576" w:type="dxa"/>
            <w:vAlign w:val="center"/>
          </w:tcPr>
          <w:p w14:paraId="7FA040DF" w14:textId="00A31B97" w:rsidR="00975174" w:rsidRPr="00B3193F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3D5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900" w:type="dxa"/>
            <w:vAlign w:val="center"/>
          </w:tcPr>
          <w:p w14:paraId="44AF29C1" w14:textId="25BA19A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236" w:type="dxa"/>
          </w:tcPr>
          <w:p w14:paraId="661A91C8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746B472" w14:textId="58BCEFA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  <w:tc>
          <w:tcPr>
            <w:tcW w:w="236" w:type="dxa"/>
          </w:tcPr>
          <w:p w14:paraId="473159CA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ADD3BAE" w14:textId="7ED7ECCD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236" w:type="dxa"/>
          </w:tcPr>
          <w:p w14:paraId="5F43D4E1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79C83E8" w14:textId="57E9EA73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975174" w:rsidRPr="00B3193F" w14:paraId="2E96182D" w14:textId="404FAD0F" w:rsidTr="00AF4C46">
        <w:trPr>
          <w:trHeight w:val="20"/>
        </w:trPr>
        <w:tc>
          <w:tcPr>
            <w:tcW w:w="3600" w:type="dxa"/>
            <w:vAlign w:val="center"/>
          </w:tcPr>
          <w:p w14:paraId="373CAF82" w14:textId="77777777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576" w:type="dxa"/>
            <w:vAlign w:val="center"/>
          </w:tcPr>
          <w:p w14:paraId="2E25EBF7" w14:textId="0C2435B5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576" w:type="dxa"/>
            <w:vAlign w:val="center"/>
          </w:tcPr>
          <w:p w14:paraId="24647D74" w14:textId="0C6623EF" w:rsidR="00975174" w:rsidRPr="00B3193F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73D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12632CD" w14:textId="19DF5FE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2,202</w:t>
            </w:r>
          </w:p>
        </w:tc>
        <w:tc>
          <w:tcPr>
            <w:tcW w:w="236" w:type="dxa"/>
          </w:tcPr>
          <w:p w14:paraId="4C3317C4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D02A8D5" w14:textId="408EC063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1,951</w:t>
            </w:r>
          </w:p>
        </w:tc>
        <w:tc>
          <w:tcPr>
            <w:tcW w:w="236" w:type="dxa"/>
          </w:tcPr>
          <w:p w14:paraId="1AAE0D50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1300A0E" w14:textId="09C9DD4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743BB3B0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7002C39" w14:textId="27A22CC0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</w:rPr>
              <w:t>2,01</w:t>
            </w:r>
            <w:r w:rsidR="002800B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75174" w:rsidRPr="00975174" w14:paraId="22DCAB7F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6896746C" w14:textId="2BEBBCCB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6" w:type="dxa"/>
            <w:vAlign w:val="center"/>
          </w:tcPr>
          <w:p w14:paraId="6EFD3B75" w14:textId="44ECADA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03DEEABF" w14:textId="2623C296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19E062F4" w14:textId="4DFD660D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211,519</w:t>
            </w:r>
          </w:p>
        </w:tc>
        <w:tc>
          <w:tcPr>
            <w:tcW w:w="236" w:type="dxa"/>
          </w:tcPr>
          <w:p w14:paraId="71CB28FC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040DBA5" w14:textId="767C611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134,351</w:t>
            </w:r>
          </w:p>
        </w:tc>
        <w:tc>
          <w:tcPr>
            <w:tcW w:w="236" w:type="dxa"/>
          </w:tcPr>
          <w:p w14:paraId="46ADB470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63371AD6" w14:textId="6D424FA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92,216</w:t>
            </w:r>
          </w:p>
        </w:tc>
        <w:tc>
          <w:tcPr>
            <w:tcW w:w="236" w:type="dxa"/>
          </w:tcPr>
          <w:p w14:paraId="329E2DB9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40D7209" w14:textId="139B99A5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17,42</w:t>
            </w:r>
            <w:r w:rsidR="002800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75174" w:rsidRPr="00975174" w14:paraId="2463A719" w14:textId="77777777" w:rsidTr="00AF4C46">
        <w:trPr>
          <w:trHeight w:val="20"/>
        </w:trPr>
        <w:tc>
          <w:tcPr>
            <w:tcW w:w="9060" w:type="dxa"/>
            <w:gridSpan w:val="10"/>
            <w:vAlign w:val="center"/>
          </w:tcPr>
          <w:p w14:paraId="23F5B669" w14:textId="77777777" w:rsidR="00975174" w:rsidRPr="00EC4E7B" w:rsidRDefault="00975174" w:rsidP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75174" w:rsidRPr="00B3193F" w14:paraId="56AEA3B1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672D06A0" w14:textId="538EC843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6" w:type="dxa"/>
            <w:vAlign w:val="center"/>
          </w:tcPr>
          <w:p w14:paraId="45641080" w14:textId="1D69FB35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2AD9D951" w14:textId="18B9727E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72B19A" w14:textId="7777777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E5FF9B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51404C4" w14:textId="011FB16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9DC0C6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C077FEF" w14:textId="7E6CA25D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A8D2E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6C3F583" w14:textId="57DFE96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5174" w:rsidRPr="00B3193F" w14:paraId="6EDF536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4AA0C3B8" w14:textId="7912B9FF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576" w:type="dxa"/>
            <w:vAlign w:val="center"/>
          </w:tcPr>
          <w:p w14:paraId="1481433C" w14:textId="526ABFC4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3DFD2306" w14:textId="0F58881F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33568EF" w14:textId="12801FEE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3D5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3871BB11" w14:textId="77777777" w:rsidR="00975174" w:rsidRPr="00975174" w:rsidRDefault="00975174" w:rsidP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30764CE" w14:textId="195AB0A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174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36" w:type="dxa"/>
          </w:tcPr>
          <w:p w14:paraId="0C3EAA73" w14:textId="77777777" w:rsidR="00975174" w:rsidRPr="00975174" w:rsidRDefault="00975174" w:rsidP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DB2ED5A" w14:textId="157C092D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1,036</w:t>
            </w:r>
          </w:p>
        </w:tc>
        <w:tc>
          <w:tcPr>
            <w:tcW w:w="236" w:type="dxa"/>
          </w:tcPr>
          <w:p w14:paraId="0E9FCA0B" w14:textId="77777777" w:rsidR="00975174" w:rsidRPr="00975174" w:rsidRDefault="00975174" w:rsidP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489095" w14:textId="759CDBEA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380</w:t>
            </w:r>
          </w:p>
        </w:tc>
      </w:tr>
      <w:tr w:rsidR="00975174" w:rsidRPr="00975174" w14:paraId="5AB37881" w14:textId="77777777" w:rsidTr="00AF4C46">
        <w:trPr>
          <w:trHeight w:val="63"/>
        </w:trPr>
        <w:tc>
          <w:tcPr>
            <w:tcW w:w="9060" w:type="dxa"/>
            <w:gridSpan w:val="10"/>
            <w:vAlign w:val="center"/>
          </w:tcPr>
          <w:p w14:paraId="131D00C6" w14:textId="2316B5A1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75174" w:rsidRPr="00B3193F" w14:paraId="7625E088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088FAE3A" w14:textId="28B186C5" w:rsidR="00975174" w:rsidRPr="00975174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เงินลงทุนในบริษัทย่อยและร่วม</w:t>
            </w:r>
          </w:p>
        </w:tc>
        <w:tc>
          <w:tcPr>
            <w:tcW w:w="576" w:type="dxa"/>
            <w:vAlign w:val="center"/>
          </w:tcPr>
          <w:p w14:paraId="0B1B9AD9" w14:textId="77777777" w:rsidR="00975174" w:rsidRPr="00465D7D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3D103E04" w14:textId="77777777" w:rsidR="00975174" w:rsidRPr="00C3294D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327E85C" w14:textId="18A8B3C8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211,893</w:t>
            </w:r>
          </w:p>
        </w:tc>
        <w:tc>
          <w:tcPr>
            <w:tcW w:w="236" w:type="dxa"/>
          </w:tcPr>
          <w:p w14:paraId="5AF76445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D09E126" w14:textId="79400941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134,725</w:t>
            </w:r>
          </w:p>
        </w:tc>
        <w:tc>
          <w:tcPr>
            <w:tcW w:w="236" w:type="dxa"/>
          </w:tcPr>
          <w:p w14:paraId="23271560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0F2C79" w14:textId="75562E95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93,252</w:t>
            </w:r>
          </w:p>
        </w:tc>
        <w:tc>
          <w:tcPr>
            <w:tcW w:w="236" w:type="dxa"/>
          </w:tcPr>
          <w:p w14:paraId="778FFD25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429E43E" w14:textId="536204E4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17,80</w:t>
            </w:r>
            <w:r w:rsidR="002800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975174" w:rsidRPr="00B3193F" w14:paraId="687D05C1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795C8218" w14:textId="6C70D34D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3193F">
              <w:rPr>
                <w:rFonts w:asciiTheme="majorBidi" w:hAnsiTheme="majorBidi"/>
                <w:sz w:val="30"/>
                <w:szCs w:val="30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576" w:type="dxa"/>
            <w:vAlign w:val="center"/>
          </w:tcPr>
          <w:p w14:paraId="6CF7CA14" w14:textId="7777777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791048BD" w14:textId="7777777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0C37506" w14:textId="16BBC94C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C4E7B">
              <w:rPr>
                <w:rFonts w:ascii="Angsana New" w:hAnsi="Angsana New"/>
                <w:sz w:val="30"/>
                <w:szCs w:val="30"/>
              </w:rPr>
              <w:t>252</w:t>
            </w:r>
            <w:r w:rsidRPr="00EC4E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57F13E6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56D0C1E" w14:textId="4BBA520E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C4E7B">
              <w:rPr>
                <w:rFonts w:ascii="Angsana New" w:hAnsi="Angsana New"/>
                <w:sz w:val="30"/>
                <w:szCs w:val="30"/>
              </w:rPr>
              <w:t>252</w:t>
            </w:r>
            <w:r w:rsidRPr="00EC4E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94BBF06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376C9CC" w14:textId="2D6BBD59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29FD66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284F75" w14:textId="69EF6CB3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5174" w:rsidRPr="00B3193F" w14:paraId="64CFB8EC" w14:textId="77777777" w:rsidTr="00AF4C46">
        <w:trPr>
          <w:trHeight w:val="20"/>
        </w:trPr>
        <w:tc>
          <w:tcPr>
            <w:tcW w:w="3600" w:type="dxa"/>
            <w:vAlign w:val="center"/>
          </w:tcPr>
          <w:p w14:paraId="44D97517" w14:textId="11E5033D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4E7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3193F">
              <w:rPr>
                <w:rFonts w:asciiTheme="majorBidi" w:hAnsiTheme="majorBidi"/>
                <w:sz w:val="30"/>
                <w:szCs w:val="30"/>
                <w:cs/>
              </w:rPr>
              <w:t xml:space="preserve"> จัดประเภทเป็นสินทรัพย์ที่ถือไว้เพื่อขาย</w:t>
            </w:r>
          </w:p>
        </w:tc>
        <w:tc>
          <w:tcPr>
            <w:tcW w:w="576" w:type="dxa"/>
            <w:vAlign w:val="center"/>
          </w:tcPr>
          <w:p w14:paraId="656DD07D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40E44325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FF0C653" w14:textId="0BD21C95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C4E7B">
              <w:rPr>
                <w:rFonts w:ascii="Angsana New" w:hAnsi="Angsana New"/>
                <w:sz w:val="30"/>
                <w:szCs w:val="30"/>
              </w:rPr>
              <w:t>190</w:t>
            </w:r>
            <w:r w:rsidRPr="00EC4E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ADE08E3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2F51680" w14:textId="45EABC6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8D3094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F6CF6C1" w14:textId="09EC0BCB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79F38" w14:textId="77777777" w:rsidR="00975174" w:rsidRPr="00B3193F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43242E" w14:textId="62EAFAE2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5174" w:rsidRPr="00975174" w14:paraId="0BF70037" w14:textId="1097BDCF" w:rsidTr="00AF4C46">
        <w:trPr>
          <w:trHeight w:val="20"/>
        </w:trPr>
        <w:tc>
          <w:tcPr>
            <w:tcW w:w="3600" w:type="dxa"/>
            <w:vAlign w:val="center"/>
          </w:tcPr>
          <w:p w14:paraId="4F2A4B77" w14:textId="21D77FE0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เงินลงทุนในบริษัทย่อยและ</w:t>
            </w:r>
            <w:r w:rsidR="00836C2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</w:t>
            </w:r>
            <w:r w:rsidRPr="00EC4E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ร่วม - สุทธิ</w:t>
            </w:r>
          </w:p>
        </w:tc>
        <w:tc>
          <w:tcPr>
            <w:tcW w:w="576" w:type="dxa"/>
            <w:vAlign w:val="center"/>
          </w:tcPr>
          <w:p w14:paraId="249DFB42" w14:textId="7777777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dxa"/>
            <w:vAlign w:val="center"/>
          </w:tcPr>
          <w:p w14:paraId="766736A4" w14:textId="77777777" w:rsidR="00975174" w:rsidRPr="00465D7D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D1BA8" w14:textId="74814F7E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211,451</w:t>
            </w:r>
          </w:p>
        </w:tc>
        <w:tc>
          <w:tcPr>
            <w:tcW w:w="236" w:type="dxa"/>
          </w:tcPr>
          <w:p w14:paraId="2DD09EAE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663909" w14:textId="64911562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134,473</w:t>
            </w:r>
          </w:p>
        </w:tc>
        <w:tc>
          <w:tcPr>
            <w:tcW w:w="236" w:type="dxa"/>
          </w:tcPr>
          <w:p w14:paraId="1DDBB3D8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E89CA" w14:textId="4EE58F67" w:rsidR="00975174" w:rsidRPr="00EC4E7B" w:rsidRDefault="00975174" w:rsidP="00EC4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93,252</w:t>
            </w:r>
          </w:p>
        </w:tc>
        <w:tc>
          <w:tcPr>
            <w:tcW w:w="236" w:type="dxa"/>
          </w:tcPr>
          <w:p w14:paraId="03234133" w14:textId="77777777" w:rsidR="00975174" w:rsidRPr="00975174" w:rsidRDefault="00975174" w:rsidP="00B3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A27DEB" w14:textId="72627046" w:rsidR="00975174" w:rsidRPr="00EC4E7B" w:rsidRDefault="00975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sz w:val="30"/>
                <w:szCs w:val="30"/>
              </w:rPr>
              <w:t>17,80</w:t>
            </w:r>
            <w:r w:rsidR="002800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1DCFE2A0" w14:textId="77777777" w:rsidR="008F78E1" w:rsidRPr="00C14B49" w:rsidRDefault="008F78E1" w:rsidP="00E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-57" w:right="-108"/>
        <w:rPr>
          <w:rFonts w:asciiTheme="majorBidi" w:hAnsiTheme="majorBidi" w:cstheme="majorBidi"/>
          <w:sz w:val="24"/>
          <w:szCs w:val="24"/>
        </w:rPr>
      </w:pPr>
    </w:p>
    <w:p w14:paraId="68101632" w14:textId="64A81F71" w:rsidR="00A0005D" w:rsidRPr="009B73B2" w:rsidRDefault="00A0005D" w:rsidP="00A0005D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ในเดือนมกราคม </w:t>
      </w:r>
      <w:r w:rsidRPr="009B73B2">
        <w:rPr>
          <w:rFonts w:ascii="Angsana New" w:hAnsi="Angsana New"/>
          <w:sz w:val="30"/>
          <w:szCs w:val="30"/>
          <w:lang w:bidi="th-TH"/>
        </w:rPr>
        <w:t>2563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 บริษัทเอสซีจี ดิสทริบิวชั่น จำกัด ได้</w:t>
      </w:r>
      <w:r w:rsidRPr="009B73B2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เรียกชำระค่าหุ้นเป็นจำนวนเงิน </w:t>
      </w:r>
      <w:r w:rsidRPr="009B73B2">
        <w:rPr>
          <w:rFonts w:ascii="Angsana New" w:hAnsi="Angsana New"/>
          <w:spacing w:val="4"/>
          <w:sz w:val="30"/>
          <w:szCs w:val="30"/>
          <w:lang w:bidi="th-TH"/>
        </w:rPr>
        <w:t xml:space="preserve">1,047 </w:t>
      </w:r>
      <w:r w:rsidRPr="009B73B2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ล้านบาท </w:t>
      </w:r>
    </w:p>
    <w:p w14:paraId="4C3077F2" w14:textId="77777777" w:rsidR="00A0005D" w:rsidRPr="00C14B49" w:rsidRDefault="00A0005D" w:rsidP="00A0005D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/>
          <w:b/>
          <w:bCs/>
          <w:sz w:val="24"/>
          <w:szCs w:val="24"/>
          <w:highlight w:val="yellow"/>
          <w:lang w:val="en-US" w:bidi="th-TH"/>
        </w:rPr>
      </w:pPr>
    </w:p>
    <w:p w14:paraId="7A765B72" w14:textId="08A93DEC" w:rsidR="00A0005D" w:rsidRDefault="00A0005D" w:rsidP="00A0005D">
      <w:pPr>
        <w:pStyle w:val="block"/>
        <w:tabs>
          <w:tab w:val="left" w:pos="709"/>
        </w:tabs>
        <w:spacing w:after="0" w:line="240" w:lineRule="auto"/>
        <w:ind w:left="539" w:firstLine="1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ในไตรมาสที่ </w:t>
      </w:r>
      <w:r w:rsidRPr="009B73B2">
        <w:rPr>
          <w:rFonts w:ascii="Angsana New" w:hAnsi="Angsana New"/>
          <w:spacing w:val="-4"/>
          <w:sz w:val="30"/>
          <w:szCs w:val="30"/>
          <w:lang w:bidi="th-TH"/>
        </w:rPr>
        <w:t xml:space="preserve">4 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ของปี </w:t>
      </w:r>
      <w:r w:rsidRPr="009B73B2">
        <w:rPr>
          <w:rFonts w:ascii="Angsana New" w:hAnsi="Angsana New"/>
          <w:spacing w:val="-4"/>
          <w:sz w:val="30"/>
          <w:szCs w:val="30"/>
          <w:lang w:bidi="th-TH"/>
        </w:rPr>
        <w:t xml:space="preserve">2563 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บริษัทเอสซีจี แพคเกจจิ้ง จำกัด (มหาชน) (“</w:t>
      </w:r>
      <w:r w:rsidRPr="009B73B2">
        <w:rPr>
          <w:rFonts w:ascii="Angsana New" w:hAnsi="Angsana New"/>
          <w:spacing w:val="-4"/>
          <w:sz w:val="30"/>
          <w:szCs w:val="30"/>
          <w:lang w:bidi="th-TH"/>
        </w:rPr>
        <w:t>SCGP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>”) ซึ่งเป็นบริษัทย่อยในธุรกิจแพ</w:t>
      </w:r>
      <w:r w:rsidR="00CB7ABA">
        <w:rPr>
          <w:rFonts w:ascii="Angsana New" w:hAnsi="Angsana New" w:hint="cs"/>
          <w:spacing w:val="-4"/>
          <w:sz w:val="30"/>
          <w:szCs w:val="30"/>
          <w:cs/>
          <w:lang w:bidi="th-TH"/>
        </w:rPr>
        <w:t>ค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เกจจิ้ง </w:t>
      </w:r>
      <w:r w:rsidRPr="009B73B2">
        <w:rPr>
          <w:rFonts w:ascii="Angsana New" w:hAnsi="Angsana New"/>
          <w:sz w:val="30"/>
          <w:szCs w:val="30"/>
          <w:cs/>
          <w:lang w:bidi="th-TH"/>
        </w:rPr>
        <w:t>ได้ทำการจัดสรรหุ้นสามัญเพิ่มทุน เพื่อเสนอขายให้แก่ประชาชนทั่วไปครั้งแรก (</w:t>
      </w:r>
      <w:r w:rsidRPr="009B73B2">
        <w:rPr>
          <w:rFonts w:ascii="Angsana New" w:hAnsi="Angsana New"/>
          <w:sz w:val="30"/>
          <w:szCs w:val="30"/>
          <w:lang w:bidi="th-TH"/>
        </w:rPr>
        <w:t>IPO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) จำนวน </w:t>
      </w:r>
      <w:r w:rsidRPr="009B73B2">
        <w:rPr>
          <w:rFonts w:ascii="Angsana New" w:hAnsi="Angsana New"/>
          <w:sz w:val="30"/>
          <w:szCs w:val="30"/>
          <w:lang w:bidi="th-TH"/>
        </w:rPr>
        <w:t>1,166</w:t>
      </w:r>
      <w:r w:rsidRPr="009B73B2">
        <w:rPr>
          <w:rFonts w:ascii="Angsana New" w:hAnsi="Angsana New"/>
          <w:sz w:val="30"/>
          <w:szCs w:val="30"/>
          <w:cs/>
          <w:lang w:bidi="th-TH"/>
        </w:rPr>
        <w:t>.</w:t>
      </w:r>
      <w:r w:rsidRPr="009B73B2">
        <w:rPr>
          <w:rFonts w:ascii="Angsana New" w:hAnsi="Angsana New"/>
          <w:sz w:val="30"/>
          <w:szCs w:val="30"/>
          <w:lang w:bidi="th-TH"/>
        </w:rPr>
        <w:t xml:space="preserve">92 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ล้านหุ้น 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(รวมการจัดสรรหุ้นสามัญเพิ่มทุนเพื่อรองรับการใช้สิทธิของผู้จัดหาหุ้นส่วนเกิน) จำนวนสุทธิ </w:t>
      </w:r>
      <w:r w:rsidRPr="009B73B2">
        <w:rPr>
          <w:rFonts w:ascii="Angsana New" w:hAnsi="Angsana New"/>
          <w:spacing w:val="-4"/>
          <w:sz w:val="30"/>
          <w:szCs w:val="30"/>
          <w:lang w:bidi="th-TH"/>
        </w:rPr>
        <w:t xml:space="preserve">40,092 </w:t>
      </w:r>
      <w:r w:rsidRPr="009B73B2">
        <w:rPr>
          <w:rFonts w:ascii="Angsana New" w:hAnsi="Angsana New"/>
          <w:spacing w:val="-4"/>
          <w:sz w:val="30"/>
          <w:szCs w:val="30"/>
          <w:cs/>
          <w:lang w:bidi="th-TH"/>
        </w:rPr>
        <w:t>ล้านบาท ทำให้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บริษัทมีสัดส่วนการถือหุ้นใน </w:t>
      </w:r>
      <w:r w:rsidRPr="009B73B2">
        <w:rPr>
          <w:rFonts w:ascii="Angsana New" w:hAnsi="Angsana New"/>
          <w:sz w:val="30"/>
          <w:szCs w:val="30"/>
          <w:lang w:bidi="th-TH"/>
        </w:rPr>
        <w:t xml:space="preserve">SCGP 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ลดลงจากร้อยละ </w:t>
      </w:r>
      <w:r w:rsidRPr="009B73B2">
        <w:rPr>
          <w:rFonts w:ascii="Angsana New" w:hAnsi="Angsana New"/>
          <w:sz w:val="30"/>
          <w:szCs w:val="30"/>
          <w:lang w:bidi="th-TH"/>
        </w:rPr>
        <w:t xml:space="preserve">99 </w:t>
      </w:r>
      <w:r w:rsidRPr="009B73B2">
        <w:rPr>
          <w:rFonts w:ascii="Angsana New" w:hAnsi="Angsana New"/>
          <w:sz w:val="30"/>
          <w:szCs w:val="30"/>
          <w:cs/>
          <w:lang w:bidi="th-TH"/>
        </w:rPr>
        <w:t xml:space="preserve">เป็นร้อยละ </w:t>
      </w:r>
      <w:r w:rsidRPr="009B73B2">
        <w:rPr>
          <w:rFonts w:ascii="Angsana New" w:hAnsi="Angsana New"/>
          <w:sz w:val="30"/>
          <w:szCs w:val="30"/>
          <w:lang w:val="en-US" w:bidi="th-TH"/>
        </w:rPr>
        <w:t>72</w:t>
      </w:r>
    </w:p>
    <w:p w14:paraId="205D9028" w14:textId="77777777" w:rsidR="006B4D0D" w:rsidRPr="00C14B49" w:rsidRDefault="006B4D0D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2"/>
          <w:sz w:val="24"/>
          <w:szCs w:val="24"/>
        </w:rPr>
      </w:pPr>
    </w:p>
    <w:p w14:paraId="4B35CF29" w14:textId="1C9878C3" w:rsidR="00514681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-8"/>
          <w:sz w:val="30"/>
          <w:szCs w:val="30"/>
        </w:rPr>
      </w:pPr>
      <w:r>
        <w:rPr>
          <w:rFonts w:ascii="Angsana New" w:hAnsi="Angsana New"/>
          <w:b/>
          <w:spacing w:val="2"/>
          <w:sz w:val="30"/>
          <w:szCs w:val="30"/>
          <w:cs/>
        </w:rPr>
        <w:t xml:space="preserve">ในไตรมาสที่ </w:t>
      </w:r>
      <w:r>
        <w:rPr>
          <w:rFonts w:ascii="Angsana New" w:hAnsi="Angsana New"/>
          <w:bCs/>
          <w:spacing w:val="2"/>
          <w:sz w:val="30"/>
          <w:szCs w:val="30"/>
        </w:rPr>
        <w:t>2</w:t>
      </w:r>
      <w:r>
        <w:rPr>
          <w:rFonts w:ascii="Angsana New" w:hAnsi="Angsana New"/>
          <w:b/>
          <w:spacing w:val="2"/>
          <w:sz w:val="30"/>
          <w:szCs w:val="30"/>
          <w:cs/>
        </w:rPr>
        <w:t xml:space="preserve"> ของปี </w:t>
      </w:r>
      <w:r>
        <w:rPr>
          <w:rFonts w:ascii="Angsana New" w:hAnsi="Angsana New"/>
          <w:bCs/>
          <w:spacing w:val="2"/>
          <w:sz w:val="30"/>
          <w:szCs w:val="30"/>
        </w:rPr>
        <w:t>2564</w:t>
      </w:r>
      <w:r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b/>
          <w:spacing w:val="2"/>
          <w:sz w:val="30"/>
          <w:szCs w:val="30"/>
          <w:cs/>
        </w:rPr>
        <w:t>บริษัทเอสซีจี เคมิคอลส์ จำกัด ได้เรียกชำระค่าหุ้นส่วนที่เหลือทั้งหมดจากบริษัท</w:t>
      </w:r>
      <w:r>
        <w:rPr>
          <w:rFonts w:ascii="Angsana New" w:hAnsi="Angsana New"/>
          <w:b/>
          <w:spacing w:val="2"/>
          <w:sz w:val="30"/>
          <w:szCs w:val="30"/>
        </w:rPr>
        <w:br/>
      </w:r>
      <w:r>
        <w:rPr>
          <w:rFonts w:ascii="Angsana New" w:hAnsi="Angsana New"/>
          <w:b/>
          <w:spacing w:val="-8"/>
          <w:sz w:val="30"/>
          <w:szCs w:val="30"/>
          <w:cs/>
        </w:rPr>
        <w:t xml:space="preserve">เป็นจำนวนเงิน </w:t>
      </w:r>
      <w:r>
        <w:rPr>
          <w:rFonts w:ascii="Angsana New" w:hAnsi="Angsana New"/>
          <w:bCs/>
          <w:spacing w:val="-8"/>
          <w:sz w:val="30"/>
          <w:szCs w:val="30"/>
        </w:rPr>
        <w:t>2,145</w:t>
      </w:r>
      <w:r>
        <w:rPr>
          <w:rFonts w:ascii="Angsana New" w:hAnsi="Angsana New"/>
          <w:b/>
          <w:spacing w:val="-8"/>
          <w:sz w:val="30"/>
          <w:szCs w:val="30"/>
          <w:cs/>
        </w:rPr>
        <w:t xml:space="preserve"> ล้านบาท </w:t>
      </w:r>
    </w:p>
    <w:p w14:paraId="6A592794" w14:textId="77777777" w:rsidR="00514681" w:rsidRPr="00C14B49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="Angsana New" w:hAnsi="Angsana New"/>
          <w:b/>
          <w:spacing w:val="-8"/>
          <w:sz w:val="24"/>
          <w:szCs w:val="24"/>
        </w:rPr>
      </w:pPr>
    </w:p>
    <w:p w14:paraId="79504C74" w14:textId="702530B7" w:rsidR="00514681" w:rsidRPr="0041173F" w:rsidRDefault="00514681" w:rsidP="0051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655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1173F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ในไตรมาสที่ </w:t>
      </w:r>
      <w:r w:rsidRPr="0041173F">
        <w:rPr>
          <w:rFonts w:asciiTheme="majorBidi" w:hAnsiTheme="majorBidi" w:cstheme="majorBidi"/>
          <w:bCs/>
          <w:spacing w:val="6"/>
          <w:sz w:val="30"/>
          <w:szCs w:val="30"/>
        </w:rPr>
        <w:t>3</w:t>
      </w:r>
      <w:r w:rsidRPr="0041173F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 ของปี</w:t>
      </w:r>
      <w:r w:rsidRPr="0041173F">
        <w:rPr>
          <w:rFonts w:asciiTheme="majorBidi" w:hAnsiTheme="majorBidi" w:cstheme="majorBidi"/>
          <w:bCs/>
          <w:spacing w:val="6"/>
          <w:sz w:val="30"/>
          <w:szCs w:val="30"/>
          <w:cs/>
        </w:rPr>
        <w:t xml:space="preserve"> </w:t>
      </w:r>
      <w:r w:rsidRPr="0041173F">
        <w:rPr>
          <w:rFonts w:asciiTheme="majorBidi" w:hAnsiTheme="majorBidi" w:cstheme="majorBidi"/>
          <w:bCs/>
          <w:spacing w:val="6"/>
          <w:sz w:val="30"/>
          <w:szCs w:val="30"/>
        </w:rPr>
        <w:t>2564</w:t>
      </w:r>
      <w:r w:rsidRPr="0041173F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 xml:space="preserve"> </w:t>
      </w:r>
      <w:r w:rsidRPr="0041173F">
        <w:rPr>
          <w:rFonts w:asciiTheme="majorBidi" w:hAnsiTheme="majorBidi" w:cstheme="majorBidi"/>
          <w:b/>
          <w:spacing w:val="6"/>
          <w:sz w:val="30"/>
          <w:szCs w:val="30"/>
          <w:cs/>
        </w:rPr>
        <w:t>บริษัทเอสซีจี เคมิคอลส์ จำกัด จ่ายเงินปันผลระหว่างกาลปี</w:t>
      </w:r>
      <w:r w:rsidRPr="0041173F">
        <w:rPr>
          <w:rFonts w:asciiTheme="majorBidi" w:hAnsiTheme="majorBidi" w:cstheme="majorBidi"/>
          <w:bCs/>
          <w:spacing w:val="6"/>
          <w:sz w:val="30"/>
          <w:szCs w:val="30"/>
          <w:cs/>
        </w:rPr>
        <w:t xml:space="preserve"> </w:t>
      </w:r>
      <w:r w:rsidRPr="0041173F">
        <w:rPr>
          <w:rFonts w:asciiTheme="majorBidi" w:hAnsiTheme="majorBidi" w:cstheme="majorBidi"/>
          <w:bCs/>
          <w:spacing w:val="6"/>
          <w:sz w:val="30"/>
          <w:szCs w:val="30"/>
        </w:rPr>
        <w:t>2564</w:t>
      </w:r>
      <w:r w:rsidRPr="0041173F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 xml:space="preserve"> </w:t>
      </w:r>
      <w:r w:rsidRPr="0041173F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เป็นจำนวนเงิน </w:t>
      </w:r>
      <w:r w:rsidRPr="0041173F">
        <w:rPr>
          <w:rFonts w:asciiTheme="majorBidi" w:hAnsiTheme="majorBidi" w:cstheme="majorBidi"/>
          <w:bCs/>
          <w:spacing w:val="-4"/>
          <w:sz w:val="30"/>
          <w:szCs w:val="30"/>
        </w:rPr>
        <w:t>80,031</w:t>
      </w:r>
      <w:r w:rsidRPr="0041173F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 </w:t>
      </w:r>
      <w:r w:rsidRPr="0041173F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ล้านบาท </w:t>
      </w:r>
      <w:r w:rsidRPr="00FC1824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และบริษัทได้ลงทุนเพิ่มในบริษัทเอสซีจี เคมิคอลส์ จำกัด เป็นจำนวนเงิน </w:t>
      </w:r>
      <w:r w:rsidRPr="00FC1824">
        <w:rPr>
          <w:rFonts w:asciiTheme="majorBidi" w:hAnsiTheme="majorBidi" w:cstheme="majorBidi"/>
          <w:bCs/>
          <w:spacing w:val="-4"/>
          <w:sz w:val="30"/>
          <w:szCs w:val="30"/>
        </w:rPr>
        <w:t>80,031</w:t>
      </w:r>
      <w:r w:rsidRPr="00FC1824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 </w:t>
      </w:r>
      <w:r w:rsidRPr="00FC1824">
        <w:rPr>
          <w:rFonts w:asciiTheme="majorBidi" w:hAnsiTheme="majorBidi" w:cstheme="majorBidi"/>
          <w:b/>
          <w:spacing w:val="-4"/>
          <w:sz w:val="30"/>
          <w:szCs w:val="30"/>
          <w:cs/>
        </w:rPr>
        <w:t>ล้านบาท</w:t>
      </w:r>
      <w:r w:rsidRPr="00FC1824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Pr="00AF4C46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และบริษัท</w:t>
      </w:r>
      <w:r w:rsidRPr="00AF4C46">
        <w:rPr>
          <w:rFonts w:asciiTheme="majorBidi" w:hAnsiTheme="majorBidi" w:cstheme="majorBidi"/>
          <w:b/>
          <w:spacing w:val="-4"/>
          <w:sz w:val="30"/>
          <w:szCs w:val="30"/>
          <w:cs/>
        </w:rPr>
        <w:t>ขายเงินลงทุนทั้งหมดในบริษัทไทยพลาสติกและเคมีภัณฑ์ จำกัด (มหาชน) ให้กับบริษัทที่เกี่ยวข้องกัน เป็นจำนวนเงิน</w:t>
      </w:r>
      <w:r w:rsidRPr="00FC182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C1824">
        <w:rPr>
          <w:rFonts w:asciiTheme="majorBidi" w:hAnsiTheme="majorBidi" w:cstheme="majorBidi"/>
          <w:bCs/>
          <w:sz w:val="30"/>
          <w:szCs w:val="30"/>
        </w:rPr>
        <w:t>5,245</w:t>
      </w:r>
      <w:r w:rsidRPr="00FC18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FC182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4117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E287680" w14:textId="0278C020" w:rsidR="00366EF2" w:rsidRPr="00AE3447" w:rsidRDefault="00D91ACB" w:rsidP="00D91ACB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</w:t>
      </w:r>
      <w:r w:rsidR="00911793" w:rsidRPr="00541E55">
        <w:rPr>
          <w:rFonts w:ascii="Angsana New" w:hAnsi="Angsana New"/>
          <w:b/>
          <w:bCs/>
          <w:sz w:val="30"/>
          <w:szCs w:val="30"/>
          <w:cs/>
        </w:rPr>
        <w:t>สังหาริมทรัพย์เพื่อการลงทุน</w:t>
      </w:r>
      <w:r w:rsidR="00FC0A53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A824F4C" w14:textId="77777777" w:rsidR="00366EF2" w:rsidRPr="002C38DF" w:rsidRDefault="00366EF2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720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1350"/>
        <w:gridCol w:w="270"/>
        <w:gridCol w:w="1260"/>
        <w:gridCol w:w="270"/>
        <w:gridCol w:w="1350"/>
      </w:tblGrid>
      <w:tr w:rsidR="00911793" w:rsidRPr="009E5839" w14:paraId="659F0195" w14:textId="77777777" w:rsidTr="00B76FC3">
        <w:trPr>
          <w:trHeight w:val="245"/>
        </w:trPr>
        <w:tc>
          <w:tcPr>
            <w:tcW w:w="4680" w:type="dxa"/>
            <w:shd w:val="clear" w:color="auto" w:fill="auto"/>
            <w:vAlign w:val="center"/>
            <w:hideMark/>
          </w:tcPr>
          <w:p w14:paraId="409C063E" w14:textId="77777777" w:rsidR="00911793" w:rsidRPr="008626AF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3CA8410E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1DD48955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DA55426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อาคารและ   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4A9A2094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5E0A177" w14:textId="77777777" w:rsidR="00911793" w:rsidRPr="009E5839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793" w:rsidRPr="009E5839" w14:paraId="79E0597B" w14:textId="77777777" w:rsidTr="00B76FC3">
        <w:trPr>
          <w:trHeight w:val="74"/>
        </w:trPr>
        <w:tc>
          <w:tcPr>
            <w:tcW w:w="4680" w:type="dxa"/>
            <w:shd w:val="clear" w:color="auto" w:fill="auto"/>
            <w:vAlign w:val="center"/>
            <w:hideMark/>
          </w:tcPr>
          <w:p w14:paraId="200CA98A" w14:textId="77777777" w:rsidR="00911793" w:rsidRPr="0022555B" w:rsidRDefault="00911793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0D0E901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098784FD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F05852D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shd w:val="clear" w:color="auto" w:fill="auto"/>
            <w:vAlign w:val="center"/>
            <w:hideMark/>
          </w:tcPr>
          <w:p w14:paraId="01D2C9B9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E915E6E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รวม</w:t>
            </w:r>
          </w:p>
        </w:tc>
      </w:tr>
      <w:tr w:rsidR="00911793" w:rsidRPr="009E5839" w14:paraId="162B2E0B" w14:textId="77777777" w:rsidTr="00B76FC3">
        <w:trPr>
          <w:trHeight w:val="74"/>
        </w:trPr>
        <w:tc>
          <w:tcPr>
            <w:tcW w:w="4680" w:type="dxa"/>
            <w:shd w:val="clear" w:color="auto" w:fill="auto"/>
            <w:vAlign w:val="center"/>
          </w:tcPr>
          <w:p w14:paraId="2ED5CB61" w14:textId="77777777" w:rsidR="00911793" w:rsidRPr="0022555B" w:rsidRDefault="00911793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500" w:type="dxa"/>
            <w:gridSpan w:val="5"/>
            <w:shd w:val="clear" w:color="auto" w:fill="auto"/>
            <w:noWrap/>
            <w:vAlign w:val="center"/>
          </w:tcPr>
          <w:p w14:paraId="5AE82047" w14:textId="77777777" w:rsidR="00911793" w:rsidRPr="009E5839" w:rsidRDefault="00911793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11793" w:rsidRPr="009E5839" w14:paraId="730A67B9" w14:textId="77777777" w:rsidTr="00B76FC3">
        <w:trPr>
          <w:trHeight w:val="74"/>
        </w:trPr>
        <w:tc>
          <w:tcPr>
            <w:tcW w:w="4680" w:type="dxa"/>
            <w:shd w:val="clear" w:color="auto" w:fill="auto"/>
            <w:vAlign w:val="center"/>
            <w:hideMark/>
          </w:tcPr>
          <w:p w14:paraId="11922534" w14:textId="77777777" w:rsidR="00911793" w:rsidRPr="009E5839" w:rsidRDefault="00911793" w:rsidP="00D977D2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2EAA0120" w14:textId="77777777" w:rsidR="00911793" w:rsidRPr="009E5839" w:rsidRDefault="00911793" w:rsidP="00B76FC3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4AF9FC2B" w14:textId="77777777" w:rsidR="00911793" w:rsidRPr="009E5839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734BEBC3" w14:textId="77777777" w:rsidR="00911793" w:rsidRPr="009E5839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42A0987E" w14:textId="77777777" w:rsidR="00911793" w:rsidRPr="009E5839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2606EEF8" w14:textId="77777777" w:rsidR="00911793" w:rsidRPr="009E5839" w:rsidRDefault="0091179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3B6" w:rsidRPr="009E5839" w14:paraId="5312E4F9" w14:textId="77777777" w:rsidTr="00B76FC3">
        <w:trPr>
          <w:trHeight w:val="335"/>
        </w:trPr>
        <w:tc>
          <w:tcPr>
            <w:tcW w:w="4680" w:type="dxa"/>
            <w:shd w:val="clear" w:color="auto" w:fill="auto"/>
            <w:vAlign w:val="center"/>
            <w:hideMark/>
          </w:tcPr>
          <w:p w14:paraId="713A16EB" w14:textId="20F4EC62" w:rsidR="003063B6" w:rsidRPr="009E5839" w:rsidRDefault="003063B6" w:rsidP="003063B6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 w:rsidR="00266F18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DF2384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</w:t>
            </w:r>
            <w:r w:rsidR="00DF2384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C8E392B" w14:textId="6D6F2ACB" w:rsidR="003063B6" w:rsidRPr="009E5839" w:rsidRDefault="003063B6" w:rsidP="0030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73413F1" w14:textId="77777777" w:rsidR="003063B6" w:rsidRPr="009E5839" w:rsidRDefault="003063B6" w:rsidP="003063B6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3EDDEEB" w14:textId="5CC99D2A" w:rsidR="003063B6" w:rsidRPr="009E5839" w:rsidRDefault="003063B6" w:rsidP="0030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78D9318" w14:textId="77777777" w:rsidR="003063B6" w:rsidRPr="009E5839" w:rsidRDefault="003063B6" w:rsidP="003063B6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D50E29F" w14:textId="3D9F48EC" w:rsidR="003063B6" w:rsidRPr="009E5839" w:rsidRDefault="003063B6" w:rsidP="0030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DF2384" w:rsidRPr="009E5839" w14:paraId="60BC3C3E" w14:textId="77777777" w:rsidTr="00B76FC3">
        <w:trPr>
          <w:trHeight w:val="335"/>
        </w:trPr>
        <w:tc>
          <w:tcPr>
            <w:tcW w:w="4680" w:type="dxa"/>
            <w:shd w:val="clear" w:color="auto" w:fill="auto"/>
            <w:vAlign w:val="center"/>
          </w:tcPr>
          <w:p w14:paraId="1F279B54" w14:textId="42B11E47" w:rsidR="00DF2384" w:rsidRPr="009E5839" w:rsidRDefault="00DF2384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  ณ </w:t>
            </w:r>
            <w:r w:rsidR="00AC7F5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31</w:t>
            </w: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D7EB769" w14:textId="726172D9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1,619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14F2571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45C21EA" w14:textId="1F7FDF8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D8DDAE1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612F7E1" w14:textId="07AEF8B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2,235</w:t>
            </w:r>
          </w:p>
        </w:tc>
      </w:tr>
      <w:tr w:rsidR="00DF2384" w:rsidRPr="009E5839" w14:paraId="570AAD6D" w14:textId="77777777" w:rsidTr="00B76FC3">
        <w:trPr>
          <w:trHeight w:val="335"/>
        </w:trPr>
        <w:tc>
          <w:tcPr>
            <w:tcW w:w="4680" w:type="dxa"/>
            <w:shd w:val="clear" w:color="auto" w:fill="auto"/>
            <w:vAlign w:val="center"/>
          </w:tcPr>
          <w:p w14:paraId="514C45F4" w14:textId="120F3AB5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248FEF" w14:textId="2CE2611C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73B2AC0C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87F3BAD" w14:textId="0D36518B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421244E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67A909C" w14:textId="5EF0B664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22</w:t>
            </w:r>
          </w:p>
        </w:tc>
      </w:tr>
      <w:tr w:rsidR="00DF2384" w:rsidRPr="009E5839" w14:paraId="58289D0C" w14:textId="77777777" w:rsidTr="00B76FC3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16E6FE00" w14:textId="3F384D61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6AAFBCD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1,619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8AAAFB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ACE5246" w14:textId="54F7485C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9764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8372145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60425BD" w14:textId="2D9FD2AE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2,25</w:t>
            </w: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</w:tr>
      <w:tr w:rsidR="00DF2384" w:rsidRPr="009E5839" w14:paraId="221A2BC6" w14:textId="77777777" w:rsidTr="00B76FC3">
        <w:trPr>
          <w:trHeight w:val="199"/>
        </w:trPr>
        <w:tc>
          <w:tcPr>
            <w:tcW w:w="4680" w:type="dxa"/>
            <w:shd w:val="clear" w:color="auto" w:fill="auto"/>
            <w:vAlign w:val="center"/>
            <w:hideMark/>
          </w:tcPr>
          <w:p w14:paraId="291DC9F3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D93B07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06BA6DE3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165822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93FF2CF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52BC9A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84" w:rsidRPr="009E5839" w14:paraId="0244F17B" w14:textId="77777777" w:rsidTr="00B76FC3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610E1DE0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759CF722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21C1CE9C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14:paraId="232008DF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  <w:hideMark/>
          </w:tcPr>
          <w:p w14:paraId="1F011075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14:paraId="06E109E3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84" w:rsidRPr="009E5839" w14:paraId="7BAB3938" w14:textId="77777777" w:rsidTr="00C6192B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29F0AF03" w14:textId="1EB2FFC6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176C9D5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5299C4A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85D874A" w14:textId="540B08C6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71C1BDE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C65E266" w14:textId="465C7676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31</w:t>
            </w:r>
          </w:p>
        </w:tc>
      </w:tr>
      <w:tr w:rsidR="00DF2384" w:rsidRPr="009E5839" w14:paraId="674DD83B" w14:textId="77777777" w:rsidTr="00C6192B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2BF1533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79D291C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33EDA15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D413956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A416CB0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AF36A9C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</w:rPr>
              <w:t>12</w:t>
            </w:r>
          </w:p>
        </w:tc>
      </w:tr>
      <w:tr w:rsidR="00DF2384" w:rsidRPr="009E5839" w14:paraId="080BCECD" w14:textId="77777777" w:rsidTr="00B76FC3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306D4F7D" w14:textId="6439613C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C8F3225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C839713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478173" w14:textId="085428DF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53E18E8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A4E4722" w14:textId="1FB09FF9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43</w:t>
            </w:r>
          </w:p>
        </w:tc>
      </w:tr>
      <w:tr w:rsidR="00DF2384" w:rsidRPr="009E5839" w14:paraId="57B96249" w14:textId="77777777" w:rsidTr="00B76FC3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48095415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EB79A7" w14:textId="2ADA704A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CA6D534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4E2E6A" w14:textId="370EE7D5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D578287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377612" w14:textId="411333CB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12</w:t>
            </w:r>
          </w:p>
        </w:tc>
      </w:tr>
      <w:tr w:rsidR="00DF2384" w:rsidRPr="0022555B" w14:paraId="597DBA09" w14:textId="77777777" w:rsidTr="00B76FC3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DFC6AE0" w14:textId="17FF54A6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79D03D7" w14:textId="6325838D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DA941AC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214932E9" w14:textId="7FAAE459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248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032DCCE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A4D7B3E" w14:textId="4E93342E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355</w:t>
            </w:r>
          </w:p>
        </w:tc>
      </w:tr>
      <w:tr w:rsidR="00DF2384" w:rsidRPr="0022555B" w14:paraId="7E49E706" w14:textId="77777777" w:rsidTr="00C6192B">
        <w:trPr>
          <w:trHeight w:val="199"/>
        </w:trPr>
        <w:tc>
          <w:tcPr>
            <w:tcW w:w="4680" w:type="dxa"/>
            <w:shd w:val="clear" w:color="auto" w:fill="auto"/>
            <w:vAlign w:val="center"/>
            <w:hideMark/>
          </w:tcPr>
          <w:p w14:paraId="4756D42B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9165AD9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19A81FE2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61DBEDE7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4D4297BA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</w:tcPr>
          <w:p w14:paraId="0EC38820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84" w:rsidRPr="0022555B" w14:paraId="3F4895E4" w14:textId="77777777" w:rsidTr="00C6192B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7430C23E" w14:textId="77777777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D98C87A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394F9EDA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E8DE351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4567743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42A2133" w14:textId="77777777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2384" w:rsidRPr="0022555B" w14:paraId="71A16CE5" w14:textId="77777777" w:rsidTr="00C6192B">
        <w:trPr>
          <w:trHeight w:val="402"/>
        </w:trPr>
        <w:tc>
          <w:tcPr>
            <w:tcW w:w="4680" w:type="dxa"/>
            <w:shd w:val="clear" w:color="auto" w:fill="auto"/>
            <w:vAlign w:val="center"/>
            <w:hideMark/>
          </w:tcPr>
          <w:p w14:paraId="5EAB290A" w14:textId="257FD8A1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7523CF9" w14:textId="34A65A5A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58F9FC37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94DA911" w14:textId="6CE4FB92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035BB7EA" w14:textId="77777777" w:rsidR="00DF2384" w:rsidRPr="009E5839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0AB2B1A" w14:textId="2793F7D1" w:rsidR="00DF2384" w:rsidRPr="009E5839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1,892</w:t>
            </w:r>
          </w:p>
        </w:tc>
      </w:tr>
      <w:tr w:rsidR="00DF2384" w:rsidRPr="008626AF" w14:paraId="3FDE8C05" w14:textId="77777777" w:rsidTr="00D977D2">
        <w:trPr>
          <w:trHeight w:val="60"/>
        </w:trPr>
        <w:tc>
          <w:tcPr>
            <w:tcW w:w="4680" w:type="dxa"/>
            <w:shd w:val="clear" w:color="auto" w:fill="auto"/>
            <w:vAlign w:val="center"/>
            <w:hideMark/>
          </w:tcPr>
          <w:p w14:paraId="58DB6F1F" w14:textId="7296D66D" w:rsidR="00DF2384" w:rsidRPr="009E5839" w:rsidRDefault="00DF2384" w:rsidP="00DF2384">
            <w:pPr>
              <w:spacing w:line="240" w:lineRule="auto"/>
              <w:ind w:left="-1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E583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542E1AF" w14:textId="0E589CEA" w:rsidR="00DF2384" w:rsidRPr="00C6192B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1,512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21D8E638" w14:textId="77777777" w:rsidR="00DF2384" w:rsidRPr="00C6192B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904BEB3" w14:textId="3C14C209" w:rsidR="00DF2384" w:rsidRPr="00C6192B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  <w:shd w:val="clear" w:color="auto" w:fill="auto"/>
            <w:noWrap/>
            <w:vAlign w:val="center"/>
          </w:tcPr>
          <w:p w14:paraId="66149006" w14:textId="77777777" w:rsidR="00DF2384" w:rsidRPr="00C6192B" w:rsidRDefault="00DF2384" w:rsidP="00DF2384">
            <w:pPr>
              <w:spacing w:line="240" w:lineRule="auto"/>
              <w:jc w:val="right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DE61C75" w14:textId="09EDC448" w:rsidR="00DF2384" w:rsidRPr="00C6192B" w:rsidRDefault="00DF2384" w:rsidP="00D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1,902</w:t>
            </w:r>
          </w:p>
        </w:tc>
      </w:tr>
    </w:tbl>
    <w:p w14:paraId="57AE7BA6" w14:textId="77777777" w:rsidR="00911793" w:rsidRDefault="00911793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BCA755B" w14:textId="2ADF2728" w:rsidR="00BA5FFF" w:rsidRPr="00C14B49" w:rsidRDefault="00BA5FFF" w:rsidP="00D97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7D4818">
        <w:rPr>
          <w:rFonts w:ascii="Angsana New" w:hAnsi="Angsana New"/>
          <w:spacing w:val="6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โดยพิจารณาราคาตลาดตามเกณฑ์</w:t>
      </w:r>
      <w:r w:rsidRPr="006B4D0D">
        <w:rPr>
          <w:rFonts w:ascii="Angsana New" w:hAnsi="Angsana New"/>
          <w:spacing w:val="6"/>
          <w:sz w:val="30"/>
          <w:szCs w:val="30"/>
          <w:cs/>
        </w:rPr>
        <w:t xml:space="preserve">ของสินทรัพย์ที่ใช้งานอยู่ในปัจจุบัน ณ วันที่ </w:t>
      </w:r>
      <w:r w:rsidRPr="006B4D0D">
        <w:rPr>
          <w:rFonts w:ascii="Angsana New" w:hAnsi="Angsana New"/>
          <w:spacing w:val="6"/>
          <w:sz w:val="30"/>
          <w:szCs w:val="30"/>
        </w:rPr>
        <w:t xml:space="preserve">31 </w:t>
      </w:r>
      <w:r w:rsidRPr="00280CD4">
        <w:rPr>
          <w:rFonts w:ascii="Angsana New" w:hAnsi="Angsana New"/>
          <w:spacing w:val="6"/>
          <w:sz w:val="30"/>
          <w:szCs w:val="30"/>
          <w:cs/>
        </w:rPr>
        <w:t xml:space="preserve">ธันวาคม </w:t>
      </w:r>
      <w:r w:rsidRPr="006B4D0D">
        <w:rPr>
          <w:rFonts w:ascii="Angsana New" w:hAnsi="Angsana New"/>
          <w:spacing w:val="6"/>
          <w:sz w:val="30"/>
          <w:szCs w:val="30"/>
        </w:rPr>
        <w:t>256</w:t>
      </w:r>
      <w:r w:rsidR="00266F18" w:rsidRPr="006B4D0D">
        <w:rPr>
          <w:rFonts w:ascii="Angsana New" w:hAnsi="Angsana New"/>
          <w:spacing w:val="6"/>
          <w:sz w:val="30"/>
          <w:szCs w:val="30"/>
        </w:rPr>
        <w:t>4</w:t>
      </w:r>
      <w:r w:rsidRPr="006B4D0D">
        <w:rPr>
          <w:rFonts w:ascii="Angsana New" w:hAnsi="Angsana New"/>
          <w:spacing w:val="6"/>
          <w:sz w:val="30"/>
          <w:szCs w:val="30"/>
          <w:cs/>
        </w:rPr>
        <w:t xml:space="preserve"> มีมูลค่ายุติธรรมจำนวน</w:t>
      </w:r>
      <w:r w:rsidR="00C8421A" w:rsidRPr="006B4D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8421A" w:rsidRPr="006B4D0D">
        <w:rPr>
          <w:rFonts w:ascii="Angsana New" w:hAnsi="Angsana New"/>
          <w:spacing w:val="6"/>
          <w:sz w:val="30"/>
          <w:szCs w:val="30"/>
        </w:rPr>
        <w:t>5,5</w:t>
      </w:r>
      <w:r w:rsidR="00EE1D6E" w:rsidRPr="006B4D0D">
        <w:rPr>
          <w:rFonts w:ascii="Angsana New" w:hAnsi="Angsana New"/>
          <w:spacing w:val="6"/>
          <w:sz w:val="30"/>
          <w:szCs w:val="30"/>
        </w:rPr>
        <w:t>33</w:t>
      </w:r>
      <w:r w:rsidRPr="006B4D0D">
        <w:rPr>
          <w:rFonts w:ascii="Angsana New" w:hAnsi="Angsana New"/>
          <w:spacing w:val="6"/>
          <w:sz w:val="30"/>
          <w:szCs w:val="30"/>
          <w:cs/>
        </w:rPr>
        <w:t xml:space="preserve"> ล้านบาท</w:t>
      </w:r>
      <w:r w:rsidRPr="00C14B4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4B49">
        <w:rPr>
          <w:rFonts w:ascii="Angsana New" w:hAnsi="Angsana New"/>
          <w:i/>
          <w:iCs/>
          <w:spacing w:val="6"/>
          <w:sz w:val="30"/>
          <w:szCs w:val="30"/>
          <w:cs/>
        </w:rPr>
        <w:t>(</w:t>
      </w:r>
      <w:r w:rsidRPr="00C14B49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266F18" w:rsidRPr="00C14B49">
        <w:rPr>
          <w:rFonts w:ascii="Angsana New" w:hAnsi="Angsana New"/>
          <w:i/>
          <w:iCs/>
          <w:spacing w:val="6"/>
          <w:sz w:val="30"/>
          <w:szCs w:val="30"/>
        </w:rPr>
        <w:t>3</w:t>
      </w:r>
      <w:r w:rsidRPr="00C14B49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: </w:t>
      </w:r>
      <w:r w:rsidR="00266F18" w:rsidRPr="00C14B49">
        <w:rPr>
          <w:rFonts w:ascii="Angsana New" w:hAnsi="Angsana New"/>
          <w:i/>
          <w:iCs/>
          <w:spacing w:val="6"/>
          <w:sz w:val="30"/>
          <w:szCs w:val="30"/>
        </w:rPr>
        <w:t>5,086</w:t>
      </w:r>
      <w:r w:rsidRPr="00C14B49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ล้านบาท)</w:t>
      </w:r>
    </w:p>
    <w:p w14:paraId="01050D0A" w14:textId="77777777" w:rsidR="00F54F46" w:rsidRPr="00AE3447" w:rsidRDefault="00F54F46" w:rsidP="00AE3447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</w:rPr>
      </w:pPr>
    </w:p>
    <w:p w14:paraId="686B3583" w14:textId="0F488F2A" w:rsidR="000E1DDC" w:rsidRDefault="000E1DDC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DE4">
        <w:rPr>
          <w:rFonts w:ascii="Angsana New" w:hAnsi="Angsana New" w:hint="cs"/>
          <w:spacing w:val="6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Pr="00396DE4">
        <w:rPr>
          <w:rFonts w:ascii="Angsana New" w:hAnsi="Angsana New"/>
          <w:spacing w:val="6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396DE4">
        <w:rPr>
          <w:rFonts w:ascii="Angsana New" w:hAnsi="Angsana New"/>
          <w:spacing w:val="6"/>
          <w:sz w:val="30"/>
          <w:szCs w:val="30"/>
        </w:rPr>
        <w:t>3</w:t>
      </w:r>
      <w:r w:rsidRPr="00396DE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D185D">
        <w:rPr>
          <w:rFonts w:ascii="Angsana New" w:hAnsi="Angsana New"/>
          <w:sz w:val="30"/>
          <w:szCs w:val="30"/>
          <w:cs/>
        </w:rPr>
        <w:t>จากเกณฑ์ข้อมูลที่นำมา</w:t>
      </w:r>
      <w:r w:rsidRPr="00BD185D">
        <w:rPr>
          <w:rFonts w:ascii="Angsana New" w:hAnsi="Angsana New" w:hint="cs"/>
          <w:sz w:val="30"/>
          <w:szCs w:val="30"/>
          <w:cs/>
        </w:rPr>
        <w:t xml:space="preserve">ใช้ </w:t>
      </w:r>
      <w:r w:rsidRPr="00BD185D">
        <w:rPr>
          <w:rFonts w:ascii="Angsana New" w:hAnsi="Angsana New"/>
          <w:sz w:val="30"/>
          <w:szCs w:val="30"/>
          <w:cs/>
        </w:rPr>
        <w:t>ซึ่งใช้</w:t>
      </w:r>
      <w:r>
        <w:rPr>
          <w:rFonts w:ascii="Angsana New" w:hAnsi="Angsana New" w:hint="cs"/>
          <w:sz w:val="30"/>
          <w:szCs w:val="30"/>
          <w:cs/>
        </w:rPr>
        <w:t>วิธีการคิดลดกระแสเงินสด</w:t>
      </w:r>
      <w:r w:rsidRPr="00BD185D">
        <w:rPr>
          <w:rFonts w:ascii="Angsana New" w:hAnsi="Angsana New" w:hint="cs"/>
          <w:sz w:val="30"/>
          <w:szCs w:val="30"/>
          <w:cs/>
        </w:rPr>
        <w:t>และวิธีราคาตลาดใน</w:t>
      </w:r>
      <w:r w:rsidRPr="00BD185D">
        <w:rPr>
          <w:rFonts w:ascii="Angsana New" w:hAnsi="Angsana New"/>
          <w:sz w:val="30"/>
          <w:szCs w:val="30"/>
          <w:cs/>
        </w:rPr>
        <w:t>การประเมินมูลค่ายุติธรรม</w:t>
      </w:r>
    </w:p>
    <w:p w14:paraId="6DA8EE5C" w14:textId="04CD30CB" w:rsidR="006D2168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6FF25" w14:textId="77777777" w:rsidR="002C07FB" w:rsidRDefault="002C0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ED5887A" w14:textId="5DACEA57" w:rsidR="006D2168" w:rsidRPr="00AE3447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3447">
        <w:rPr>
          <w:rFonts w:ascii="Angsana New" w:hAnsi="Angsana New"/>
          <w:i/>
          <w:iCs/>
          <w:sz w:val="30"/>
          <w:szCs w:val="30"/>
          <w:cs/>
        </w:rPr>
        <w:lastRenderedPageBreak/>
        <w:t>สัญญา</w:t>
      </w:r>
      <w:r w:rsidR="00A91381">
        <w:rPr>
          <w:rFonts w:ascii="Angsana New" w:hAnsi="Angsana New" w:hint="cs"/>
          <w:i/>
          <w:iCs/>
          <w:sz w:val="30"/>
          <w:szCs w:val="30"/>
          <w:cs/>
        </w:rPr>
        <w:t>เช่า (ในฐานะผู้ให้เช่า)</w:t>
      </w:r>
    </w:p>
    <w:p w14:paraId="1A04DB78" w14:textId="77777777" w:rsidR="006D2168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bookmarkStart w:id="3" w:name="_GoBack"/>
      <w:bookmarkEnd w:id="3"/>
    </w:p>
    <w:p w14:paraId="55776A23" w14:textId="457A1847" w:rsidR="006D2168" w:rsidRPr="00EC4E7B" w:rsidRDefault="006D2168" w:rsidP="006D216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721C9">
        <w:rPr>
          <w:rFonts w:ascii="Angsana New" w:hAnsi="Angsana New"/>
          <w:sz w:val="30"/>
          <w:szCs w:val="30"/>
          <w:cs/>
          <w:lang w:bidi="th-TH"/>
        </w:rPr>
        <w:t xml:space="preserve">บริษัทให้เช่าอสังหาริมทรัพย์เพื่อการลงทุนซึ่งถือเป็นสัญญาเช่าดำเนินงาน เนื่องจากไม่ได้มีการโอนความเสี่ยงและผลตอบแทนทั้งหมด หรือเกือบทั้งหมดให้แก่ผู้เช่า สัญญาเช่าของบริษัทประกอบด้วย ที่ดินและส่วนปรับปรุง </w:t>
      </w:r>
      <w:r w:rsidRPr="004721C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และอาคารและสิ่งปลูกสร้าง ซึ่งมีอายุสัญญาเช่าอยู่ระหว่าง </w:t>
      </w:r>
      <w:r w:rsidRPr="004721C9">
        <w:rPr>
          <w:rFonts w:ascii="Angsana New" w:hAnsi="Angsana New"/>
          <w:spacing w:val="4"/>
          <w:sz w:val="30"/>
          <w:szCs w:val="30"/>
        </w:rPr>
        <w:t xml:space="preserve">1 </w:t>
      </w:r>
      <w:r w:rsidRPr="004721C9">
        <w:rPr>
          <w:rFonts w:ascii="Angsana New" w:hAnsi="Angsana New"/>
          <w:spacing w:val="4"/>
          <w:sz w:val="30"/>
          <w:szCs w:val="30"/>
          <w:cs/>
          <w:lang w:bidi="th-TH"/>
        </w:rPr>
        <w:t>ถึง</w:t>
      </w:r>
      <w:r w:rsidRPr="004721C9">
        <w:rPr>
          <w:rFonts w:ascii="Angsana New" w:hAnsi="Angsana New"/>
          <w:spacing w:val="4"/>
          <w:sz w:val="30"/>
          <w:szCs w:val="30"/>
        </w:rPr>
        <w:t xml:space="preserve"> 3</w:t>
      </w:r>
      <w:r w:rsidRPr="004721C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ปี โดยอาจต่ออายุสัญญาในภายหลังได้</w:t>
      </w:r>
      <w:r w:rsidRPr="004721C9">
        <w:rPr>
          <w:rFonts w:ascii="Angsana New" w:hAnsi="Angsana New"/>
          <w:sz w:val="30"/>
          <w:szCs w:val="30"/>
          <w:cs/>
          <w:lang w:bidi="th-TH"/>
        </w:rPr>
        <w:t xml:space="preserve">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612F9F7F" w14:textId="77777777" w:rsidR="006D2168" w:rsidRPr="00A96196" w:rsidRDefault="006D2168" w:rsidP="006D216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5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36"/>
        <w:gridCol w:w="1530"/>
      </w:tblGrid>
      <w:tr w:rsidR="00A91381" w:rsidRPr="00A96196" w14:paraId="5190DDD5" w14:textId="77777777" w:rsidTr="004C687E">
        <w:trPr>
          <w:trHeight w:val="20"/>
          <w:tblHeader/>
        </w:trPr>
        <w:tc>
          <w:tcPr>
            <w:tcW w:w="9056" w:type="dxa"/>
            <w:gridSpan w:val="4"/>
            <w:vAlign w:val="bottom"/>
            <w:hideMark/>
          </w:tcPr>
          <w:p w14:paraId="4D690926" w14:textId="3B211BA1" w:rsidR="00A91381" w:rsidRPr="00A96196" w:rsidRDefault="00A91381" w:rsidP="00DE26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rPr>
                <w:rFonts w:ascii="Angsana New" w:hAnsi="Angsana New"/>
                <w:sz w:val="30"/>
                <w:szCs w:val="30"/>
              </w:rPr>
            </w:pPr>
            <w:r w:rsidRPr="00A96196">
              <w:rPr>
                <w:rFonts w:ascii="Angsana New" w:hAnsi="Angsana New"/>
                <w:sz w:val="30"/>
                <w:szCs w:val="30"/>
                <w:cs/>
              </w:rPr>
              <w:t>ระยะเวลาครบกำหนดการรับชำระตามสัญญาเช่าดำเนินงาน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961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619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1381" w:rsidRPr="00A96196" w14:paraId="74352DC6" w14:textId="77777777" w:rsidTr="004C687E">
        <w:trPr>
          <w:trHeight w:val="20"/>
          <w:tblHeader/>
        </w:trPr>
        <w:tc>
          <w:tcPr>
            <w:tcW w:w="9056" w:type="dxa"/>
            <w:gridSpan w:val="4"/>
            <w:vAlign w:val="bottom"/>
          </w:tcPr>
          <w:p w14:paraId="6C9D939F" w14:textId="77777777" w:rsidR="00A91381" w:rsidRPr="00A96196" w:rsidRDefault="00A91381" w:rsidP="00A9138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12CE" w:rsidRPr="00A96196" w14:paraId="3D8969A2" w14:textId="77777777" w:rsidTr="00C812CE">
        <w:trPr>
          <w:trHeight w:val="20"/>
          <w:tblHeader/>
        </w:trPr>
        <w:tc>
          <w:tcPr>
            <w:tcW w:w="5760" w:type="dxa"/>
            <w:vAlign w:val="bottom"/>
          </w:tcPr>
          <w:p w14:paraId="0F9574B4" w14:textId="72A918FE" w:rsidR="00C812CE" w:rsidRPr="00A96196" w:rsidRDefault="00C812CE" w:rsidP="006D21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AADA61" w14:textId="341D6701" w:rsidR="00C812CE" w:rsidRPr="00A96196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C88B5E4" w14:textId="77777777" w:rsidR="00C812CE" w:rsidRPr="00A96196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B6F95F" w14:textId="41557A11" w:rsidR="00C812CE" w:rsidRPr="00A96196" w:rsidRDefault="00C812CE" w:rsidP="006D216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812CE" w:rsidRPr="00A96196" w14:paraId="09785A83" w14:textId="77777777" w:rsidTr="0013232E">
        <w:trPr>
          <w:trHeight w:val="20"/>
        </w:trPr>
        <w:tc>
          <w:tcPr>
            <w:tcW w:w="5760" w:type="dxa"/>
          </w:tcPr>
          <w:p w14:paraId="3D9B04DA" w14:textId="77777777" w:rsidR="00C812CE" w:rsidRPr="00A96196" w:rsidRDefault="00C812CE" w:rsidP="006D2168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7F15FC2E" w14:textId="4DEDEF4A" w:rsidR="00C812CE" w:rsidRPr="00044BB7" w:rsidRDefault="00C812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044BB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D5A4D" w:rsidRPr="00A96196" w14:paraId="54A9C0EA" w14:textId="77777777" w:rsidTr="002D5A4D">
        <w:trPr>
          <w:trHeight w:val="20"/>
        </w:trPr>
        <w:tc>
          <w:tcPr>
            <w:tcW w:w="5760" w:type="dxa"/>
            <w:hideMark/>
          </w:tcPr>
          <w:p w14:paraId="157B1869" w14:textId="77777777" w:rsidR="00C812CE" w:rsidRPr="00A96196" w:rsidRDefault="00C812CE" w:rsidP="00C812C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A96196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A96196">
              <w:rPr>
                <w:rFonts w:ascii="Angsana New" w:hAnsi="Angsana New"/>
                <w:sz w:val="30"/>
                <w:szCs w:val="30"/>
              </w:rPr>
              <w:t>1</w:t>
            </w:r>
            <w:r w:rsidRPr="00A96196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CC01A06" w14:textId="2B834B6A" w:rsidR="00C812CE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36" w:type="dxa"/>
          </w:tcPr>
          <w:p w14:paraId="77E0099C" w14:textId="21BE4DEC" w:rsidR="00C812CE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E64309D" w14:textId="3C01C7D8" w:rsidR="00C812CE" w:rsidRPr="00044BB7" w:rsidRDefault="008F781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2D5A4D" w:rsidRPr="00A96196" w14:paraId="12CE94CA" w14:textId="77777777" w:rsidTr="002D5A4D">
        <w:trPr>
          <w:trHeight w:val="20"/>
        </w:trPr>
        <w:tc>
          <w:tcPr>
            <w:tcW w:w="5760" w:type="dxa"/>
            <w:hideMark/>
          </w:tcPr>
          <w:p w14:paraId="0F5AAE99" w14:textId="77777777" w:rsidR="00C812CE" w:rsidRPr="00A96196" w:rsidRDefault="00C812CE" w:rsidP="00C812CE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A96196">
              <w:rPr>
                <w:rFonts w:ascii="Angsana New" w:hAnsi="Angsana New"/>
                <w:sz w:val="30"/>
                <w:szCs w:val="30"/>
                <w:cs/>
              </w:rPr>
              <w:t xml:space="preserve">ภายหลัง </w:t>
            </w:r>
            <w:r w:rsidRPr="00A961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6196">
              <w:rPr>
                <w:rFonts w:ascii="Angsana New" w:hAnsi="Angsana New"/>
                <w:sz w:val="30"/>
                <w:szCs w:val="30"/>
                <w:cs/>
              </w:rPr>
              <w:t>ปี แต่ไม่เกิน</w:t>
            </w:r>
            <w:r w:rsidRPr="00A96196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619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79B634" w14:textId="66F0DF19" w:rsidR="00C812CE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14:paraId="17545507" w14:textId="10B31001" w:rsidR="00C812CE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E8D20A" w14:textId="2B5C7AC4" w:rsidR="00C812CE" w:rsidRPr="00A96196" w:rsidRDefault="008F781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2D5A4D" w:rsidRPr="00A96196" w14:paraId="063A8D3A" w14:textId="77777777" w:rsidTr="002D5A4D">
        <w:trPr>
          <w:trHeight w:val="20"/>
        </w:trPr>
        <w:tc>
          <w:tcPr>
            <w:tcW w:w="5760" w:type="dxa"/>
            <w:hideMark/>
          </w:tcPr>
          <w:p w14:paraId="1A2EC3FB" w14:textId="77777777" w:rsidR="00C812CE" w:rsidRPr="00044BB7" w:rsidRDefault="00C812CE" w:rsidP="00C812CE">
            <w:pPr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589E1A4" w14:textId="41ABA7C3" w:rsidR="00C812CE" w:rsidRPr="00044BB7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36" w:type="dxa"/>
          </w:tcPr>
          <w:p w14:paraId="7AB49544" w14:textId="184FB971" w:rsidR="00C812CE" w:rsidRPr="00044BB7" w:rsidRDefault="00C812C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12950" w14:textId="15DE8E1E" w:rsidR="00C812CE" w:rsidRPr="00044BB7" w:rsidRDefault="008F781E" w:rsidP="00C812C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</w:tr>
    </w:tbl>
    <w:p w14:paraId="67056819" w14:textId="77777777" w:rsidR="006D2168" w:rsidRDefault="006D2168" w:rsidP="000E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E67DD7" w14:textId="3E555824" w:rsidR="002B03EE" w:rsidRDefault="002B0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F0DE38" w14:textId="68C9704F" w:rsidR="0051491B" w:rsidRPr="008626AF" w:rsidRDefault="000E1DDC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ที่ดิน อาคารและอุปกรณ์</w:t>
      </w:r>
    </w:p>
    <w:p w14:paraId="7A89FF4E" w14:textId="5D8B57A1" w:rsidR="009B36CC" w:rsidRDefault="00097129" w:rsidP="00F64649">
      <w:pPr>
        <w:tabs>
          <w:tab w:val="clear" w:pos="227"/>
          <w:tab w:val="clear" w:pos="454"/>
          <w:tab w:val="clear" w:pos="680"/>
          <w:tab w:val="left" w:pos="720"/>
        </w:tabs>
        <w:ind w:left="441" w:firstLine="495"/>
        <w:jc w:val="thaiDistribute"/>
        <w:rPr>
          <w:rFonts w:ascii="Angsana New" w:hAnsi="Angsana New"/>
          <w:sz w:val="30"/>
          <w:szCs w:val="30"/>
          <w:highlight w:val="cyan"/>
        </w:rPr>
      </w:pPr>
      <w:r w:rsidRPr="00097129">
        <w:rPr>
          <w:noProof/>
          <w:cs/>
        </w:rPr>
        <w:t xml:space="preserve"> </w:t>
      </w:r>
      <w:r w:rsidR="00484FFA" w:rsidRPr="00484FFA">
        <w:rPr>
          <w:noProof/>
          <w:cs/>
        </w:rPr>
        <w:t xml:space="preserve"> </w:t>
      </w:r>
      <w:r w:rsidR="00A91381" w:rsidRPr="00A91381">
        <w:rPr>
          <w:noProof/>
          <w:cs/>
        </w:rPr>
        <w:t xml:space="preserve"> </w:t>
      </w:r>
      <w:r w:rsidR="008C3C4D" w:rsidRPr="008C3C4D">
        <w:rPr>
          <w:noProof/>
          <w:cs/>
        </w:rPr>
        <w:drawing>
          <wp:inline distT="0" distB="0" distL="0" distR="0" wp14:anchorId="4901B0F9" wp14:editId="1BE82815">
            <wp:extent cx="5899785" cy="7503073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551" cy="754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11209" w14:textId="673FD39D" w:rsidR="00CE48FC" w:rsidRPr="00EC4E7B" w:rsidRDefault="00CE48FC" w:rsidP="002C2E6A">
      <w:pPr>
        <w:tabs>
          <w:tab w:val="clear" w:pos="227"/>
          <w:tab w:val="clear" w:pos="454"/>
          <w:tab w:val="clear" w:pos="680"/>
          <w:tab w:val="left" w:pos="720"/>
        </w:tabs>
        <w:ind w:firstLine="540"/>
        <w:jc w:val="thaiDistribute"/>
        <w:rPr>
          <w:rFonts w:ascii="Angsana New" w:hAnsi="Angsana New"/>
        </w:rPr>
      </w:pPr>
    </w:p>
    <w:p w14:paraId="7FAD687B" w14:textId="55543880" w:rsidR="00E30DAD" w:rsidRDefault="002C2E6A" w:rsidP="00F64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"/>
        <w:jc w:val="thaiDistribute"/>
        <w:rPr>
          <w:rFonts w:ascii="Angsana New" w:hAnsi="Angsana New"/>
          <w:i/>
          <w:iCs/>
          <w:sz w:val="30"/>
          <w:szCs w:val="30"/>
        </w:rPr>
      </w:pPr>
      <w:r w:rsidRPr="00396DE4">
        <w:rPr>
          <w:rFonts w:ascii="Angsana New" w:hAnsi="Angsana New"/>
          <w:sz w:val="30"/>
          <w:szCs w:val="30"/>
          <w:cs/>
        </w:rPr>
        <w:t xml:space="preserve">ในปี </w:t>
      </w:r>
      <w:r w:rsidRPr="00396DE4">
        <w:rPr>
          <w:rFonts w:ascii="Angsana New" w:hAnsi="Angsana New"/>
          <w:sz w:val="30"/>
          <w:szCs w:val="30"/>
        </w:rPr>
        <w:t>256</w:t>
      </w:r>
      <w:r w:rsidR="000F5CB7">
        <w:rPr>
          <w:rFonts w:ascii="Angsana New" w:hAnsi="Angsana New"/>
          <w:sz w:val="30"/>
          <w:szCs w:val="30"/>
        </w:rPr>
        <w:t>4</w:t>
      </w:r>
      <w:r w:rsidRPr="00396DE4">
        <w:rPr>
          <w:rFonts w:ascii="Angsana New" w:hAnsi="Angsana New"/>
          <w:sz w:val="30"/>
          <w:szCs w:val="30"/>
          <w:cs/>
        </w:rPr>
        <w:t xml:space="preserve"> </w:t>
      </w:r>
      <w:r w:rsidRPr="00396DE4">
        <w:rPr>
          <w:rFonts w:ascii="Angsana New" w:hAnsi="Angsana New" w:hint="cs"/>
          <w:sz w:val="30"/>
          <w:szCs w:val="30"/>
          <w:cs/>
        </w:rPr>
        <w:t>สินทรัพย์สิทธิการใช้ของ</w:t>
      </w:r>
      <w:r w:rsidRPr="00396DE4">
        <w:rPr>
          <w:rFonts w:ascii="Angsana New" w:hAnsi="Angsana New"/>
          <w:sz w:val="30"/>
          <w:szCs w:val="30"/>
          <w:cs/>
        </w:rPr>
        <w:t>บริษัท</w:t>
      </w:r>
      <w:r w:rsidR="00063A48">
        <w:rPr>
          <w:rFonts w:ascii="Angsana New" w:hAnsi="Angsana New" w:hint="cs"/>
          <w:sz w:val="30"/>
          <w:szCs w:val="30"/>
          <w:cs/>
        </w:rPr>
        <w:t>ลดลง</w:t>
      </w:r>
      <w:r w:rsidRPr="00396DE4">
        <w:rPr>
          <w:rFonts w:ascii="Angsana New" w:hAnsi="Angsana New"/>
          <w:sz w:val="30"/>
          <w:szCs w:val="30"/>
          <w:cs/>
        </w:rPr>
        <w:t>เป็น</w:t>
      </w:r>
      <w:r w:rsidRPr="00063A48">
        <w:rPr>
          <w:rFonts w:ascii="Angsana New" w:hAnsi="Angsana New"/>
          <w:sz w:val="30"/>
          <w:szCs w:val="30"/>
          <w:cs/>
        </w:rPr>
        <w:t xml:space="preserve">จำนวน </w:t>
      </w:r>
      <w:r w:rsidR="00063A48" w:rsidRPr="009B73B2">
        <w:rPr>
          <w:rFonts w:ascii="Angsana New" w:hAnsi="Angsana New"/>
          <w:sz w:val="30"/>
          <w:szCs w:val="30"/>
        </w:rPr>
        <w:t>70</w:t>
      </w:r>
      <w:r w:rsidRPr="00396DE4">
        <w:rPr>
          <w:rFonts w:ascii="Angsana New" w:hAnsi="Angsana New"/>
          <w:sz w:val="30"/>
          <w:szCs w:val="30"/>
          <w:cs/>
        </w:rPr>
        <w:t xml:space="preserve"> </w:t>
      </w:r>
      <w:r w:rsidRPr="00396DE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30DAD">
        <w:rPr>
          <w:rFonts w:ascii="Angsana New" w:hAnsi="Angsana New"/>
          <w:i/>
          <w:iCs/>
          <w:sz w:val="30"/>
          <w:szCs w:val="30"/>
          <w:cs/>
        </w:rPr>
        <w:t>(</w:t>
      </w:r>
      <w:r w:rsidR="00E30DAD">
        <w:rPr>
          <w:rFonts w:ascii="Angsana New" w:hAnsi="Angsana New"/>
          <w:i/>
          <w:iCs/>
          <w:sz w:val="30"/>
          <w:szCs w:val="30"/>
        </w:rPr>
        <w:t>2563</w:t>
      </w:r>
      <w:r w:rsidR="00E30DAD" w:rsidRPr="00BD185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30DAD">
        <w:rPr>
          <w:rFonts w:ascii="Angsana New" w:hAnsi="Angsana New" w:hint="cs"/>
          <w:i/>
          <w:iCs/>
          <w:sz w:val="30"/>
          <w:szCs w:val="30"/>
          <w:cs/>
        </w:rPr>
        <w:t xml:space="preserve">เพิ่มขึ้น </w:t>
      </w:r>
      <w:r w:rsidR="00E30DAD">
        <w:rPr>
          <w:rFonts w:ascii="Angsana New" w:hAnsi="Angsana New"/>
          <w:i/>
          <w:iCs/>
          <w:sz w:val="30"/>
          <w:szCs w:val="30"/>
        </w:rPr>
        <w:t>109</w:t>
      </w:r>
      <w:r w:rsidR="00E30DAD" w:rsidRPr="00BB4BA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04107C39" w14:textId="3FF155C6" w:rsidR="0022555B" w:rsidRPr="00C766F7" w:rsidRDefault="0022555B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766F7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สัญญาเช่า </w:t>
      </w:r>
    </w:p>
    <w:p w14:paraId="077A532E" w14:textId="77777777" w:rsidR="0022555B" w:rsidRPr="00C766F7" w:rsidRDefault="0022555B" w:rsidP="0022555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cs/>
          <w:lang w:val="th-TH"/>
        </w:rPr>
      </w:pPr>
    </w:p>
    <w:p w14:paraId="6A07FEEC" w14:textId="27F02D56" w:rsidR="00E344AD" w:rsidRDefault="00E344AD" w:rsidP="0022555B">
      <w:pPr>
        <w:tabs>
          <w:tab w:val="clear" w:pos="227"/>
          <w:tab w:val="clear" w:pos="454"/>
          <w:tab w:val="clear" w:pos="680"/>
          <w:tab w:val="left" w:pos="72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C766F7">
        <w:rPr>
          <w:rFonts w:ascii="Angsana New" w:hAnsi="Angsana New"/>
          <w:spacing w:val="-6"/>
          <w:sz w:val="30"/>
          <w:szCs w:val="30"/>
          <w:cs/>
        </w:rPr>
        <w:t xml:space="preserve">สัญญาเช่าสินทรัพย์ของบริษัทส่วนใหญ่ ได้แก่ ที่ดิน และยานพาหนะ โดยสัญญาเช่ามีอายุสัญญา </w:t>
      </w:r>
      <w:r w:rsidR="00866F4C" w:rsidRPr="00C766F7">
        <w:rPr>
          <w:rFonts w:ascii="Angsana New" w:hAnsi="Angsana New"/>
          <w:spacing w:val="-6"/>
          <w:sz w:val="30"/>
          <w:szCs w:val="30"/>
        </w:rPr>
        <w:t>2</w:t>
      </w:r>
      <w:r w:rsidRPr="00C766F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25B31" w:rsidRPr="00C766F7">
        <w:rPr>
          <w:rFonts w:ascii="Angsana New" w:hAnsi="Angsana New"/>
          <w:spacing w:val="-6"/>
          <w:sz w:val="30"/>
          <w:szCs w:val="30"/>
          <w:cs/>
        </w:rPr>
        <w:t xml:space="preserve">ปี </w:t>
      </w:r>
      <w:r w:rsidRPr="00C766F7">
        <w:rPr>
          <w:rFonts w:ascii="Angsana New" w:hAnsi="Angsana New"/>
          <w:spacing w:val="-6"/>
          <w:sz w:val="30"/>
          <w:szCs w:val="30"/>
          <w:cs/>
        </w:rPr>
        <w:t xml:space="preserve">ถึง </w:t>
      </w:r>
      <w:r w:rsidRPr="00C766F7">
        <w:rPr>
          <w:rFonts w:ascii="Angsana New" w:hAnsi="Angsana New"/>
          <w:spacing w:val="-6"/>
          <w:sz w:val="30"/>
          <w:szCs w:val="30"/>
        </w:rPr>
        <w:t>5</w:t>
      </w:r>
      <w:r w:rsidRPr="00C766F7">
        <w:rPr>
          <w:rFonts w:ascii="Angsana New" w:hAnsi="Angsana New"/>
          <w:spacing w:val="-6"/>
          <w:sz w:val="30"/>
          <w:szCs w:val="30"/>
          <w:cs/>
        </w:rPr>
        <w:t xml:space="preserve"> ปี และ </w:t>
      </w:r>
      <w:r w:rsidRPr="00C766F7">
        <w:rPr>
          <w:rFonts w:ascii="Angsana New" w:hAnsi="Angsana New"/>
          <w:spacing w:val="-6"/>
          <w:sz w:val="30"/>
          <w:szCs w:val="30"/>
        </w:rPr>
        <w:t>30</w:t>
      </w:r>
      <w:r w:rsidRPr="00C766F7">
        <w:rPr>
          <w:rFonts w:ascii="Angsana New" w:hAnsi="Angsana New"/>
          <w:spacing w:val="-6"/>
          <w:sz w:val="30"/>
          <w:szCs w:val="30"/>
          <w:cs/>
        </w:rPr>
        <w:t xml:space="preserve"> ปี</w:t>
      </w:r>
      <w:r w:rsidRPr="00E344AD">
        <w:rPr>
          <w:rFonts w:ascii="Angsana New" w:hAnsi="Angsana New"/>
          <w:sz w:val="30"/>
          <w:szCs w:val="30"/>
          <w:cs/>
        </w:rPr>
        <w:t xml:space="preserve"> ซึ่งค่าเช่ากำหนดชำระล่วงหน้าและชำระเป็นงวดๆ</w:t>
      </w:r>
    </w:p>
    <w:p w14:paraId="4FCB9C4B" w14:textId="77777777" w:rsidR="0022555B" w:rsidRDefault="0022555B" w:rsidP="0022555B">
      <w:pPr>
        <w:tabs>
          <w:tab w:val="clear" w:pos="227"/>
          <w:tab w:val="clear" w:pos="454"/>
          <w:tab w:val="clear" w:pos="680"/>
          <w:tab w:val="left" w:pos="720"/>
        </w:tabs>
        <w:ind w:left="562"/>
        <w:jc w:val="thaiDistribute"/>
        <w:rPr>
          <w:rFonts w:ascii="Angsana New" w:hAnsi="Angsana New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15"/>
        <w:gridCol w:w="1080"/>
        <w:gridCol w:w="180"/>
        <w:gridCol w:w="990"/>
      </w:tblGrid>
      <w:tr w:rsidR="0022555B" w14:paraId="4DA851BC" w14:textId="77777777" w:rsidTr="00045B70">
        <w:trPr>
          <w:cantSplit/>
          <w:tblHeader/>
        </w:trPr>
        <w:tc>
          <w:tcPr>
            <w:tcW w:w="6915" w:type="dxa"/>
            <w:hideMark/>
          </w:tcPr>
          <w:p w14:paraId="5137CD0D" w14:textId="77777777" w:rsidR="0022555B" w:rsidRPr="00396DE4" w:rsidRDefault="0022555B" w:rsidP="00396DE4">
            <w:pPr>
              <w:pStyle w:val="acctfourfigures"/>
              <w:tabs>
                <w:tab w:val="left" w:pos="720"/>
              </w:tabs>
              <w:spacing w:line="240" w:lineRule="atLeast"/>
              <w:ind w:left="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96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96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96D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64C24376" w14:textId="149A451D" w:rsidR="0022555B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0F5CB7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BA2FA9C" w14:textId="77777777" w:rsidR="0022555B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674E600" w14:textId="7D5A1870" w:rsidR="0022555B" w:rsidRDefault="0022555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0F5CB7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</w:tr>
      <w:tr w:rsidR="0022555B" w14:paraId="48DBCEFC" w14:textId="77777777" w:rsidTr="00045B70">
        <w:trPr>
          <w:cantSplit/>
        </w:trPr>
        <w:tc>
          <w:tcPr>
            <w:tcW w:w="6915" w:type="dxa"/>
          </w:tcPr>
          <w:p w14:paraId="4D547AEE" w14:textId="77777777" w:rsidR="0022555B" w:rsidRPr="008C26E4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b/>
                <w:bCs/>
                <w:i/>
                <w:iCs/>
                <w:highlight w:val="cyan"/>
              </w:rPr>
            </w:pPr>
          </w:p>
        </w:tc>
        <w:tc>
          <w:tcPr>
            <w:tcW w:w="2250" w:type="dxa"/>
            <w:gridSpan w:val="3"/>
            <w:hideMark/>
          </w:tcPr>
          <w:p w14:paraId="3CFCC9F0" w14:textId="77777777" w:rsidR="0022555B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555B" w14:paraId="6C43AC47" w14:textId="77777777" w:rsidTr="00045B70">
        <w:trPr>
          <w:cantSplit/>
        </w:trPr>
        <w:tc>
          <w:tcPr>
            <w:tcW w:w="6915" w:type="dxa"/>
            <w:hideMark/>
          </w:tcPr>
          <w:p w14:paraId="33A0685F" w14:textId="77777777" w:rsidR="0022555B" w:rsidRPr="00396DE4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96D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080" w:type="dxa"/>
          </w:tcPr>
          <w:p w14:paraId="2BD0E1A6" w14:textId="77777777" w:rsidR="0022555B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6D6EAE" w14:textId="77777777" w:rsidR="0022555B" w:rsidRDefault="0022555B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BC6BB" w14:textId="77777777" w:rsidR="0022555B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55B" w14:paraId="0109534A" w14:textId="77777777" w:rsidTr="00045B70">
        <w:trPr>
          <w:cantSplit/>
        </w:trPr>
        <w:tc>
          <w:tcPr>
            <w:tcW w:w="6915" w:type="dxa"/>
            <w:hideMark/>
          </w:tcPr>
          <w:p w14:paraId="5A448C13" w14:textId="77777777" w:rsidR="0022555B" w:rsidRPr="00064FAE" w:rsidRDefault="0022555B" w:rsidP="00396DE4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2BE8DFF" w14:textId="77777777" w:rsidR="0022555B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5A21FD" w14:textId="77777777" w:rsidR="0022555B" w:rsidRDefault="0022555B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C326" w14:textId="77777777" w:rsidR="0022555B" w:rsidRDefault="0022555B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CB7" w14:paraId="16D52936" w14:textId="77777777" w:rsidTr="00AE3447">
        <w:trPr>
          <w:cantSplit/>
        </w:trPr>
        <w:tc>
          <w:tcPr>
            <w:tcW w:w="6915" w:type="dxa"/>
            <w:hideMark/>
          </w:tcPr>
          <w:p w14:paraId="5DCCE020" w14:textId="77777777" w:rsidR="000F5CB7" w:rsidRPr="00396DE4" w:rsidRDefault="000F5CB7" w:rsidP="000F5CB7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Pr="00396DE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17BF05D8" w14:textId="4DED0245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164FE2B9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1B98FFA" w14:textId="36764FFA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</w:tr>
      <w:tr w:rsidR="000F5CB7" w14:paraId="2F5A525C" w14:textId="77777777" w:rsidTr="00AE3447">
        <w:trPr>
          <w:cantSplit/>
        </w:trPr>
        <w:tc>
          <w:tcPr>
            <w:tcW w:w="6915" w:type="dxa"/>
            <w:hideMark/>
          </w:tcPr>
          <w:p w14:paraId="0A9AC9B9" w14:textId="77777777" w:rsidR="000F5CB7" w:rsidRPr="00396DE4" w:rsidRDefault="000F5CB7" w:rsidP="000F5CB7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080" w:type="dxa"/>
            <w:vAlign w:val="bottom"/>
          </w:tcPr>
          <w:p w14:paraId="6F396E29" w14:textId="147F97B2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0943FE54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080917E" w14:textId="7C654B87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F5CB7" w14:paraId="11F75B03" w14:textId="77777777" w:rsidTr="00AE3447">
        <w:trPr>
          <w:cantSplit/>
        </w:trPr>
        <w:tc>
          <w:tcPr>
            <w:tcW w:w="6915" w:type="dxa"/>
            <w:hideMark/>
          </w:tcPr>
          <w:p w14:paraId="3716671E" w14:textId="77777777" w:rsidR="000F5CB7" w:rsidRPr="00396DE4" w:rsidRDefault="000F5CB7" w:rsidP="000F5CB7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ยานพาหน</w:t>
            </w:r>
            <w:r w:rsidRPr="00396DE4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vAlign w:val="bottom"/>
          </w:tcPr>
          <w:p w14:paraId="717EBF9D" w14:textId="3B245A07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80" w:type="dxa"/>
            <w:vAlign w:val="bottom"/>
          </w:tcPr>
          <w:p w14:paraId="2689E272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C1055C" w14:textId="4A733B6E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0F5CB7" w14:paraId="72BFB78F" w14:textId="77777777" w:rsidTr="00AE3447">
        <w:trPr>
          <w:cantSplit/>
        </w:trPr>
        <w:tc>
          <w:tcPr>
            <w:tcW w:w="6915" w:type="dxa"/>
            <w:hideMark/>
          </w:tcPr>
          <w:p w14:paraId="596B4B98" w14:textId="77777777" w:rsidR="000F5CB7" w:rsidRPr="00396DE4" w:rsidRDefault="000F5CB7" w:rsidP="000F5CB7">
            <w:pPr>
              <w:pStyle w:val="ListParagraph"/>
              <w:numPr>
                <w:ilvl w:val="0"/>
                <w:numId w:val="48"/>
              </w:numPr>
              <w:tabs>
                <w:tab w:val="clear" w:pos="680"/>
                <w:tab w:val="clear" w:pos="907"/>
              </w:tabs>
              <w:ind w:left="97" w:firstLine="0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043FE754" w14:textId="21B4EDD5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229A4494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345AB0C" w14:textId="5DC143E4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0F5CB7" w14:paraId="70AD6852" w14:textId="77777777" w:rsidTr="00AE3447">
        <w:trPr>
          <w:cantSplit/>
        </w:trPr>
        <w:tc>
          <w:tcPr>
            <w:tcW w:w="6915" w:type="dxa"/>
            <w:hideMark/>
          </w:tcPr>
          <w:p w14:paraId="3FF1DEBD" w14:textId="77777777" w:rsidR="000F5CB7" w:rsidRPr="000B433A" w:rsidRDefault="000F5CB7" w:rsidP="000F5CB7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0B433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3CFAC0D1" w14:textId="6902F584" w:rsidR="000F5CB7" w:rsidRPr="000B433A" w:rsidRDefault="000B433A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73B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7AC3E8B1" w14:textId="77777777" w:rsidR="000F5CB7" w:rsidRPr="000B433A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8C2B52D" w14:textId="3F12D4C4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433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F5CB7" w14:paraId="6AA7918A" w14:textId="77777777" w:rsidTr="00AE3447">
        <w:trPr>
          <w:cantSplit/>
        </w:trPr>
        <w:tc>
          <w:tcPr>
            <w:tcW w:w="6915" w:type="dxa"/>
            <w:hideMark/>
          </w:tcPr>
          <w:p w14:paraId="4787FDFC" w14:textId="440814F5" w:rsidR="000F5CB7" w:rsidRPr="00064FAE" w:rsidRDefault="000F5CB7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4727917A" w14:textId="1C0F6075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404C27F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5A65F6C" w14:textId="5624C0CC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F5CB7" w14:paraId="5269AAC4" w14:textId="77777777" w:rsidTr="00AE3447">
        <w:trPr>
          <w:cantSplit/>
        </w:trPr>
        <w:tc>
          <w:tcPr>
            <w:tcW w:w="6915" w:type="dxa"/>
            <w:hideMark/>
          </w:tcPr>
          <w:p w14:paraId="39875D22" w14:textId="5FAC6FCF" w:rsidR="000F5CB7" w:rsidRPr="00064FAE" w:rsidRDefault="000F5CB7" w:rsidP="000F5CB7">
            <w:pPr>
              <w:tabs>
                <w:tab w:val="clear" w:pos="680"/>
                <w:tab w:val="clear" w:pos="907"/>
              </w:tabs>
              <w:ind w:left="97"/>
              <w:rPr>
                <w:rFonts w:ascii="Angsana New" w:hAnsi="Angsana New"/>
                <w:sz w:val="30"/>
                <w:szCs w:val="30"/>
              </w:rPr>
            </w:pPr>
            <w:r w:rsidRPr="00396DE4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90CC0D0" w14:textId="543E2A0E" w:rsidR="000F5CB7" w:rsidRDefault="00866F4C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194DAEC7" w14:textId="77777777" w:rsidR="000F5CB7" w:rsidRDefault="000F5CB7" w:rsidP="000F5CB7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5436B925" w14:textId="7100B49C" w:rsidR="000F5CB7" w:rsidRDefault="000F5CB7" w:rsidP="000F5CB7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14:paraId="52BABB42" w14:textId="04AB422B" w:rsidR="0022555B" w:rsidRDefault="0022555B" w:rsidP="0022555B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9162BAF" w14:textId="77777777" w:rsidR="00441C6F" w:rsidRDefault="00441C6F" w:rsidP="0022555B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20"/>
          <w:lang w:val="en-US" w:bidi="th-TH"/>
        </w:rPr>
      </w:pPr>
    </w:p>
    <w:p w14:paraId="3DA3AF8F" w14:textId="4519A6FB" w:rsidR="007C5FE4" w:rsidRPr="008626AF" w:rsidRDefault="00393BBD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cs/>
        </w:rPr>
        <w:br w:type="page"/>
      </w:r>
      <w:r w:rsidR="00FD0A37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</w:t>
      </w:r>
      <w:r w:rsidR="007C5FE4"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t>นทรัพย์ไม่มีตัวต</w:t>
      </w:r>
      <w:r w:rsidR="007C5FE4" w:rsidRPr="00BB4BA3">
        <w:rPr>
          <w:rFonts w:ascii="Angsana New" w:hAnsi="Angsana New"/>
          <w:b/>
          <w:bCs/>
          <w:color w:val="000000"/>
          <w:sz w:val="30"/>
          <w:szCs w:val="30"/>
          <w:cs/>
        </w:rPr>
        <w:t>น</w:t>
      </w:r>
      <w:r w:rsidR="007C5FE4" w:rsidRPr="00591C67">
        <w:rPr>
          <w:rFonts w:ascii="Angsana New" w:hAnsi="Angsana New" w:hint="cs"/>
          <w:b/>
          <w:bCs/>
          <w:color w:val="000000"/>
          <w:sz w:val="30"/>
          <w:szCs w:val="30"/>
          <w:cs/>
        </w:rPr>
        <w:t>อื่น</w:t>
      </w:r>
    </w:p>
    <w:p w14:paraId="4B92DC96" w14:textId="77777777" w:rsidR="000E1DDC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72" w:type="dxa"/>
        <w:tblInd w:w="225" w:type="dxa"/>
        <w:tblLook w:val="04A0" w:firstRow="1" w:lastRow="0" w:firstColumn="1" w:lastColumn="0" w:noHBand="0" w:noVBand="1"/>
      </w:tblPr>
      <w:tblGrid>
        <w:gridCol w:w="3024"/>
        <w:gridCol w:w="1296"/>
        <w:gridCol w:w="288"/>
        <w:gridCol w:w="1296"/>
        <w:gridCol w:w="288"/>
        <w:gridCol w:w="1296"/>
        <w:gridCol w:w="288"/>
        <w:gridCol w:w="1296"/>
      </w:tblGrid>
      <w:tr w:rsidR="005F659D" w:rsidRPr="00CB3256" w14:paraId="09CAAE9D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2545F3" w14:textId="77777777" w:rsidR="007C5FE4" w:rsidRPr="008626AF" w:rsidRDefault="007C5FE4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964DB" w14:textId="77777777" w:rsidR="007C5FE4" w:rsidRPr="00CB3256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ED66A" w14:textId="77777777" w:rsidR="007C5FE4" w:rsidRPr="00CB3256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46478" w14:textId="77777777" w:rsidR="007C5FE4" w:rsidRPr="00CB3256" w:rsidRDefault="007C5FE4" w:rsidP="00B76FC3">
            <w:pPr>
              <w:spacing w:line="240" w:lineRule="auto"/>
              <w:ind w:right="-103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F1FC4" w14:textId="77777777" w:rsidR="007C5FE4" w:rsidRPr="00CB3256" w:rsidRDefault="007C5FE4" w:rsidP="00B76FC3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89AF" w14:textId="77777777" w:rsidR="007C5FE4" w:rsidRPr="00CB3256" w:rsidRDefault="007C5FE4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8AC35" w14:textId="77777777" w:rsidR="007C5FE4" w:rsidRPr="00CB3256" w:rsidRDefault="007C5FE4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3387C" w14:textId="77777777" w:rsidR="007C5FE4" w:rsidRPr="00CB3256" w:rsidRDefault="007C5FE4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59D" w:rsidRPr="00CB3256" w14:paraId="3B0A6F7C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96E0A" w14:textId="77777777" w:rsidR="005F659D" w:rsidRPr="0022555B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F4787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7F456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56F77" w14:textId="77777777" w:rsidR="005F659D" w:rsidRPr="00CB3256" w:rsidRDefault="005F659D" w:rsidP="005F659D">
            <w:pPr>
              <w:spacing w:line="240" w:lineRule="auto"/>
              <w:ind w:left="-108" w:right="-103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1B79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4B25E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BAFF2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98AB0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รวม</w:t>
            </w:r>
          </w:p>
        </w:tc>
      </w:tr>
      <w:tr w:rsidR="005F659D" w:rsidRPr="00CB3256" w14:paraId="2E563773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236EB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AD31" w14:textId="1F46A94F" w:rsidR="005F659D" w:rsidRPr="00CB3256" w:rsidRDefault="005F659D" w:rsidP="00044BB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59D" w:rsidRPr="00CB3256" w14:paraId="4A2ECD8E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C2FB0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E5B3C" w14:textId="77777777" w:rsidR="005F659D" w:rsidRPr="00CB3256" w:rsidRDefault="005F659D" w:rsidP="005F659D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0702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C9518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8A7D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D644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EE75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CCCE" w14:textId="77777777" w:rsidR="005F659D" w:rsidRPr="00CB3256" w:rsidRDefault="005F659D" w:rsidP="005F659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59D" w:rsidRPr="00CB3256" w14:paraId="55FF00AB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0AECF" w14:textId="0427B42B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F618" w14:textId="023785F4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3,165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C7B9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AA59" w14:textId="271A9B30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19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DD45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57BE" w14:textId="42C04719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665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C5EE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EDE3" w14:textId="65745F93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3,849</w:t>
            </w:r>
          </w:p>
        </w:tc>
      </w:tr>
      <w:tr w:rsidR="005F659D" w:rsidRPr="00CB3256" w14:paraId="404CE9FC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8CD8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0372" w14:textId="3C836DE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39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978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C095" w14:textId="191C3F84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56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BB63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C0F" w14:textId="6BBD6372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4878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0872" w14:textId="5B9D0AF7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95</w:t>
            </w:r>
          </w:p>
        </w:tc>
      </w:tr>
      <w:tr w:rsidR="005F659D" w:rsidRPr="00CB3256" w14:paraId="7A027BEF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4A07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59D473" w14:textId="460B701E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F474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9D438" w14:textId="3FD8FBC6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2628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C71C" w14:textId="023FC2B6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83AB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12C1" w14:textId="4677082A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5F659D" w:rsidRPr="00CB3256" w14:paraId="0FFB927B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698C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330517" w14:textId="5F811989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18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060B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A0CD" w14:textId="210506D3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18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92EA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0EEC" w14:textId="58E3963B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4D7F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F234" w14:textId="42DBF010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CB3256"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5F659D" w:rsidRPr="00CB3256" w14:paraId="2AE8FDC2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F2724" w14:textId="0A955E7F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FD5B3B" w14:textId="1F56E8F5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A1C764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6B22D0" w14:textId="6433C90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237D74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0703B" w14:textId="31B4236E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2E5DE7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D531EC" w14:textId="66BFFF89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3,938</w:t>
            </w:r>
          </w:p>
        </w:tc>
      </w:tr>
      <w:tr w:rsidR="005F659D" w:rsidRPr="00CB3256" w14:paraId="190F0924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BB8D8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F073E" w14:textId="7849B924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</w:rPr>
              <w:t>38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5A805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BA122" w14:textId="635626E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36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5C9B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9C8B" w14:textId="2EE4466E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47276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FD59" w14:textId="3406DFD0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74</w:t>
            </w:r>
          </w:p>
        </w:tc>
      </w:tr>
      <w:tr w:rsidR="005F659D" w:rsidRPr="00CB3256" w14:paraId="27F7E1DB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5A54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3C47D2" w14:textId="7C8F51D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C0E25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6686" w14:textId="21C4CF1C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50EA6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FECC5" w14:textId="4D0E82B5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1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FBB5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74D28" w14:textId="63FA7049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10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5F659D" w:rsidRPr="00CB3256" w14:paraId="377EC163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A05EBB" w14:textId="77777777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5F136A" w14:textId="7830C930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87724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F6B4E" w14:textId="14E4B3FF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44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48E43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29527" w14:textId="4D15A596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D9E6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397F" w14:textId="55C1606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</w:tr>
      <w:tr w:rsidR="005F659D" w:rsidRPr="00CB3256" w14:paraId="33238EB5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DBD5F" w14:textId="75AE74BD" w:rsidR="005F659D" w:rsidRPr="00CB3256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B325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3E6A726" w14:textId="3DA33F58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3,291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3B24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94A1DA" w14:textId="4BA6388C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216DD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20400FE" w14:textId="4B610325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C88B" w14:textId="77777777" w:rsidR="005F659D" w:rsidRPr="00CB3256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686627" w14:textId="4180ECBB" w:rsidR="005F659D" w:rsidRPr="00CB3256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4,002</w:t>
            </w:r>
          </w:p>
        </w:tc>
      </w:tr>
      <w:tr w:rsidR="005F659D" w:rsidRPr="0022555B" w14:paraId="644B7522" w14:textId="77777777" w:rsidTr="00F64649">
        <w:trPr>
          <w:trHeight w:val="199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6737E" w14:textId="77777777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9C63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664C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2D66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A04F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D303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EB89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9D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59D" w:rsidRPr="0022555B" w14:paraId="7D35EA6D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E5050" w14:textId="02203C8A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5AB9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  <w:r w:rsidR="004650E0">
              <w:rPr>
                <w:rFonts w:ascii="Angsana New" w:eastAsia="Arial Unicode MS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BDD16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D6E89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3392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52B8C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8CF3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0201E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CF093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3C4D" w:rsidRPr="0022555B" w14:paraId="3D3891CE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82D81" w14:textId="7834915D" w:rsidR="008C3C4D" w:rsidRPr="00355AB9" w:rsidRDefault="004650E0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650E0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727F" w14:textId="77777777" w:rsidR="008C3C4D" w:rsidRPr="00355AB9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35AAA" w14:textId="77777777" w:rsidR="008C3C4D" w:rsidRPr="00355AB9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EE25" w14:textId="77777777" w:rsidR="008C3C4D" w:rsidRPr="00355AB9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1D8BD" w14:textId="77777777" w:rsidR="008C3C4D" w:rsidRPr="00355AB9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46F39" w14:textId="77777777" w:rsidR="008C3C4D" w:rsidRPr="00355AB9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BD01F" w14:textId="77777777" w:rsidR="008C3C4D" w:rsidRPr="00355AB9" w:rsidRDefault="008C3C4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1D31" w14:textId="77777777" w:rsidR="008C3C4D" w:rsidRPr="00355AB9" w:rsidRDefault="008C3C4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59D" w:rsidRPr="0022555B" w14:paraId="20A69875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8E708" w14:textId="47D17B68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ณ วันที่ </w:t>
            </w:r>
            <w:r w:rsidRPr="00355AB9">
              <w:rPr>
                <w:rFonts w:ascii="Angsana New" w:eastAsia="Arial Unicode MS" w:hAnsi="Angsana New"/>
                <w:sz w:val="30"/>
                <w:szCs w:val="30"/>
              </w:rPr>
              <w:t xml:space="preserve">1 </w:t>
            </w: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มกราคม </w:t>
            </w: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F08D" w14:textId="4A7811E2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1,509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387A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F55" w14:textId="7B52E16A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36DE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A736" w14:textId="359EA94D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53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7DCF" w14:textId="77777777" w:rsidR="005F659D" w:rsidRPr="00E9312C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5B11" w14:textId="22D1CA50" w:rsidR="005F659D" w:rsidRPr="00E9312C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AE3447">
              <w:rPr>
                <w:rFonts w:ascii="Angsana New" w:eastAsia="Arial Unicode MS" w:hAnsi="Angsana New"/>
                <w:sz w:val="30"/>
                <w:szCs w:val="30"/>
              </w:rPr>
              <w:t>1,562</w:t>
            </w:r>
          </w:p>
        </w:tc>
      </w:tr>
      <w:tr w:rsidR="005F659D" w:rsidRPr="0022555B" w14:paraId="6B02C3B5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38EF4" w14:textId="77777777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74B" w14:textId="654B22A5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380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D496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6094" w14:textId="0E7D0E01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B854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896" w14:textId="6E8EEBB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46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EA91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A20E" w14:textId="7BF5C3E3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426</w:t>
            </w:r>
          </w:p>
        </w:tc>
      </w:tr>
      <w:tr w:rsidR="005F659D" w:rsidRPr="0022555B" w14:paraId="7E5910A8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AE1AD" w14:textId="1E68D7C6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508B7A" w14:textId="372A8798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03BB2A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2FE6D8" w14:textId="75A0A2B0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B7A2DE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FF38A" w14:textId="2E8E3D4A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5EED9F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CEA33C" w14:textId="21D20365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 w:rsidRPr="00355AB9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5F659D" w:rsidRPr="0022555B" w14:paraId="406B5765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F165" w14:textId="10D9066C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8CFB" w14:textId="799A09EB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1,885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3220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F7A1" w14:textId="257B7EE6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94A9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192" w14:textId="0DC00138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9780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CDD5" w14:textId="6136DC8D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Pr="00355AB9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984</w:t>
            </w:r>
          </w:p>
        </w:tc>
      </w:tr>
      <w:tr w:rsidR="005F659D" w:rsidRPr="0022555B" w14:paraId="3CD7BBDD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490A2" w14:textId="574A5287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D99FA" w14:textId="21FBBF2C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 w:rsidRPr="009B73B2">
              <w:rPr>
                <w:rFonts w:ascii="Angsana New" w:eastAsia="Arial Unicode MS" w:hAnsi="Angsana New"/>
                <w:sz w:val="30"/>
                <w:szCs w:val="30"/>
              </w:rPr>
              <w:t>386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E0DE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75E58" w14:textId="3A464806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 w:rsidRPr="009B73B2"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B2A90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B2EC" w14:textId="3D684A1D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45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F50E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F473" w14:textId="08ADB2A5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431</w:t>
            </w:r>
          </w:p>
        </w:tc>
      </w:tr>
      <w:tr w:rsidR="005F659D" w:rsidRPr="0022555B" w14:paraId="0BB5BD17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EF031" w14:textId="5F266CD7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158A6" w14:textId="619E41B2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B1C5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A7C3" w14:textId="51C7E408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2AB78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0D50" w14:textId="309A9BDD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6D0F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4BEBA" w14:textId="151160D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9</w:t>
            </w:r>
            <w:r>
              <w:rPr>
                <w:rFonts w:ascii="Angsana New" w:eastAsia="Arial Unicode MS" w:hAnsi="Angsana New"/>
                <w:sz w:val="30"/>
                <w:szCs w:val="30"/>
                <w:cs/>
              </w:rPr>
              <w:t>)</w:t>
            </w:r>
          </w:p>
        </w:tc>
      </w:tr>
      <w:tr w:rsidR="005F659D" w:rsidRPr="0022555B" w14:paraId="2474B06A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3D4D3" w14:textId="06C973EA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A888B5" w14:textId="1509A89C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B73B2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2,262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14A5D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DEBDFA" w14:textId="42DC455B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B1D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221C4CA" w14:textId="08CDE066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73746" w14:textId="77777777" w:rsidR="005F659D" w:rsidRPr="009B73B2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260539E" w14:textId="5535A2F1" w:rsidR="005F659D" w:rsidRPr="009B73B2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2,406</w:t>
            </w:r>
          </w:p>
        </w:tc>
      </w:tr>
      <w:tr w:rsidR="005F659D" w:rsidRPr="00897B56" w14:paraId="6E5D9E07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08815" w14:textId="0DD69ECA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16299" w14:textId="7D966EAA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60AD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7F33" w14:textId="0F20744F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1A3C3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60AF" w14:textId="6B1ABA9C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254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098AB" w14:textId="1458CC3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</w:tr>
      <w:tr w:rsidR="005F659D" w:rsidRPr="0022555B" w14:paraId="5BD8AAB4" w14:textId="77777777" w:rsidTr="00F64649">
        <w:trPr>
          <w:trHeight w:val="199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45E71" w14:textId="77777777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7DE1C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8F77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CA61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D8B6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800E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6CEF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CA1E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659D" w:rsidRPr="0022555B" w14:paraId="6B978476" w14:textId="77777777" w:rsidTr="00F64649">
        <w:trPr>
          <w:trHeight w:val="126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99203" w14:textId="2D9F23A3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2FAB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1,333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7DE5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C509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B412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1384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AE42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E4D5" w14:textId="7777777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1,954</w:t>
            </w:r>
          </w:p>
        </w:tc>
      </w:tr>
      <w:tr w:rsidR="005F659D" w:rsidRPr="0022555B" w14:paraId="687D84B9" w14:textId="77777777" w:rsidTr="00F64649">
        <w:trPr>
          <w:trHeight w:val="402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18ED8" w14:textId="68B16370" w:rsidR="005F659D" w:rsidRPr="00355AB9" w:rsidRDefault="005F659D" w:rsidP="005F659D">
            <w:pPr>
              <w:spacing w:line="240" w:lineRule="auto"/>
              <w:ind w:left="90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 xml:space="preserve">31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55AB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B522" w14:textId="57139D6E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EA9D3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5E0A4" w14:textId="4E0756CF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4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7B703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DA36" w14:textId="75803807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42794" w14:textId="77777777" w:rsidR="005F659D" w:rsidRPr="00355AB9" w:rsidRDefault="005F659D" w:rsidP="005F659D">
            <w:pPr>
              <w:spacing w:line="240" w:lineRule="auto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F2A10" w14:textId="0310B84D" w:rsidR="005F659D" w:rsidRPr="00355AB9" w:rsidRDefault="005F659D" w:rsidP="005F6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1,596</w:t>
            </w:r>
          </w:p>
        </w:tc>
      </w:tr>
    </w:tbl>
    <w:p w14:paraId="6BD6A879" w14:textId="54CB018B" w:rsidR="000E1DDC" w:rsidRPr="00AE3447" w:rsidRDefault="0014108F" w:rsidP="00AF4C46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9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7C5FE4"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สินทรัพย์ภาษีเงินได้รอการตัดบัญชี (หนี้สินภาษีเงินได้รอการตัดบัญชี</w:t>
      </w:r>
      <w:r w:rsidR="007C5FE4" w:rsidRPr="00AE3447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50A1BC6" w14:textId="77777777" w:rsidR="000E1DDC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FD8517A" w14:textId="77777777" w:rsidR="007C5FE4" w:rsidRPr="00152980" w:rsidRDefault="007C5FE4" w:rsidP="007C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591C67">
        <w:rPr>
          <w:rFonts w:ascii="Angsana New" w:hAnsi="Angsana New"/>
          <w:spacing w:val="2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591C67">
        <w:rPr>
          <w:rFonts w:ascii="Angsana New" w:hAnsi="Angsana New"/>
          <w:spacing w:val="4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152980">
        <w:rPr>
          <w:rFonts w:ascii="Angsana New" w:hAnsi="Angsana New"/>
          <w:spacing w:val="6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</w:t>
      </w:r>
      <w:r w:rsidRPr="00152980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สดงรวมไว้ในงบแสดงฐานะการเงินโดยมีรายละเอียดดังนี้ </w:t>
      </w:r>
    </w:p>
    <w:p w14:paraId="78BA60ED" w14:textId="77777777" w:rsidR="000E1DDC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354"/>
        <w:gridCol w:w="1206"/>
        <w:gridCol w:w="270"/>
        <w:gridCol w:w="1260"/>
      </w:tblGrid>
      <w:tr w:rsidR="007C5FE4" w:rsidRPr="008626AF" w14:paraId="5EE7A8E4" w14:textId="77777777" w:rsidTr="00AF4C46">
        <w:trPr>
          <w:trHeight w:val="365"/>
        </w:trPr>
        <w:tc>
          <w:tcPr>
            <w:tcW w:w="6354" w:type="dxa"/>
          </w:tcPr>
          <w:p w14:paraId="2125595D" w14:textId="77777777" w:rsidR="007C5FE4" w:rsidRPr="008626AF" w:rsidRDefault="007C5FE4" w:rsidP="00B76FC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0E2029A" w14:textId="0B0711A0" w:rsidR="007C5FE4" w:rsidRPr="008626AF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CF5FC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98AA22A" w14:textId="77777777" w:rsidR="007C5FE4" w:rsidRPr="008626AF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7C0565" w14:textId="293BCD0A" w:rsidR="007C5FE4" w:rsidRPr="008626AF" w:rsidRDefault="007C5FE4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CF5FC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7C5FE4" w:rsidRPr="008626AF" w14:paraId="43994C1B" w14:textId="77777777" w:rsidTr="00AF4C46">
        <w:trPr>
          <w:trHeight w:val="371"/>
        </w:trPr>
        <w:tc>
          <w:tcPr>
            <w:tcW w:w="6354" w:type="dxa"/>
          </w:tcPr>
          <w:p w14:paraId="78470B51" w14:textId="77777777" w:rsidR="007C5FE4" w:rsidRPr="008626AF" w:rsidRDefault="007C5FE4" w:rsidP="00B76FC3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588A101F" w14:textId="77777777" w:rsidR="007C5FE4" w:rsidRPr="008626AF" w:rsidRDefault="007C5FE4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63" w:right="2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F5FCD" w:rsidRPr="008626AF" w14:paraId="04593DB6" w14:textId="77777777" w:rsidTr="00AF4C46">
        <w:tc>
          <w:tcPr>
            <w:tcW w:w="6354" w:type="dxa"/>
          </w:tcPr>
          <w:p w14:paraId="6B096F4A" w14:textId="77777777" w:rsidR="00CF5FCD" w:rsidRPr="008626AF" w:rsidRDefault="00CF5FCD" w:rsidP="00CF5FCD">
            <w:pPr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63FF4EA9" w14:textId="3E46440F" w:rsidR="00CF5FCD" w:rsidRPr="007C115A" w:rsidRDefault="00500335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54798F12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729209" w14:textId="09540395" w:rsidR="00CF5FCD" w:rsidRPr="007C115A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346</w:t>
            </w:r>
          </w:p>
        </w:tc>
      </w:tr>
      <w:tr w:rsidR="00CF5FCD" w:rsidRPr="008626AF" w14:paraId="435A9912" w14:textId="77777777" w:rsidTr="00AF4C46">
        <w:tc>
          <w:tcPr>
            <w:tcW w:w="6354" w:type="dxa"/>
          </w:tcPr>
          <w:p w14:paraId="6EA12BCE" w14:textId="77777777" w:rsidR="00CF5FCD" w:rsidRPr="008626AF" w:rsidRDefault="00CF5FCD" w:rsidP="00CF5FCD">
            <w:pPr>
              <w:tabs>
                <w:tab w:val="clear" w:pos="6322"/>
                <w:tab w:val="clear" w:pos="6549"/>
                <w:tab w:val="left" w:pos="6530"/>
              </w:tabs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6" w:type="dxa"/>
          </w:tcPr>
          <w:p w14:paraId="381A82FC" w14:textId="25ADC3ED" w:rsidR="00CF5FCD" w:rsidRPr="00AB2C75" w:rsidRDefault="00500335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1,808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C1FCED7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4F1162" w14:textId="4F9B1604" w:rsidR="00CF5FCD" w:rsidRPr="00AB2C75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1,577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F5FCD" w:rsidRPr="008626AF" w14:paraId="2B89644B" w14:textId="77777777" w:rsidTr="00AF4C46">
        <w:tc>
          <w:tcPr>
            <w:tcW w:w="6354" w:type="dxa"/>
          </w:tcPr>
          <w:p w14:paraId="05AF116C" w14:textId="77777777" w:rsidR="00CF5FCD" w:rsidRPr="008626AF" w:rsidRDefault="00CF5FCD" w:rsidP="00CF5FCD">
            <w:pPr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283C1375" w14:textId="6F6DC58D" w:rsidR="00CF5FCD" w:rsidRPr="007C115A" w:rsidRDefault="004035F6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1,482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3C34453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20EF4F" w14:textId="42900D4F" w:rsidR="00CF5FCD" w:rsidRPr="007C115A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63" w:right="-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1,231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0D96CBC" w14:textId="77777777" w:rsidR="000E1DDC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2D39D2" w14:textId="719E37E4" w:rsidR="007C5FE4" w:rsidRDefault="007C5FE4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8626AF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FB4AA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626A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1AF9E031" w14:textId="230BB3FD" w:rsidR="004C3D55" w:rsidRDefault="004C3D55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930"/>
        <w:gridCol w:w="1350"/>
        <w:gridCol w:w="273"/>
        <w:gridCol w:w="1260"/>
        <w:gridCol w:w="270"/>
        <w:gridCol w:w="1477"/>
        <w:gridCol w:w="270"/>
        <w:gridCol w:w="1260"/>
      </w:tblGrid>
      <w:tr w:rsidR="004C3D55" w:rsidRPr="008626AF" w14:paraId="7B91C4C2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1A68F3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339387A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5386016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CAF592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3BCA1D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C59FD7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8626AF" w14:paraId="1B9A3C0A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363586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B010A7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17B8845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B27A259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A8BFDA8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8F0140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2FF1C1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E5A5C77" w14:textId="77777777" w:rsidR="004C3D55" w:rsidRPr="008626AF" w:rsidRDefault="004C3D55" w:rsidP="009E3ACB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C3D55" w:rsidRPr="008626AF" w14:paraId="5BDA9371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6FE1A63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46F7C5" w14:textId="6EBE2454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 xml:space="preserve">1 </w:t>
            </w: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มกราคม </w:t>
            </w: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256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69C1610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D0720F5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8812E0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48D3DF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4F4EA35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2C99EB7" w14:textId="6BD611C8" w:rsidR="004C3D55" w:rsidRPr="008626AF" w:rsidRDefault="004C3D55" w:rsidP="009E3ACB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 xml:space="preserve">31 </w:t>
            </w: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ธันวาคม </w:t>
            </w: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256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  <w:tr w:rsidR="004C3D55" w:rsidRPr="008626AF" w14:paraId="10B0A5F6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574265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D9B0F8F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  <w:t>16</w:t>
            </w: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4C3D55" w:rsidRPr="008626AF" w14:paraId="132D992E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3DB8D01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BD59DE" w14:textId="77777777" w:rsidR="004C3D55" w:rsidRPr="008626AF" w:rsidRDefault="004C3D55" w:rsidP="009E3ACB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C3D55" w:rsidRPr="008626AF" w14:paraId="169C5F50" w14:textId="77777777" w:rsidTr="00AF4C46">
        <w:trPr>
          <w:trHeight w:val="135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5A332E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6A51C4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CF8ED1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4A6ADC3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64D069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9BF2F4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47E4B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DBC45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8626AF" w14:paraId="0284922D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01350A" w14:textId="16527791" w:rsidR="004C3D55" w:rsidRPr="000D4C65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และบริษัทอื่น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5C8438" w14:textId="7EE2117C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492C0A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2B515A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DCBBBE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1B3DE4" w14:textId="19E612E4" w:rsidR="004C3D55" w:rsidRPr="00AD50BD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2233D0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2A8031" w14:textId="10B6365A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</w:tr>
      <w:tr w:rsidR="004C3D55" w:rsidRPr="008626AF" w14:paraId="58B56980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E86891" w14:textId="77777777" w:rsidR="004C3D55" w:rsidRPr="00591C67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1C67">
              <w:rPr>
                <w:rFonts w:ascii="Angsana New" w:eastAsia="Arial Unicode MS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006091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8555A5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C3372E9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CCC118F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CA8EA4" w14:textId="77777777" w:rsidR="004C3D55" w:rsidRPr="00AD50BD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CEEE6F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19E15C0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8626AF" w14:paraId="141E3685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9D2BFE" w14:textId="77777777" w:rsidR="004C3D55" w:rsidRPr="00591C67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591C67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  </w:t>
            </w:r>
            <w:r w:rsidRPr="00ED425B">
              <w:rPr>
                <w:rFonts w:ascii="Angsana New" w:eastAsia="Arial Unicode MS" w:hAnsi="Angsana New"/>
                <w:sz w:val="26"/>
                <w:szCs w:val="26"/>
                <w:cs/>
              </w:rPr>
              <w:t>สำหรับ</w:t>
            </w:r>
            <w:r w:rsidRPr="00591C67">
              <w:rPr>
                <w:rFonts w:ascii="Angsana New" w:eastAsia="Arial Unicode MS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2AD769B" w14:textId="26D486FF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253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ABEF26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72A7" w14:textId="6ACDFB19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2F3C" w14:textId="77777777" w:rsidR="004C3D55" w:rsidRPr="00C53DA2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1DDF9" w14:textId="0AC67932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4D76BD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D13655" w14:textId="2AC8DEB9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259</w:t>
            </w:r>
          </w:p>
        </w:tc>
      </w:tr>
      <w:tr w:rsidR="004C3D55" w:rsidRPr="008626AF" w14:paraId="1620F63B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1E4569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59B6B8" w14:textId="25CBB361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6C38810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91C7" w14:textId="34F425AA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0291B" w14:textId="77777777" w:rsidR="004C3D55" w:rsidRPr="00C53DA2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5B1EC" w14:textId="77777777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0277EA8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632CE4A" w14:textId="05D9D8CB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37</w:t>
            </w:r>
          </w:p>
        </w:tc>
      </w:tr>
      <w:tr w:rsidR="004C3D55" w:rsidRPr="008626AF" w14:paraId="2BC72EF5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92E6F7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63B347AD" w14:textId="78AB5D79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341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D1AFA8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4CAAE1" w14:textId="73B31F00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4547A" w14:textId="77777777" w:rsidR="004C3D55" w:rsidRPr="00C53DA2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69A4E3" w14:textId="7D72DE63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1E766C5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55E3FED" w14:textId="2F8C35B0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346</w:t>
            </w:r>
          </w:p>
        </w:tc>
      </w:tr>
      <w:tr w:rsidR="004C3D55" w:rsidRPr="008626AF" w14:paraId="649F6BB2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613EE7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4B6EBDA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82CC0F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853" w14:textId="77777777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DFED" w14:textId="77777777" w:rsidR="004C3D55" w:rsidRPr="00C53DA2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976E4" w14:textId="77777777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82E2F8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4A0B46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8626AF" w14:paraId="4069DC56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F381C0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2C586C7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D06CF0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01B90" w14:textId="77777777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E3E21" w14:textId="77777777" w:rsidR="004C3D55" w:rsidRPr="00C53DA2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23129" w14:textId="77777777" w:rsidR="004C3D55" w:rsidRPr="00C53DA2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A4BC13" w14:textId="77777777" w:rsidR="004C3D55" w:rsidRPr="008626AF" w:rsidRDefault="004C3D55" w:rsidP="009E3ACB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FF800" w14:textId="77777777" w:rsidR="004C3D55" w:rsidRPr="008626AF" w:rsidRDefault="004C3D55" w:rsidP="009E3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C3D55" w:rsidRPr="008626AF" w14:paraId="7A83D636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369BE5" w14:textId="77777777" w:rsidR="004C3D55" w:rsidRPr="009B73B2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077310" w14:textId="472B57D3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1,557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2D6029C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CD53" w14:textId="77777777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BAE7" w14:textId="77777777" w:rsidR="004C3D55" w:rsidRPr="00C53DA2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E9EB" w14:textId="46DAC16D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82F801E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152A4AA" w14:textId="7059EC5F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1,555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4C3D55" w:rsidRPr="008626AF" w14:paraId="204A4E03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BDC842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1B86285" w14:textId="5960AB46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8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A85A49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C97C9" w14:textId="77777777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B7C2" w14:textId="77777777" w:rsidR="004C3D55" w:rsidRPr="00C53DA2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18118" w14:textId="513B568D" w:rsidR="004C3D55" w:rsidRPr="00C53DA2" w:rsidRDefault="0041173F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352339B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92C2DC" w14:textId="2A950FC8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4C3D55" w:rsidRPr="008626AF" w14:paraId="4864E886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9F85A1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4BD668B3" w14:textId="6813B195" w:rsidR="004C3D5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7B747D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DAF7" w14:textId="199C4EE6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D23CD" w14:textId="77777777" w:rsidR="004C3D55" w:rsidRPr="00C53DA2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42CB" w14:textId="77777777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063EFC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EAB3033" w14:textId="2CA3CC98" w:rsidR="004C3D55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4C3D55" w:rsidRPr="008626AF" w14:paraId="0123F2BC" w14:textId="77777777" w:rsidTr="00AF4C46">
        <w:trPr>
          <w:trHeight w:val="26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3927E8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5BCD735" w14:textId="0B8E0484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1,565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98E39E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611CA9" w14:textId="32C754B4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9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4766" w14:textId="77777777" w:rsidR="004C3D55" w:rsidRPr="00C53DA2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E1033F" w14:textId="57110C1B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467702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6504996" w14:textId="230FDFF9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1,577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C3D55" w:rsidRPr="008626AF" w14:paraId="05415393" w14:textId="77777777" w:rsidTr="00AF4C46">
        <w:trPr>
          <w:trHeight w:val="360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23D7DC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091CEA4B" w14:textId="77D6C548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1,224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554F63F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778ECE" w14:textId="7026CB45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4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25FD" w14:textId="77777777" w:rsidR="004C3D55" w:rsidRPr="00C53DA2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3F43ABF" w14:textId="67B1585B" w:rsidR="004C3D55" w:rsidRPr="00C53DA2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7E7114" w14:textId="77777777" w:rsidR="004C3D55" w:rsidRPr="008626AF" w:rsidRDefault="004C3D55" w:rsidP="004C3D55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5CC4CEE0" w14:textId="308453E9" w:rsidR="004C3D55" w:rsidRPr="008626AF" w:rsidRDefault="004C3D55" w:rsidP="004C3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1,231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01E7E75A" w14:textId="325250FE" w:rsidR="00FA7B1D" w:rsidRDefault="00FA7B1D" w:rsidP="007C5FE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220FF8BE" w14:textId="77777777" w:rsidR="000E1DDC" w:rsidRDefault="000E1DDC" w:rsidP="00182BCF">
      <w:pPr>
        <w:pStyle w:val="BodyText"/>
        <w:tabs>
          <w:tab w:val="clear" w:pos="454"/>
          <w:tab w:val="left" w:pos="540"/>
        </w:tabs>
        <w:spacing w:after="0" w:line="240" w:lineRule="auto"/>
        <w:ind w:left="540"/>
      </w:pP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057"/>
        <w:gridCol w:w="1350"/>
        <w:gridCol w:w="273"/>
        <w:gridCol w:w="1260"/>
        <w:gridCol w:w="270"/>
        <w:gridCol w:w="1350"/>
        <w:gridCol w:w="270"/>
        <w:gridCol w:w="1260"/>
      </w:tblGrid>
      <w:tr w:rsidR="000F0A2C" w:rsidRPr="008626AF" w14:paraId="4960A761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1A11282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4B4FF578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588DA54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2CAB45" w14:textId="7D85160B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บันทึกเป็นรายได้ (ค่าใช้จ่าย)</w:t>
            </w:r>
            <w:r w:rsidR="00776F96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B35F58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5D6E64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F0A2C" w:rsidRPr="008626AF" w14:paraId="2E23603F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01FEC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3988153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A5FCE1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E338A0" w14:textId="10AF38F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0039C0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B45C9B" w14:textId="2D292191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F5188B1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5F5B4BC" w14:textId="77777777" w:rsidR="000F0A2C" w:rsidRPr="008626AF" w:rsidRDefault="000F0A2C" w:rsidP="005E5018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0A2C" w:rsidRPr="008626AF" w14:paraId="33D98103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302376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7CD1FCA" w14:textId="0518D73F" w:rsidR="000F0A2C" w:rsidRPr="008626AF" w:rsidRDefault="000F0A2C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 xml:space="preserve">1 </w:t>
            </w: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มกราคม </w:t>
            </w: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256</w:t>
            </w:r>
            <w:r w:rsidR="00B923DA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494B85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DE2FD91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266BC2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500C147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03856E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228F1F" w14:textId="5FD64794" w:rsidR="000F0A2C" w:rsidRPr="008626AF" w:rsidRDefault="000F0A2C">
            <w:pPr>
              <w:spacing w:line="240" w:lineRule="auto"/>
              <w:ind w:left="-115" w:right="-10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 xml:space="preserve">31 </w:t>
            </w: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ธันวาคม </w:t>
            </w: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256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  <w:tr w:rsidR="000F0A2C" w:rsidRPr="008626AF" w14:paraId="0E511E76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372762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6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EEA587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  <w:t>16</w:t>
            </w:r>
            <w:r w:rsidRPr="00044BB7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0F0A2C" w:rsidRPr="008626AF" w14:paraId="03AE156B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0A566E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</w:rPr>
              <w:t> </w:t>
            </w:r>
          </w:p>
        </w:tc>
        <w:tc>
          <w:tcPr>
            <w:tcW w:w="60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A29153" w14:textId="77777777" w:rsidR="000F0A2C" w:rsidRPr="008626AF" w:rsidRDefault="000F0A2C" w:rsidP="005E5018">
            <w:pPr>
              <w:spacing w:line="240" w:lineRule="auto"/>
              <w:jc w:val="center"/>
              <w:rPr>
                <w:rFonts w:ascii="Angsana New" w:eastAsia="Arial Unicode MS" w:hAnsi="Angsana New"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F0A2C" w:rsidRPr="008626AF" w14:paraId="32559C41" w14:textId="77777777" w:rsidTr="005E5018">
        <w:trPr>
          <w:trHeight w:val="135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784B84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F5CFC8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311AC6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DD0614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3F19B0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C94869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BA4F5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4296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F0A2C" w:rsidRPr="008626AF" w14:paraId="53C69A25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48491D5" w14:textId="7BCC9E34" w:rsidR="000F0A2C" w:rsidRPr="000D4C65" w:rsidRDefault="000F0A2C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DB56CB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9D8F59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912EDC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BF8C7C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7D2D5D" w14:textId="77777777" w:rsidR="000F0A2C" w:rsidRPr="00AD50BD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422B18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97BF72E" w14:textId="2AF3E0B4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50</w:t>
            </w:r>
          </w:p>
        </w:tc>
      </w:tr>
      <w:tr w:rsidR="000F0A2C" w:rsidRPr="008626AF" w14:paraId="7385F39A" w14:textId="77777777" w:rsidTr="005E5018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144FA4" w14:textId="77777777" w:rsidR="000F0A2C" w:rsidRPr="00591C67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1C67">
              <w:rPr>
                <w:rFonts w:ascii="Angsana New" w:eastAsia="Arial Unicode MS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400404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DE70B8E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B33B66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A98CA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C443F7" w14:textId="77777777" w:rsidR="000F0A2C" w:rsidRPr="00AD50BD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170389D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38CFBA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F0A2C" w:rsidRPr="008626AF" w14:paraId="76C7C374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4DF3D66" w14:textId="77777777" w:rsidR="000F0A2C" w:rsidRPr="00591C67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591C67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  </w:t>
            </w:r>
            <w:r w:rsidRPr="00ED425B">
              <w:rPr>
                <w:rFonts w:ascii="Angsana New" w:eastAsia="Arial Unicode MS" w:hAnsi="Angsana New"/>
                <w:sz w:val="26"/>
                <w:szCs w:val="26"/>
                <w:cs/>
              </w:rPr>
              <w:t>สำหรับ</w:t>
            </w:r>
            <w:r w:rsidRPr="00591C67">
              <w:rPr>
                <w:rFonts w:ascii="Angsana New" w:eastAsia="Arial Unicode MS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4365F8" w14:textId="42576E16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BABB4EF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9067F" w14:textId="4CF56F75" w:rsidR="000F0A2C" w:rsidRPr="00C53DA2" w:rsidRDefault="000F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C53DA2" w:rsidRPr="00C53DA2">
              <w:rPr>
                <w:rFonts w:ascii="Angsana New" w:eastAsia="Arial Unicode MS" w:hAnsi="Angsana New"/>
                <w:sz w:val="26"/>
                <w:szCs w:val="26"/>
              </w:rPr>
              <w:t>6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B0F87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F7C44" w14:textId="673A2F71" w:rsidR="000F0A2C" w:rsidRPr="00C53DA2" w:rsidRDefault="000F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="00EF0E83">
              <w:rPr>
                <w:rFonts w:ascii="Angsana New" w:eastAsia="Arial Unicode MS" w:hAnsi="Angsana New"/>
                <w:sz w:val="26"/>
                <w:szCs w:val="26"/>
              </w:rPr>
              <w:t>10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F2ED1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A3FA57" w14:textId="6C6AE66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243</w:t>
            </w:r>
          </w:p>
        </w:tc>
      </w:tr>
      <w:tr w:rsidR="000F0A2C" w:rsidRPr="008626AF" w14:paraId="08027E8A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8A22FE6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148703" w14:textId="677832AA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8C4C9D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40AA9" w14:textId="457FB169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sz w:val="26"/>
                <w:szCs w:val="26"/>
              </w:rPr>
              <w:t>4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9D754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67481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F703B2D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9AFDAC" w14:textId="72126331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33</w:t>
            </w:r>
          </w:p>
        </w:tc>
      </w:tr>
      <w:tr w:rsidR="000F0A2C" w:rsidRPr="008626AF" w14:paraId="4D12A5BE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BD1972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0B8615CA" w14:textId="31E91E42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346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1FEA506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0DAB54" w14:textId="3E3AF3DE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</w:t>
            </w:r>
            <w:r w:rsidR="00C53DA2"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0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6851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18CB1C" w14:textId="76AA621D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C53DA2"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10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634C94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21AE6BD" w14:textId="5342870E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326</w:t>
            </w:r>
          </w:p>
        </w:tc>
      </w:tr>
      <w:tr w:rsidR="000F0A2C" w:rsidRPr="008626AF" w14:paraId="440EC0EF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6D55FE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088E7AA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F2C17F0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F07FC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243EC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9039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B4DAC3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D51EE4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F0A2C" w:rsidRPr="008626AF" w14:paraId="6B65DDA5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0C5BD5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62BA709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3B3E801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818C5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B366D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CCFC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FBD422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060E79" w14:textId="77777777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F0A2C" w:rsidRPr="008626AF" w14:paraId="02A55B8D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9A90D1" w14:textId="720D535A" w:rsidR="000F0A2C" w:rsidRPr="009B73B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9B27C11" w14:textId="007F12DF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1,555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F4E5F5B" w14:textId="0E7D1809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D1554" w14:textId="4ED917FE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0751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D730F" w14:textId="4457E622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sz w:val="26"/>
                <w:szCs w:val="26"/>
              </w:rPr>
              <w:t>239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93EEFA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3AF36" w14:textId="7D6E5182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1,794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0F0A2C" w:rsidRPr="008626AF" w14:paraId="758F41A1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F4EAC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626AF">
              <w:rPr>
                <w:rFonts w:ascii="Angsana New" w:eastAsia="Arial Unicode MS" w:hAnsi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ในตราสารหนี้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7E03E4A" w14:textId="716798F2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C2A733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5355A" w14:textId="7777777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CB834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37C22" w14:textId="586E0195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DDDE4A4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993B93" w14:textId="0D8217E2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</w:tr>
      <w:tr w:rsidR="000F0A2C" w:rsidRPr="008626AF" w14:paraId="20E4E237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F667E5" w14:textId="2802058E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BFC8746" w14:textId="7D67C9BA" w:rsidR="000F0A2C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9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DE3C0E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2C4B3" w14:textId="67D3BFEC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0B1D0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2478A" w14:textId="55D51E11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F1F3DD8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C945099" w14:textId="56F22CAE" w:rsidR="000F0A2C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14</w:t>
            </w:r>
            <w:r>
              <w:rPr>
                <w:rFonts w:ascii="Angsana New" w:eastAsia="Arial Unicode MS" w:hAnsi="Angsana New"/>
                <w:sz w:val="26"/>
                <w:szCs w:val="26"/>
                <w:cs/>
              </w:rPr>
              <w:t>)</w:t>
            </w:r>
          </w:p>
        </w:tc>
      </w:tr>
      <w:tr w:rsidR="000F0A2C" w:rsidRPr="008626AF" w14:paraId="168FFEE9" w14:textId="77777777" w:rsidTr="00182BCF">
        <w:trPr>
          <w:trHeight w:val="262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D5A56B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637AAF4" w14:textId="3A2ACA0A" w:rsidR="000F0A2C" w:rsidRPr="008626AF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1,577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0A60525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202041" w14:textId="7C55F755" w:rsidR="000F0A2C" w:rsidRPr="00C53DA2" w:rsidRDefault="00CD08A3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5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1FDA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0CB78C" w14:textId="3B5DD147" w:rsidR="000F0A2C" w:rsidRPr="00C53DA2" w:rsidRDefault="000F0A2C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CD08A3"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226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0EA6F64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CC04126" w14:textId="05771E93" w:rsidR="000F0A2C" w:rsidRPr="008626AF" w:rsidRDefault="00CD08A3" w:rsidP="005E5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1,808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F0A2C" w:rsidRPr="008626AF" w14:paraId="4DCD3F74" w14:textId="77777777" w:rsidTr="00182BCF">
        <w:trPr>
          <w:trHeight w:val="360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32FBA6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8626AF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17ECE254" w14:textId="3FBDE631" w:rsidR="000F0A2C" w:rsidRPr="008626AF" w:rsidRDefault="000F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1,231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B36DE1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F8B47DF" w14:textId="156DE804" w:rsidR="000F0A2C" w:rsidRPr="00C53DA2" w:rsidRDefault="000F0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="00FD22FD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15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2F06" w14:textId="77777777" w:rsidR="000F0A2C" w:rsidRPr="00C53DA2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E85BA24" w14:textId="346AA5CA" w:rsidR="000F0A2C" w:rsidRPr="00C53DA2" w:rsidRDefault="00CD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</w:pP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23</w:t>
            </w:r>
            <w:r w:rsidR="00C53DA2"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6</w:t>
            </w:r>
            <w:r w:rsidRPr="00C53DA2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42E36C" w14:textId="77777777" w:rsidR="000F0A2C" w:rsidRPr="008626AF" w:rsidRDefault="000F0A2C" w:rsidP="005E5018">
            <w:pPr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14:paraId="501B9919" w14:textId="2AA2B6F4" w:rsidR="000F0A2C" w:rsidRPr="008626AF" w:rsidRDefault="00CD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1,482</w:t>
            </w:r>
            <w:r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2DA97EA4" w14:textId="77777777" w:rsidR="006659E4" w:rsidRDefault="006659E4" w:rsidP="00396DE4">
      <w:pPr>
        <w:pStyle w:val="block"/>
        <w:tabs>
          <w:tab w:val="left" w:pos="709"/>
        </w:tabs>
        <w:spacing w:after="0" w:line="240" w:lineRule="auto"/>
        <w:ind w:left="0" w:firstLine="567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5A6C179E" w14:textId="27A00BA5" w:rsidR="00E4268D" w:rsidRDefault="00E4268D" w:rsidP="00BE2594">
      <w:pPr>
        <w:pStyle w:val="block"/>
        <w:tabs>
          <w:tab w:val="left" w:pos="709"/>
        </w:tabs>
        <w:spacing w:after="0" w:line="240" w:lineRule="auto"/>
        <w:ind w:left="0" w:firstLine="546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FD2F185" w14:textId="18213FAB" w:rsidR="006D1EDB" w:rsidRPr="00AE3447" w:rsidRDefault="003F7E8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A109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41A550" w14:textId="77777777" w:rsidR="00393BBD" w:rsidRPr="00AE3447" w:rsidRDefault="00393BBD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</w:rPr>
      </w:pPr>
    </w:p>
    <w:p w14:paraId="65568B92" w14:textId="1272E80F" w:rsidR="00393BBD" w:rsidRDefault="00393BBD" w:rsidP="0039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4B4887">
        <w:rPr>
          <w:rFonts w:ascii="Angsana New" w:hAnsi="Angsana New"/>
          <w:sz w:val="30"/>
          <w:szCs w:val="30"/>
          <w:cs/>
        </w:rPr>
        <w:t>การเปลี่ยนแป</w:t>
      </w:r>
      <w:r w:rsidRPr="00873796">
        <w:rPr>
          <w:rFonts w:ascii="Angsana New" w:hAnsi="Angsana New"/>
          <w:sz w:val="30"/>
          <w:szCs w:val="30"/>
          <w:cs/>
        </w:rPr>
        <w:t>ลงของหนี้สินที่มีสาระสำคัญที่เกิดจากกิจกรรมจัดหาเงินเป็นดังนี้</w:t>
      </w:r>
    </w:p>
    <w:p w14:paraId="44354711" w14:textId="77777777" w:rsidR="00393BBD" w:rsidRPr="00873796" w:rsidRDefault="00393BBD" w:rsidP="0039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rPr>
          <w:rFonts w:ascii="Angsana New" w:hAnsi="Angsana New"/>
        </w:rPr>
      </w:pPr>
    </w:p>
    <w:tbl>
      <w:tblPr>
        <w:tblW w:w="9106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8"/>
        <w:gridCol w:w="193"/>
        <w:gridCol w:w="1304"/>
        <w:gridCol w:w="193"/>
        <w:gridCol w:w="1304"/>
        <w:gridCol w:w="193"/>
        <w:gridCol w:w="1304"/>
        <w:gridCol w:w="193"/>
        <w:gridCol w:w="1304"/>
      </w:tblGrid>
      <w:tr w:rsidR="00393BBD" w:rsidRPr="00F55C0B" w14:paraId="093D507A" w14:textId="77777777" w:rsidTr="00716F5E">
        <w:trPr>
          <w:cantSplit/>
          <w:trHeight w:val="907"/>
          <w:tblHeader/>
        </w:trPr>
        <w:tc>
          <w:tcPr>
            <w:tcW w:w="3118" w:type="dxa"/>
          </w:tcPr>
          <w:p w14:paraId="4AF427A6" w14:textId="77777777" w:rsidR="00393BBD" w:rsidRPr="00F55C0B" w:rsidRDefault="00393BBD" w:rsidP="00716F5E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13A1E84B" w14:textId="77777777" w:rsidR="00393BBD" w:rsidRPr="00F55C0B" w:rsidRDefault="00393BBD" w:rsidP="00716F5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55948AE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F55C0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0D462756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55C0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93" w:type="dxa"/>
            <w:vAlign w:val="bottom"/>
          </w:tcPr>
          <w:p w14:paraId="575FC5D6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10359A68" w14:textId="2680BBE0" w:rsidR="00393BBD" w:rsidRPr="00204C2E" w:rsidRDefault="0044017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</w:t>
            </w:r>
            <w:r w:rsidR="00393BBD" w:rsidRPr="00204C2E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</w:t>
            </w:r>
          </w:p>
          <w:p w14:paraId="73713E54" w14:textId="360F8047" w:rsidR="00393BBD" w:rsidRPr="00F55C0B" w:rsidRDefault="0044017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   </w:t>
            </w:r>
            <w:r w:rsidR="00393BBD" w:rsidRPr="00204C2E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  <w:tc>
          <w:tcPr>
            <w:tcW w:w="193" w:type="dxa"/>
          </w:tcPr>
          <w:p w14:paraId="5A70FF58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3C00C349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F55C0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93" w:type="dxa"/>
            <w:vAlign w:val="bottom"/>
          </w:tcPr>
          <w:p w14:paraId="0450AC14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25E6259A" w14:textId="77777777" w:rsidR="00393BBD" w:rsidRPr="00F55C0B" w:rsidRDefault="00393BBD" w:rsidP="00716F5E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F55C0B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93BBD" w:rsidRPr="00F55C0B" w14:paraId="0030E052" w14:textId="77777777" w:rsidTr="00716F5E">
        <w:trPr>
          <w:cantSplit/>
          <w:trHeight w:val="444"/>
        </w:trPr>
        <w:tc>
          <w:tcPr>
            <w:tcW w:w="3118" w:type="dxa"/>
          </w:tcPr>
          <w:p w14:paraId="10450F65" w14:textId="77777777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3" w:type="dxa"/>
            <w:vAlign w:val="bottom"/>
          </w:tcPr>
          <w:p w14:paraId="446C5C93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95" w:type="dxa"/>
            <w:gridSpan w:val="7"/>
            <w:vAlign w:val="bottom"/>
          </w:tcPr>
          <w:p w14:paraId="0C2846CD" w14:textId="77777777" w:rsidR="00393BBD" w:rsidRPr="00F55C0B" w:rsidRDefault="00393BBD" w:rsidP="00716F5E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5C0B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D670E" w:rsidRPr="00F55C0B" w14:paraId="4AECEC06" w14:textId="77777777" w:rsidTr="00716F5E">
        <w:trPr>
          <w:cantSplit/>
          <w:trHeight w:val="444"/>
        </w:trPr>
        <w:tc>
          <w:tcPr>
            <w:tcW w:w="3118" w:type="dxa"/>
            <w:vAlign w:val="bottom"/>
          </w:tcPr>
          <w:p w14:paraId="47E0F913" w14:textId="4FBD5828" w:rsidR="007D670E" w:rsidRPr="00044BB7" w:rsidRDefault="007D670E" w:rsidP="007D670E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4BB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4BB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4BB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044B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93" w:type="dxa"/>
            <w:vAlign w:val="bottom"/>
          </w:tcPr>
          <w:p w14:paraId="1CC01649" w14:textId="77777777" w:rsidR="007D670E" w:rsidRPr="00F55C0B" w:rsidRDefault="007D670E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vAlign w:val="bottom"/>
          </w:tcPr>
          <w:p w14:paraId="1023B3D5" w14:textId="6139BB82" w:rsidR="007D670E" w:rsidRDefault="007D670E" w:rsidP="007D670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6,569</w:t>
            </w:r>
          </w:p>
        </w:tc>
        <w:tc>
          <w:tcPr>
            <w:tcW w:w="193" w:type="dxa"/>
            <w:vAlign w:val="bottom"/>
          </w:tcPr>
          <w:p w14:paraId="44B6A687" w14:textId="77777777" w:rsidR="007D670E" w:rsidRPr="00F55C0B" w:rsidRDefault="007D670E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2E1F7311" w14:textId="3A427E75" w:rsidR="007D670E" w:rsidRDefault="007D670E" w:rsidP="007D670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18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193" w:type="dxa"/>
          </w:tcPr>
          <w:p w14:paraId="078E2DD8" w14:textId="77777777" w:rsidR="007D670E" w:rsidRPr="00F55C0B" w:rsidRDefault="007D670E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748162B3" w14:textId="0F56B33C" w:rsidR="007D670E" w:rsidRDefault="007D670E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175,000</w:t>
            </w:r>
          </w:p>
        </w:tc>
        <w:tc>
          <w:tcPr>
            <w:tcW w:w="193" w:type="dxa"/>
            <w:vAlign w:val="bottom"/>
          </w:tcPr>
          <w:p w14:paraId="22B465D0" w14:textId="77777777" w:rsidR="007D670E" w:rsidRPr="00F55C0B" w:rsidRDefault="007D670E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DB2AEE8" w14:textId="3D95EAA0" w:rsidR="007D670E" w:rsidRDefault="007D670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E4429D">
              <w:rPr>
                <w:rFonts w:ascii="Angsana New" w:hAnsi="Angsana New"/>
                <w:sz w:val="30"/>
                <w:szCs w:val="30"/>
                <w:lang w:val="en-US" w:bidi="th-TH"/>
              </w:rPr>
              <w:t>1,720</w:t>
            </w:r>
          </w:p>
        </w:tc>
      </w:tr>
      <w:tr w:rsidR="007D670E" w:rsidRPr="00F55C0B" w14:paraId="12A6516D" w14:textId="77777777" w:rsidTr="00716F5E">
        <w:trPr>
          <w:cantSplit/>
          <w:trHeight w:val="444"/>
        </w:trPr>
        <w:tc>
          <w:tcPr>
            <w:tcW w:w="3118" w:type="dxa"/>
            <w:vAlign w:val="bottom"/>
          </w:tcPr>
          <w:p w14:paraId="6149F984" w14:textId="77777777" w:rsidR="007D670E" w:rsidRPr="00F55C0B" w:rsidRDefault="007D670E" w:rsidP="007D670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</w:p>
          <w:p w14:paraId="16747F0E" w14:textId="6DF6307E" w:rsidR="007D670E" w:rsidRPr="00F55C0B" w:rsidRDefault="007D670E" w:rsidP="007D670E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55C0B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>สดจากการจัดหาเงิน</w:t>
            </w:r>
          </w:p>
        </w:tc>
        <w:tc>
          <w:tcPr>
            <w:tcW w:w="193" w:type="dxa"/>
            <w:vAlign w:val="bottom"/>
          </w:tcPr>
          <w:p w14:paraId="0E3B030C" w14:textId="77777777" w:rsidR="007D670E" w:rsidRPr="00F55C0B" w:rsidRDefault="007D670E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vAlign w:val="bottom"/>
          </w:tcPr>
          <w:p w14:paraId="08F0975D" w14:textId="38903BD4" w:rsidR="007D670E" w:rsidDel="007D670E" w:rsidRDefault="007D670E" w:rsidP="007D670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1,270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10EB8083" w14:textId="77777777" w:rsidR="007D670E" w:rsidRPr="00F55C0B" w:rsidRDefault="007D670E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35ADDE22" w14:textId="2FEDE7F1" w:rsidR="007D670E" w:rsidRDefault="00E4429D" w:rsidP="00044BB7">
            <w:pPr>
              <w:pStyle w:val="acctfourfigures"/>
              <w:tabs>
                <w:tab w:val="clear" w:pos="765"/>
                <w:tab w:val="decimal" w:pos="553"/>
                <w:tab w:val="decimal" w:pos="755"/>
                <w:tab w:val="left" w:pos="853"/>
              </w:tabs>
              <w:spacing w:line="240" w:lineRule="atLeast"/>
              <w:ind w:left="-79" w:right="13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6A2F8F32" w14:textId="60CFA80A" w:rsidR="007D670E" w:rsidRPr="00F55C0B" w:rsidRDefault="007D670E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D9570FE" w14:textId="2CAC9632" w:rsidR="007D670E" w:rsidRPr="00F55C0B" w:rsidRDefault="00E4429D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291C9578" w14:textId="77777777" w:rsidR="007D670E" w:rsidRPr="00F55C0B" w:rsidRDefault="007D670E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89EE43A" w14:textId="0639DB84" w:rsidR="007D670E" w:rsidRPr="00F55C0B" w:rsidRDefault="00E4429D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1,370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93BBD" w:rsidRPr="00F55C0B" w14:paraId="1337982F" w14:textId="77777777" w:rsidTr="00716F5E">
        <w:trPr>
          <w:cantSplit/>
          <w:trHeight w:val="862"/>
        </w:trPr>
        <w:tc>
          <w:tcPr>
            <w:tcW w:w="3118" w:type="dxa"/>
            <w:vAlign w:val="bottom"/>
          </w:tcPr>
          <w:p w14:paraId="33B5D413" w14:textId="77301A34" w:rsidR="00393BBD" w:rsidRPr="00F55C0B" w:rsidRDefault="0084667C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  <w:p w14:paraId="6195B0E5" w14:textId="0B6A42F1" w:rsidR="00393BBD" w:rsidRPr="00F55C0B" w:rsidRDefault="0084667C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รายการอื่นที่มิใช่เงินสด</w:t>
            </w:r>
          </w:p>
        </w:tc>
        <w:tc>
          <w:tcPr>
            <w:tcW w:w="193" w:type="dxa"/>
            <w:vAlign w:val="bottom"/>
          </w:tcPr>
          <w:p w14:paraId="46B032C8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0990A94" w14:textId="73A57233" w:rsidR="00393BBD" w:rsidRPr="00F55C0B" w:rsidDel="007D0814" w:rsidRDefault="007D670E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3A37CD7F" w14:textId="77777777" w:rsidR="00393BBD" w:rsidRPr="00F55C0B" w:rsidRDefault="00393BBD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9D35330" w14:textId="01354E07" w:rsidR="00393BBD" w:rsidRPr="00F55C0B" w:rsidDel="007D0814" w:rsidRDefault="007D670E" w:rsidP="00B923DA">
            <w:pPr>
              <w:pStyle w:val="acctfourfigures"/>
              <w:tabs>
                <w:tab w:val="clear" w:pos="765"/>
                <w:tab w:val="decimal" w:pos="553"/>
                <w:tab w:val="decimal" w:pos="856"/>
                <w:tab w:val="decimal" w:pos="1021"/>
              </w:tabs>
              <w:spacing w:line="240" w:lineRule="atLeast"/>
              <w:ind w:left="-79" w:right="18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4429D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93" w:type="dxa"/>
          </w:tcPr>
          <w:p w14:paraId="0B2B07F2" w14:textId="77777777" w:rsidR="00393BBD" w:rsidRPr="00F55C0B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CDC888A" w14:textId="0D4A5DA5" w:rsidR="00393BBD" w:rsidRPr="00F55C0B" w:rsidDel="007D0814" w:rsidRDefault="00E4429D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036EBD66" w14:textId="77777777" w:rsidR="00393BBD" w:rsidRPr="00F55C0B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64AC6C" w14:textId="1D99F7E6" w:rsidR="00393BBD" w:rsidRPr="00F55C0B" w:rsidDel="007D0814" w:rsidRDefault="00E4429D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</w:tr>
      <w:tr w:rsidR="00393BBD" w:rsidRPr="00F55C0B" w14:paraId="26F41703" w14:textId="77777777" w:rsidTr="00716F5E">
        <w:trPr>
          <w:cantSplit/>
          <w:trHeight w:val="417"/>
        </w:trPr>
        <w:tc>
          <w:tcPr>
            <w:tcW w:w="3118" w:type="dxa"/>
            <w:vAlign w:val="bottom"/>
          </w:tcPr>
          <w:p w14:paraId="56D5FA98" w14:textId="794A06C6" w:rsidR="00393BBD" w:rsidRPr="00F55C0B" w:rsidRDefault="00393BBD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466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8466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5C0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4667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93" w:type="dxa"/>
            <w:vAlign w:val="bottom"/>
          </w:tcPr>
          <w:p w14:paraId="69FB89E9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1E690AD" w14:textId="77777777" w:rsidR="00393BBD" w:rsidRPr="00585DF1" w:rsidDel="007D0814" w:rsidRDefault="00393BBD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5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5,299</w:t>
            </w:r>
          </w:p>
        </w:tc>
        <w:tc>
          <w:tcPr>
            <w:tcW w:w="193" w:type="dxa"/>
            <w:vAlign w:val="bottom"/>
          </w:tcPr>
          <w:p w14:paraId="35491F4E" w14:textId="77777777" w:rsidR="00393BBD" w:rsidRPr="00585DF1" w:rsidRDefault="00393BBD" w:rsidP="00716F5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142C0E3" w14:textId="77777777" w:rsidR="00393BBD" w:rsidRPr="00585DF1" w:rsidDel="007D0814" w:rsidRDefault="00393BBD" w:rsidP="00716F5E">
            <w:pPr>
              <w:pStyle w:val="acctfourfigures"/>
              <w:tabs>
                <w:tab w:val="clear" w:pos="765"/>
                <w:tab w:val="decimal" w:pos="553"/>
                <w:tab w:val="decimal" w:pos="889"/>
              </w:tabs>
              <w:spacing w:line="240" w:lineRule="atLeast"/>
              <w:ind w:left="-79"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5D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</w:t>
            </w:r>
          </w:p>
        </w:tc>
        <w:tc>
          <w:tcPr>
            <w:tcW w:w="193" w:type="dxa"/>
          </w:tcPr>
          <w:p w14:paraId="08EE9E3C" w14:textId="77777777" w:rsidR="00393BBD" w:rsidRPr="00585DF1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00" w:right="-79" w:firstLine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45390823" w14:textId="77777777" w:rsidR="00393BBD" w:rsidRPr="00585DF1" w:rsidDel="007D0814" w:rsidRDefault="00393BBD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5D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174,955</w:t>
            </w:r>
          </w:p>
        </w:tc>
        <w:tc>
          <w:tcPr>
            <w:tcW w:w="193" w:type="dxa"/>
            <w:vAlign w:val="bottom"/>
          </w:tcPr>
          <w:p w14:paraId="37FA043A" w14:textId="77777777" w:rsidR="00393BBD" w:rsidRPr="00585DF1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0D80F2ED" w14:textId="77777777" w:rsidR="00393BBD" w:rsidRPr="00585DF1" w:rsidDel="007D0814" w:rsidRDefault="00393BBD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85DF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180,422</w:t>
            </w:r>
          </w:p>
        </w:tc>
      </w:tr>
      <w:tr w:rsidR="00393BBD" w:rsidRPr="00F55C0B" w14:paraId="41583CBC" w14:textId="77777777" w:rsidTr="00716F5E">
        <w:trPr>
          <w:cantSplit/>
          <w:trHeight w:val="862"/>
        </w:trPr>
        <w:tc>
          <w:tcPr>
            <w:tcW w:w="3118" w:type="dxa"/>
            <w:vAlign w:val="bottom"/>
          </w:tcPr>
          <w:p w14:paraId="7D23884E" w14:textId="77777777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</w:p>
          <w:p w14:paraId="57311DB5" w14:textId="77777777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>สดจากการจัดหาเงิน</w:t>
            </w:r>
          </w:p>
        </w:tc>
        <w:tc>
          <w:tcPr>
            <w:tcW w:w="193" w:type="dxa"/>
            <w:vAlign w:val="bottom"/>
          </w:tcPr>
          <w:p w14:paraId="124D8EE2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46F3DAE" w14:textId="340C161C" w:rsidR="00393BBD" w:rsidRPr="00F55C0B" w:rsidRDefault="00FD7BBB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1,282</w:t>
            </w:r>
          </w:p>
        </w:tc>
        <w:tc>
          <w:tcPr>
            <w:tcW w:w="193" w:type="dxa"/>
            <w:vAlign w:val="bottom"/>
          </w:tcPr>
          <w:p w14:paraId="7A9E2448" w14:textId="77777777" w:rsidR="00393BBD" w:rsidRPr="00F55C0B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1FE2E9D3" w14:textId="1256CCE2" w:rsidR="00393BBD" w:rsidRPr="00F55C0B" w:rsidRDefault="00E45329" w:rsidP="00716F5E">
            <w:pPr>
              <w:pStyle w:val="acctfourfigures"/>
              <w:tabs>
                <w:tab w:val="clear" w:pos="765"/>
                <w:tab w:val="decimal" w:pos="553"/>
                <w:tab w:val="decimal" w:pos="755"/>
                <w:tab w:val="left" w:pos="853"/>
              </w:tabs>
              <w:spacing w:line="240" w:lineRule="atLeast"/>
              <w:ind w:left="-79" w:right="13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</w:tcPr>
          <w:p w14:paraId="5F310D4E" w14:textId="77777777" w:rsidR="00393BBD" w:rsidRPr="00F55C0B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7D85860" w14:textId="1C78BC45" w:rsidR="00393BBD" w:rsidRPr="00F55C0B" w:rsidRDefault="006405EB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10,000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41C3626C" w14:textId="77777777" w:rsidR="00393BBD" w:rsidRPr="00F55C0B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7FA39356" w14:textId="49ECE912" w:rsidR="00393BBD" w:rsidRPr="00F55C0B" w:rsidRDefault="004641A9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8,811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93BBD" w:rsidRPr="00F55C0B" w14:paraId="36479994" w14:textId="77777777" w:rsidTr="00716F5E">
        <w:trPr>
          <w:cantSplit/>
          <w:trHeight w:val="862"/>
        </w:trPr>
        <w:tc>
          <w:tcPr>
            <w:tcW w:w="3118" w:type="dxa"/>
            <w:vAlign w:val="bottom"/>
          </w:tcPr>
          <w:p w14:paraId="711EC0C0" w14:textId="7266C8B8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F55C0B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F55C0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  <w:p w14:paraId="43D57864" w14:textId="77777777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5C0B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รายการอื่นที่มิใช่เงิน</w:t>
            </w:r>
            <w:r w:rsidRPr="00F55C0B">
              <w:rPr>
                <w:rFonts w:ascii="Angsana New" w:hAnsi="Angsana New"/>
                <w:sz w:val="30"/>
                <w:szCs w:val="30"/>
                <w:cs/>
              </w:rPr>
              <w:t>สด</w:t>
            </w:r>
          </w:p>
        </w:tc>
        <w:tc>
          <w:tcPr>
            <w:tcW w:w="193" w:type="dxa"/>
            <w:vAlign w:val="bottom"/>
          </w:tcPr>
          <w:p w14:paraId="6F786ADE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9A8BEFB" w14:textId="6622346B" w:rsidR="00393BBD" w:rsidRPr="00A679A7" w:rsidRDefault="001A44F6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59B39898" w14:textId="77777777" w:rsidR="00393BBD" w:rsidRPr="00F55C0B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9F1F155" w14:textId="4F2E88EF" w:rsidR="00393BBD" w:rsidRPr="00F55C0B" w:rsidRDefault="00E45329" w:rsidP="00716F5E">
            <w:pPr>
              <w:pStyle w:val="acctfourfigures"/>
              <w:tabs>
                <w:tab w:val="clear" w:pos="765"/>
                <w:tab w:val="decimal" w:pos="553"/>
                <w:tab w:val="decimal" w:pos="889"/>
              </w:tabs>
              <w:spacing w:line="240" w:lineRule="atLeast"/>
              <w:ind w:left="-79" w:right="18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93" w:type="dxa"/>
          </w:tcPr>
          <w:p w14:paraId="31C43C38" w14:textId="77777777" w:rsidR="00393BBD" w:rsidRPr="00F55C0B" w:rsidDel="007D0814" w:rsidRDefault="00393BBD" w:rsidP="00716F5E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047113A" w14:textId="1C942A3D" w:rsidR="00393BBD" w:rsidRPr="00F55C0B" w:rsidRDefault="006405EB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93" w:type="dxa"/>
            <w:vAlign w:val="bottom"/>
          </w:tcPr>
          <w:p w14:paraId="516CB297" w14:textId="77777777" w:rsidR="00393BBD" w:rsidRPr="00F55C0B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20C207F" w14:textId="1D1A743E" w:rsidR="00393BBD" w:rsidRPr="001D0705" w:rsidRDefault="00E66EDA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93BBD" w:rsidRPr="00F55C0B" w14:paraId="1EF66D50" w14:textId="77777777" w:rsidTr="00716F5E">
        <w:trPr>
          <w:cantSplit/>
          <w:trHeight w:val="470"/>
        </w:trPr>
        <w:tc>
          <w:tcPr>
            <w:tcW w:w="3118" w:type="dxa"/>
            <w:vAlign w:val="bottom"/>
          </w:tcPr>
          <w:p w14:paraId="73DB9CC0" w14:textId="77777777" w:rsidR="00393BBD" w:rsidRPr="00F55C0B" w:rsidRDefault="00393BBD" w:rsidP="00716F5E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5C0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4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F55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55C0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93" w:type="dxa"/>
            <w:vAlign w:val="bottom"/>
          </w:tcPr>
          <w:p w14:paraId="4B1977B9" w14:textId="77777777" w:rsidR="00393BBD" w:rsidRPr="00F55C0B" w:rsidRDefault="00393BBD" w:rsidP="00716F5E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2C55B" w14:textId="20A790B6" w:rsidR="00393BBD" w:rsidRPr="00F55C0B" w:rsidRDefault="00FD7BBB" w:rsidP="00716F5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6,581</w:t>
            </w:r>
          </w:p>
        </w:tc>
        <w:tc>
          <w:tcPr>
            <w:tcW w:w="193" w:type="dxa"/>
            <w:vAlign w:val="bottom"/>
          </w:tcPr>
          <w:p w14:paraId="0A2A0309" w14:textId="77777777" w:rsidR="00393BBD" w:rsidRPr="00F55C0B" w:rsidRDefault="00393BBD" w:rsidP="00716F5E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34FC" w14:textId="155C80B2" w:rsidR="00393BBD" w:rsidRPr="00F55C0B" w:rsidRDefault="00FD7BBB" w:rsidP="00716F5E">
            <w:pPr>
              <w:pStyle w:val="acctfourfigures"/>
              <w:tabs>
                <w:tab w:val="clear" w:pos="765"/>
                <w:tab w:val="decimal" w:pos="553"/>
                <w:tab w:val="decimal" w:pos="856"/>
              </w:tabs>
              <w:spacing w:line="240" w:lineRule="atLeast"/>
              <w:ind w:left="-79" w:right="1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193" w:type="dxa"/>
          </w:tcPr>
          <w:p w14:paraId="43D44A50" w14:textId="77777777" w:rsidR="00393BBD" w:rsidRPr="00F55C0B" w:rsidDel="007D0814" w:rsidRDefault="00393BBD" w:rsidP="00716F5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3C3B1" w14:textId="4156246E" w:rsidR="00393BBD" w:rsidRPr="001D0705" w:rsidRDefault="006405EB" w:rsidP="00716F5E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164,931</w:t>
            </w:r>
          </w:p>
        </w:tc>
        <w:tc>
          <w:tcPr>
            <w:tcW w:w="193" w:type="dxa"/>
            <w:vAlign w:val="bottom"/>
          </w:tcPr>
          <w:p w14:paraId="56E734F7" w14:textId="77777777" w:rsidR="00393BBD" w:rsidRPr="00F55C0B" w:rsidRDefault="00393BBD" w:rsidP="00716F5E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7D57F" w14:textId="6CF231B1" w:rsidR="00393BBD" w:rsidRPr="00F55C0B" w:rsidRDefault="00E66EDA" w:rsidP="00716F5E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171,609</w:t>
            </w:r>
          </w:p>
        </w:tc>
      </w:tr>
    </w:tbl>
    <w:p w14:paraId="6ECC596C" w14:textId="06ADEC42" w:rsidR="00393BBD" w:rsidRDefault="00393BBD" w:rsidP="00393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276E9C83" w14:textId="77777777" w:rsidR="00903F69" w:rsidRPr="003D51F0" w:rsidRDefault="00903F69" w:rsidP="007C5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59771A6D" w14:textId="35EDBC04" w:rsidR="0011429D" w:rsidRPr="00181E6B" w:rsidRDefault="0011429D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1E6B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93DBF12" w14:textId="77777777" w:rsidR="0011429D" w:rsidRPr="00C422F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</w:rPr>
      </w:pPr>
    </w:p>
    <w:p w14:paraId="60D7F43F" w14:textId="77777777" w:rsidR="0011429D" w:rsidRPr="00416BE3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416BE3">
        <w:rPr>
          <w:rFonts w:ascii="Angsana New" w:hAnsi="Angsana New"/>
          <w:spacing w:val="8"/>
          <w:sz w:val="30"/>
          <w:szCs w:val="30"/>
          <w:cs/>
        </w:rPr>
        <w:t>บริษัทจ่ายค่าชดเชยผลประโยชน์</w:t>
      </w:r>
      <w:r w:rsidRPr="00416BE3">
        <w:rPr>
          <w:rFonts w:ascii="Angsana New" w:hAnsi="Angsana New" w:hint="cs"/>
          <w:spacing w:val="8"/>
          <w:sz w:val="30"/>
          <w:szCs w:val="30"/>
          <w:cs/>
        </w:rPr>
        <w:t>ที่กำหนดไว้</w:t>
      </w:r>
      <w:r w:rsidRPr="00416BE3">
        <w:rPr>
          <w:rFonts w:ascii="Angsana New" w:hAnsi="Angsana New"/>
          <w:spacing w:val="8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416BE3">
        <w:rPr>
          <w:rFonts w:ascii="Angsana New" w:hAnsi="Angsana New"/>
          <w:spacing w:val="8"/>
          <w:sz w:val="30"/>
          <w:szCs w:val="30"/>
        </w:rPr>
        <w:t>254</w:t>
      </w:r>
      <w:r w:rsidR="00416BE3" w:rsidRPr="00416BE3">
        <w:rPr>
          <w:rFonts w:ascii="Angsana New" w:hAnsi="Angsana New"/>
          <w:spacing w:val="8"/>
          <w:sz w:val="30"/>
          <w:szCs w:val="30"/>
        </w:rPr>
        <w:t>1</w:t>
      </w:r>
      <w:r w:rsidRPr="00416BE3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57C20581" w14:textId="77777777" w:rsidR="0011429D" w:rsidRPr="007C115A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</w:rPr>
      </w:pPr>
    </w:p>
    <w:p w14:paraId="4959FFED" w14:textId="77777777" w:rsidR="0011429D" w:rsidRDefault="0011429D" w:rsidP="008C3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52980">
        <w:rPr>
          <w:rFonts w:ascii="Angsana New" w:hAnsi="Angsana New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16931">
        <w:rPr>
          <w:rFonts w:ascii="Angsana New" w:hAnsi="Angsana New"/>
          <w:sz w:val="30"/>
          <w:szCs w:val="30"/>
          <w:cs/>
        </w:rPr>
        <w:t>ของช่วงชีวิต</w:t>
      </w:r>
      <w:r w:rsidR="00953008">
        <w:rPr>
          <w:rFonts w:ascii="Angsana New" w:hAnsi="Angsana New" w:hint="cs"/>
          <w:sz w:val="30"/>
          <w:szCs w:val="30"/>
          <w:cs/>
        </w:rPr>
        <w:t>และ</w:t>
      </w:r>
      <w:r w:rsidRPr="00D16931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1CBC0DAD" w14:textId="77777777" w:rsidR="0011429D" w:rsidRPr="007C115A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</w:rPr>
      </w:pPr>
    </w:p>
    <w:p w14:paraId="5CCBFBCA" w14:textId="77777777" w:rsidR="005F1F28" w:rsidRDefault="005F1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56572DF" w14:textId="5A432414" w:rsidR="0011429D" w:rsidRPr="00126292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126292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ประมาณการหนี้สินไม่หมุนเวียนสำหรับผลประโยชน์พนักงานในงบแสดงฐานะการเงิน </w:t>
      </w:r>
      <w:r w:rsidR="00C422F5">
        <w:rPr>
          <w:rFonts w:ascii="Angsana New" w:hAnsi="Angsana New" w:hint="cs"/>
          <w:i/>
          <w:iCs/>
          <w:sz w:val="30"/>
          <w:szCs w:val="30"/>
          <w:cs/>
        </w:rPr>
        <w:t xml:space="preserve">ณ วันที่ </w:t>
      </w:r>
      <w:r w:rsidR="007D5F76" w:rsidRPr="007D5F76">
        <w:rPr>
          <w:rFonts w:ascii="Angsana New" w:hAnsi="Angsana New" w:hint="cs"/>
          <w:i/>
          <w:iCs/>
          <w:sz w:val="30"/>
          <w:szCs w:val="30"/>
        </w:rPr>
        <w:t>31</w:t>
      </w:r>
      <w:r w:rsidR="00C422F5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</w:p>
    <w:p w14:paraId="4FF4CAB9" w14:textId="77777777" w:rsidR="0011429D" w:rsidRPr="007C115A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</w:rPr>
      </w:pPr>
    </w:p>
    <w:tbl>
      <w:tblPr>
        <w:tblW w:w="925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69"/>
        <w:gridCol w:w="1260"/>
        <w:gridCol w:w="270"/>
        <w:gridCol w:w="1260"/>
      </w:tblGrid>
      <w:tr w:rsidR="0011429D" w:rsidRPr="00126292" w14:paraId="5D3CD12B" w14:textId="77777777" w:rsidTr="00B76FC3">
        <w:tc>
          <w:tcPr>
            <w:tcW w:w="6469" w:type="dxa"/>
          </w:tcPr>
          <w:p w14:paraId="7D1202D4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03873C" w14:textId="7C52B792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256</w:t>
            </w:r>
            <w:r w:rsidR="00CF5F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67EB54" w14:textId="77777777" w:rsidR="0011429D" w:rsidRPr="00126292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BBC9E3" w14:textId="0C595F3E" w:rsidR="0011429D" w:rsidRPr="00126292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</w:t>
            </w:r>
            <w:r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CF5F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429D" w:rsidRPr="00126292" w14:paraId="1D18CB0F" w14:textId="77777777" w:rsidTr="00B76FC3">
        <w:tc>
          <w:tcPr>
            <w:tcW w:w="6469" w:type="dxa"/>
          </w:tcPr>
          <w:p w14:paraId="0131584F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D158193" w14:textId="77777777" w:rsidR="0011429D" w:rsidRPr="00126292" w:rsidRDefault="0011429D" w:rsidP="00B76FC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26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1429D" w:rsidRPr="00126292" w14:paraId="578D04DC" w14:textId="77777777" w:rsidTr="00B76FC3">
        <w:tc>
          <w:tcPr>
            <w:tcW w:w="6469" w:type="dxa"/>
          </w:tcPr>
          <w:p w14:paraId="5B32B78B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3B83912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23EC2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E5C6F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FCD" w:rsidRPr="00126292" w14:paraId="3A1983CB" w14:textId="77777777" w:rsidTr="00B76FC3">
        <w:tc>
          <w:tcPr>
            <w:tcW w:w="6469" w:type="dxa"/>
          </w:tcPr>
          <w:p w14:paraId="5800538C" w14:textId="77777777" w:rsidR="00CF5FCD" w:rsidRPr="00126292" w:rsidRDefault="00CF5FCD" w:rsidP="00CF5FCD">
            <w:pPr>
              <w:ind w:left="587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60" w:type="dxa"/>
          </w:tcPr>
          <w:p w14:paraId="1F9203B8" w14:textId="3AD6709B" w:rsidR="00CF5FCD" w:rsidRPr="006518B3" w:rsidRDefault="00085D89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1,131</w:t>
            </w:r>
          </w:p>
        </w:tc>
        <w:tc>
          <w:tcPr>
            <w:tcW w:w="270" w:type="dxa"/>
          </w:tcPr>
          <w:p w14:paraId="3FA565DD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195B8" w14:textId="445D2B0D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1,206</w:t>
            </w:r>
          </w:p>
        </w:tc>
      </w:tr>
      <w:tr w:rsidR="00CF5FCD" w:rsidRPr="00126292" w14:paraId="408E8E42" w14:textId="77777777" w:rsidTr="00B76FC3">
        <w:tc>
          <w:tcPr>
            <w:tcW w:w="6469" w:type="dxa"/>
          </w:tcPr>
          <w:p w14:paraId="7FE1D550" w14:textId="77777777" w:rsidR="00CF5FCD" w:rsidRPr="00126292" w:rsidRDefault="00CF5FCD" w:rsidP="00CF5FCD">
            <w:pPr>
              <w:ind w:left="342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15C164B6" w14:textId="32E8956C" w:rsidR="00CF5FCD" w:rsidRPr="006518B3" w:rsidRDefault="00085D89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37415D54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A636BB" w14:textId="2C93864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CF5FCD" w:rsidRPr="00126292" w14:paraId="40194CBA" w14:textId="77777777" w:rsidTr="00B76FC3">
        <w:tc>
          <w:tcPr>
            <w:tcW w:w="6469" w:type="dxa"/>
            <w:vAlign w:val="center"/>
          </w:tcPr>
          <w:p w14:paraId="37F44A27" w14:textId="77777777" w:rsidR="00CF5FCD" w:rsidRPr="00126292" w:rsidRDefault="00CF5FCD" w:rsidP="00CF5FCD">
            <w:pPr>
              <w:ind w:left="342" w:hanging="3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CD7B48" w14:textId="402E5445" w:rsidR="00CF5FCD" w:rsidRPr="006518B3" w:rsidRDefault="00085D89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</w:t>
            </w:r>
          </w:p>
        </w:tc>
        <w:tc>
          <w:tcPr>
            <w:tcW w:w="270" w:type="dxa"/>
          </w:tcPr>
          <w:p w14:paraId="32FF4D14" w14:textId="77777777" w:rsidR="00CF5FCD" w:rsidRPr="000A4A47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3CBC87" w14:textId="5359B362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1,234</w:t>
            </w:r>
          </w:p>
        </w:tc>
      </w:tr>
    </w:tbl>
    <w:p w14:paraId="2F145CDF" w14:textId="5E0ED725" w:rsidR="005F1F28" w:rsidRPr="00FE5193" w:rsidRDefault="005F1F28" w:rsidP="00D15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0"/>
        <w:jc w:val="both"/>
        <w:rPr>
          <w:rFonts w:ascii="Angsana New" w:hAnsi="Angsana New"/>
          <w:sz w:val="30"/>
          <w:szCs w:val="30"/>
        </w:rPr>
      </w:pPr>
      <w:bookmarkStart w:id="4" w:name="OLE_LINK1"/>
    </w:p>
    <w:p w14:paraId="25A15290" w14:textId="1C0CB8A5" w:rsidR="0011429D" w:rsidRPr="00126292" w:rsidRDefault="0011429D" w:rsidP="00D15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0"/>
        <w:jc w:val="both"/>
        <w:rPr>
          <w:rFonts w:ascii="Angsana New" w:hAnsi="Angsana New"/>
          <w:i/>
          <w:iCs/>
          <w:sz w:val="30"/>
          <w:szCs w:val="30"/>
        </w:rPr>
      </w:pPr>
      <w:r w:rsidRPr="0012629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</w:p>
    <w:bookmarkEnd w:id="4"/>
    <w:p w14:paraId="38E933BB" w14:textId="77777777" w:rsidR="0011429D" w:rsidRPr="00AF105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tbl>
      <w:tblPr>
        <w:tblW w:w="926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9"/>
        <w:gridCol w:w="6471"/>
        <w:gridCol w:w="1260"/>
        <w:gridCol w:w="270"/>
        <w:gridCol w:w="1259"/>
      </w:tblGrid>
      <w:tr w:rsidR="0011429D" w:rsidRPr="00126292" w14:paraId="34750981" w14:textId="77777777" w:rsidTr="00B76FC3">
        <w:trPr>
          <w:tblHeader/>
        </w:trPr>
        <w:tc>
          <w:tcPr>
            <w:tcW w:w="6480" w:type="dxa"/>
            <w:gridSpan w:val="2"/>
          </w:tcPr>
          <w:p w14:paraId="65726978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506F1" w14:textId="3343A592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256</w:t>
            </w:r>
            <w:r w:rsidR="00CF5FC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285067" w14:textId="77777777" w:rsidR="0011429D" w:rsidRPr="00126292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25A134D8" w14:textId="4533AC41" w:rsidR="0011429D" w:rsidRPr="00126292" w:rsidRDefault="0011429D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</w:t>
            </w:r>
            <w:r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CF5FC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429D" w:rsidRPr="00126292" w14:paraId="5CAE4941" w14:textId="77777777" w:rsidTr="00B76FC3">
        <w:trPr>
          <w:gridBefore w:val="1"/>
          <w:wBefore w:w="9" w:type="dxa"/>
          <w:trHeight w:val="340"/>
          <w:tblHeader/>
        </w:trPr>
        <w:tc>
          <w:tcPr>
            <w:tcW w:w="6471" w:type="dxa"/>
          </w:tcPr>
          <w:p w14:paraId="08FA6339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dxa"/>
            <w:gridSpan w:val="3"/>
          </w:tcPr>
          <w:p w14:paraId="08BD2E85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126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5FCD" w:rsidRPr="00126292" w14:paraId="0CB79C18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  <w:vAlign w:val="bottom"/>
          </w:tcPr>
          <w:p w14:paraId="253D3182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629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12629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Pr="00126292">
              <w:rPr>
                <w:rFonts w:ascii="Angsana New" w:hAnsi="Angsana New"/>
                <w:sz w:val="30"/>
                <w:szCs w:val="30"/>
              </w:rPr>
              <w:t>1</w:t>
            </w:r>
            <w:r w:rsidRPr="0012629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60" w:type="dxa"/>
          </w:tcPr>
          <w:p w14:paraId="37A11B79" w14:textId="68634BF8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270" w:type="dxa"/>
          </w:tcPr>
          <w:p w14:paraId="3AA7C33B" w14:textId="77777777" w:rsidR="00CF5FCD" w:rsidRPr="00131503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0F972D8" w14:textId="1A8AAEFD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1,205</w:t>
            </w:r>
          </w:p>
        </w:tc>
      </w:tr>
      <w:tr w:rsidR="00CF5FCD" w:rsidRPr="00126292" w14:paraId="42A65ED7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  <w:vAlign w:val="bottom"/>
          </w:tcPr>
          <w:p w14:paraId="7AEBED1A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F3FAFA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5F01E76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CD8650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5FCD" w:rsidRPr="00126292" w14:paraId="2C33DE64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391254B" w14:textId="484E73B2" w:rsidR="00CF5FCD" w:rsidRPr="00EC4E7B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="005C1D89"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center"/>
          </w:tcPr>
          <w:p w14:paraId="725050C9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E38251C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1AF460D7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F5FCD" w:rsidRPr="00126292" w14:paraId="035A7377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5CE76457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vAlign w:val="center"/>
          </w:tcPr>
          <w:p w14:paraId="3401386B" w14:textId="67DBCD2A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</w:t>
            </w:r>
          </w:p>
        </w:tc>
        <w:tc>
          <w:tcPr>
            <w:tcW w:w="270" w:type="dxa"/>
            <w:vAlign w:val="center"/>
          </w:tcPr>
          <w:p w14:paraId="2DDE4068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2599FF6" w14:textId="0F6F5D3D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CF5FCD" w:rsidRPr="00126292" w14:paraId="7AF07E7D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400C6091" w14:textId="77777777" w:rsidR="00CF5FCD" w:rsidRPr="00126292" w:rsidRDefault="00CF5FCD" w:rsidP="00CF5FCD">
            <w:pPr>
              <w:ind w:left="342" w:hanging="369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  <w:vAlign w:val="center"/>
          </w:tcPr>
          <w:p w14:paraId="35E16754" w14:textId="7FB5DB46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</w:p>
        </w:tc>
        <w:tc>
          <w:tcPr>
            <w:tcW w:w="270" w:type="dxa"/>
            <w:vAlign w:val="center"/>
          </w:tcPr>
          <w:p w14:paraId="2345D463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8F1AFC2" w14:textId="68D261FD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CF5FCD" w:rsidRPr="00126292" w14:paraId="3ABD291E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77317984" w14:textId="721BD84A" w:rsidR="00CF5FCD" w:rsidRPr="00000C25" w:rsidRDefault="00CF5FCD" w:rsidP="00353F44">
            <w:pPr>
              <w:ind w:left="342" w:hanging="3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="00280CD4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60" w:type="dxa"/>
            <w:vAlign w:val="center"/>
          </w:tcPr>
          <w:p w14:paraId="400FC3C0" w14:textId="53F3A61C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7D56DE6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11E5DF88" w14:textId="069931EC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CF5FCD" w:rsidRPr="00126292" w14:paraId="20C380B7" w14:textId="77777777" w:rsidTr="00B520A1">
        <w:trPr>
          <w:gridBefore w:val="1"/>
          <w:wBefore w:w="9" w:type="dxa"/>
          <w:trHeight w:val="641"/>
        </w:trPr>
        <w:tc>
          <w:tcPr>
            <w:tcW w:w="6471" w:type="dxa"/>
          </w:tcPr>
          <w:p w14:paraId="05DF2D08" w14:textId="77777777" w:rsidR="00CF5FCD" w:rsidRPr="00000C25" w:rsidRDefault="00CF5FCD" w:rsidP="00CF5FCD">
            <w:pPr>
              <w:ind w:left="342" w:hanging="369"/>
              <w:rPr>
                <w:rFonts w:ascii="Angsana New" w:hAnsi="Angsana New"/>
                <w:sz w:val="30"/>
                <w:szCs w:val="30"/>
              </w:rPr>
            </w:pPr>
            <w:r w:rsidRPr="00000C2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  <w:p w14:paraId="5DCF4A2C" w14:textId="77777777" w:rsidR="00CF5FCD" w:rsidRPr="00126292" w:rsidRDefault="00CF5FCD" w:rsidP="00CF5FCD">
            <w:pPr>
              <w:ind w:left="342" w:hanging="369"/>
              <w:rPr>
                <w:rFonts w:ascii="Angsana New" w:hAnsi="Angsana New"/>
                <w:sz w:val="30"/>
                <w:szCs w:val="30"/>
                <w:cs/>
              </w:rPr>
            </w:pPr>
            <w:r w:rsidRPr="00000C2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00C25">
              <w:rPr>
                <w:rFonts w:ascii="Angsana New" w:hAnsi="Angsana New" w:hint="cs"/>
                <w:sz w:val="30"/>
                <w:szCs w:val="30"/>
                <w:cs/>
              </w:rPr>
              <w:t>โอนไป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45D51A6" w14:textId="5847CCB6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B123B13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7125CA" w14:textId="7CB1CABE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5FCD" w:rsidRPr="00126292" w14:paraId="182A34F9" w14:textId="77777777" w:rsidTr="00C422F5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63677BC" w14:textId="77777777" w:rsidR="00CF5FCD" w:rsidRPr="00126292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29C1633" w14:textId="6EEFFE43" w:rsidR="00CF5FCD" w:rsidRPr="00FE519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5193">
              <w:rPr>
                <w:rFonts w:ascii="Angsana New" w:hAnsi="Angsana New"/>
                <w:sz w:val="30"/>
                <w:szCs w:val="30"/>
                <w:cs/>
                <w:lang w:val="en-US"/>
              </w:rPr>
              <w:t>79</w:t>
            </w:r>
          </w:p>
        </w:tc>
        <w:tc>
          <w:tcPr>
            <w:tcW w:w="270" w:type="dxa"/>
            <w:vAlign w:val="center"/>
          </w:tcPr>
          <w:p w14:paraId="690C977D" w14:textId="77777777" w:rsidR="00CF5FCD" w:rsidRPr="00FE5193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31C8515" w14:textId="015D2BD1" w:rsidR="00CF5FCD" w:rsidRPr="00FE519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E5193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CF5FCD" w:rsidRPr="00126292" w14:paraId="2E96A970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263EECBB" w14:textId="77777777" w:rsidR="00CF5FCD" w:rsidRPr="00EC4E7B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14:paraId="570C8538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65F9388" w14:textId="77777777" w:rsidR="00CF5FCD" w:rsidRPr="008626AF" w:rsidRDefault="00CF5FCD" w:rsidP="00CF5FCD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6BAB883E" w14:textId="77777777" w:rsidR="00CF5FCD" w:rsidRPr="008626AF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FCD" w:rsidRPr="00126292" w14:paraId="53A4722B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64EEEB5A" w14:textId="07F2D7FA" w:rsidR="00CF5FCD" w:rsidRPr="008626AF" w:rsidRDefault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="Angsana New" w:hAnsi="Angsana New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6228D1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Pr="008626A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center"/>
          </w:tcPr>
          <w:p w14:paraId="3CC7C858" w14:textId="30E0267D" w:rsidR="00CF5FCD" w:rsidRPr="008626AF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75D99FB" w14:textId="77777777" w:rsidR="00CF5FCD" w:rsidRPr="00C422F5" w:rsidRDefault="00CF5FCD" w:rsidP="00CF5F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vAlign w:val="center"/>
          </w:tcPr>
          <w:p w14:paraId="3CE90CFF" w14:textId="747B610B" w:rsidR="00CF5FCD" w:rsidRPr="008626AF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F5FCD" w:rsidRPr="00126292" w14:paraId="3F85D6D7" w14:textId="77777777" w:rsidTr="00FE519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66BCCC29" w14:textId="77777777" w:rsidR="00CF5FCD" w:rsidRPr="008626AF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3F13A5A" w14:textId="02E0C46A" w:rsidR="00CF5FCD" w:rsidRPr="00120E1A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8587966" w14:textId="77777777" w:rsidR="00CF5FCD" w:rsidRPr="00120E1A" w:rsidRDefault="00CF5FCD" w:rsidP="00CF5FCD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535E458" w14:textId="03DBC079" w:rsidR="00CF5FCD" w:rsidRPr="00120E1A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spacing w:line="380" w:lineRule="exact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F5FCD" w:rsidRPr="00126292" w14:paraId="7FBA037D" w14:textId="77777777" w:rsidTr="00D13770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0C8FCBE7" w14:textId="77777777" w:rsidR="00CF5FCD" w:rsidRPr="00EC4E7B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vAlign w:val="center"/>
          </w:tcPr>
          <w:p w14:paraId="038E0F93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BF825C8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9CE7060" w14:textId="7777777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left" w:pos="573"/>
              </w:tabs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F5FCD" w:rsidRPr="00126292" w14:paraId="0511198E" w14:textId="77777777" w:rsidTr="00B76FC3">
        <w:trPr>
          <w:gridBefore w:val="1"/>
          <w:wBefore w:w="9" w:type="dxa"/>
          <w:trHeight w:val="340"/>
        </w:trPr>
        <w:tc>
          <w:tcPr>
            <w:tcW w:w="6471" w:type="dxa"/>
          </w:tcPr>
          <w:p w14:paraId="1E24D2EA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BC2245" w14:textId="60EA4160" w:rsidR="00CF5FCD" w:rsidRPr="006518B3" w:rsidRDefault="004A2B1E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D7B5A94" w14:textId="77777777" w:rsidR="00CF5FCD" w:rsidRPr="00152980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04EAB5F" w14:textId="782E03E4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5FCD" w:rsidRPr="00126292" w14:paraId="3EFE4ED1" w14:textId="77777777" w:rsidTr="00B76FC3">
        <w:trPr>
          <w:gridBefore w:val="1"/>
          <w:wBefore w:w="9" w:type="dxa"/>
          <w:trHeight w:hRule="exact" w:val="370"/>
        </w:trPr>
        <w:tc>
          <w:tcPr>
            <w:tcW w:w="6471" w:type="dxa"/>
          </w:tcPr>
          <w:p w14:paraId="7C0E1F58" w14:textId="77777777" w:rsidR="00CF5FCD" w:rsidRPr="00126292" w:rsidRDefault="00CF5FCD" w:rsidP="00CF5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262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D56D1A" w14:textId="3EB5C3B3" w:rsidR="00CF5FCD" w:rsidRPr="006518B3" w:rsidRDefault="004A2B1E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1,156</w:t>
            </w:r>
          </w:p>
        </w:tc>
        <w:tc>
          <w:tcPr>
            <w:tcW w:w="270" w:type="dxa"/>
            <w:vAlign w:val="bottom"/>
          </w:tcPr>
          <w:p w14:paraId="4AC75B48" w14:textId="77777777" w:rsidR="00CF5FCD" w:rsidRPr="00126292" w:rsidRDefault="00CF5FCD" w:rsidP="00CF5FCD">
            <w:pPr>
              <w:pStyle w:val="acctfourfigures"/>
              <w:tabs>
                <w:tab w:val="clear" w:pos="765"/>
              </w:tabs>
              <w:spacing w:line="380" w:lineRule="exact"/>
              <w:ind w:right="-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5D05B504" w14:textId="0A747AE7" w:rsidR="00CF5FCD" w:rsidRPr="006518B3" w:rsidRDefault="00CF5FCD" w:rsidP="00CF5FCD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1,234</w:t>
            </w:r>
          </w:p>
        </w:tc>
      </w:tr>
    </w:tbl>
    <w:p w14:paraId="3D228523" w14:textId="77777777" w:rsidR="00313539" w:rsidRDefault="00313539" w:rsidP="00313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6C0D8" w14:textId="754A35C8" w:rsidR="00120E1A" w:rsidRPr="00AE6836" w:rsidRDefault="00313539" w:rsidP="0043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120E1A" w:rsidRPr="005056F9">
        <w:rPr>
          <w:rFonts w:ascii="Angsana New" w:eastAsia="Calibri" w:hAnsi="Angsana New"/>
          <w:spacing w:val="-6"/>
          <w:sz w:val="30"/>
          <w:szCs w:val="30"/>
          <w:cs/>
        </w:rPr>
        <w:lastRenderedPageBreak/>
        <w:t>ผลขาดทุน</w:t>
      </w:r>
      <w:r w:rsidR="00484FF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484FFA" w:rsidRPr="00484FFA">
        <w:rPr>
          <w:rFonts w:ascii="Angsana New" w:eastAsia="Calibri" w:hAnsi="Angsana New"/>
          <w:spacing w:val="-6"/>
          <w:sz w:val="30"/>
          <w:szCs w:val="30"/>
          <w:cs/>
        </w:rPr>
        <w:t>(กำไร)</w:t>
      </w:r>
      <w:r w:rsidR="00484FF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120E1A" w:rsidRPr="005056F9">
        <w:rPr>
          <w:rFonts w:ascii="Angsana New" w:eastAsia="Calibri" w:hAnsi="Angsana New"/>
          <w:spacing w:val="-6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</w:t>
      </w:r>
      <w:r w:rsidR="00120E1A" w:rsidRPr="005056F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20E1A" w:rsidRPr="005056F9">
        <w:rPr>
          <w:rFonts w:ascii="Angsana New" w:hAnsi="Angsana New"/>
          <w:spacing w:val="-6"/>
          <w:sz w:val="30"/>
          <w:szCs w:val="30"/>
          <w:cs/>
        </w:rPr>
        <w:t>ณ วันสิ้นรอบ</w:t>
      </w:r>
      <w:r w:rsidR="00120E1A" w:rsidRPr="001803B9">
        <w:rPr>
          <w:rFonts w:ascii="Angsana New" w:hAnsi="Angsana New"/>
          <w:sz w:val="30"/>
          <w:szCs w:val="30"/>
          <w:cs/>
        </w:rPr>
        <w:t>ระยะเวลารายงาน</w:t>
      </w:r>
      <w:r w:rsidR="00120E1A" w:rsidRPr="001803B9">
        <w:rPr>
          <w:rFonts w:ascii="Angsana New" w:eastAsia="Calibri" w:hAnsi="Angsana New"/>
          <w:sz w:val="30"/>
          <w:szCs w:val="30"/>
          <w:cs/>
        </w:rPr>
        <w:t xml:space="preserve"> เกิดขึ้นจาก</w:t>
      </w:r>
    </w:p>
    <w:p w14:paraId="3630FDB4" w14:textId="77777777" w:rsidR="00120E1A" w:rsidRDefault="00120E1A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480"/>
        <w:gridCol w:w="1259"/>
        <w:gridCol w:w="266"/>
        <w:gridCol w:w="1260"/>
      </w:tblGrid>
      <w:tr w:rsidR="00120E1A" w:rsidRPr="008626AF" w14:paraId="3080AB7B" w14:textId="77777777" w:rsidTr="00C14B49">
        <w:tc>
          <w:tcPr>
            <w:tcW w:w="6480" w:type="dxa"/>
          </w:tcPr>
          <w:p w14:paraId="1081B710" w14:textId="77777777" w:rsidR="00120E1A" w:rsidRPr="008626AF" w:rsidRDefault="00120E1A" w:rsidP="004D0235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59" w:type="dxa"/>
          </w:tcPr>
          <w:p w14:paraId="5B589E07" w14:textId="0508A4EF" w:rsidR="00120E1A" w:rsidRPr="008626AF" w:rsidRDefault="00120E1A" w:rsidP="00860036">
            <w:pPr>
              <w:pStyle w:val="30"/>
              <w:tabs>
                <w:tab w:val="clear" w:pos="360"/>
                <w:tab w:val="clear" w:pos="720"/>
              </w:tabs>
              <w:ind w:left="-108" w:right="-20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14:paraId="71B35BBD" w14:textId="77777777" w:rsidR="00120E1A" w:rsidRPr="008626AF" w:rsidRDefault="00120E1A" w:rsidP="004D02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8D362C4" w14:textId="37AC1E98" w:rsidR="00120E1A" w:rsidRPr="008626AF" w:rsidRDefault="00120E1A" w:rsidP="004D0235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120E1A" w:rsidRPr="008626AF" w14:paraId="163D87C2" w14:textId="77777777" w:rsidTr="00C14B49">
        <w:tc>
          <w:tcPr>
            <w:tcW w:w="6480" w:type="dxa"/>
          </w:tcPr>
          <w:p w14:paraId="533F62F3" w14:textId="77777777" w:rsidR="00120E1A" w:rsidRPr="008626AF" w:rsidRDefault="00120E1A" w:rsidP="004D0235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85" w:type="dxa"/>
            <w:gridSpan w:val="3"/>
          </w:tcPr>
          <w:p w14:paraId="41C3F93E" w14:textId="77777777" w:rsidR="00120E1A" w:rsidRPr="008626AF" w:rsidRDefault="00120E1A" w:rsidP="00860036">
            <w:pPr>
              <w:pStyle w:val="acctfourfigures"/>
              <w:tabs>
                <w:tab w:val="clear" w:pos="765"/>
              </w:tabs>
              <w:spacing w:line="240" w:lineRule="atLeast"/>
              <w:ind w:left="-79" w:right="-20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8626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26AF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20E1A" w:rsidRPr="009A72D1" w14:paraId="1559D117" w14:textId="77777777" w:rsidTr="00C14B49">
        <w:tc>
          <w:tcPr>
            <w:tcW w:w="6480" w:type="dxa"/>
          </w:tcPr>
          <w:p w14:paraId="518DD4D9" w14:textId="77777777" w:rsidR="00120E1A" w:rsidRPr="008626AF" w:rsidRDefault="00120E1A" w:rsidP="004D0235">
            <w:pPr>
              <w:ind w:hanging="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626A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</w:tcPr>
          <w:p w14:paraId="492B6B96" w14:textId="77777777" w:rsidR="00120E1A" w:rsidRPr="008626AF" w:rsidRDefault="00120E1A" w:rsidP="0086003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1CB42C5" w14:textId="77777777" w:rsidR="00120E1A" w:rsidRPr="008626AF" w:rsidRDefault="00120E1A" w:rsidP="004D023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DCD3AEA" w14:textId="77777777" w:rsidR="00120E1A" w:rsidRPr="009A72D1" w:rsidRDefault="00120E1A" w:rsidP="004D0235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3568" w:rsidRPr="009A72D1" w14:paraId="028FC48B" w14:textId="77777777" w:rsidTr="00C14B49">
        <w:tc>
          <w:tcPr>
            <w:tcW w:w="6480" w:type="dxa"/>
          </w:tcPr>
          <w:p w14:paraId="31B72E08" w14:textId="77777777" w:rsidR="00AF3568" w:rsidRPr="00F037EA" w:rsidRDefault="00AF3568" w:rsidP="00AF3568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59" w:type="dxa"/>
          </w:tcPr>
          <w:p w14:paraId="5B6DB81B" w14:textId="4D842A4F" w:rsidR="00AF3568" w:rsidRPr="00204C2E" w:rsidRDefault="005964CA" w:rsidP="00AF35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6" w:type="dxa"/>
          </w:tcPr>
          <w:p w14:paraId="1B3CBD6D" w14:textId="77777777" w:rsidR="00AF3568" w:rsidRPr="003C283B" w:rsidRDefault="00AF3568" w:rsidP="00AF356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3BBB5E" w14:textId="6B723925" w:rsidR="00AF3568" w:rsidRPr="003C283B" w:rsidRDefault="00AF3568" w:rsidP="00AF356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2" w:right="-2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F3568" w:rsidRPr="009A72D1" w14:paraId="1AB3EBB1" w14:textId="77777777" w:rsidTr="00C14B49">
        <w:tc>
          <w:tcPr>
            <w:tcW w:w="6480" w:type="dxa"/>
          </w:tcPr>
          <w:p w14:paraId="6073AF3B" w14:textId="77777777" w:rsidR="00AF3568" w:rsidRPr="00F037EA" w:rsidRDefault="00AF3568" w:rsidP="00AF3568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59" w:type="dxa"/>
          </w:tcPr>
          <w:p w14:paraId="5116671E" w14:textId="6257E6D9" w:rsidR="00AF3568" w:rsidRPr="00860036" w:rsidRDefault="006B29EC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239D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14:paraId="637EBDF7" w14:textId="77777777" w:rsidR="00AF3568" w:rsidRPr="003C283B" w:rsidRDefault="00AF3568" w:rsidP="00AF356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AA54B" w14:textId="6681CB8E" w:rsidR="00AF3568" w:rsidRPr="00860036" w:rsidRDefault="00AF3568" w:rsidP="00AF3568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AF3568" w:rsidRPr="009A72D1" w14:paraId="31896BB4" w14:textId="77777777" w:rsidTr="00C14B49">
        <w:tc>
          <w:tcPr>
            <w:tcW w:w="6480" w:type="dxa"/>
          </w:tcPr>
          <w:p w14:paraId="036596AF" w14:textId="77777777" w:rsidR="00AF3568" w:rsidRPr="00F037EA" w:rsidRDefault="00AF3568" w:rsidP="00AF3568">
            <w:pPr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F037E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B525F95" w14:textId="613FFDFA" w:rsidR="00AF3568" w:rsidRPr="007214FC" w:rsidRDefault="006B29EC" w:rsidP="00AF3568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239D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14:paraId="5229D72E" w14:textId="77777777" w:rsidR="00AF3568" w:rsidRPr="003C283B" w:rsidRDefault="00AF3568" w:rsidP="00AF356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30E9E3" w14:textId="4E3004BD" w:rsidR="00AF3568" w:rsidRPr="007214FC" w:rsidRDefault="00AF3568" w:rsidP="00AF3568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2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F3568" w:rsidRPr="009A72D1" w14:paraId="09D44C79" w14:textId="77777777" w:rsidTr="00C14B49">
        <w:tc>
          <w:tcPr>
            <w:tcW w:w="6480" w:type="dxa"/>
          </w:tcPr>
          <w:p w14:paraId="7FF5A1BE" w14:textId="77777777" w:rsidR="00AF3568" w:rsidRPr="003C283B" w:rsidRDefault="00AF3568" w:rsidP="00AF3568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28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0D4AEF90" w14:textId="5BB041DE" w:rsidR="00AF3568" w:rsidRPr="00860036" w:rsidRDefault="006B29EC" w:rsidP="00AF3568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6" w:type="dxa"/>
          </w:tcPr>
          <w:p w14:paraId="0ED50C68" w14:textId="77777777" w:rsidR="00AF3568" w:rsidRPr="009A72D1" w:rsidRDefault="00AF3568" w:rsidP="00AF3568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7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49A1E3" w14:textId="6A076BDE" w:rsidR="00AF3568" w:rsidRPr="00860036" w:rsidRDefault="00AF3568" w:rsidP="00AF3568">
            <w:pPr>
              <w:pStyle w:val="30"/>
              <w:tabs>
                <w:tab w:val="clear" w:pos="360"/>
                <w:tab w:val="clear" w:pos="720"/>
                <w:tab w:val="decimal" w:pos="97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</w:tr>
    </w:tbl>
    <w:p w14:paraId="30866A9E" w14:textId="77777777" w:rsidR="00120E1A" w:rsidRPr="00E30905" w:rsidRDefault="00120E1A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B4ECC4" w14:textId="77777777" w:rsidR="00E70C6E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2980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4AEBEBFA" w14:textId="77777777" w:rsidR="00E70C6E" w:rsidRPr="00152980" w:rsidRDefault="00E70C6E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7C8A851" w14:textId="77777777" w:rsidR="00E70C6E" w:rsidRPr="00152980" w:rsidRDefault="00E70C6E" w:rsidP="00E7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52980">
        <w:rPr>
          <w:rFonts w:ascii="Angsana New" w:hAnsi="Angsana New"/>
          <w:i/>
          <w:iCs/>
          <w:sz w:val="30"/>
          <w:szCs w:val="30"/>
          <w:cs/>
        </w:rPr>
        <w:t>ข้อสมมติ</w:t>
      </w:r>
      <w:r>
        <w:rPr>
          <w:rFonts w:ascii="Angsana New" w:hAnsi="Angsana New" w:hint="cs"/>
          <w:i/>
          <w:iCs/>
          <w:sz w:val="30"/>
          <w:szCs w:val="30"/>
          <w:cs/>
        </w:rPr>
        <w:t>หลัก</w:t>
      </w:r>
      <w:r w:rsidRPr="00152980">
        <w:rPr>
          <w:rFonts w:ascii="Angsana New" w:hAnsi="Angsana New"/>
          <w:i/>
          <w:iCs/>
          <w:sz w:val="30"/>
          <w:szCs w:val="30"/>
          <w:cs/>
        </w:rPr>
        <w:t xml:space="preserve">ในการประมาณการตามหลักคณิตศาสตร์ประกันภัย </w:t>
      </w:r>
      <w:r w:rsidRPr="00152980">
        <w:rPr>
          <w:rFonts w:ascii="Angsana New" w:hAnsi="Angsana New" w:hint="cs"/>
          <w:i/>
          <w:iCs/>
          <w:sz w:val="30"/>
          <w:szCs w:val="30"/>
          <w:cs/>
        </w:rPr>
        <w:t>ณ วันสิ้นรอบระยะเวลารายงาน</w:t>
      </w:r>
    </w:p>
    <w:p w14:paraId="47EE04BD" w14:textId="77777777" w:rsidR="0011429D" w:rsidRPr="00152980" w:rsidRDefault="0011429D" w:rsidP="00152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9"/>
          <w:szCs w:val="29"/>
        </w:rPr>
      </w:pPr>
    </w:p>
    <w:tbl>
      <w:tblPr>
        <w:tblW w:w="88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77"/>
        <w:gridCol w:w="2410"/>
        <w:gridCol w:w="241"/>
        <w:gridCol w:w="2150"/>
      </w:tblGrid>
      <w:tr w:rsidR="0011429D" w:rsidRPr="00126292" w14:paraId="1E00F09D" w14:textId="77777777" w:rsidTr="00C14B49">
        <w:trPr>
          <w:cantSplit/>
          <w:trHeight w:val="389"/>
        </w:trPr>
        <w:tc>
          <w:tcPr>
            <w:tcW w:w="4077" w:type="dxa"/>
            <w:vAlign w:val="center"/>
          </w:tcPr>
          <w:p w14:paraId="1138B449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4768FE08" w14:textId="39C20235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</w:t>
            </w:r>
            <w:r w:rsidRPr="00126292">
              <w:rPr>
                <w:rFonts w:ascii="Angsana New" w:hAnsi="Angsana New" w:hint="cs"/>
                <w:sz w:val="30"/>
                <w:szCs w:val="30"/>
              </w:rPr>
              <w:t>6</w:t>
            </w:r>
            <w:r w:rsidR="00AF356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</w:tcPr>
          <w:p w14:paraId="21E64483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0" w:type="dxa"/>
          </w:tcPr>
          <w:p w14:paraId="19DF13A2" w14:textId="62DB8DEF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sz w:val="30"/>
                <w:szCs w:val="30"/>
              </w:rPr>
              <w:t>25</w:t>
            </w:r>
            <w:r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AF356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1429D" w:rsidRPr="00126292" w14:paraId="65472B9A" w14:textId="77777777" w:rsidTr="00C14B49">
        <w:trPr>
          <w:cantSplit/>
          <w:trHeight w:val="389"/>
        </w:trPr>
        <w:tc>
          <w:tcPr>
            <w:tcW w:w="4077" w:type="dxa"/>
            <w:vAlign w:val="center"/>
          </w:tcPr>
          <w:p w14:paraId="251B8ACF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4801" w:type="dxa"/>
            <w:gridSpan w:val="3"/>
          </w:tcPr>
          <w:p w14:paraId="2CA8DD86" w14:textId="77777777" w:rsidR="0011429D" w:rsidRPr="00126292" w:rsidRDefault="0011429D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262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C344E" w:rsidRPr="00951DC5" w14:paraId="53822CA9" w14:textId="77777777" w:rsidTr="00C14B49">
        <w:trPr>
          <w:cantSplit/>
          <w:trHeight w:val="389"/>
        </w:trPr>
        <w:tc>
          <w:tcPr>
            <w:tcW w:w="4077" w:type="dxa"/>
          </w:tcPr>
          <w:p w14:paraId="7660AF8C" w14:textId="77777777" w:rsidR="00BC344E" w:rsidRPr="00007993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</w:rPr>
            </w:pPr>
            <w:r w:rsidRPr="00007993">
              <w:rPr>
                <w:rFonts w:ascii="Angsana New" w:hAnsi="Angsana New"/>
                <w:sz w:val="29"/>
                <w:szCs w:val="29"/>
                <w:cs/>
              </w:rPr>
              <w:t>อัตราคิดลด</w:t>
            </w:r>
            <w:r w:rsidRPr="0000799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007993">
              <w:rPr>
                <w:rFonts w:ascii="Angsana New" w:hAnsi="Angsana New"/>
                <w:sz w:val="29"/>
                <w:szCs w:val="29"/>
                <w:cs/>
              </w:rPr>
              <w:t>*</w:t>
            </w:r>
          </w:p>
        </w:tc>
        <w:tc>
          <w:tcPr>
            <w:tcW w:w="2410" w:type="dxa"/>
            <w:shd w:val="clear" w:color="auto" w:fill="auto"/>
          </w:tcPr>
          <w:p w14:paraId="763B90AE" w14:textId="48F399CC" w:rsidR="00BC344E" w:rsidRPr="002D3BA8" w:rsidRDefault="00B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>
              <w:rPr>
                <w:rFonts w:ascii="Angsana New" w:hAnsi="Angsana New"/>
                <w:sz w:val="29"/>
                <w:szCs w:val="29"/>
                <w:cs/>
              </w:rPr>
              <w:t>.</w:t>
            </w:r>
            <w:r>
              <w:rPr>
                <w:rFonts w:ascii="Angsana New" w:hAnsi="Angsana New"/>
                <w:sz w:val="29"/>
                <w:szCs w:val="29"/>
              </w:rPr>
              <w:t>94</w:t>
            </w:r>
            <w:r w:rsidR="00BC344E" w:rsidRPr="002D3BA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BC344E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="00BC344E" w:rsidRPr="002D3BA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BC344E">
              <w:rPr>
                <w:rFonts w:ascii="Angsana New" w:hAnsi="Angsana New"/>
                <w:sz w:val="29"/>
                <w:szCs w:val="29"/>
              </w:rPr>
              <w:t>2</w:t>
            </w:r>
            <w:r w:rsidR="00BC344E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="00BC344E">
              <w:rPr>
                <w:rFonts w:ascii="Angsana New" w:hAnsi="Angsana New"/>
                <w:sz w:val="29"/>
                <w:szCs w:val="29"/>
              </w:rPr>
              <w:t>12</w:t>
            </w:r>
          </w:p>
        </w:tc>
        <w:tc>
          <w:tcPr>
            <w:tcW w:w="241" w:type="dxa"/>
          </w:tcPr>
          <w:p w14:paraId="662A691B" w14:textId="77777777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150" w:type="dxa"/>
            <w:shd w:val="clear" w:color="auto" w:fill="auto"/>
          </w:tcPr>
          <w:p w14:paraId="040F216E" w14:textId="03A9A041" w:rsidR="00BC344E" w:rsidRPr="00007993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2D3BA8">
              <w:rPr>
                <w:rFonts w:ascii="Angsana New" w:hAnsi="Angsana New"/>
                <w:sz w:val="29"/>
                <w:szCs w:val="29"/>
              </w:rPr>
              <w:t>1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 xml:space="preserve">39 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2D3BA8">
              <w:rPr>
                <w:rFonts w:ascii="Angsana New" w:hAnsi="Angsana New"/>
                <w:sz w:val="29"/>
                <w:szCs w:val="29"/>
              </w:rPr>
              <w:t>1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>48</w:t>
            </w:r>
          </w:p>
        </w:tc>
      </w:tr>
      <w:tr w:rsidR="00BC344E" w:rsidRPr="00007993" w14:paraId="42D42169" w14:textId="77777777" w:rsidTr="00C14B49">
        <w:trPr>
          <w:cantSplit/>
          <w:trHeight w:val="389"/>
        </w:trPr>
        <w:tc>
          <w:tcPr>
            <w:tcW w:w="4077" w:type="dxa"/>
          </w:tcPr>
          <w:p w14:paraId="43F835F9" w14:textId="77777777" w:rsidR="00BC344E" w:rsidRPr="00007993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</w:rPr>
            </w:pPr>
            <w:r w:rsidRPr="00007993">
              <w:rPr>
                <w:rFonts w:ascii="Angsana New" w:hAnsi="Angsana New"/>
                <w:sz w:val="29"/>
                <w:szCs w:val="29"/>
                <w:cs/>
              </w:rPr>
              <w:t>อัตราการเพิ่มขึ้นของเงินเดือน</w:t>
            </w:r>
          </w:p>
        </w:tc>
        <w:tc>
          <w:tcPr>
            <w:tcW w:w="2410" w:type="dxa"/>
            <w:shd w:val="clear" w:color="auto" w:fill="auto"/>
          </w:tcPr>
          <w:p w14:paraId="243B5E7C" w14:textId="3486BFA1" w:rsidR="00BC344E" w:rsidRPr="00A9666E" w:rsidRDefault="00A9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044BB7">
              <w:rPr>
                <w:rFonts w:ascii="Angsana New" w:hAnsi="Angsana New"/>
                <w:sz w:val="29"/>
                <w:szCs w:val="29"/>
              </w:rPr>
              <w:t>0</w:t>
            </w:r>
            <w:r w:rsidRPr="00044BB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4BB7">
              <w:rPr>
                <w:rFonts w:ascii="Angsana New" w:hAnsi="Angsana New"/>
                <w:sz w:val="29"/>
                <w:szCs w:val="29"/>
              </w:rPr>
              <w:t xml:space="preserve">80 </w:t>
            </w:r>
            <w:r w:rsidR="003916AE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Pr="00044BB7">
              <w:rPr>
                <w:rFonts w:ascii="Angsana New" w:hAnsi="Angsana New"/>
                <w:sz w:val="29"/>
                <w:szCs w:val="29"/>
              </w:rPr>
              <w:t xml:space="preserve"> 7</w:t>
            </w:r>
            <w:r w:rsidRPr="00044BB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044BB7">
              <w:rPr>
                <w:rFonts w:ascii="Angsana New" w:hAnsi="Angsana New"/>
                <w:sz w:val="29"/>
                <w:szCs w:val="29"/>
              </w:rPr>
              <w:t>00</w:t>
            </w:r>
          </w:p>
        </w:tc>
        <w:tc>
          <w:tcPr>
            <w:tcW w:w="241" w:type="dxa"/>
            <w:shd w:val="clear" w:color="auto" w:fill="auto"/>
          </w:tcPr>
          <w:p w14:paraId="14A48A66" w14:textId="77777777" w:rsidR="00BC344E" w:rsidRPr="00A9666E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150" w:type="dxa"/>
            <w:shd w:val="clear" w:color="auto" w:fill="auto"/>
          </w:tcPr>
          <w:p w14:paraId="075E2C3F" w14:textId="2420AF71" w:rsidR="00BC344E" w:rsidRPr="00A9666E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A9666E">
              <w:rPr>
                <w:rFonts w:ascii="Angsana New" w:hAnsi="Angsana New"/>
                <w:sz w:val="29"/>
                <w:szCs w:val="29"/>
              </w:rPr>
              <w:t>1</w:t>
            </w:r>
            <w:r w:rsidRPr="00A9666E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A9666E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A9666E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A9666E">
              <w:rPr>
                <w:rFonts w:ascii="Angsana New" w:hAnsi="Angsana New"/>
                <w:sz w:val="29"/>
                <w:szCs w:val="29"/>
              </w:rPr>
              <w:t xml:space="preserve"> 5</w:t>
            </w:r>
            <w:r w:rsidRPr="00A9666E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A9666E">
              <w:rPr>
                <w:rFonts w:ascii="Angsana New" w:hAnsi="Angsana New"/>
                <w:sz w:val="29"/>
                <w:szCs w:val="29"/>
              </w:rPr>
              <w:t>20</w:t>
            </w:r>
          </w:p>
        </w:tc>
      </w:tr>
      <w:tr w:rsidR="00BC344E" w:rsidRPr="00951DC5" w14:paraId="154FDFCC" w14:textId="77777777" w:rsidTr="00C14B49">
        <w:trPr>
          <w:cantSplit/>
          <w:trHeight w:val="389"/>
        </w:trPr>
        <w:tc>
          <w:tcPr>
            <w:tcW w:w="4077" w:type="dxa"/>
          </w:tcPr>
          <w:p w14:paraId="5F129FA5" w14:textId="77777777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  <w:cs/>
              </w:rPr>
            </w:pPr>
            <w:r w:rsidRPr="00951DC5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อัตราการหมุนเวียนพนักงาน **</w:t>
            </w:r>
          </w:p>
        </w:tc>
        <w:tc>
          <w:tcPr>
            <w:tcW w:w="2410" w:type="dxa"/>
          </w:tcPr>
          <w:p w14:paraId="6883695C" w14:textId="49D7E36C" w:rsidR="00BC344E" w:rsidRPr="002D3BA8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D3BA8">
              <w:rPr>
                <w:rFonts w:ascii="Angsana New" w:hAnsi="Angsana New"/>
                <w:sz w:val="29"/>
                <w:szCs w:val="29"/>
              </w:rPr>
              <w:t>2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 xml:space="preserve">50 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2D3BA8">
              <w:rPr>
                <w:rFonts w:ascii="Angsana New" w:hAnsi="Angsana New"/>
                <w:sz w:val="29"/>
                <w:szCs w:val="29"/>
              </w:rPr>
              <w:t>10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>00</w:t>
            </w:r>
          </w:p>
        </w:tc>
        <w:tc>
          <w:tcPr>
            <w:tcW w:w="241" w:type="dxa"/>
          </w:tcPr>
          <w:p w14:paraId="146DE842" w14:textId="77777777" w:rsidR="00BC344E" w:rsidRPr="002D3BA8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50" w:type="dxa"/>
          </w:tcPr>
          <w:p w14:paraId="5773ECCA" w14:textId="5F0AABED" w:rsidR="00BC344E" w:rsidRPr="002D3BA8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D3BA8">
              <w:rPr>
                <w:rFonts w:ascii="Angsana New" w:hAnsi="Angsana New"/>
                <w:sz w:val="29"/>
                <w:szCs w:val="29"/>
              </w:rPr>
              <w:t>2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 xml:space="preserve">50 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 xml:space="preserve">- </w:t>
            </w:r>
            <w:r w:rsidRPr="002D3BA8">
              <w:rPr>
                <w:rFonts w:ascii="Angsana New" w:hAnsi="Angsana New"/>
                <w:sz w:val="29"/>
                <w:szCs w:val="29"/>
              </w:rPr>
              <w:t>10</w:t>
            </w:r>
            <w:r w:rsidRPr="002D3BA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2D3BA8">
              <w:rPr>
                <w:rFonts w:ascii="Angsana New" w:hAnsi="Angsana New"/>
                <w:sz w:val="29"/>
                <w:szCs w:val="29"/>
              </w:rPr>
              <w:t>00</w:t>
            </w:r>
          </w:p>
        </w:tc>
      </w:tr>
      <w:tr w:rsidR="00BC344E" w:rsidRPr="00951DC5" w14:paraId="776695EF" w14:textId="77777777" w:rsidTr="00C14B49">
        <w:trPr>
          <w:cantSplit/>
          <w:trHeight w:val="389"/>
        </w:trPr>
        <w:tc>
          <w:tcPr>
            <w:tcW w:w="4077" w:type="dxa"/>
          </w:tcPr>
          <w:p w14:paraId="3449437E" w14:textId="77777777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/>
              <w:rPr>
                <w:rFonts w:ascii="Angsana New" w:hAnsi="Angsana New"/>
                <w:sz w:val="29"/>
                <w:szCs w:val="29"/>
                <w:cs/>
              </w:rPr>
            </w:pPr>
            <w:r w:rsidRPr="00951DC5">
              <w:rPr>
                <w:rFonts w:ascii="Angsana New" w:hAnsi="Angsana New"/>
                <w:sz w:val="29"/>
                <w:szCs w:val="29"/>
                <w:cs/>
              </w:rPr>
              <w:t>อัตรามรณะ</w:t>
            </w:r>
            <w:r w:rsidRPr="00951DC5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951DC5">
              <w:rPr>
                <w:rFonts w:ascii="Angsana New" w:hAnsi="Angsana New"/>
                <w:sz w:val="29"/>
                <w:szCs w:val="29"/>
                <w:cs/>
              </w:rPr>
              <w:t>***</w:t>
            </w:r>
          </w:p>
        </w:tc>
        <w:tc>
          <w:tcPr>
            <w:tcW w:w="2410" w:type="dxa"/>
          </w:tcPr>
          <w:p w14:paraId="79AEFCF4" w14:textId="7C821EC4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1DC5">
              <w:rPr>
                <w:rFonts w:ascii="Angsana New" w:hAnsi="Angsana New"/>
                <w:sz w:val="29"/>
                <w:szCs w:val="29"/>
              </w:rPr>
              <w:t>50</w:t>
            </w:r>
            <w:r w:rsidRPr="00951D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951DC5">
              <w:rPr>
                <w:rFonts w:ascii="Angsana New" w:hAnsi="Angsana New"/>
                <w:sz w:val="29"/>
                <w:szCs w:val="29"/>
              </w:rPr>
              <w:t>00</w:t>
            </w:r>
            <w:r w:rsidRPr="00951DC5">
              <w:rPr>
                <w:rFonts w:ascii="Angsana New" w:hAnsi="Angsana New"/>
                <w:sz w:val="29"/>
                <w:szCs w:val="29"/>
                <w:cs/>
              </w:rPr>
              <w:t xml:space="preserve"> ของ </w:t>
            </w:r>
            <w:r w:rsidRPr="00951DC5">
              <w:rPr>
                <w:rFonts w:ascii="Angsana New" w:hAnsi="Angsana New"/>
                <w:sz w:val="29"/>
                <w:szCs w:val="29"/>
              </w:rPr>
              <w:t>TMO2017</w:t>
            </w:r>
          </w:p>
        </w:tc>
        <w:tc>
          <w:tcPr>
            <w:tcW w:w="241" w:type="dxa"/>
          </w:tcPr>
          <w:p w14:paraId="492B2815" w14:textId="77777777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50" w:type="dxa"/>
          </w:tcPr>
          <w:p w14:paraId="17AD88D2" w14:textId="2E39A1C5" w:rsidR="00BC344E" w:rsidRPr="00951DC5" w:rsidRDefault="00BC344E" w:rsidP="00BC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951DC5">
              <w:rPr>
                <w:rFonts w:ascii="Angsana New" w:hAnsi="Angsana New"/>
                <w:sz w:val="29"/>
                <w:szCs w:val="29"/>
              </w:rPr>
              <w:t>50</w:t>
            </w:r>
            <w:r w:rsidRPr="00951DC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951DC5">
              <w:rPr>
                <w:rFonts w:ascii="Angsana New" w:hAnsi="Angsana New"/>
                <w:sz w:val="29"/>
                <w:szCs w:val="29"/>
              </w:rPr>
              <w:t>00</w:t>
            </w:r>
            <w:r w:rsidRPr="00951DC5">
              <w:rPr>
                <w:rFonts w:ascii="Angsana New" w:hAnsi="Angsana New"/>
                <w:sz w:val="29"/>
                <w:szCs w:val="29"/>
                <w:cs/>
              </w:rPr>
              <w:t xml:space="preserve"> ของ </w:t>
            </w:r>
            <w:r w:rsidRPr="00951DC5">
              <w:rPr>
                <w:rFonts w:ascii="Angsana New" w:hAnsi="Angsana New"/>
                <w:sz w:val="29"/>
                <w:szCs w:val="29"/>
              </w:rPr>
              <w:t>TMO2017</w:t>
            </w:r>
          </w:p>
        </w:tc>
      </w:tr>
    </w:tbl>
    <w:p w14:paraId="3592F420" w14:textId="77777777" w:rsidR="0011429D" w:rsidRPr="00951DC5" w:rsidRDefault="0011429D" w:rsidP="0011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</w:rPr>
      </w:pPr>
    </w:p>
    <w:tbl>
      <w:tblPr>
        <w:tblW w:w="888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883"/>
      </w:tblGrid>
      <w:tr w:rsidR="0011429D" w:rsidRPr="00951DC5" w14:paraId="28D3342E" w14:textId="77777777" w:rsidTr="00C14B49">
        <w:trPr>
          <w:cantSplit/>
          <w:trHeight w:hRule="exact" w:val="360"/>
        </w:trPr>
        <w:tc>
          <w:tcPr>
            <w:tcW w:w="8883" w:type="dxa"/>
          </w:tcPr>
          <w:p w14:paraId="61AC44AB" w14:textId="77777777" w:rsidR="0011429D" w:rsidRPr="00B923DA" w:rsidRDefault="0011429D" w:rsidP="004A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B923DA">
              <w:rPr>
                <w:rFonts w:ascii="Angsana New" w:hAnsi="Angsana New"/>
                <w:sz w:val="26"/>
                <w:szCs w:val="26"/>
                <w:cs/>
              </w:rPr>
              <w:t>*      อัตราผลตอบแทนในท้องตลาดของพันธบัตรรัฐบาลสำหรับเงินชดเชยตามกฎหมายแรงงาน</w:t>
            </w:r>
          </w:p>
        </w:tc>
      </w:tr>
      <w:tr w:rsidR="0011429D" w:rsidRPr="00951DC5" w14:paraId="25F095F3" w14:textId="77777777" w:rsidTr="00C14B49">
        <w:trPr>
          <w:cantSplit/>
          <w:trHeight w:hRule="exact" w:val="360"/>
        </w:trPr>
        <w:tc>
          <w:tcPr>
            <w:tcW w:w="8883" w:type="dxa"/>
          </w:tcPr>
          <w:p w14:paraId="49859D4E" w14:textId="77777777" w:rsidR="0011429D" w:rsidRPr="00B923DA" w:rsidRDefault="0011429D" w:rsidP="004A5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B923DA">
              <w:rPr>
                <w:rFonts w:ascii="Angsana New" w:hAnsi="Angsana New"/>
                <w:sz w:val="26"/>
                <w:szCs w:val="26"/>
                <w:cs/>
              </w:rPr>
              <w:t>**    ขึ้นอยู่กับระยะเวลาการทำงานของพนักงาน</w:t>
            </w:r>
          </w:p>
        </w:tc>
      </w:tr>
      <w:tr w:rsidR="0011429D" w:rsidRPr="0083106D" w14:paraId="5C20A229" w14:textId="77777777" w:rsidTr="00C14B49">
        <w:trPr>
          <w:cantSplit/>
          <w:trHeight w:hRule="exact" w:val="388"/>
        </w:trPr>
        <w:tc>
          <w:tcPr>
            <w:tcW w:w="8883" w:type="dxa"/>
          </w:tcPr>
          <w:p w14:paraId="19B5523D" w14:textId="77777777" w:rsidR="0011429D" w:rsidRPr="00B923DA" w:rsidRDefault="0011429D" w:rsidP="0037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B923DA">
              <w:rPr>
                <w:rFonts w:ascii="Angsana New" w:hAnsi="Angsana New"/>
                <w:sz w:val="26"/>
                <w:szCs w:val="26"/>
                <w:cs/>
              </w:rPr>
              <w:t xml:space="preserve">***  อ้างอิงตามตารางมรณะไทย </w:t>
            </w:r>
            <w:r w:rsidRPr="00B923DA">
              <w:rPr>
                <w:rFonts w:ascii="Angsana New" w:hAnsi="Angsana New"/>
                <w:sz w:val="26"/>
                <w:szCs w:val="26"/>
              </w:rPr>
              <w:t>25</w:t>
            </w:r>
            <w:r w:rsidR="009A7C4E" w:rsidRPr="00B923DA">
              <w:rPr>
                <w:rFonts w:ascii="Angsana New" w:hAnsi="Angsana New"/>
                <w:sz w:val="26"/>
                <w:szCs w:val="26"/>
              </w:rPr>
              <w:t>60</w:t>
            </w:r>
            <w:r w:rsidRPr="00B923DA">
              <w:rPr>
                <w:rFonts w:ascii="Angsana New" w:hAnsi="Angsana New"/>
                <w:sz w:val="26"/>
                <w:szCs w:val="26"/>
                <w:cs/>
              </w:rPr>
              <w:t xml:space="preserve"> ประเภทสามัญ 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TMO2017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Thai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Mortality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Ordinary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Table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70604" w:rsidRPr="00B923DA">
              <w:rPr>
                <w:rFonts w:ascii="Angsana New" w:hAnsi="Angsana New"/>
                <w:sz w:val="26"/>
                <w:szCs w:val="26"/>
              </w:rPr>
              <w:t>2017</w:t>
            </w:r>
            <w:r w:rsidR="00270604" w:rsidRPr="00B923D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6AF9DAFB" w14:textId="77777777" w:rsidR="004615B3" w:rsidRDefault="004615B3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5801C9EF" w14:textId="45820EA5" w:rsidR="000B5906" w:rsidRPr="00DE260B" w:rsidRDefault="000B5906" w:rsidP="000B5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DE260B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DE260B">
        <w:rPr>
          <w:rFonts w:ascii="Angsana New" w:hAnsi="Angsana New"/>
          <w:spacing w:val="-4"/>
          <w:sz w:val="30"/>
          <w:szCs w:val="30"/>
        </w:rPr>
        <w:t>31</w:t>
      </w:r>
      <w:r w:rsidRPr="00DE260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E260B">
        <w:rPr>
          <w:rFonts w:ascii="Angsana New" w:hAnsi="Angsana New"/>
          <w:spacing w:val="-4"/>
          <w:sz w:val="30"/>
          <w:szCs w:val="30"/>
        </w:rPr>
        <w:t>2564</w:t>
      </w:r>
      <w:r w:rsidRPr="00DE26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A6EDB" w:rsidRPr="00DE260B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Pr="00DE260B">
        <w:rPr>
          <w:rFonts w:ascii="Angsana New" w:hAnsi="Angsana New"/>
          <w:spacing w:val="-4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DE260B">
        <w:rPr>
          <w:rFonts w:ascii="Angsana New" w:hAnsi="Angsana New"/>
          <w:sz w:val="30"/>
          <w:szCs w:val="30"/>
          <w:cs/>
        </w:rPr>
        <w:t xml:space="preserve">ประมาณ </w:t>
      </w:r>
      <w:r w:rsidR="00210FE0" w:rsidRPr="00DE260B">
        <w:rPr>
          <w:rFonts w:ascii="Angsana New" w:hAnsi="Angsana New"/>
          <w:sz w:val="30"/>
          <w:szCs w:val="30"/>
        </w:rPr>
        <w:t>14</w:t>
      </w:r>
      <w:r w:rsidRPr="00DE260B">
        <w:rPr>
          <w:rFonts w:ascii="Angsana New" w:hAnsi="Angsana New"/>
          <w:sz w:val="30"/>
          <w:szCs w:val="30"/>
          <w:cs/>
        </w:rPr>
        <w:t xml:space="preserve"> ปี</w:t>
      </w:r>
      <w:r w:rsidRPr="00DE260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586ED35" w14:textId="77777777" w:rsidR="00374557" w:rsidRPr="00AE3447" w:rsidRDefault="00374557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sz w:val="30"/>
          <w:szCs w:val="30"/>
        </w:rPr>
      </w:pPr>
    </w:p>
    <w:p w14:paraId="7446BD5A" w14:textId="77777777" w:rsidR="00F500A8" w:rsidRDefault="00F500A8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58DB2140" w14:textId="77777777" w:rsidR="001368F1" w:rsidRPr="0038464B" w:rsidRDefault="004615B3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1368F1" w:rsidRPr="0038464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 </w:t>
      </w:r>
    </w:p>
    <w:p w14:paraId="69978251" w14:textId="77777777" w:rsidR="001368F1" w:rsidRPr="0038464B" w:rsidRDefault="001368F1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6F571B" w14:textId="77777777" w:rsidR="00694F49" w:rsidRDefault="001368F1" w:rsidP="0069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464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Pr="0038464B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</w:t>
      </w:r>
      <w:r w:rsidRPr="0038464B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6E6DA669" w14:textId="77777777" w:rsidR="00694F49" w:rsidRPr="008C3838" w:rsidRDefault="00694F49" w:rsidP="0043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60"/>
        <w:gridCol w:w="1415"/>
        <w:gridCol w:w="1415"/>
      </w:tblGrid>
      <w:tr w:rsidR="001368F1" w:rsidRPr="0038464B" w14:paraId="482B9EDF" w14:textId="77777777" w:rsidTr="00C14B49">
        <w:tc>
          <w:tcPr>
            <w:tcW w:w="9090" w:type="dxa"/>
            <w:gridSpan w:val="3"/>
          </w:tcPr>
          <w:p w14:paraId="7F95F0DE" w14:textId="77777777" w:rsidR="001368F1" w:rsidRDefault="001368F1" w:rsidP="00B76FC3">
            <w:pPr>
              <w:pStyle w:val="acctfourfigures"/>
              <w:tabs>
                <w:tab w:val="clear" w:pos="765"/>
                <w:tab w:val="left" w:pos="8476"/>
              </w:tabs>
              <w:spacing w:line="240" w:lineRule="atLeast"/>
              <w:ind w:left="-108" w:right="-108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64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ผลกระทบต่อ</w:t>
            </w:r>
            <w:r w:rsidRPr="003846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</w:t>
            </w:r>
            <w:r w:rsidRPr="0038464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โครงการผลประโยชน์ที่กำหนดไว้ ณ วันที่ </w:t>
            </w:r>
            <w:r w:rsidRPr="003846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8464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  <w:p w14:paraId="3646760D" w14:textId="77777777" w:rsidR="00B520A1" w:rsidRPr="0038464B" w:rsidRDefault="00B520A1" w:rsidP="00B76FC3">
            <w:pPr>
              <w:pStyle w:val="acctfourfigures"/>
              <w:tabs>
                <w:tab w:val="clear" w:pos="765"/>
                <w:tab w:val="left" w:pos="8476"/>
              </w:tabs>
              <w:spacing w:line="240" w:lineRule="atLeast"/>
              <w:ind w:left="-108" w:right="-108" w:firstLine="9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1368F1" w:rsidRPr="0038464B" w14:paraId="2E7730C8" w14:textId="77777777" w:rsidTr="00C14B49">
        <w:tc>
          <w:tcPr>
            <w:tcW w:w="6260" w:type="dxa"/>
          </w:tcPr>
          <w:p w14:paraId="4C7ABC29" w14:textId="77777777" w:rsidR="001368F1" w:rsidRPr="0038464B" w:rsidRDefault="001368F1" w:rsidP="00B76FC3">
            <w:pPr>
              <w:rPr>
                <w:rFonts w:ascii="Angsana New" w:hAnsi="Angsana New"/>
                <w:cs/>
              </w:rPr>
            </w:pPr>
          </w:p>
        </w:tc>
        <w:tc>
          <w:tcPr>
            <w:tcW w:w="2830" w:type="dxa"/>
            <w:gridSpan w:val="2"/>
          </w:tcPr>
          <w:p w14:paraId="1B9140FF" w14:textId="77777777" w:rsidR="001368F1" w:rsidRPr="0038464B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8"/>
                <w:szCs w:val="18"/>
                <w:cs/>
                <w:lang w:val="en-US" w:bidi="th-TH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 (ลดลง)</w:t>
            </w:r>
          </w:p>
        </w:tc>
      </w:tr>
      <w:tr w:rsidR="001368F1" w:rsidRPr="0038464B" w14:paraId="599A3B37" w14:textId="77777777" w:rsidTr="00C14B49">
        <w:tc>
          <w:tcPr>
            <w:tcW w:w="6260" w:type="dxa"/>
          </w:tcPr>
          <w:p w14:paraId="2D9740B3" w14:textId="77777777" w:rsidR="001368F1" w:rsidRPr="0038464B" w:rsidRDefault="001368F1" w:rsidP="00B76F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1E99D6EA" w14:textId="6615F2DD" w:rsidR="001368F1" w:rsidRPr="0038464B" w:rsidRDefault="0038464B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356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15" w:type="dxa"/>
          </w:tcPr>
          <w:p w14:paraId="0ED69837" w14:textId="73130005" w:rsidR="001368F1" w:rsidRPr="0038464B" w:rsidRDefault="0038464B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AF356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1368F1" w:rsidRPr="0038464B" w14:paraId="3BA8B2F1" w14:textId="77777777" w:rsidTr="00C14B49">
        <w:tc>
          <w:tcPr>
            <w:tcW w:w="6260" w:type="dxa"/>
          </w:tcPr>
          <w:p w14:paraId="0CDE8087" w14:textId="77777777" w:rsidR="001368F1" w:rsidRPr="0038464B" w:rsidRDefault="001368F1" w:rsidP="00B76FC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2"/>
          </w:tcPr>
          <w:p w14:paraId="4EF582D3" w14:textId="77777777" w:rsidR="001368F1" w:rsidRPr="0038464B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846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3846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368F1" w:rsidRPr="0038464B" w14:paraId="3B63C5EE" w14:textId="77777777" w:rsidTr="00C14B49">
        <w:tc>
          <w:tcPr>
            <w:tcW w:w="6260" w:type="dxa"/>
          </w:tcPr>
          <w:p w14:paraId="51E59CAB" w14:textId="77777777" w:rsidR="001368F1" w:rsidRPr="0038464B" w:rsidRDefault="001368F1" w:rsidP="004A507B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5" w:type="dxa"/>
            <w:vAlign w:val="center"/>
          </w:tcPr>
          <w:p w14:paraId="70B83325" w14:textId="77777777" w:rsidR="001368F1" w:rsidRPr="0038464B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</w:tcPr>
          <w:p w14:paraId="658F0947" w14:textId="77777777" w:rsidR="001368F1" w:rsidRPr="0038464B" w:rsidRDefault="001368F1" w:rsidP="00B76FC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AF3568" w:rsidRPr="0038464B" w14:paraId="38FD4723" w14:textId="77777777" w:rsidTr="00C14B49">
        <w:trPr>
          <w:trHeight w:val="308"/>
        </w:trPr>
        <w:tc>
          <w:tcPr>
            <w:tcW w:w="6260" w:type="dxa"/>
          </w:tcPr>
          <w:p w14:paraId="7DAD0CD4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5" w:type="dxa"/>
            <w:vAlign w:val="center"/>
          </w:tcPr>
          <w:p w14:paraId="72D22B41" w14:textId="4399B9E5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03D261C4" w14:textId="16FD725F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F3568" w:rsidRPr="0038464B" w14:paraId="3B5175B0" w14:textId="77777777" w:rsidTr="00C14B49">
        <w:tc>
          <w:tcPr>
            <w:tcW w:w="6260" w:type="dxa"/>
          </w:tcPr>
          <w:p w14:paraId="679EE6A0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5" w:type="dxa"/>
            <w:vAlign w:val="center"/>
          </w:tcPr>
          <w:p w14:paraId="56026AF4" w14:textId="58B54D77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415" w:type="dxa"/>
            <w:vAlign w:val="center"/>
          </w:tcPr>
          <w:p w14:paraId="35CE02E2" w14:textId="2CB7C3E9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</w:tr>
      <w:tr w:rsidR="00AF3568" w:rsidRPr="0038464B" w14:paraId="6CB45BE6" w14:textId="77777777" w:rsidTr="00C14B49">
        <w:tc>
          <w:tcPr>
            <w:tcW w:w="6260" w:type="dxa"/>
          </w:tcPr>
          <w:p w14:paraId="3F1CB5C2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415" w:type="dxa"/>
          </w:tcPr>
          <w:p w14:paraId="4B759EA1" w14:textId="77777777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 w:hanging="5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5" w:type="dxa"/>
          </w:tcPr>
          <w:p w14:paraId="7A536771" w14:textId="77777777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 w:hanging="5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F3568" w:rsidRPr="0038464B" w14:paraId="73E760F9" w14:textId="77777777" w:rsidTr="00C14B49">
        <w:tc>
          <w:tcPr>
            <w:tcW w:w="6260" w:type="dxa"/>
          </w:tcPr>
          <w:p w14:paraId="5E367E83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1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6BA06072" w14:textId="69345B08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121</w:t>
            </w:r>
          </w:p>
        </w:tc>
        <w:tc>
          <w:tcPr>
            <w:tcW w:w="1415" w:type="dxa"/>
            <w:vAlign w:val="center"/>
          </w:tcPr>
          <w:p w14:paraId="02A0F519" w14:textId="53B75969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134</w:t>
            </w:r>
          </w:p>
        </w:tc>
      </w:tr>
      <w:tr w:rsidR="00AF3568" w:rsidRPr="0038464B" w14:paraId="420EF242" w14:textId="77777777" w:rsidTr="00C14B49">
        <w:tc>
          <w:tcPr>
            <w:tcW w:w="6260" w:type="dxa"/>
          </w:tcPr>
          <w:p w14:paraId="0E8026B3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1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65595D58" w14:textId="74B5218E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305EDB47" w14:textId="76B0C3CC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F3568" w:rsidRPr="0038464B" w14:paraId="14CAAB12" w14:textId="77777777" w:rsidTr="00C14B49">
        <w:tc>
          <w:tcPr>
            <w:tcW w:w="6260" w:type="dxa"/>
          </w:tcPr>
          <w:p w14:paraId="5270A20C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415" w:type="dxa"/>
          </w:tcPr>
          <w:p w14:paraId="4605788E" w14:textId="77777777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15" w:type="dxa"/>
          </w:tcPr>
          <w:p w14:paraId="5AEEC364" w14:textId="77777777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AF3568" w:rsidRPr="0038464B" w14:paraId="2EC06D79" w14:textId="77777777" w:rsidTr="00C14B49">
        <w:tc>
          <w:tcPr>
            <w:tcW w:w="6260" w:type="dxa"/>
          </w:tcPr>
          <w:p w14:paraId="3E119FEA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10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4530ADB2" w14:textId="7A7C422D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15" w:type="dxa"/>
            <w:vAlign w:val="center"/>
          </w:tcPr>
          <w:p w14:paraId="77846FC2" w14:textId="09EAF2C7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F3568" w:rsidRPr="0038464B" w14:paraId="45B42255" w14:textId="77777777" w:rsidTr="00C14B49">
        <w:tc>
          <w:tcPr>
            <w:tcW w:w="6260" w:type="dxa"/>
          </w:tcPr>
          <w:p w14:paraId="27348882" w14:textId="77777777" w:rsidR="00AF3568" w:rsidRPr="0038464B" w:rsidRDefault="00AF3568" w:rsidP="00AF3568">
            <w:pPr>
              <w:ind w:left="234" w:hanging="252"/>
              <w:rPr>
                <w:rFonts w:ascii="Angsana New" w:hAnsi="Angsana New"/>
                <w:sz w:val="30"/>
                <w:szCs w:val="30"/>
              </w:rPr>
            </w:pPr>
            <w:r w:rsidRPr="0038464B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38464B">
              <w:rPr>
                <w:rFonts w:ascii="Angsana New" w:hAnsi="Angsana New"/>
                <w:sz w:val="30"/>
                <w:szCs w:val="30"/>
              </w:rPr>
              <w:t>10</w:t>
            </w:r>
            <w:r w:rsidRPr="0038464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846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5" w:type="dxa"/>
            <w:vAlign w:val="center"/>
          </w:tcPr>
          <w:p w14:paraId="2565BCFE" w14:textId="0E6EAB53" w:rsidR="00AF3568" w:rsidRPr="007C115A" w:rsidRDefault="009141CB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1415" w:type="dxa"/>
            <w:vAlign w:val="center"/>
          </w:tcPr>
          <w:p w14:paraId="4B1026FA" w14:textId="1606A409" w:rsidR="00AF3568" w:rsidRPr="007C115A" w:rsidRDefault="00AF3568" w:rsidP="00AF356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2" w:right="-2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</w:p>
        </w:tc>
      </w:tr>
    </w:tbl>
    <w:p w14:paraId="2A95E4BB" w14:textId="77777777" w:rsidR="001368F1" w:rsidRPr="0038464B" w:rsidRDefault="001368F1" w:rsidP="00136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4A935" w14:textId="77777777" w:rsidR="001368F1" w:rsidRDefault="001368F1" w:rsidP="004A5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8464B">
        <w:rPr>
          <w:rFonts w:ascii="Angsana New" w:hAnsi="Angsana New"/>
          <w:spacing w:val="-4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38464B">
        <w:rPr>
          <w:rFonts w:ascii="Angsana New" w:hAnsi="Angsana New"/>
          <w:sz w:val="30"/>
          <w:szCs w:val="30"/>
          <w:cs/>
        </w:rPr>
        <w:t xml:space="preserve"> แต่ได้แสดงประมาณการความอ่อนไหวของข้อสมมติต่างๆ</w:t>
      </w:r>
    </w:p>
    <w:p w14:paraId="20165D9A" w14:textId="77777777" w:rsidR="00B306F0" w:rsidRDefault="00B306F0" w:rsidP="00DA0FBF">
      <w:pPr>
        <w:pStyle w:val="block"/>
        <w:tabs>
          <w:tab w:val="left" w:pos="709"/>
        </w:tabs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511AA6D" w14:textId="78B380AB" w:rsidR="007C5FE4" w:rsidRDefault="001368F1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t>สำรอง</w:t>
      </w:r>
      <w:r w:rsidR="006A7FA7" w:rsidRPr="004721C9">
        <w:rPr>
          <w:rFonts w:ascii="Angsana New" w:hAnsi="Angsana New"/>
          <w:b/>
          <w:bCs/>
          <w:color w:val="000000"/>
          <w:sz w:val="30"/>
          <w:szCs w:val="30"/>
          <w:cs/>
        </w:rPr>
        <w:t>ตามกฎหมาย</w:t>
      </w:r>
      <w:r w:rsidR="00441C6F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61C3C407" w14:textId="77777777" w:rsidR="00374557" w:rsidRPr="00AE3447" w:rsidRDefault="00374557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A97E9" w14:textId="77777777" w:rsidR="00374557" w:rsidRDefault="00374557" w:rsidP="003745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พ.</w:t>
      </w:r>
      <w:r>
        <w:rPr>
          <w:rFonts w:ascii="Angsana New" w:hAnsi="Angsana New" w:hint="cs"/>
          <w:sz w:val="30"/>
          <w:szCs w:val="30"/>
          <w:cs/>
        </w:rPr>
        <w:t>ศ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2535</w:t>
      </w:r>
      <w:r>
        <w:rPr>
          <w:rFonts w:ascii="Angsana New" w:hAnsi="Angsana New" w:hint="cs"/>
          <w:sz w:val="30"/>
          <w:szCs w:val="30"/>
          <w:cs/>
        </w:rPr>
        <w:t xml:space="preserve"> มาตรา </w:t>
      </w:r>
      <w:r>
        <w:rPr>
          <w:rFonts w:ascii="Angsana New" w:hAnsi="Angsana New"/>
          <w:sz w:val="30"/>
          <w:szCs w:val="30"/>
        </w:rPr>
        <w:t>116</w:t>
      </w:r>
      <w:r>
        <w:rPr>
          <w:rFonts w:ascii="Angsana New" w:hAnsi="Angsana New" w:hint="cs"/>
          <w:sz w:val="30"/>
          <w:szCs w:val="30"/>
          <w:cs/>
        </w:rPr>
        <w:t xml:space="preserve"> บริษัทจะต้องจัดสรรทุนสำรอง(</w:t>
      </w:r>
      <w:r>
        <w:rPr>
          <w:rFonts w:ascii="Angsana New" w:hAnsi="Angsana New"/>
          <w:sz w:val="30"/>
          <w:szCs w:val="30"/>
          <w:cs/>
        </w:rPr>
        <w:t>“</w:t>
      </w: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  <w:r>
        <w:rPr>
          <w:rFonts w:ascii="Angsana New" w:hAnsi="Angsana New"/>
          <w:sz w:val="30"/>
          <w:szCs w:val="30"/>
          <w:cs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7CB2A985" w14:textId="15C79311" w:rsidR="00514577" w:rsidRDefault="0051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DB94A96" w14:textId="4AB5B489" w:rsidR="001368F1" w:rsidRPr="0073026B" w:rsidRDefault="001368F1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3026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ค่าใช้จ่ายในการบริหาร</w:t>
      </w:r>
    </w:p>
    <w:p w14:paraId="686F26AB" w14:textId="77777777" w:rsidR="007C5FE4" w:rsidRPr="0073026B" w:rsidRDefault="007C5FE4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09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310"/>
        <w:gridCol w:w="990"/>
        <w:gridCol w:w="1260"/>
        <w:gridCol w:w="270"/>
        <w:gridCol w:w="1260"/>
      </w:tblGrid>
      <w:tr w:rsidR="001368F1" w:rsidRPr="0073026B" w14:paraId="350C8644" w14:textId="77777777" w:rsidTr="00C14B49">
        <w:tc>
          <w:tcPr>
            <w:tcW w:w="5310" w:type="dxa"/>
          </w:tcPr>
          <w:p w14:paraId="0B2B6795" w14:textId="77777777" w:rsidR="001368F1" w:rsidRPr="0073026B" w:rsidRDefault="001368F1" w:rsidP="00B76FC3">
            <w:pPr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318377" w14:textId="77777777" w:rsidR="001368F1" w:rsidRPr="0073026B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58D38E2" w14:textId="37DBD199" w:rsidR="001368F1" w:rsidRPr="0073026B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5CC08F9" w14:textId="77777777" w:rsidR="001368F1" w:rsidRPr="0073026B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810E41" w14:textId="0704AEA8" w:rsidR="001368F1" w:rsidRPr="0073026B" w:rsidRDefault="001368F1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1368F1" w:rsidRPr="0073026B" w14:paraId="475F986B" w14:textId="77777777" w:rsidTr="00C14B49">
        <w:tc>
          <w:tcPr>
            <w:tcW w:w="5310" w:type="dxa"/>
          </w:tcPr>
          <w:p w14:paraId="3C87B073" w14:textId="77777777" w:rsidR="001368F1" w:rsidRPr="0073026B" w:rsidRDefault="001368F1" w:rsidP="00B76FC3">
            <w:pPr>
              <w:ind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890C23" w14:textId="77777777" w:rsidR="001368F1" w:rsidRPr="0073026B" w:rsidRDefault="001368F1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0A364D1" w14:textId="77777777" w:rsidR="001368F1" w:rsidRPr="0073026B" w:rsidRDefault="001368F1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F3568" w:rsidRPr="0073026B" w14:paraId="7A74B533" w14:textId="77777777" w:rsidTr="00C14B49">
        <w:tc>
          <w:tcPr>
            <w:tcW w:w="5310" w:type="dxa"/>
            <w:shd w:val="clear" w:color="auto" w:fill="auto"/>
          </w:tcPr>
          <w:p w14:paraId="39670954" w14:textId="7633EC46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 ค่าใช้จ่ายพนักงาน</w:t>
            </w:r>
            <w:r w:rsidR="00D34D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และค่าพัฒนาพนักงาน</w:t>
            </w:r>
          </w:p>
        </w:tc>
        <w:tc>
          <w:tcPr>
            <w:tcW w:w="990" w:type="dxa"/>
            <w:shd w:val="clear" w:color="auto" w:fill="auto"/>
          </w:tcPr>
          <w:p w14:paraId="40DDA7CB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27AED24" w14:textId="0974FEF4" w:rsidR="00AF3568" w:rsidRPr="0073026B" w:rsidRDefault="008E0289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DC4D20"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,286</w:t>
            </w:r>
          </w:p>
        </w:tc>
        <w:tc>
          <w:tcPr>
            <w:tcW w:w="270" w:type="dxa"/>
            <w:shd w:val="clear" w:color="auto" w:fill="auto"/>
          </w:tcPr>
          <w:p w14:paraId="10E8421E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3D29AD" w14:textId="40FC41E0" w:rsidR="00AF3568" w:rsidRPr="0073026B" w:rsidRDefault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</w:t>
            </w:r>
            <w:r w:rsidR="007D53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AF3568" w:rsidRPr="0073026B" w14:paraId="7512F76A" w14:textId="77777777" w:rsidTr="00C14B49">
        <w:tc>
          <w:tcPr>
            <w:tcW w:w="5310" w:type="dxa"/>
            <w:shd w:val="clear" w:color="auto" w:fill="auto"/>
          </w:tcPr>
          <w:p w14:paraId="6A58602F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B6ED240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584BFA9" w14:textId="63B16E3A" w:rsidR="00AF3568" w:rsidRPr="0073026B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10B98B24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1BA843" w14:textId="24E24776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813</w:t>
            </w:r>
          </w:p>
        </w:tc>
      </w:tr>
      <w:tr w:rsidR="00AF3568" w:rsidRPr="0073026B" w14:paraId="6632C9FF" w14:textId="77777777" w:rsidTr="00C14B49">
        <w:tc>
          <w:tcPr>
            <w:tcW w:w="5310" w:type="dxa"/>
            <w:shd w:val="clear" w:color="auto" w:fill="auto"/>
          </w:tcPr>
          <w:p w14:paraId="73AA9EFB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990" w:type="dxa"/>
            <w:shd w:val="clear" w:color="auto" w:fill="auto"/>
          </w:tcPr>
          <w:p w14:paraId="73A1FE96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8B0C6FD" w14:textId="17D7BF82" w:rsidR="00AF3568" w:rsidRPr="0073026B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20CEB38D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CAE152" w14:textId="74C45AA3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505</w:t>
            </w:r>
          </w:p>
        </w:tc>
      </w:tr>
      <w:tr w:rsidR="00AF3568" w:rsidRPr="0073026B" w14:paraId="4A781952" w14:textId="77777777" w:rsidTr="00C14B49">
        <w:tc>
          <w:tcPr>
            <w:tcW w:w="5310" w:type="dxa"/>
            <w:shd w:val="clear" w:color="auto" w:fill="auto"/>
          </w:tcPr>
          <w:p w14:paraId="457C3937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ค่าประชาสัมพันธ์</w:t>
            </w:r>
          </w:p>
        </w:tc>
        <w:tc>
          <w:tcPr>
            <w:tcW w:w="990" w:type="dxa"/>
            <w:shd w:val="clear" w:color="auto" w:fill="auto"/>
          </w:tcPr>
          <w:p w14:paraId="49ABDD4E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55C982" w14:textId="3473F57B" w:rsidR="00AF3568" w:rsidRPr="0073026B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332067B4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37384F" w14:textId="506EDE65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378</w:t>
            </w:r>
          </w:p>
        </w:tc>
      </w:tr>
      <w:tr w:rsidR="00AF3568" w:rsidRPr="0073026B" w14:paraId="4F9B6D86" w14:textId="77777777" w:rsidTr="00C14B49">
        <w:tc>
          <w:tcPr>
            <w:tcW w:w="5310" w:type="dxa"/>
            <w:shd w:val="clear" w:color="auto" w:fill="auto"/>
          </w:tcPr>
          <w:p w14:paraId="7C704AE8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  <w:shd w:val="clear" w:color="auto" w:fill="auto"/>
          </w:tcPr>
          <w:p w14:paraId="7AF6AA9A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3FBCDC1" w14:textId="53807770" w:rsidR="00AF3568" w:rsidRPr="0073026B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4E115009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384AD4" w14:textId="1DF9763E" w:rsidR="00AF3568" w:rsidRPr="0073026B" w:rsidRDefault="001A1E49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348</w:t>
            </w:r>
          </w:p>
        </w:tc>
      </w:tr>
      <w:tr w:rsidR="00AF3568" w:rsidRPr="0073026B" w14:paraId="121EB991" w14:textId="77777777" w:rsidTr="00C14B49">
        <w:tc>
          <w:tcPr>
            <w:tcW w:w="5310" w:type="dxa"/>
            <w:shd w:val="clear" w:color="auto" w:fill="auto"/>
          </w:tcPr>
          <w:p w14:paraId="18C58499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990" w:type="dxa"/>
            <w:shd w:val="clear" w:color="auto" w:fill="auto"/>
          </w:tcPr>
          <w:p w14:paraId="6C7CB008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67A0391" w14:textId="6DE7E5A2" w:rsidR="00AF3568" w:rsidRPr="0073026B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11E79171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C365A1" w14:textId="27F2C647" w:rsidR="00AF3568" w:rsidRPr="0073026B" w:rsidRDefault="007302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B73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216</w:t>
            </w:r>
          </w:p>
        </w:tc>
      </w:tr>
      <w:tr w:rsidR="00AF3568" w:rsidRPr="0073026B" w14:paraId="5A693638" w14:textId="77777777" w:rsidTr="00C14B49">
        <w:tc>
          <w:tcPr>
            <w:tcW w:w="5310" w:type="dxa"/>
            <w:shd w:val="clear" w:color="auto" w:fill="auto"/>
          </w:tcPr>
          <w:p w14:paraId="1C0A3ED8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50199ED6" w14:textId="77777777" w:rsidR="00AF3568" w:rsidRPr="0073026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EF64B1" w14:textId="20738AA6" w:rsidR="00AF3568" w:rsidRPr="0073026B" w:rsidRDefault="00A416F9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410</w:t>
            </w:r>
          </w:p>
        </w:tc>
        <w:tc>
          <w:tcPr>
            <w:tcW w:w="270" w:type="dxa"/>
            <w:shd w:val="clear" w:color="auto" w:fill="auto"/>
          </w:tcPr>
          <w:p w14:paraId="57F691D2" w14:textId="77777777" w:rsidR="00AF3568" w:rsidRPr="0073026B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515FC" w14:textId="2877FF60" w:rsidR="00AF3568" w:rsidRPr="0073026B" w:rsidRDefault="00A416F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7D53B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AF3568" w:rsidRPr="00057D8F" w14:paraId="68697ED1" w14:textId="77777777" w:rsidTr="00C14B49">
        <w:tc>
          <w:tcPr>
            <w:tcW w:w="5310" w:type="dxa"/>
            <w:shd w:val="clear" w:color="auto" w:fill="auto"/>
          </w:tcPr>
          <w:p w14:paraId="1151DBBD" w14:textId="77777777" w:rsidR="00AF3568" w:rsidRPr="0073026B" w:rsidRDefault="00AF3568" w:rsidP="00AF356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02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C678987" w14:textId="77777777" w:rsidR="00AF3568" w:rsidRPr="009B73B2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3A56E" w14:textId="7A670E88" w:rsidR="00AF3568" w:rsidRPr="009B73B2" w:rsidRDefault="00434A6B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B73B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</w:t>
            </w:r>
            <w:r w:rsidR="00BE36A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</w:t>
            </w:r>
            <w:r w:rsidRPr="009B73B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BE5F4D" w14:textId="77777777" w:rsidR="00AF3568" w:rsidRPr="009B73B2" w:rsidRDefault="00AF3568" w:rsidP="00AF3568">
            <w:pPr>
              <w:tabs>
                <w:tab w:val="decimal" w:pos="79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AEE02" w14:textId="4C338FEB" w:rsidR="00AF3568" w:rsidRPr="009B73B2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302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5,863</w:t>
            </w:r>
          </w:p>
        </w:tc>
      </w:tr>
    </w:tbl>
    <w:p w14:paraId="70DE00CE" w14:textId="77777777" w:rsidR="003C611A" w:rsidRPr="00AE3447" w:rsidRDefault="003C611A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2330BB1" w14:textId="5D97B01C" w:rsidR="00000F92" w:rsidRPr="008626AF" w:rsidRDefault="00000F92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6B545120" w14:textId="77777777" w:rsidR="000E1DDC" w:rsidRPr="00AE3447" w:rsidRDefault="000E1DDC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090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000F92" w:rsidRPr="008626AF" w14:paraId="1F67EA09" w14:textId="77777777" w:rsidTr="00C14B49">
        <w:tc>
          <w:tcPr>
            <w:tcW w:w="6300" w:type="dxa"/>
          </w:tcPr>
          <w:p w14:paraId="1CB931F0" w14:textId="77777777" w:rsidR="00000F92" w:rsidRPr="008626AF" w:rsidRDefault="00000F92" w:rsidP="00B76FC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7BD7AAA" w14:textId="1F4C02D5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  <w:tab w:val="left" w:pos="943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B178143" w14:textId="77777777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C68EFB" w14:textId="421564FE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000F92" w:rsidRPr="008626AF" w14:paraId="3D1DDE2D" w14:textId="77777777" w:rsidTr="00C14B49">
        <w:tc>
          <w:tcPr>
            <w:tcW w:w="6300" w:type="dxa"/>
          </w:tcPr>
          <w:p w14:paraId="708A0D3E" w14:textId="77777777" w:rsidR="00000F92" w:rsidRPr="008626AF" w:rsidRDefault="00000F92" w:rsidP="00B76FC3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2B09A4" w14:textId="77777777" w:rsidR="00000F92" w:rsidRPr="008626AF" w:rsidRDefault="00000F92" w:rsidP="00B76FC3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AF3568" w:rsidRPr="008626AF" w14:paraId="60842ECB" w14:textId="77777777" w:rsidTr="00C14B49">
        <w:tc>
          <w:tcPr>
            <w:tcW w:w="6300" w:type="dxa"/>
          </w:tcPr>
          <w:p w14:paraId="3DE13918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045811E8" w14:textId="6EB36FA6" w:rsidR="00AF3568" w:rsidRPr="009B73B2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2,748</w:t>
            </w:r>
          </w:p>
        </w:tc>
        <w:tc>
          <w:tcPr>
            <w:tcW w:w="270" w:type="dxa"/>
          </w:tcPr>
          <w:p w14:paraId="41B3AFFF" w14:textId="77777777" w:rsidR="00AF3568" w:rsidRPr="008626AF" w:rsidRDefault="00AF3568" w:rsidP="00AF356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73A4C0" w14:textId="5625021C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2,658</w:t>
            </w:r>
          </w:p>
        </w:tc>
      </w:tr>
      <w:tr w:rsidR="00AF3568" w:rsidRPr="008626AF" w14:paraId="1BB3E1CA" w14:textId="77777777" w:rsidTr="00C14B49">
        <w:tc>
          <w:tcPr>
            <w:tcW w:w="6300" w:type="dxa"/>
          </w:tcPr>
          <w:p w14:paraId="4A0401CE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260" w:type="dxa"/>
          </w:tcPr>
          <w:p w14:paraId="16C6106F" w14:textId="020AC864" w:rsidR="00AF3568" w:rsidRPr="00D814C8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0" w:type="dxa"/>
          </w:tcPr>
          <w:p w14:paraId="47712892" w14:textId="77777777" w:rsidR="00AF3568" w:rsidRPr="00D814C8" w:rsidRDefault="00AF3568" w:rsidP="00AF3568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E565C" w14:textId="6D2A4044" w:rsidR="00AF3568" w:rsidRPr="00D814C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14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118</w:t>
            </w:r>
          </w:p>
        </w:tc>
      </w:tr>
      <w:tr w:rsidR="00AF3568" w:rsidRPr="008626AF" w14:paraId="35A68861" w14:textId="77777777" w:rsidTr="00C14B49">
        <w:tc>
          <w:tcPr>
            <w:tcW w:w="6300" w:type="dxa"/>
          </w:tcPr>
          <w:p w14:paraId="5EE9B81B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4748C6B7" w14:textId="400F1A55" w:rsidR="00AF3568" w:rsidRPr="00D814C8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220</w:t>
            </w:r>
          </w:p>
        </w:tc>
        <w:tc>
          <w:tcPr>
            <w:tcW w:w="270" w:type="dxa"/>
          </w:tcPr>
          <w:p w14:paraId="4DFC2B54" w14:textId="77777777" w:rsidR="00AF3568" w:rsidRPr="00D814C8" w:rsidRDefault="00AF3568" w:rsidP="00AF3568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70EFA" w14:textId="09033EA8" w:rsidR="00AF3568" w:rsidRPr="00D814C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14C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221</w:t>
            </w:r>
          </w:p>
        </w:tc>
      </w:tr>
      <w:tr w:rsidR="00AF3568" w:rsidRPr="008626AF" w14:paraId="2F6CB75D" w14:textId="77777777" w:rsidTr="00C14B49">
        <w:tc>
          <w:tcPr>
            <w:tcW w:w="6300" w:type="dxa"/>
          </w:tcPr>
          <w:p w14:paraId="50CAB8DE" w14:textId="77777777" w:rsidR="00AF3568" w:rsidRPr="00BB4BA3" w:rsidRDefault="00AF3568" w:rsidP="00AF3568">
            <w:pPr>
              <w:tabs>
                <w:tab w:val="clear" w:pos="227"/>
                <w:tab w:val="left" w:pos="162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4B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0C230F5E" w14:textId="07DED6ED" w:rsidR="00AF3568" w:rsidRPr="00D814C8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79</w:t>
            </w:r>
          </w:p>
        </w:tc>
        <w:tc>
          <w:tcPr>
            <w:tcW w:w="270" w:type="dxa"/>
          </w:tcPr>
          <w:p w14:paraId="38114026" w14:textId="77777777" w:rsidR="00AF3568" w:rsidRPr="00D814C8" w:rsidRDefault="00AF3568" w:rsidP="00AF356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8D6B1B9" w14:textId="545CD967" w:rsidR="00AF3568" w:rsidRPr="00D814C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814C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90</w:t>
            </w:r>
          </w:p>
        </w:tc>
      </w:tr>
      <w:tr w:rsidR="00AF3568" w:rsidRPr="008626AF" w14:paraId="597FF991" w14:textId="77777777" w:rsidTr="00C14B49">
        <w:tc>
          <w:tcPr>
            <w:tcW w:w="6300" w:type="dxa"/>
          </w:tcPr>
          <w:p w14:paraId="78C32441" w14:textId="77777777" w:rsidR="00AF3568" w:rsidRPr="008626AF" w:rsidRDefault="00AF3568" w:rsidP="00AF3568">
            <w:pPr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260" w:type="dxa"/>
          </w:tcPr>
          <w:p w14:paraId="7152B7AA" w14:textId="1D3684FD" w:rsidR="00AF3568" w:rsidRPr="00D6422B" w:rsidDel="00622AD5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C040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D5CDDE3" w14:textId="77777777" w:rsidR="00AF3568" w:rsidRPr="008626AF" w:rsidRDefault="00AF3568" w:rsidP="00AF3568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B8FAF2" w14:textId="5842F0A8" w:rsidR="00AF3568" w:rsidRPr="00D6422B" w:rsidDel="00622AD5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</w:p>
        </w:tc>
      </w:tr>
      <w:tr w:rsidR="00AF3568" w:rsidRPr="008626AF" w14:paraId="23A2B856" w14:textId="77777777" w:rsidTr="00C14B49">
        <w:tc>
          <w:tcPr>
            <w:tcW w:w="6300" w:type="dxa"/>
          </w:tcPr>
          <w:p w14:paraId="06FCA0A9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AC1603" w14:textId="31D3EE2C" w:rsidR="00AF3568" w:rsidRPr="00D6422B" w:rsidRDefault="006A12D1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3,22</w:t>
            </w:r>
            <w:r w:rsidR="00C040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8D547C7" w14:textId="77777777" w:rsidR="00AF3568" w:rsidRPr="008626AF" w:rsidRDefault="00AF3568" w:rsidP="00AF3568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doub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2FA391" w14:textId="63CF041F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3,116</w:t>
            </w:r>
          </w:p>
        </w:tc>
      </w:tr>
    </w:tbl>
    <w:p w14:paraId="348679BC" w14:textId="77777777" w:rsidR="001368F1" w:rsidRPr="00AE3447" w:rsidRDefault="001368F1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29C73301" w14:textId="77777777" w:rsidR="00000F92" w:rsidRDefault="00000F92" w:rsidP="00C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441" w:right="74"/>
        <w:jc w:val="thaiDistribute"/>
        <w:rPr>
          <w:rFonts w:ascii="Angsana New" w:hAnsi="Angsana New"/>
          <w:sz w:val="30"/>
          <w:szCs w:val="30"/>
        </w:rPr>
      </w:pPr>
      <w:r w:rsidRPr="004E3614">
        <w:rPr>
          <w:rFonts w:ascii="Angsana New" w:hAnsi="Angsana New"/>
          <w:sz w:val="30"/>
          <w:szCs w:val="30"/>
          <w:cs/>
        </w:rPr>
        <w:t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</w:t>
      </w:r>
      <w:r w:rsidRPr="004E3614">
        <w:rPr>
          <w:rFonts w:ascii="Angsana New" w:hAnsi="Angsana New"/>
          <w:spacing w:val="4"/>
          <w:sz w:val="30"/>
          <w:szCs w:val="30"/>
          <w:cs/>
        </w:rPr>
        <w:t xml:space="preserve">กองทุนสำรองเลี้ยงชีพ พ.ศ. </w:t>
      </w:r>
      <w:r w:rsidRPr="004E3614">
        <w:rPr>
          <w:rFonts w:ascii="Angsana New" w:hAnsi="Angsana New"/>
          <w:spacing w:val="4"/>
          <w:sz w:val="30"/>
          <w:szCs w:val="30"/>
        </w:rPr>
        <w:t>2530</w:t>
      </w:r>
      <w:r w:rsidRPr="004E3614">
        <w:rPr>
          <w:rFonts w:ascii="Angsana New" w:hAnsi="Angsana New"/>
          <w:spacing w:val="4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Pr="004E3614">
        <w:rPr>
          <w:rFonts w:ascii="Angsana New" w:hAnsi="Angsana New"/>
          <w:sz w:val="30"/>
          <w:szCs w:val="30"/>
          <w:cs/>
        </w:rPr>
        <w:t>ของ</w:t>
      </w:r>
      <w:r w:rsidRPr="00C14B49">
        <w:rPr>
          <w:rFonts w:ascii="Angsana New" w:hAnsi="Angsana New"/>
          <w:spacing w:val="2"/>
          <w:sz w:val="30"/>
          <w:szCs w:val="30"/>
          <w:cs/>
        </w:rPr>
        <w:t xml:space="preserve">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Pr="00C14B49">
        <w:rPr>
          <w:rFonts w:ascii="Angsana New" w:hAnsi="Angsana New"/>
          <w:spacing w:val="2"/>
          <w:sz w:val="30"/>
          <w:szCs w:val="30"/>
        </w:rPr>
        <w:t>2</w:t>
      </w:r>
      <w:r w:rsidRPr="00C14B49">
        <w:rPr>
          <w:rFonts w:ascii="Angsana New" w:hAnsi="Angsana New"/>
          <w:spacing w:val="2"/>
          <w:sz w:val="30"/>
          <w:szCs w:val="30"/>
          <w:cs/>
        </w:rPr>
        <w:t xml:space="preserve"> ถึง </w:t>
      </w:r>
      <w:r w:rsidRPr="00C14B49">
        <w:rPr>
          <w:rFonts w:ascii="Angsana New" w:hAnsi="Angsana New"/>
          <w:spacing w:val="2"/>
          <w:sz w:val="30"/>
          <w:szCs w:val="30"/>
        </w:rPr>
        <w:t>15</w:t>
      </w:r>
      <w:r w:rsidRPr="00C14B49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</w:t>
      </w:r>
      <w:r w:rsidR="006E4AC0" w:rsidRPr="004E3614">
        <w:rPr>
          <w:rFonts w:ascii="Angsana New" w:hAnsi="Angsana New"/>
          <w:sz w:val="30"/>
          <w:szCs w:val="30"/>
          <w:cs/>
        </w:rPr>
        <w:t xml:space="preserve"> </w:t>
      </w:r>
      <w:r w:rsidRPr="009B73B2">
        <w:rPr>
          <w:rFonts w:ascii="Angsana New" w:hAnsi="Angsana New"/>
          <w:sz w:val="30"/>
          <w:szCs w:val="30"/>
        </w:rPr>
        <w:t>5</w:t>
      </w:r>
      <w:r w:rsidRPr="009B73B2">
        <w:rPr>
          <w:rFonts w:ascii="Angsana New" w:hAnsi="Angsana New"/>
          <w:sz w:val="30"/>
          <w:szCs w:val="30"/>
          <w:cs/>
        </w:rPr>
        <w:t xml:space="preserve"> ถึง </w:t>
      </w:r>
      <w:r w:rsidRPr="009B73B2">
        <w:rPr>
          <w:rFonts w:ascii="Angsana New" w:hAnsi="Angsana New"/>
          <w:sz w:val="30"/>
          <w:szCs w:val="30"/>
        </w:rPr>
        <w:t>13</w:t>
      </w:r>
      <w:r w:rsidRPr="004E3614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96BAEEB" w14:textId="64DE69D1" w:rsidR="00000F92" w:rsidRPr="008626AF" w:rsidRDefault="00D37D50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00F92" w:rsidRPr="008626AF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ภาษีเงินได้</w:t>
      </w:r>
    </w:p>
    <w:p w14:paraId="13225633" w14:textId="77777777" w:rsidR="00000F92" w:rsidRDefault="00000F92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5616"/>
        <w:gridCol w:w="850"/>
        <w:gridCol w:w="1260"/>
        <w:gridCol w:w="270"/>
        <w:gridCol w:w="1260"/>
      </w:tblGrid>
      <w:tr w:rsidR="00000F92" w:rsidRPr="008626AF" w14:paraId="29F4E143" w14:textId="77777777" w:rsidTr="00C14B49">
        <w:tc>
          <w:tcPr>
            <w:tcW w:w="5616" w:type="dxa"/>
          </w:tcPr>
          <w:p w14:paraId="4D0E10E1" w14:textId="77777777" w:rsidR="00000F92" w:rsidRPr="008626AF" w:rsidRDefault="00000F92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14:paraId="2FAA53B8" w14:textId="77777777" w:rsidR="00000F92" w:rsidRPr="008626AF" w:rsidRDefault="00000F92" w:rsidP="00B76FC3">
            <w:pPr>
              <w:spacing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345A745D" w14:textId="7BCE2F4F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D2EE84F" w14:textId="77777777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92CDFA" w14:textId="2FF9E76E" w:rsidR="00000F92" w:rsidRPr="008626AF" w:rsidRDefault="00000F92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000F92" w:rsidRPr="008626AF" w14:paraId="67D8F1FA" w14:textId="77777777" w:rsidTr="00C14B49">
        <w:tc>
          <w:tcPr>
            <w:tcW w:w="5616" w:type="dxa"/>
          </w:tcPr>
          <w:p w14:paraId="3272A154" w14:textId="77777777" w:rsidR="00000F92" w:rsidRPr="008626AF" w:rsidRDefault="00000F92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50" w:type="dxa"/>
          </w:tcPr>
          <w:p w14:paraId="72A3F31F" w14:textId="77777777" w:rsidR="00000F92" w:rsidRPr="008626AF" w:rsidRDefault="00000F92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6B2E3C6" w14:textId="77777777" w:rsidR="00000F92" w:rsidRPr="008626AF" w:rsidRDefault="00000F92" w:rsidP="00B76F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09A6" w:rsidRPr="008626AF" w14:paraId="4D2C6AD3" w14:textId="77777777" w:rsidTr="00C14B49">
        <w:tc>
          <w:tcPr>
            <w:tcW w:w="5616" w:type="dxa"/>
          </w:tcPr>
          <w:p w14:paraId="2E93FA20" w14:textId="77777777" w:rsidR="004A09A6" w:rsidRPr="008626AF" w:rsidRDefault="004A09A6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50" w:type="dxa"/>
          </w:tcPr>
          <w:p w14:paraId="7DEF7AE8" w14:textId="77777777" w:rsidR="004A09A6" w:rsidRPr="008626AF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B1BF4" w14:textId="77777777" w:rsidR="004A09A6" w:rsidRPr="008626AF" w:rsidRDefault="004A09A6" w:rsidP="00897B18">
            <w:pPr>
              <w:pStyle w:val="30"/>
              <w:tabs>
                <w:tab w:val="clear" w:pos="360"/>
                <w:tab w:val="clear" w:pos="720"/>
                <w:tab w:val="decimal" w:pos="625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7C3B47" w14:textId="77777777" w:rsidR="004A09A6" w:rsidRPr="008626AF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AF241" w14:textId="77777777" w:rsidR="004A09A6" w:rsidRPr="008626AF" w:rsidRDefault="004A09A6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6260F5" w:rsidRPr="008626AF" w14:paraId="3010B165" w14:textId="77777777" w:rsidTr="00C14B49">
        <w:tc>
          <w:tcPr>
            <w:tcW w:w="5616" w:type="dxa"/>
          </w:tcPr>
          <w:p w14:paraId="08C7F5DD" w14:textId="77777777" w:rsidR="006260F5" w:rsidRPr="008626AF" w:rsidRDefault="006260F5" w:rsidP="00BE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</w:tcPr>
          <w:p w14:paraId="7A2FE44A" w14:textId="77777777" w:rsidR="006260F5" w:rsidRPr="008626AF" w:rsidRDefault="006260F5" w:rsidP="006260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55F641" w14:textId="77777777" w:rsidR="006260F5" w:rsidRPr="00FC5F8E" w:rsidRDefault="006260F5" w:rsidP="006260F5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D4C964" w14:textId="77777777" w:rsidR="006260F5" w:rsidRPr="00FC5F8E" w:rsidRDefault="006260F5" w:rsidP="00626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F00DA" w14:textId="77777777" w:rsidR="006260F5" w:rsidRPr="00FC5F8E" w:rsidRDefault="006260F5" w:rsidP="006260F5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F3568" w:rsidRPr="008626AF" w14:paraId="7B96F477" w14:textId="77777777" w:rsidTr="00C14B49">
        <w:tc>
          <w:tcPr>
            <w:tcW w:w="5616" w:type="dxa"/>
          </w:tcPr>
          <w:p w14:paraId="0B722F75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850" w:type="dxa"/>
          </w:tcPr>
          <w:p w14:paraId="36936516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9BEB4" w14:textId="5D9D0DC7" w:rsidR="00AF3568" w:rsidRPr="00FC5F8E" w:rsidRDefault="005170E5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283</w:t>
            </w:r>
          </w:p>
        </w:tc>
        <w:tc>
          <w:tcPr>
            <w:tcW w:w="270" w:type="dxa"/>
          </w:tcPr>
          <w:p w14:paraId="5835E4B1" w14:textId="77777777" w:rsidR="00AF3568" w:rsidRPr="00FC5F8E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34A52" w14:textId="299432B0" w:rsidR="00AF3568" w:rsidRPr="00FC5F8E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AF3568" w:rsidRPr="008626AF" w14:paraId="17DE38D7" w14:textId="77777777" w:rsidTr="00C14B49">
        <w:tc>
          <w:tcPr>
            <w:tcW w:w="5616" w:type="dxa"/>
          </w:tcPr>
          <w:p w14:paraId="692D80C6" w14:textId="2EE894C1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ภาษีงวดก่อนๆ ที่บันทึก</w:t>
            </w:r>
            <w:r w:rsidR="000C2445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0C244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50" w:type="dxa"/>
          </w:tcPr>
          <w:p w14:paraId="11B21C66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8412E" w14:textId="74684F09" w:rsidR="00AF3568" w:rsidRPr="00FC5F8E" w:rsidRDefault="005170E5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6E97087" w14:textId="77777777" w:rsidR="00AF3568" w:rsidRPr="00FC5F8E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8EDDC3" w14:textId="7898225F" w:rsidR="00AF3568" w:rsidRPr="00FC5F8E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3568" w:rsidRPr="008626AF" w14:paraId="63BC546A" w14:textId="77777777" w:rsidTr="00C14B49">
        <w:tc>
          <w:tcPr>
            <w:tcW w:w="5616" w:type="dxa"/>
          </w:tcPr>
          <w:p w14:paraId="43375005" w14:textId="77777777" w:rsidR="00AF3568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C05A755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F147B6" w14:textId="06D31CEC" w:rsidR="00AF3568" w:rsidRDefault="005170E5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288</w:t>
            </w:r>
          </w:p>
        </w:tc>
        <w:tc>
          <w:tcPr>
            <w:tcW w:w="270" w:type="dxa"/>
          </w:tcPr>
          <w:p w14:paraId="2658F72C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0F1599" w14:textId="5ECC4D6E" w:rsidR="00AF356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22</w:t>
            </w:r>
          </w:p>
        </w:tc>
      </w:tr>
      <w:tr w:rsidR="00AF3568" w:rsidRPr="008626AF" w14:paraId="6F88918D" w14:textId="77777777" w:rsidTr="00C14B49">
        <w:tc>
          <w:tcPr>
            <w:tcW w:w="5616" w:type="dxa"/>
          </w:tcPr>
          <w:p w14:paraId="4AFF4B70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EFDD4DD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BFF93" w14:textId="77777777" w:rsidR="00AF356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E86359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3828F7" w14:textId="77777777" w:rsidR="00AF3568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AF3568" w:rsidRPr="008626AF" w14:paraId="4F878B5A" w14:textId="77777777" w:rsidTr="00C14B49">
        <w:tc>
          <w:tcPr>
            <w:tcW w:w="5616" w:type="dxa"/>
          </w:tcPr>
          <w:p w14:paraId="6544B7F2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0" w:type="dxa"/>
          </w:tcPr>
          <w:p w14:paraId="1851A425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12E222" w14:textId="77777777" w:rsidR="00AF3568" w:rsidRPr="00D6422B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9D8CA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7E9E30" w14:textId="77777777" w:rsidR="00AF3568" w:rsidRPr="00D6422B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568" w:rsidRPr="008626AF" w14:paraId="029540D7" w14:textId="77777777" w:rsidTr="00C14B49">
        <w:tc>
          <w:tcPr>
            <w:tcW w:w="5616" w:type="dxa"/>
          </w:tcPr>
          <w:p w14:paraId="1DF9D589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850" w:type="dxa"/>
          </w:tcPr>
          <w:p w14:paraId="1481BA72" w14:textId="307248B9" w:rsidR="00AF3568" w:rsidRPr="00182BCF" w:rsidRDefault="00AF3568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044B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1</w:t>
            </w:r>
            <w:r w:rsidR="005F073C" w:rsidRPr="00044B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1260" w:type="dxa"/>
            <w:vAlign w:val="center"/>
          </w:tcPr>
          <w:p w14:paraId="4FDA5A71" w14:textId="21E6CEA0" w:rsidR="00AF3568" w:rsidRPr="00D6422B" w:rsidRDefault="005170E5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15</w:t>
            </w:r>
          </w:p>
        </w:tc>
        <w:tc>
          <w:tcPr>
            <w:tcW w:w="270" w:type="dxa"/>
          </w:tcPr>
          <w:p w14:paraId="06CC6F48" w14:textId="77777777" w:rsidR="00AF3568" w:rsidRPr="008626AF" w:rsidRDefault="00AF3568" w:rsidP="00AF3568">
            <w:pPr>
              <w:pStyle w:val="30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BD5C28B" w14:textId="05B2E026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F3568" w:rsidRPr="008626AF" w14:paraId="56A9FF36" w14:textId="77777777" w:rsidTr="00C14B49">
        <w:tc>
          <w:tcPr>
            <w:tcW w:w="5616" w:type="dxa"/>
          </w:tcPr>
          <w:p w14:paraId="32E532C7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1DD9B864" w14:textId="77777777" w:rsidR="00AF3568" w:rsidRPr="00182BCF" w:rsidRDefault="00AF3568" w:rsidP="00AF356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83925E" w14:textId="64671C87" w:rsidR="00AF3568" w:rsidRPr="00D6422B" w:rsidRDefault="005170E5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303</w:t>
            </w:r>
          </w:p>
        </w:tc>
        <w:tc>
          <w:tcPr>
            <w:tcW w:w="270" w:type="dxa"/>
          </w:tcPr>
          <w:p w14:paraId="06930947" w14:textId="77777777" w:rsidR="00AF3568" w:rsidRPr="008626AF" w:rsidRDefault="00AF3568" w:rsidP="00AF356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D79633" w14:textId="5484ED9A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</w:p>
        </w:tc>
      </w:tr>
      <w:tr w:rsidR="00093D0D" w:rsidRPr="008626AF" w14:paraId="0B9B7CBB" w14:textId="77777777" w:rsidTr="00C14B49">
        <w:tc>
          <w:tcPr>
            <w:tcW w:w="5616" w:type="dxa"/>
          </w:tcPr>
          <w:p w14:paraId="2BAC2540" w14:textId="77777777" w:rsidR="00093D0D" w:rsidRPr="00997C51" w:rsidRDefault="00093D0D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61DCC37" w14:textId="77777777" w:rsidR="00093D0D" w:rsidRPr="00182BCF" w:rsidRDefault="00093D0D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03003CA" w14:textId="77777777" w:rsidR="00093D0D" w:rsidRPr="008626AF" w:rsidRDefault="00093D0D" w:rsidP="00897B1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0E43DD" w14:textId="77777777" w:rsidR="00093D0D" w:rsidRPr="008626AF" w:rsidRDefault="00093D0D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4E22D7" w14:textId="77777777" w:rsidR="00093D0D" w:rsidRPr="008626AF" w:rsidRDefault="00093D0D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A09A6" w:rsidRPr="008626AF" w14:paraId="58820A37" w14:textId="77777777" w:rsidTr="00C14B49">
        <w:tc>
          <w:tcPr>
            <w:tcW w:w="5616" w:type="dxa"/>
          </w:tcPr>
          <w:p w14:paraId="31C34307" w14:textId="77777777" w:rsidR="004A09A6" w:rsidRPr="00997C51" w:rsidRDefault="004A09A6" w:rsidP="0089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7C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50" w:type="dxa"/>
          </w:tcPr>
          <w:p w14:paraId="2AEF35BE" w14:textId="77777777" w:rsidR="004A09A6" w:rsidRPr="00182BCF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5ED7777" w14:textId="77777777" w:rsidR="004A09A6" w:rsidRPr="008626AF" w:rsidRDefault="004A09A6" w:rsidP="00897B1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15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CE7F8" w14:textId="77777777" w:rsidR="004A09A6" w:rsidRPr="008626AF" w:rsidRDefault="004A09A6" w:rsidP="00897B1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C09D4" w14:textId="77777777" w:rsidR="004A09A6" w:rsidRPr="008626AF" w:rsidRDefault="004A09A6" w:rsidP="00897B18">
            <w:pPr>
              <w:pStyle w:val="30"/>
              <w:tabs>
                <w:tab w:val="clear" w:pos="360"/>
                <w:tab w:val="clear" w:pos="720"/>
                <w:tab w:val="decimal" w:pos="730"/>
              </w:tabs>
              <w:ind w:left="-108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4C57D4" w:rsidRPr="008626AF" w14:paraId="733C95FD" w14:textId="77777777" w:rsidTr="00C14B49">
        <w:tc>
          <w:tcPr>
            <w:tcW w:w="5616" w:type="dxa"/>
          </w:tcPr>
          <w:p w14:paraId="1FCD7216" w14:textId="624EA661" w:rsidR="004C57D4" w:rsidRPr="009B73B2" w:rsidRDefault="007D6934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D6934">
              <w:rPr>
                <w:rFonts w:ascii="Angsana New" w:hAnsi="Angsana New"/>
                <w:sz w:val="30"/>
                <w:szCs w:val="30"/>
                <w:cs/>
              </w:rPr>
              <w:t>ผลกำไร</w:t>
            </w:r>
            <w:r w:rsidR="008E5F0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A3440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7D693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จากการวัดมูลค่าสินทรัพย์ทางการเงิน</w:t>
            </w:r>
          </w:p>
        </w:tc>
        <w:tc>
          <w:tcPr>
            <w:tcW w:w="850" w:type="dxa"/>
          </w:tcPr>
          <w:p w14:paraId="279E7828" w14:textId="77777777" w:rsidR="004C57D4" w:rsidRPr="00182BCF" w:rsidRDefault="004C57D4" w:rsidP="00AF3568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057458EC" w14:textId="68D40AAE" w:rsidR="004C57D4" w:rsidRPr="00D127B1" w:rsidRDefault="001A3440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B8406A9" w14:textId="77777777" w:rsidR="004C57D4" w:rsidRPr="008626AF" w:rsidRDefault="004C57D4" w:rsidP="00AF356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0072AF" w14:textId="63968125" w:rsidR="004C57D4" w:rsidRDefault="007D693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7D6934" w:rsidRPr="008626AF" w14:paraId="0571DEB0" w14:textId="77777777" w:rsidTr="00C14B49">
        <w:tc>
          <w:tcPr>
            <w:tcW w:w="5616" w:type="dxa"/>
          </w:tcPr>
          <w:p w14:paraId="75D84119" w14:textId="29AAB531" w:rsidR="007D6934" w:rsidRPr="007D6934" w:rsidRDefault="007D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1A344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D693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ยุติธรรมของเงินลงทุนในตราสารทุน</w:t>
            </w:r>
          </w:p>
        </w:tc>
        <w:tc>
          <w:tcPr>
            <w:tcW w:w="850" w:type="dxa"/>
          </w:tcPr>
          <w:p w14:paraId="04464835" w14:textId="77777777" w:rsidR="007D6934" w:rsidRPr="00182BCF" w:rsidRDefault="007D6934" w:rsidP="00AF3568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60" w:type="dxa"/>
          </w:tcPr>
          <w:p w14:paraId="174CD0EE" w14:textId="78B6A60F" w:rsidR="007D6934" w:rsidRDefault="001A3440" w:rsidP="007D693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239</w:t>
            </w:r>
          </w:p>
        </w:tc>
        <w:tc>
          <w:tcPr>
            <w:tcW w:w="270" w:type="dxa"/>
          </w:tcPr>
          <w:p w14:paraId="78F7EC5C" w14:textId="77777777" w:rsidR="007D6934" w:rsidRPr="008626AF" w:rsidRDefault="007D6934" w:rsidP="00AF356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338493" w14:textId="397C32B9" w:rsidR="007D6934" w:rsidRDefault="007D6934" w:rsidP="007D693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D6934" w:rsidRPr="008626AF" w14:paraId="194B87D5" w14:textId="77777777" w:rsidTr="00C14B49">
        <w:tc>
          <w:tcPr>
            <w:tcW w:w="5616" w:type="dxa"/>
          </w:tcPr>
          <w:p w14:paraId="055ABAB2" w14:textId="5394070C" w:rsidR="007D6934" w:rsidRPr="007D6934" w:rsidRDefault="007D6934" w:rsidP="007D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</w:rPr>
            </w:pPr>
            <w:r w:rsidRPr="007D6934">
              <w:rPr>
                <w:rFonts w:ascii="Angsana New" w:hAnsi="Angsana New"/>
                <w:sz w:val="30"/>
                <w:szCs w:val="30"/>
                <w:cs/>
              </w:rPr>
              <w:t>ผลกำไร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(ขาดทุน) จากการวัดมูลค่าใหม่</w:t>
            </w:r>
          </w:p>
          <w:p w14:paraId="58C3755F" w14:textId="124EDAB2" w:rsidR="007D6934" w:rsidRDefault="007D6934" w:rsidP="007D6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D693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D693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850" w:type="dxa"/>
          </w:tcPr>
          <w:p w14:paraId="5D7AA822" w14:textId="77777777" w:rsidR="007D6934" w:rsidRPr="00480ACA" w:rsidRDefault="007D6934" w:rsidP="00480ACA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910C66" w14:textId="0DCC671B" w:rsidR="007D6934" w:rsidRDefault="007D693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759C3093" w14:textId="6914A7AC" w:rsidR="007D6934" w:rsidRPr="007D6934" w:rsidRDefault="007D6934" w:rsidP="0048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0ACA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68957C0B" w14:textId="77777777" w:rsidR="007D6934" w:rsidRPr="008626AF" w:rsidRDefault="007D6934" w:rsidP="00AF3568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1DA84" w14:textId="77777777" w:rsidR="007D6934" w:rsidRDefault="007D6934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  <w:p w14:paraId="49C4ADC7" w14:textId="1C8EC1E9" w:rsidR="007D6934" w:rsidRDefault="007D6934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6934" w:rsidRPr="008626AF" w14:paraId="31804032" w14:textId="77777777" w:rsidTr="00480ACA">
        <w:tc>
          <w:tcPr>
            <w:tcW w:w="5616" w:type="dxa"/>
          </w:tcPr>
          <w:p w14:paraId="2402F9C0" w14:textId="3EBD10CC" w:rsidR="007D6934" w:rsidRPr="008626AF" w:rsidRDefault="007D6934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21340EBF" w14:textId="78CB9F70" w:rsidR="007D6934" w:rsidRPr="00182BCF" w:rsidRDefault="007D6934" w:rsidP="00AF3568">
            <w:pPr>
              <w:pStyle w:val="30"/>
              <w:tabs>
                <w:tab w:val="clear" w:pos="360"/>
                <w:tab w:val="clear" w:pos="720"/>
              </w:tabs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044B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6809D" w14:textId="763A27A4" w:rsidR="007D6934" w:rsidRPr="00057D8F" w:rsidRDefault="007D6934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1120EEF7" w14:textId="77777777" w:rsidR="007D6934" w:rsidRPr="008626AF" w:rsidRDefault="007D6934" w:rsidP="00AF3568">
            <w:pPr>
              <w:pStyle w:val="30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C2ABC" w14:textId="300FADFF" w:rsidR="007D6934" w:rsidRPr="00057D8F" w:rsidRDefault="007D6934" w:rsidP="00AF3568">
            <w:pPr>
              <w:pStyle w:val="30"/>
              <w:tabs>
                <w:tab w:val="clear" w:pos="360"/>
                <w:tab w:val="clear" w:pos="720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</w:p>
        </w:tc>
      </w:tr>
    </w:tbl>
    <w:p w14:paraId="17BB4B6E" w14:textId="77777777" w:rsidR="005F3C32" w:rsidRDefault="005F3C32" w:rsidP="005F3C32">
      <w:pPr>
        <w:rPr>
          <w:rFonts w:ascii="Angsana New" w:hAnsi="Angsana New"/>
          <w:sz w:val="30"/>
          <w:szCs w:val="30"/>
        </w:rPr>
      </w:pPr>
    </w:p>
    <w:p w14:paraId="074983DF" w14:textId="77777777" w:rsidR="00B76FC3" w:rsidRDefault="005F3C32" w:rsidP="00045B70">
      <w:pPr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76FC3" w:rsidRPr="008626A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</w:p>
    <w:p w14:paraId="2A54AB60" w14:textId="77777777" w:rsidR="00FD3B0C" w:rsidRPr="00AF1055" w:rsidRDefault="00FD3B0C" w:rsidP="00AF1055">
      <w:pPr>
        <w:ind w:left="453" w:firstLine="114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464"/>
        <w:gridCol w:w="900"/>
        <w:gridCol w:w="270"/>
        <w:gridCol w:w="1080"/>
        <w:gridCol w:w="236"/>
        <w:gridCol w:w="934"/>
        <w:gridCol w:w="270"/>
        <w:gridCol w:w="1080"/>
      </w:tblGrid>
      <w:tr w:rsidR="00B76FC3" w:rsidRPr="008626AF" w14:paraId="252352EA" w14:textId="77777777" w:rsidTr="00C14B49">
        <w:tc>
          <w:tcPr>
            <w:tcW w:w="4464" w:type="dxa"/>
            <w:shd w:val="clear" w:color="auto" w:fill="auto"/>
          </w:tcPr>
          <w:p w14:paraId="0C6723AC" w14:textId="77777777" w:rsidR="00B76FC3" w:rsidRPr="008626AF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BD031EF" w14:textId="6B4127C1" w:rsidR="00B76FC3" w:rsidRPr="008626AF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D187D5C" w14:textId="77777777" w:rsidR="00B76FC3" w:rsidRPr="008626AF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1F8DFCAE" w14:textId="3D9F0A34" w:rsidR="00B76FC3" w:rsidRPr="008626AF" w:rsidRDefault="00B76FC3" w:rsidP="00B76FC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AF356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B76FC3" w:rsidRPr="008626AF" w14:paraId="49E4F5E8" w14:textId="77777777" w:rsidTr="00C14B49">
        <w:tc>
          <w:tcPr>
            <w:tcW w:w="4464" w:type="dxa"/>
            <w:shd w:val="clear" w:color="auto" w:fill="auto"/>
          </w:tcPr>
          <w:p w14:paraId="57309B38" w14:textId="77777777" w:rsidR="00B76FC3" w:rsidRPr="008626AF" w:rsidRDefault="00B76FC3" w:rsidP="00B76FC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BFA6BB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6C49A6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522691" w14:textId="77777777" w:rsidR="00B76FC3" w:rsidRPr="008626AF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9E6A88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69C5CA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38D59CE4" w14:textId="77777777" w:rsidR="00B76FC3" w:rsidRPr="008626AF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F0ADBE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646D7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C186079" w14:textId="77777777" w:rsidR="00B76FC3" w:rsidRPr="008626AF" w:rsidRDefault="00B76FC3" w:rsidP="00B76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39EEE7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8EF1F5" w14:textId="77777777" w:rsidR="00B76FC3" w:rsidRPr="008626AF" w:rsidRDefault="00B76FC3" w:rsidP="00B76FC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F3568" w:rsidRPr="008626AF" w14:paraId="665D6DC0" w14:textId="77777777" w:rsidTr="00C14B49">
        <w:tc>
          <w:tcPr>
            <w:tcW w:w="4464" w:type="dxa"/>
            <w:shd w:val="clear" w:color="auto" w:fill="auto"/>
          </w:tcPr>
          <w:p w14:paraId="6FBA9E12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654EFBBE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1C94BF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832C5E" w14:textId="500747AF" w:rsidR="00AF3568" w:rsidRPr="00D6422B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96,190</w:t>
            </w:r>
          </w:p>
        </w:tc>
        <w:tc>
          <w:tcPr>
            <w:tcW w:w="236" w:type="dxa"/>
            <w:shd w:val="clear" w:color="auto" w:fill="auto"/>
          </w:tcPr>
          <w:p w14:paraId="6C49E8D7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A766003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4E401C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FE5707" w14:textId="4441459B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18,374</w:t>
            </w:r>
          </w:p>
        </w:tc>
      </w:tr>
      <w:tr w:rsidR="00AF3568" w:rsidRPr="008626AF" w14:paraId="66612CB6" w14:textId="77777777" w:rsidTr="00C14B49">
        <w:tc>
          <w:tcPr>
            <w:tcW w:w="4464" w:type="dxa"/>
            <w:shd w:val="clear" w:color="auto" w:fill="auto"/>
          </w:tcPr>
          <w:p w14:paraId="29484029" w14:textId="77777777" w:rsidR="00AF3568" w:rsidRPr="008626AF" w:rsidRDefault="00AF3568" w:rsidP="00AF356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3D21D77" w14:textId="57C2F226" w:rsidR="00AF3568" w:rsidRPr="006C2682" w:rsidRDefault="00A02034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EC13D64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5CF308" w14:textId="4CDDB229" w:rsidR="00AF3568" w:rsidRPr="00D6422B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19,238</w:t>
            </w:r>
          </w:p>
        </w:tc>
        <w:tc>
          <w:tcPr>
            <w:tcW w:w="236" w:type="dxa"/>
            <w:shd w:val="clear" w:color="auto" w:fill="auto"/>
          </w:tcPr>
          <w:p w14:paraId="06E43B3F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C1A258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B7E0E98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02A42E" w14:textId="2AEA4A5E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3,675</w:t>
            </w:r>
          </w:p>
        </w:tc>
      </w:tr>
      <w:tr w:rsidR="00AF3568" w:rsidRPr="008626AF" w14:paraId="07642DB2" w14:textId="77777777" w:rsidTr="00C14B49">
        <w:tc>
          <w:tcPr>
            <w:tcW w:w="4464" w:type="dxa"/>
            <w:shd w:val="clear" w:color="auto" w:fill="auto"/>
          </w:tcPr>
          <w:p w14:paraId="38FD1E34" w14:textId="77777777" w:rsidR="00AF3568" w:rsidRPr="008626AF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14:paraId="617C93CB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3EC9F6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AD69579" w14:textId="04F92EA1" w:rsidR="00AF3568" w:rsidRPr="001605B7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18,953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30F1CA" w14:textId="77777777" w:rsidR="00AF3568" w:rsidRPr="00834A95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1B8B105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6BD01B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1B53A1" w14:textId="48E71EBD" w:rsidR="00AF3568" w:rsidRPr="001605B7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3,681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3568" w:rsidRPr="008626AF" w14:paraId="7F5F9555" w14:textId="77777777" w:rsidTr="00C14B49">
        <w:tc>
          <w:tcPr>
            <w:tcW w:w="4464" w:type="dxa"/>
            <w:shd w:val="clear" w:color="auto" w:fill="auto"/>
          </w:tcPr>
          <w:p w14:paraId="2939AFDA" w14:textId="77777777" w:rsidR="00AF3568" w:rsidRPr="008626AF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</w:tcPr>
          <w:p w14:paraId="251BFBCA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9733B3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A72028" w14:textId="45479A54" w:rsidR="00AF3568" w:rsidRPr="00834A95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899F55" w14:textId="77777777" w:rsidR="00AF3568" w:rsidRPr="00057D8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B26302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8D297A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D20C8" w14:textId="7715ECB2" w:rsidR="00AF3568" w:rsidRPr="00834A95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3568" w:rsidRPr="008626AF" w14:paraId="79010482" w14:textId="77777777" w:rsidTr="00C14B49">
        <w:tc>
          <w:tcPr>
            <w:tcW w:w="4464" w:type="dxa"/>
            <w:shd w:val="clear" w:color="auto" w:fill="auto"/>
          </w:tcPr>
          <w:p w14:paraId="10F0E7AD" w14:textId="77777777" w:rsidR="00AF3568" w:rsidRPr="009834FE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00" w:type="dxa"/>
            <w:shd w:val="clear" w:color="auto" w:fill="auto"/>
          </w:tcPr>
          <w:p w14:paraId="04F48CD3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CB3E3D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41F7DDA" w14:textId="7F49CE89" w:rsidR="00AF3568" w:rsidRPr="00834A95" w:rsidRDefault="001548FB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72C1046" w14:textId="77777777" w:rsidR="00AF3568" w:rsidRPr="00057D8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07945D6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91F0C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A8F662" w14:textId="1D8C75AD" w:rsidR="00AF3568" w:rsidRPr="00834A95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</w:t>
            </w:r>
          </w:p>
        </w:tc>
      </w:tr>
      <w:tr w:rsidR="00AF3568" w:rsidRPr="008626AF" w14:paraId="27690144" w14:textId="77777777" w:rsidTr="00C14B49">
        <w:tc>
          <w:tcPr>
            <w:tcW w:w="4464" w:type="dxa"/>
            <w:shd w:val="clear" w:color="auto" w:fill="auto"/>
          </w:tcPr>
          <w:p w14:paraId="265A4217" w14:textId="77777777" w:rsidR="00AF3568" w:rsidRPr="008626AF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  <w:shd w:val="clear" w:color="auto" w:fill="auto"/>
          </w:tcPr>
          <w:p w14:paraId="6FA644B1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A6406C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024E77" w14:textId="003DFD4C" w:rsidR="00AF3568" w:rsidRPr="00D6422B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</w:t>
            </w:r>
            <w:r w:rsidR="001548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C892643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8DBC13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74CF50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842028F" w14:textId="7382739C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23</w:t>
            </w:r>
          </w:p>
        </w:tc>
      </w:tr>
      <w:tr w:rsidR="00AF3568" w:rsidRPr="008626AF" w14:paraId="0DE82CFB" w14:textId="77777777" w:rsidTr="00C14B49">
        <w:tc>
          <w:tcPr>
            <w:tcW w:w="4464" w:type="dxa"/>
            <w:shd w:val="clear" w:color="auto" w:fill="auto"/>
          </w:tcPr>
          <w:p w14:paraId="026254F7" w14:textId="5EFC890E" w:rsidR="00AF3568" w:rsidRPr="00266D17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66D17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5F073C"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266D17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5F073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162313E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07E320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A13E08" w14:textId="29321867" w:rsidR="00AF3568" w:rsidRPr="008A6196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0D5990B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D5CF046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7A6688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BC17C2" w14:textId="2D0AA135" w:rsidR="00AF3568" w:rsidRPr="003068F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A619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8A619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8A6196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F3568" w:rsidRPr="008626AF" w14:paraId="3E22AF7D" w14:textId="77777777" w:rsidTr="00C14B49">
        <w:tc>
          <w:tcPr>
            <w:tcW w:w="4464" w:type="dxa"/>
            <w:shd w:val="clear" w:color="auto" w:fill="auto"/>
          </w:tcPr>
          <w:p w14:paraId="1F125D8F" w14:textId="77777777" w:rsidR="00AF3568" w:rsidRPr="008626AF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  <w:shd w:val="clear" w:color="auto" w:fill="auto"/>
          </w:tcPr>
          <w:p w14:paraId="1E9BF3E8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E8C8E8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07068A1" w14:textId="0E8096B2" w:rsidR="00AF3568" w:rsidRPr="00D6422B" w:rsidRDefault="00A02034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736A9957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B8988EE" w14:textId="77777777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56EE3F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FED449" w14:textId="5A26F2B9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F3568" w:rsidRPr="008626AF" w14:paraId="18DAA3BB" w14:textId="77777777" w:rsidTr="00C14B49">
        <w:tc>
          <w:tcPr>
            <w:tcW w:w="4464" w:type="dxa"/>
            <w:shd w:val="clear" w:color="auto" w:fill="auto"/>
          </w:tcPr>
          <w:p w14:paraId="53B32660" w14:textId="77777777" w:rsidR="00AF3568" w:rsidRPr="008626AF" w:rsidRDefault="00AF3568" w:rsidP="00AF356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1AD41428" w14:textId="41B54CC6" w:rsidR="00AF3568" w:rsidRPr="006C2682" w:rsidRDefault="00A02034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160FDB" w14:textId="77777777" w:rsidR="00AF3568" w:rsidRPr="00AE5CB3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B2FC8" w14:textId="2A85527A" w:rsidR="00AF3568" w:rsidRPr="00D6422B" w:rsidRDefault="00A02034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1548F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D14E2BA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54AAF97" w14:textId="3F05800B" w:rsidR="00AF3568" w:rsidRPr="006C2682" w:rsidRDefault="00AF3568" w:rsidP="00AF356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D3F32A2" w14:textId="77777777" w:rsidR="00AF3568" w:rsidRPr="008626AF" w:rsidRDefault="00AF3568" w:rsidP="00AF3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65795" w14:textId="510DFC9D" w:rsidR="00AF3568" w:rsidRPr="00D6422B" w:rsidRDefault="00AF3568" w:rsidP="00AF356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26</w:t>
            </w:r>
          </w:p>
        </w:tc>
      </w:tr>
    </w:tbl>
    <w:p w14:paraId="62D80E69" w14:textId="15ADC90F" w:rsidR="00514577" w:rsidRDefault="00514577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14:paraId="4707020A" w14:textId="7E64B711" w:rsidR="00514577" w:rsidRPr="00AE3447" w:rsidRDefault="00514577" w:rsidP="00C14B49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AE3447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124FDBF0" w14:textId="28C3376E" w:rsidR="00AE5CB3" w:rsidRDefault="00AE5CB3" w:rsidP="00AE3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4323047" w14:textId="2F6E536B" w:rsidR="007310D9" w:rsidRDefault="007310D9" w:rsidP="00C1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firstLine="81"/>
        <w:jc w:val="thaiDistribute"/>
        <w:rPr>
          <w:rFonts w:ascii="Angsana New" w:hAnsi="Angsana New"/>
          <w:color w:val="000000"/>
          <w:sz w:val="30"/>
          <w:szCs w:val="30"/>
        </w:rPr>
      </w:pPr>
      <w:r w:rsidRPr="004721C9">
        <w:rPr>
          <w:rFonts w:ascii="Angsana New" w:hAnsi="Angsana New"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3682FFF8" w14:textId="77777777" w:rsidR="007310D9" w:rsidRPr="004721C9" w:rsidRDefault="007310D9" w:rsidP="00472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22" w:type="dxa"/>
        <w:tblInd w:w="315" w:type="dxa"/>
        <w:tblLook w:val="04A0" w:firstRow="1" w:lastRow="0" w:firstColumn="1" w:lastColumn="0" w:noHBand="0" w:noVBand="1"/>
      </w:tblPr>
      <w:tblGrid>
        <w:gridCol w:w="2808"/>
        <w:gridCol w:w="1831"/>
        <w:gridCol w:w="1713"/>
        <w:gridCol w:w="1440"/>
        <w:gridCol w:w="270"/>
        <w:gridCol w:w="1260"/>
      </w:tblGrid>
      <w:tr w:rsidR="00877ED5" w14:paraId="6C71433E" w14:textId="77777777" w:rsidTr="00C14B49">
        <w:tc>
          <w:tcPr>
            <w:tcW w:w="2808" w:type="dxa"/>
            <w:vAlign w:val="bottom"/>
          </w:tcPr>
          <w:p w14:paraId="3158B0C4" w14:textId="77777777" w:rsidR="00877ED5" w:rsidRDefault="00877E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  <w:hideMark/>
          </w:tcPr>
          <w:p w14:paraId="32820DB2" w14:textId="0A5439E9" w:rsidR="00877ED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  <w:hideMark/>
          </w:tcPr>
          <w:p w14:paraId="3223EB6B" w14:textId="17486B34" w:rsidR="00877ED5" w:rsidRPr="00EC4E7B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0" w:type="dxa"/>
            <w:vAlign w:val="bottom"/>
            <w:hideMark/>
          </w:tcPr>
          <w:p w14:paraId="76A82BFE" w14:textId="5C3E59F0" w:rsidR="00877ED5" w:rsidRPr="00EC4E7B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CA357" w14:textId="77777777" w:rsidR="00877ED5" w:rsidRDefault="00877E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6030204" w14:textId="5F0D322A" w:rsidR="00877ED5" w:rsidRDefault="00877ED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10D9" w14:paraId="47F13A77" w14:textId="77777777" w:rsidTr="00C14B49">
        <w:tc>
          <w:tcPr>
            <w:tcW w:w="2808" w:type="dxa"/>
            <w:vAlign w:val="bottom"/>
          </w:tcPr>
          <w:p w14:paraId="3049D0B0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1AD7CD9A" w14:textId="220CA62E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4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vAlign w:val="bottom"/>
          </w:tcPr>
          <w:p w14:paraId="63F7425E" w14:textId="374E563D" w:rsidR="007310D9" w:rsidRPr="00EC4E7B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1FB9FD8C" w14:textId="4971CC40" w:rsidR="007310D9" w:rsidRPr="00EC4E7B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4E7B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D409ED4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31A02FB" w14:textId="2DB59B6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10D9" w14:paraId="447B335E" w14:textId="77777777" w:rsidTr="00C14B49">
        <w:tc>
          <w:tcPr>
            <w:tcW w:w="2808" w:type="dxa"/>
          </w:tcPr>
          <w:p w14:paraId="502DA206" w14:textId="77777777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1ADADCE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7EF16158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D305EF1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3B6F23C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C77A17D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10D9" w14:paraId="435C909A" w14:textId="77777777" w:rsidTr="00C14B49">
        <w:tc>
          <w:tcPr>
            <w:tcW w:w="2808" w:type="dxa"/>
            <w:hideMark/>
          </w:tcPr>
          <w:p w14:paraId="456E79D6" w14:textId="3C16BA6B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31" w:type="dxa"/>
          </w:tcPr>
          <w:p w14:paraId="3A44D4AB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7D9F7A5C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61E3F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3366B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B976A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0D9" w14:paraId="03D8A3C7" w14:textId="77777777" w:rsidTr="00C14B49">
        <w:tc>
          <w:tcPr>
            <w:tcW w:w="2808" w:type="dxa"/>
            <w:hideMark/>
          </w:tcPr>
          <w:p w14:paraId="51244EA4" w14:textId="79664CBF" w:rsidR="007310D9" w:rsidRPr="00484FFA" w:rsidRDefault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484FF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A416F9">
              <w:rPr>
                <w:rFonts w:ascii="Angsana New" w:hAnsi="Angsana New" w:hint="cs"/>
                <w:sz w:val="30"/>
                <w:szCs w:val="30"/>
                <w:cs/>
              </w:rPr>
              <w:t>ประจำ</w:t>
            </w:r>
            <w:r w:rsidRPr="00484FFA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484FF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31" w:type="dxa"/>
          </w:tcPr>
          <w:p w14:paraId="78E9DC97" w14:textId="65A93100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3" w:type="dxa"/>
          </w:tcPr>
          <w:p w14:paraId="3EC08617" w14:textId="06210ED6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7AE4F64C" w14:textId="265411EB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3CC9A890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5465F8" w14:textId="335D5268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77"/>
              </w:tabs>
              <w:spacing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10,199</w:t>
            </w:r>
          </w:p>
        </w:tc>
      </w:tr>
      <w:tr w:rsidR="007310D9" w14:paraId="2407169F" w14:textId="77777777" w:rsidTr="00C14B49">
        <w:tc>
          <w:tcPr>
            <w:tcW w:w="2808" w:type="dxa"/>
            <w:hideMark/>
          </w:tcPr>
          <w:p w14:paraId="290FC41D" w14:textId="0BDDF836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484FF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ปี </w:t>
            </w:r>
            <w:r w:rsidRPr="00484FF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31" w:type="dxa"/>
          </w:tcPr>
          <w:p w14:paraId="5CE35690" w14:textId="47CDC973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3" w:type="dxa"/>
          </w:tcPr>
          <w:p w14:paraId="187CBDD6" w14:textId="09B21D62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48B8753" w14:textId="66E9BD8B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77D320B0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9A0036" w14:textId="342C8DAE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77"/>
              </w:tabs>
              <w:spacing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10,199</w:t>
            </w:r>
          </w:p>
        </w:tc>
      </w:tr>
      <w:tr w:rsidR="007310D9" w14:paraId="53F8E12B" w14:textId="77777777" w:rsidTr="00C14B49">
        <w:tc>
          <w:tcPr>
            <w:tcW w:w="2808" w:type="dxa"/>
            <w:hideMark/>
          </w:tcPr>
          <w:p w14:paraId="3EFBA71B" w14:textId="77777777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4F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1" w:type="dxa"/>
          </w:tcPr>
          <w:p w14:paraId="57468C60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48842959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331972" w14:textId="2D02F462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063E348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33C30" w14:textId="55A14E48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20,398</w:t>
            </w:r>
          </w:p>
        </w:tc>
      </w:tr>
      <w:tr w:rsidR="007310D9" w14:paraId="3E63A8D2" w14:textId="77777777" w:rsidTr="00C14B49">
        <w:tc>
          <w:tcPr>
            <w:tcW w:w="2808" w:type="dxa"/>
          </w:tcPr>
          <w:p w14:paraId="0DE2FF66" w14:textId="77777777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14:paraId="586C9830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3" w:type="dxa"/>
          </w:tcPr>
          <w:p w14:paraId="591742C0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68AD5E" w14:textId="77777777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CFE564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9FD2B7" w14:textId="77777777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840"/>
              </w:tabs>
              <w:spacing w:line="240" w:lineRule="auto"/>
              <w:ind w:left="-156" w:right="16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310D9" w14:paraId="5720047F" w14:textId="77777777" w:rsidTr="00C14B49">
        <w:trPr>
          <w:trHeight w:val="80"/>
        </w:trPr>
        <w:tc>
          <w:tcPr>
            <w:tcW w:w="2808" w:type="dxa"/>
            <w:hideMark/>
          </w:tcPr>
          <w:p w14:paraId="10506153" w14:textId="77144723" w:rsidR="007310D9" w:rsidRPr="00484FFA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4E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31" w:type="dxa"/>
          </w:tcPr>
          <w:p w14:paraId="76B2693E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357C634A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F9D9C8" w14:textId="77777777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83"/>
              </w:tabs>
              <w:spacing w:line="240" w:lineRule="auto"/>
              <w:ind w:left="-122" w:right="1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4CDEF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FD2277" w14:textId="77777777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840"/>
              </w:tabs>
              <w:spacing w:line="240" w:lineRule="auto"/>
              <w:ind w:left="-156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0D9" w14:paraId="5F2573D2" w14:textId="77777777" w:rsidTr="00C14B49">
        <w:tc>
          <w:tcPr>
            <w:tcW w:w="2808" w:type="dxa"/>
            <w:hideMark/>
          </w:tcPr>
          <w:p w14:paraId="0259711B" w14:textId="1353310A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31" w:type="dxa"/>
            <w:hideMark/>
          </w:tcPr>
          <w:p w14:paraId="3C54BAAD" w14:textId="55FD1F33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3" w:type="dxa"/>
            <w:hideMark/>
          </w:tcPr>
          <w:p w14:paraId="198A5C97" w14:textId="4EDB31CD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C0EB9E3" w14:textId="38EC1A32" w:rsidR="007310D9" w:rsidRPr="00C14B4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0BFE19AD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E2BBE04" w14:textId="54B5C595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8,398</w:t>
            </w:r>
          </w:p>
        </w:tc>
      </w:tr>
      <w:tr w:rsidR="007310D9" w14:paraId="7978F62B" w14:textId="77777777" w:rsidTr="00C14B49">
        <w:tc>
          <w:tcPr>
            <w:tcW w:w="2808" w:type="dxa"/>
            <w:hideMark/>
          </w:tcPr>
          <w:p w14:paraId="3AD92D5C" w14:textId="60377D1C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31" w:type="dxa"/>
            <w:hideMark/>
          </w:tcPr>
          <w:p w14:paraId="38ADF5BE" w14:textId="281D4874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3" w:type="dxa"/>
            <w:hideMark/>
          </w:tcPr>
          <w:p w14:paraId="04B95344" w14:textId="52BFB0FB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28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C17FE" w14:textId="52C08AC7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vAlign w:val="bottom"/>
          </w:tcPr>
          <w:p w14:paraId="4EF13F44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5054C" w14:textId="3F98C49E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</w:tr>
      <w:tr w:rsidR="007310D9" w14:paraId="61C98491" w14:textId="77777777" w:rsidTr="00C14B49">
        <w:tc>
          <w:tcPr>
            <w:tcW w:w="2808" w:type="dxa"/>
            <w:hideMark/>
          </w:tcPr>
          <w:p w14:paraId="3088CD5A" w14:textId="62BBB072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1" w:type="dxa"/>
          </w:tcPr>
          <w:p w14:paraId="0B3AC7BF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690D99E4" w14:textId="77777777" w:rsidR="007310D9" w:rsidRDefault="007310D9" w:rsidP="007310D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D59FD0" w14:textId="42796E98" w:rsidR="007310D9" w:rsidRPr="00124C83" w:rsidRDefault="007310D9" w:rsidP="00C14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77"/>
                <w:tab w:val="left" w:pos="483"/>
              </w:tabs>
              <w:spacing w:line="240" w:lineRule="auto"/>
              <w:ind w:right="18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C83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Pr="00124C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124C83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2360BC31" w14:textId="77777777" w:rsidR="007310D9" w:rsidRDefault="007310D9" w:rsidP="007310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205E2B" w14:textId="4794915D" w:rsidR="007310D9" w:rsidRDefault="007310D9" w:rsidP="00C14B49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left="-122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14,998</w:t>
            </w:r>
          </w:p>
        </w:tc>
      </w:tr>
    </w:tbl>
    <w:p w14:paraId="0AEF8C91" w14:textId="77777777" w:rsidR="00877ED5" w:rsidRPr="00DB38B1" w:rsidRDefault="00877ED5" w:rsidP="00446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2F03AA5" w14:textId="7F4ECAF5" w:rsidR="00AE5CB3" w:rsidRPr="00AE3447" w:rsidRDefault="00766A26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E5CB3" w:rsidRPr="00AE3447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506869B" w14:textId="77777777" w:rsidR="006B2E79" w:rsidRPr="00AE3447" w:rsidRDefault="006B2E79" w:rsidP="006B2E79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1666F121" w14:textId="77777777" w:rsidR="003158A4" w:rsidRPr="00396DE4" w:rsidRDefault="003158A4" w:rsidP="005F073C">
      <w:pPr>
        <w:pStyle w:val="block"/>
        <w:numPr>
          <w:ilvl w:val="0"/>
          <w:numId w:val="54"/>
        </w:numPr>
        <w:spacing w:after="0" w:line="240" w:lineRule="auto"/>
        <w:ind w:right="-7" w:hanging="501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96DE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96DE4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063D4C8B" w14:textId="77777777" w:rsidR="006B2E79" w:rsidRPr="00AE3447" w:rsidRDefault="006B2E79" w:rsidP="006B2E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  <w:lang w:val="en-GB"/>
        </w:rPr>
      </w:pPr>
    </w:p>
    <w:p w14:paraId="679E1159" w14:textId="3E88F147" w:rsidR="00547334" w:rsidRDefault="006B2E79" w:rsidP="009B73B2">
      <w:pPr>
        <w:pStyle w:val="block"/>
        <w:spacing w:after="0" w:line="240" w:lineRule="auto"/>
        <w:ind w:left="993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55C0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541E55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823187" w:rsidRPr="009D7F7C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</w:t>
      </w:r>
      <w:r w:rsidR="00823187" w:rsidRPr="009D7F7C">
        <w:rPr>
          <w:rFonts w:ascii="Angsana New" w:hAnsi="Angsana New"/>
          <w:spacing w:val="2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823187" w:rsidRPr="009D7F7C">
        <w:rPr>
          <w:rFonts w:ascii="Angsana New" w:hAnsi="Angsana New"/>
          <w:sz w:val="30"/>
          <w:szCs w:val="30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269D114D" w14:textId="77777777" w:rsidR="0082267B" w:rsidRDefault="0082267B" w:rsidP="009B73B2">
      <w:pPr>
        <w:pStyle w:val="block"/>
        <w:spacing w:after="0" w:line="240" w:lineRule="auto"/>
        <w:ind w:left="993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BDDDD7B" w14:textId="77B19B67" w:rsidR="00547334" w:rsidRPr="00AE3447" w:rsidRDefault="00547334" w:rsidP="009B73B2">
      <w:pPr>
        <w:pStyle w:val="block"/>
        <w:spacing w:after="0" w:line="240" w:lineRule="auto"/>
        <w:ind w:left="426" w:right="-7"/>
        <w:jc w:val="thaiDistribute"/>
        <w:rPr>
          <w:rFonts w:ascii="Angsana New" w:hAnsi="Angsana New"/>
          <w:spacing w:val="-4"/>
          <w:sz w:val="24"/>
          <w:szCs w:val="24"/>
        </w:rPr>
      </w:pPr>
      <w:r>
        <w:rPr>
          <w:noProof/>
          <w:lang w:val="en-US" w:bidi="th-TH"/>
        </w:rPr>
        <w:drawing>
          <wp:inline distT="0" distB="0" distL="0" distR="0" wp14:anchorId="73A3BD58" wp14:editId="45E31CBB">
            <wp:extent cx="5805032" cy="5214206"/>
            <wp:effectExtent l="0" t="0" r="5715" b="571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157" cy="521791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228C90B8" w14:textId="77777777" w:rsidR="006B2E79" w:rsidRPr="003D6366" w:rsidRDefault="006B2E79" w:rsidP="006B2E79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"/>
          <w:szCs w:val="2"/>
          <w:lang w:bidi="th-TH"/>
        </w:rPr>
      </w:pPr>
    </w:p>
    <w:p w14:paraId="626F22DD" w14:textId="0DC74CFB" w:rsidR="00514577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24"/>
          <w:szCs w:val="24"/>
          <w:lang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 wp14:anchorId="15B6D9EB" wp14:editId="6CD37264">
            <wp:extent cx="5685342" cy="5025224"/>
            <wp:effectExtent l="0" t="0" r="0" b="444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642" cy="503167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14:paraId="31E0F62D" w14:textId="77777777" w:rsidR="00547334" w:rsidRPr="00AE3447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24"/>
          <w:szCs w:val="24"/>
          <w:lang w:bidi="th-TH"/>
        </w:rPr>
      </w:pPr>
    </w:p>
    <w:p w14:paraId="4701CAF6" w14:textId="2090B1A9" w:rsidR="006B2E79" w:rsidRPr="00072456" w:rsidRDefault="006B2E79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4721C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 w:rsidRPr="004721C9">
        <w:rPr>
          <w:rFonts w:ascii="Angsana New" w:hAnsi="Angsana New"/>
          <w:spacing w:val="-4"/>
          <w:sz w:val="30"/>
          <w:szCs w:val="30"/>
          <w:lang w:val="en-US" w:bidi="th-TH"/>
        </w:rPr>
        <w:t>3</w:t>
      </w:r>
      <w:r w:rsidR="007D5F76" w:rsidRPr="004721C9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721C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ธันวาคม</w:t>
      </w:r>
      <w:r w:rsidRPr="004721C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4721C9">
        <w:rPr>
          <w:rFonts w:ascii="Angsana New" w:hAnsi="Angsana New"/>
          <w:spacing w:val="-4"/>
          <w:sz w:val="30"/>
          <w:szCs w:val="30"/>
          <w:lang w:val="en-US" w:bidi="th-TH"/>
        </w:rPr>
        <w:t>256</w:t>
      </w:r>
      <w:r w:rsidR="00EC5212" w:rsidRPr="004721C9">
        <w:rPr>
          <w:rFonts w:ascii="Angsana New" w:hAnsi="Angsana New"/>
          <w:spacing w:val="-4"/>
          <w:sz w:val="30"/>
          <w:szCs w:val="30"/>
          <w:lang w:val="en-US" w:bidi="th-TH"/>
        </w:rPr>
        <w:t>4</w:t>
      </w:r>
      <w:r w:rsidRPr="004721C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เงินลงทุนในตราสารหนี้ที่วัดมูลค่ายุติธรรมผ่านกำไรขาดทุนเบ็ดเสร็จอื่น</w:t>
      </w:r>
      <w:r w:rsidRPr="0007245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ส่วนใหญ่ลงทุนในกองทุนส่วนบุคคลซึ่งบริหารงานโดยบริษัทบริหารสินทรัพย์อิสระ </w:t>
      </w:r>
      <w:r w:rsidR="00FE3E4B" w:rsidRPr="00072456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72456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ราย ได้ลงทุนในตราสารหนี้ที่มีสภาพคล่องสูง</w:t>
      </w:r>
      <w:r w:rsidRPr="00072456">
        <w:rPr>
          <w:rFonts w:ascii="Angsana New" w:hAnsi="Angsana New"/>
          <w:sz w:val="30"/>
          <w:szCs w:val="30"/>
          <w:cs/>
          <w:lang w:bidi="th-TH"/>
        </w:rPr>
        <w:t>และถูกจัดอันดับอยู่ในระดับความน่าเชื่อถือที่สามารถลงทุนได้</w:t>
      </w:r>
      <w:r w:rsidRPr="00072456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Pr="00072456">
        <w:rPr>
          <w:rFonts w:ascii="Angsana New" w:hAnsi="Angsana New"/>
          <w:sz w:val="30"/>
          <w:szCs w:val="30"/>
          <w:cs/>
          <w:lang w:bidi="th-TH"/>
        </w:rPr>
        <w:t>โดยมีอัตราผลตอบแทนร้อยล</w:t>
      </w:r>
      <w:r w:rsidRPr="00072456">
        <w:rPr>
          <w:rFonts w:ascii="Angsana New" w:hAnsi="Angsana New"/>
          <w:sz w:val="30"/>
          <w:szCs w:val="30"/>
          <w:cs/>
          <w:lang w:val="en-US" w:bidi="th-TH"/>
        </w:rPr>
        <w:t xml:space="preserve">ะ </w:t>
      </w:r>
      <w:r w:rsidR="00FE1B1A" w:rsidRPr="00072456">
        <w:rPr>
          <w:rFonts w:ascii="Angsana New" w:hAnsi="Angsana New"/>
          <w:sz w:val="30"/>
          <w:szCs w:val="30"/>
          <w:lang w:val="en-US" w:bidi="th-TH"/>
        </w:rPr>
        <w:t>0</w:t>
      </w:r>
      <w:r w:rsidR="00FE1B1A" w:rsidRPr="000724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EA7BC2" w:rsidRPr="00072456">
        <w:rPr>
          <w:rFonts w:ascii="Angsana New" w:hAnsi="Angsana New"/>
          <w:sz w:val="30"/>
          <w:szCs w:val="30"/>
          <w:lang w:val="en-US" w:bidi="th-TH"/>
        </w:rPr>
        <w:t>44</w:t>
      </w:r>
      <w:r w:rsidR="00EC5212" w:rsidRPr="000724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72456">
        <w:rPr>
          <w:rFonts w:ascii="Angsana New" w:hAnsi="Angsana New"/>
          <w:sz w:val="30"/>
          <w:szCs w:val="30"/>
          <w:cs/>
          <w:lang w:bidi="th-TH"/>
        </w:rPr>
        <w:t>ถึง</w:t>
      </w:r>
      <w:r w:rsidRPr="0007245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FE1B1A" w:rsidRPr="00072456">
        <w:rPr>
          <w:rFonts w:ascii="Angsana New" w:hAnsi="Angsana New"/>
          <w:sz w:val="30"/>
          <w:szCs w:val="30"/>
          <w:lang w:val="en-US" w:bidi="th-TH"/>
        </w:rPr>
        <w:t>2</w:t>
      </w:r>
      <w:r w:rsidR="00FE1B1A" w:rsidRPr="00072456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FE1B1A" w:rsidRPr="00072456">
        <w:rPr>
          <w:rFonts w:ascii="Angsana New" w:hAnsi="Angsana New"/>
          <w:sz w:val="30"/>
          <w:szCs w:val="30"/>
          <w:lang w:val="en-US" w:bidi="th-TH"/>
        </w:rPr>
        <w:t>86</w:t>
      </w:r>
      <w:r w:rsidRPr="00072456">
        <w:rPr>
          <w:rFonts w:ascii="Angsana New" w:hAnsi="Angsana New"/>
          <w:sz w:val="30"/>
          <w:szCs w:val="30"/>
          <w:cs/>
          <w:lang w:val="en-US" w:bidi="th-TH"/>
        </w:rPr>
        <w:t xml:space="preserve"> ต่</w:t>
      </w:r>
      <w:r w:rsidRPr="00072456">
        <w:rPr>
          <w:rFonts w:ascii="Angsana New" w:hAnsi="Angsana New"/>
          <w:sz w:val="30"/>
          <w:szCs w:val="30"/>
          <w:cs/>
          <w:lang w:bidi="th-TH"/>
        </w:rPr>
        <w:t xml:space="preserve">อปี </w:t>
      </w:r>
      <w:r w:rsidRPr="00072456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072456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EC5212" w:rsidRPr="00072456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Pr="0007245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EC5212" w:rsidRPr="00072456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EC5212" w:rsidRPr="00072456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EC5212" w:rsidRPr="00072456">
        <w:rPr>
          <w:rFonts w:ascii="Angsana New" w:hAnsi="Angsana New"/>
          <w:i/>
          <w:iCs/>
          <w:sz w:val="30"/>
          <w:szCs w:val="30"/>
          <w:lang w:val="en-US" w:bidi="th-TH"/>
        </w:rPr>
        <w:t>35</w:t>
      </w:r>
      <w:r w:rsidRPr="0007245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</w:t>
      </w:r>
      <w:r w:rsidR="00EC5212" w:rsidRPr="00072456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 2</w:t>
      </w:r>
      <w:r w:rsidR="00EC5212" w:rsidRPr="00072456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EC5212" w:rsidRPr="00072456">
        <w:rPr>
          <w:rFonts w:ascii="Angsana New" w:hAnsi="Angsana New"/>
          <w:i/>
          <w:iCs/>
          <w:sz w:val="30"/>
          <w:szCs w:val="30"/>
          <w:lang w:val="en-US" w:bidi="th-TH"/>
        </w:rPr>
        <w:t>02</w:t>
      </w:r>
      <w:r w:rsidRPr="00072456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</w:p>
    <w:p w14:paraId="55E0FD22" w14:textId="50CA7E22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0355D006" w14:textId="5CAAA58A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199D8616" w14:textId="5D70DDFA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E009C0E" w14:textId="185632D2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3DE872D6" w14:textId="187F328B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62C2AE73" w14:textId="1E76BE52" w:rsidR="00547334" w:rsidRDefault="00547334" w:rsidP="006B2E79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4C70036A" w14:textId="6DE9B98D" w:rsidR="00AB767E" w:rsidRDefault="00AB7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687300A" w14:textId="050F40A7" w:rsidR="00A6688F" w:rsidRPr="00AE3447" w:rsidRDefault="00465D7D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pacing w:val="-6"/>
          <w:sz w:val="30"/>
          <w:szCs w:val="30"/>
          <w:cs/>
        </w:rPr>
        <w:lastRenderedPageBreak/>
        <w:t>เครื่องมือทางการเงินที่วัดมูลค่าด้วย</w:t>
      </w:r>
      <w:r w:rsidR="00A6688F" w:rsidRPr="00AE3447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  <w:cs/>
        </w:rPr>
        <w:t>มูลค่ายุติธรรม</w:t>
      </w:r>
    </w:p>
    <w:p w14:paraId="2B4AB3D2" w14:textId="77777777" w:rsidR="00A6688F" w:rsidRPr="00541E55" w:rsidRDefault="00A6688F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6BE13E00" w14:textId="7F4DFD69" w:rsidR="00A6688F" w:rsidRDefault="00A6688F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541E55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541E55">
        <w:rPr>
          <w:rFonts w:ascii="Angsana New" w:hAnsi="Angsana New"/>
          <w:color w:val="000000"/>
          <w:spacing w:val="-6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</w:t>
      </w:r>
      <w:r w:rsidRPr="00541E5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กับอัตราดอกเบี้ยในตลาด ฝ่ายบริหารของบริษัทเชื่อว่า ณ วันที่ </w:t>
      </w:r>
      <w:r w:rsidRPr="00541E55">
        <w:rPr>
          <w:rFonts w:ascii="Angsana New" w:hAnsi="Angsana New"/>
          <w:color w:val="000000"/>
          <w:spacing w:val="2"/>
          <w:sz w:val="30"/>
          <w:szCs w:val="30"/>
        </w:rPr>
        <w:t>31</w:t>
      </w:r>
      <w:r w:rsidRPr="00541E5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ธันวาคม </w:t>
      </w:r>
      <w:r w:rsidRPr="00541E55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EC5212">
        <w:rPr>
          <w:rFonts w:ascii="Angsana New" w:hAnsi="Angsana New"/>
          <w:color w:val="000000"/>
          <w:spacing w:val="2"/>
          <w:sz w:val="30"/>
          <w:szCs w:val="30"/>
        </w:rPr>
        <w:t>4</w:t>
      </w:r>
      <w:r w:rsidRPr="00541E5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 </w:t>
      </w:r>
      <w:r w:rsidRPr="00541E55">
        <w:rPr>
          <w:rFonts w:ascii="Angsana New" w:hAnsi="Angsana New"/>
          <w:color w:val="000000"/>
          <w:spacing w:val="2"/>
          <w:sz w:val="30"/>
          <w:szCs w:val="30"/>
        </w:rPr>
        <w:t>256</w:t>
      </w:r>
      <w:r w:rsidR="00EC5212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541E5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มูลค่าตามบัญชีของเครื่องมือทางการเงินของบริษัทไม่แตกต่างไปจากมูลค่ายุติธรรมอย่างมีสาระสำคัญ</w:t>
      </w:r>
      <w:r w:rsidRPr="008626AF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</w:p>
    <w:p w14:paraId="3B14877A" w14:textId="77777777" w:rsidR="006A611E" w:rsidRDefault="006A611E" w:rsidP="00A6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17AA3019" w14:textId="649B439B" w:rsidR="006A611E" w:rsidRPr="00F55C0B" w:rsidRDefault="006A611E" w:rsidP="006A611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F55C0B">
        <w:rPr>
          <w:rFonts w:ascii="Angsana New" w:hAnsi="Angsana New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F55C0B">
        <w:rPr>
          <w:rFonts w:ascii="Angsana New" w:hAnsi="Angsana New"/>
          <w:sz w:val="30"/>
          <w:szCs w:val="30"/>
          <w:lang w:val="en-US" w:bidi="th-TH"/>
        </w:rPr>
        <w:t>2</w:t>
      </w:r>
      <w:r w:rsidRPr="00F55C0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5F073C">
        <w:rPr>
          <w:rFonts w:ascii="Angsana New" w:hAnsi="Angsana New" w:hint="cs"/>
          <w:sz w:val="30"/>
          <w:szCs w:val="30"/>
          <w:cs/>
          <w:lang w:bidi="th-TH"/>
        </w:rPr>
        <w:t>เงินลงทุนในตราสารหนี้ที่เป็น</w:t>
      </w:r>
      <w:r w:rsidRPr="00F55C0B">
        <w:rPr>
          <w:rFonts w:ascii="Angsana New" w:hAnsi="Angsana New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</w:t>
      </w:r>
      <w:r w:rsidRPr="005F073C">
        <w:rPr>
          <w:rFonts w:ascii="Angsana New" w:hAnsi="Angsana New"/>
          <w:sz w:val="30"/>
          <w:szCs w:val="30"/>
          <w:cs/>
          <w:lang w:bidi="th-TH"/>
        </w:rPr>
        <w:t>กระแสเงินสดในอนาคตที่คาดการณ์ไว้ด้วย</w:t>
      </w:r>
      <w:r w:rsidRPr="00044BB7">
        <w:rPr>
          <w:rFonts w:ascii="Angsana New" w:hAnsi="Angsana New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Pr="00F55C0B">
        <w:rPr>
          <w:rFonts w:ascii="Angsana New" w:hAnsi="Angsana New"/>
          <w:spacing w:val="-8"/>
          <w:sz w:val="30"/>
          <w:szCs w:val="30"/>
          <w:cs/>
          <w:lang w:bidi="th-TH"/>
        </w:rPr>
        <w:t>มูลค่า มูลค่ายุติธรรมของเครื่องมือทางการเงิน</w:t>
      </w:r>
      <w:r w:rsidRPr="00F55C0B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7703E51A" w14:textId="77777777" w:rsidR="006A611E" w:rsidRPr="00F55C0B" w:rsidRDefault="006A611E" w:rsidP="006A611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6B791539" w14:textId="2ACBB3FA" w:rsidR="006A611E" w:rsidRDefault="006A611E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55C0B">
        <w:rPr>
          <w:rFonts w:ascii="Angsana New" w:hAnsi="Angsana New" w:hint="cs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Pr="00F55C0B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F55C0B">
        <w:rPr>
          <w:rFonts w:ascii="Angsana New" w:hAnsi="Angsana New" w:hint="cs"/>
          <w:sz w:val="30"/>
          <w:szCs w:val="30"/>
          <w:cs/>
          <w:lang w:val="en-US" w:bidi="th-TH"/>
        </w:rPr>
        <w:t>สำหรับเงินลงทุนในตราสารทุนที่ไม่ได้อยู่ในความต้องการของ</w:t>
      </w:r>
      <w:r w:rsidRPr="00FE3E4B">
        <w:rPr>
          <w:rFonts w:ascii="Angsana New" w:hAnsi="Angsana New"/>
          <w:sz w:val="30"/>
          <w:szCs w:val="30"/>
          <w:cs/>
          <w:lang w:val="en-US" w:bidi="th-TH"/>
        </w:rPr>
        <w:t>ตลาด โดย</w:t>
      </w:r>
      <w:r w:rsidRPr="00F55C0B">
        <w:rPr>
          <w:rFonts w:ascii="Angsana New" w:hAnsi="Angsana New" w:hint="cs"/>
          <w:sz w:val="30"/>
          <w:szCs w:val="30"/>
          <w:cs/>
          <w:lang w:val="en-US" w:bidi="th-TH"/>
        </w:rPr>
        <w:t>ใช้</w:t>
      </w:r>
      <w:r w:rsidRPr="00044BB7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เทคนิคการประเมินมูลค่า เช่น มูลค่าสินทรัพย์สุทธิที่รายงานล่าสุดปรับปรุงด้วยปัจจัยอื่นที่เกี่ยวข้อง เนื่องจาก</w:t>
      </w:r>
      <w:r w:rsidRPr="00044BB7">
        <w:rPr>
          <w:rFonts w:ascii="Angsana New" w:hAnsi="Angsana New"/>
          <w:spacing w:val="-4"/>
          <w:sz w:val="30"/>
          <w:szCs w:val="30"/>
          <w:cs/>
          <w:lang w:val="en-US" w:bidi="th-TH"/>
        </w:rPr>
        <w:t>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</w:t>
      </w:r>
      <w:r w:rsidRPr="009E3644">
        <w:rPr>
          <w:rFonts w:ascii="Angsana New" w:hAnsi="Angsana New"/>
          <w:sz w:val="30"/>
          <w:szCs w:val="30"/>
          <w:cs/>
          <w:lang w:val="en-US" w:bidi="th-TH"/>
        </w:rPr>
        <w:t>และสังเกตได้</w:t>
      </w:r>
    </w:p>
    <w:p w14:paraId="63C44D64" w14:textId="7CD9F1C8" w:rsidR="00800D23" w:rsidRDefault="00800D23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4E4BA1" w14:textId="2DD6B074" w:rsidR="00800D23" w:rsidRDefault="00800D23" w:rsidP="00800D23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41173F">
        <w:rPr>
          <w:rFonts w:ascii="Angsana New" w:hAnsi="Angsana New"/>
          <w:b/>
          <w:bCs/>
          <w:i/>
          <w:iCs/>
          <w:color w:val="000000"/>
          <w:spacing w:val="-6"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203C241D" w14:textId="77777777" w:rsidR="00800D23" w:rsidRPr="0041173F" w:rsidRDefault="00800D23" w:rsidP="0041173F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47B823F9" w14:textId="77777777" w:rsidR="00800D23" w:rsidRPr="0041173F" w:rsidRDefault="00800D23" w:rsidP="0041173F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pacing w:val="8"/>
          <w:sz w:val="30"/>
          <w:szCs w:val="30"/>
        </w:rPr>
      </w:pPr>
      <w:r w:rsidRPr="0041173F">
        <w:rPr>
          <w:rFonts w:ascii="Angsana New" w:hAnsi="Angsana New" w:hint="cs"/>
          <w:spacing w:val="8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Pr="0041173F">
        <w:rPr>
          <w:rFonts w:ascii="Angsana New" w:hAnsi="Angsana New" w:hint="eastAsia"/>
          <w:spacing w:val="8"/>
          <w:sz w:val="30"/>
          <w:szCs w:val="30"/>
          <w:lang w:bidi="th-TH"/>
        </w:rPr>
        <w:t> </w:t>
      </w:r>
      <w:r w:rsidRPr="0041173F">
        <w:rPr>
          <w:rFonts w:ascii="Angsana New" w:hAnsi="Angsana New"/>
          <w:spacing w:val="8"/>
          <w:sz w:val="30"/>
          <w:szCs w:val="30"/>
          <w:lang w:bidi="th-TH"/>
        </w:rPr>
        <w:t>2</w:t>
      </w:r>
      <w:r w:rsidRPr="0041173F">
        <w:rPr>
          <w:rFonts w:ascii="Angsana New" w:hAnsi="Angsana New" w:hint="eastAsia"/>
          <w:spacing w:val="8"/>
          <w:sz w:val="30"/>
          <w:szCs w:val="30"/>
          <w:lang w:bidi="th-TH"/>
        </w:rPr>
        <w:t> </w:t>
      </w:r>
      <w:r w:rsidRPr="0041173F">
        <w:rPr>
          <w:rFonts w:ascii="Angsana New" w:hAnsi="Angsana New" w:hint="cs"/>
          <w:spacing w:val="8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</w:t>
      </w:r>
      <w:r w:rsidRPr="0041173F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1173F">
        <w:rPr>
          <w:rFonts w:ascii="Angsana New" w:hAnsi="Angsana New" w:hint="cs"/>
          <w:spacing w:val="8"/>
          <w:sz w:val="30"/>
          <w:szCs w:val="30"/>
          <w:cs/>
          <w:lang w:bidi="th-TH"/>
        </w:rPr>
        <w:t>โดยใช้ราคาปิด</w:t>
      </w:r>
      <w:r w:rsidRPr="0041173F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1173F">
        <w:rPr>
          <w:rFonts w:ascii="Angsana New" w:hAnsi="Angsana New" w:hint="cs"/>
          <w:spacing w:val="8"/>
          <w:sz w:val="30"/>
          <w:szCs w:val="30"/>
          <w:cs/>
          <w:lang w:bidi="th-TH"/>
        </w:rPr>
        <w:t>ณ</w:t>
      </w:r>
      <w:r w:rsidRPr="0041173F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1173F">
        <w:rPr>
          <w:rFonts w:ascii="Angsana New" w:hAnsi="Angsana New" w:hint="cs"/>
          <w:spacing w:val="8"/>
          <w:sz w:val="30"/>
          <w:szCs w:val="30"/>
          <w:cs/>
          <w:lang w:bidi="th-TH"/>
        </w:rPr>
        <w:t>วันที่รายงาน</w:t>
      </w:r>
    </w:p>
    <w:p w14:paraId="501D7A8B" w14:textId="77777777" w:rsidR="00800D23" w:rsidRDefault="00800D23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EA59A30" w14:textId="77777777" w:rsidR="00106F2C" w:rsidRPr="002B3B85" w:rsidRDefault="00106F2C" w:rsidP="009E3644">
      <w:pPr>
        <w:pStyle w:val="block"/>
        <w:tabs>
          <w:tab w:val="left" w:pos="993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DABD446" w14:textId="684AE8A1" w:rsidR="00EC395D" w:rsidRDefault="00EC3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F7131E1" w14:textId="77777777" w:rsidR="009F3839" w:rsidRDefault="009F3839" w:rsidP="009F3839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96DE4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lastRenderedPageBreak/>
        <w:t>หุ้นกู้</w:t>
      </w:r>
    </w:p>
    <w:p w14:paraId="44937488" w14:textId="77777777" w:rsidR="009F3839" w:rsidRPr="000B0703" w:rsidRDefault="009F3839" w:rsidP="009F3839">
      <w:pPr>
        <w:pStyle w:val="block"/>
        <w:spacing w:after="0" w:line="240" w:lineRule="atLeast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7EA5F8B" w14:textId="7893B14F" w:rsidR="009F3839" w:rsidRDefault="009F3839" w:rsidP="009F3839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31 </w:t>
      </w:r>
      <w:r>
        <w:rPr>
          <w:rFonts w:ascii="Angsana New" w:hAnsi="Angsana New" w:cs="Angsana New" w:hint="cs"/>
          <w:spacing w:val="-2"/>
          <w:cs/>
        </w:rPr>
        <w:t>ธันวาคม</w:t>
      </w:r>
      <w:r w:rsidRPr="00AE6348">
        <w:rPr>
          <w:rFonts w:ascii="Angsana New" w:hAnsi="Angsana New" w:cs="Angsana New"/>
          <w:spacing w:val="-2"/>
          <w:cs/>
        </w:rPr>
        <w:t xml:space="preserve"> </w:t>
      </w:r>
      <w:r w:rsidRPr="004E256E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4</w:t>
      </w:r>
      <w:r w:rsidRPr="00AE6348">
        <w:rPr>
          <w:rFonts w:ascii="Angsana New" w:hAnsi="Angsana New" w:cs="Angsana New"/>
          <w:spacing w:val="-2"/>
          <w:cs/>
        </w:rPr>
        <w:t xml:space="preserve"> บริษัท</w:t>
      </w:r>
      <w:r w:rsidR="00990A88">
        <w:rPr>
          <w:rFonts w:ascii="Angsana New" w:hAnsi="Angsana New" w:cs="Angsana New" w:hint="cs"/>
          <w:spacing w:val="-2"/>
          <w:cs/>
        </w:rPr>
        <w:t>มี</w:t>
      </w:r>
      <w:r w:rsidRPr="00AE6348">
        <w:rPr>
          <w:rFonts w:ascii="Angsana New" w:hAnsi="Angsana New" w:cs="Angsana New"/>
          <w:spacing w:val="-2"/>
          <w:cs/>
        </w:rPr>
        <w:t>หุ้นกู้ประเภทไม่ด้อยสิทธิและไม่มีหลักประกัน มูลค่า</w:t>
      </w:r>
      <w:r w:rsidRPr="00A105CE">
        <w:rPr>
          <w:rFonts w:ascii="Angsana New" w:hAnsi="Angsana New" w:cs="Angsana New"/>
          <w:spacing w:val="-2"/>
          <w:cs/>
        </w:rPr>
        <w:t>รว</w:t>
      </w:r>
      <w:r w:rsidRPr="009245C0">
        <w:rPr>
          <w:rFonts w:ascii="Angsana New" w:hAnsi="Angsana New" w:cs="Angsana New" w:hint="cs"/>
          <w:cs/>
        </w:rPr>
        <w:t>ม</w:t>
      </w:r>
      <w:r w:rsidRPr="00C2261B">
        <w:rPr>
          <w:rFonts w:ascii="Angsana New" w:hAnsi="Angsana New" w:cs="Angsana New"/>
          <w:cs/>
        </w:rPr>
        <w:t xml:space="preserve"> </w:t>
      </w:r>
      <w:r w:rsidR="00C03604">
        <w:rPr>
          <w:rFonts w:ascii="Angsana New" w:hAnsi="Angsana New" w:cs="Angsana New"/>
        </w:rPr>
        <w:t>165,000</w:t>
      </w:r>
      <w:r w:rsidRPr="00A105CE">
        <w:rPr>
          <w:rFonts w:ascii="Angsana New" w:hAnsi="Angsana New" w:cs="Angsana New"/>
          <w:cs/>
        </w:rPr>
        <w:t xml:space="preserve"> </w:t>
      </w:r>
      <w:r w:rsidRPr="009245C0">
        <w:rPr>
          <w:rFonts w:ascii="Angsana New" w:hAnsi="Angsana New" w:cs="Angsana New" w:hint="cs"/>
          <w:spacing w:val="-2"/>
          <w:cs/>
        </w:rPr>
        <w:t>ล้าน</w:t>
      </w:r>
      <w:r w:rsidRPr="00AE6348">
        <w:rPr>
          <w:rFonts w:ascii="Angsana New" w:hAnsi="Angsana New" w:cs="Angsana New" w:hint="cs"/>
          <w:spacing w:val="-2"/>
          <w:cs/>
        </w:rPr>
        <w:t>บาท</w:t>
      </w:r>
      <w:r w:rsidRPr="00AE6348">
        <w:rPr>
          <w:rFonts w:ascii="Angsana New" w:hAnsi="Angsana New" w:cs="Angsana New" w:hint="cs"/>
          <w:cs/>
        </w:rPr>
        <w:t xml:space="preserve"> </w:t>
      </w:r>
      <w:r w:rsidRPr="00AE6348">
        <w:rPr>
          <w:rFonts w:ascii="Angsana New" w:hAnsi="Angsana New" w:cs="Angsana New"/>
          <w:cs/>
        </w:rPr>
        <w:br/>
      </w:r>
      <w:r w:rsidRPr="00AE6348">
        <w:rPr>
          <w:rFonts w:ascii="Angsana New" w:hAnsi="Angsana New" w:cs="Angsana New"/>
          <w:i/>
          <w:iCs/>
          <w:cs/>
        </w:rPr>
        <w:t>(</w:t>
      </w:r>
      <w:r w:rsidRPr="004E256E">
        <w:rPr>
          <w:rFonts w:ascii="Angsana New" w:hAnsi="Angsana New" w:cs="Angsana New"/>
          <w:i/>
          <w:iCs/>
          <w:spacing w:val="-2"/>
        </w:rPr>
        <w:t>256</w:t>
      </w:r>
      <w:r>
        <w:rPr>
          <w:rFonts w:ascii="Angsana New" w:hAnsi="Angsana New" w:cs="Angsana New"/>
          <w:i/>
          <w:iCs/>
          <w:spacing w:val="-2"/>
        </w:rPr>
        <w:t>3</w:t>
      </w:r>
      <w:r w:rsidRPr="006627E4">
        <w:rPr>
          <w:rFonts w:ascii="Angsana New" w:hAnsi="Angsana New" w:cs="Angsana New"/>
          <w:i/>
          <w:iCs/>
          <w:cs/>
        </w:rPr>
        <w:t>:</w:t>
      </w:r>
      <w:r w:rsidRPr="00300257">
        <w:rPr>
          <w:rFonts w:ascii="Angsana New" w:hAnsi="Angsana New" w:cs="Angsana New" w:hint="cs"/>
          <w:i/>
          <w:iCs/>
          <w:cs/>
        </w:rPr>
        <w:t xml:space="preserve"> </w:t>
      </w:r>
      <w:r>
        <w:rPr>
          <w:rFonts w:ascii="Angsana New" w:hAnsi="Angsana New" w:cs="Angsana New"/>
          <w:i/>
          <w:iCs/>
        </w:rPr>
        <w:t>175,000</w:t>
      </w:r>
      <w:r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tbl>
      <w:tblPr>
        <w:tblW w:w="91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8"/>
        <w:gridCol w:w="900"/>
        <w:gridCol w:w="270"/>
        <w:gridCol w:w="900"/>
        <w:gridCol w:w="1580"/>
        <w:gridCol w:w="1119"/>
        <w:gridCol w:w="1960"/>
      </w:tblGrid>
      <w:tr w:rsidR="009F3839" w:rsidRPr="008626AF" w14:paraId="2B74BA71" w14:textId="77777777" w:rsidTr="00F64FE8">
        <w:trPr>
          <w:cantSplit/>
          <w:trHeight w:val="277"/>
        </w:trPr>
        <w:tc>
          <w:tcPr>
            <w:tcW w:w="2438" w:type="dxa"/>
          </w:tcPr>
          <w:p w14:paraId="2560450B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9"/>
                <w:tab w:val="left" w:pos="169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6167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79457FE6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890A3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E1C79B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CB37208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" w:type="dxa"/>
          </w:tcPr>
          <w:p w14:paraId="5B2A65E3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0" w:type="dxa"/>
          </w:tcPr>
          <w:p w14:paraId="04938C29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3839" w:rsidRPr="008626AF" w14:paraId="2CAFC909" w14:textId="77777777" w:rsidTr="00F64FE8">
        <w:trPr>
          <w:trHeight w:val="304"/>
        </w:trPr>
        <w:tc>
          <w:tcPr>
            <w:tcW w:w="2438" w:type="dxa"/>
          </w:tcPr>
          <w:p w14:paraId="382147B5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หุ้นกู้ครั้งที่</w:t>
            </w:r>
          </w:p>
        </w:tc>
        <w:tc>
          <w:tcPr>
            <w:tcW w:w="900" w:type="dxa"/>
          </w:tcPr>
          <w:p w14:paraId="6FC8CF9B" w14:textId="77777777" w:rsidR="009F3839" w:rsidRPr="0006167E" w:rsidRDefault="009F3839" w:rsidP="00F64FE8">
            <w:pPr>
              <w:tabs>
                <w:tab w:val="clear" w:pos="1644"/>
                <w:tab w:val="clear" w:pos="1871"/>
                <w:tab w:val="left" w:pos="1692"/>
              </w:tabs>
              <w:ind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5D159E2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71EE38" w14:textId="77777777" w:rsidR="009F3839" w:rsidRPr="0006167E" w:rsidRDefault="009F3839" w:rsidP="00F64FE8">
            <w:pPr>
              <w:tabs>
                <w:tab w:val="clear" w:pos="1644"/>
                <w:tab w:val="clear" w:pos="1871"/>
                <w:tab w:val="left" w:pos="1692"/>
              </w:tabs>
              <w:ind w:right="-1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25</w:t>
            </w:r>
            <w:r w:rsidRPr="0006167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80" w:type="dxa"/>
          </w:tcPr>
          <w:p w14:paraId="6CCCC03E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pacing w:val="-1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19" w:type="dxa"/>
          </w:tcPr>
          <w:p w14:paraId="05F80BEE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6167E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1960" w:type="dxa"/>
          </w:tcPr>
          <w:p w14:paraId="17EE5140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  <w:tab w:val="left" w:pos="1692"/>
              </w:tabs>
              <w:spacing w:line="32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</w:tr>
      <w:tr w:rsidR="009F3839" w:rsidRPr="008626AF" w14:paraId="099E7D18" w14:textId="77777777" w:rsidTr="00F64FE8">
        <w:trPr>
          <w:trHeight w:val="277"/>
        </w:trPr>
        <w:tc>
          <w:tcPr>
            <w:tcW w:w="2438" w:type="dxa"/>
          </w:tcPr>
          <w:p w14:paraId="6EC02E5E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5DBFACA8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616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80" w:type="dxa"/>
          </w:tcPr>
          <w:p w14:paraId="1D4F8113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2"/>
              </w:tabs>
              <w:spacing w:line="320" w:lineRule="exact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19" w:type="dxa"/>
          </w:tcPr>
          <w:p w14:paraId="0E1779CA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960" w:type="dxa"/>
          </w:tcPr>
          <w:p w14:paraId="35A80397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839" w:rsidRPr="008626AF" w14:paraId="1D5C439A" w14:textId="77777777" w:rsidTr="00F64FE8">
        <w:trPr>
          <w:trHeight w:val="277"/>
        </w:trPr>
        <w:tc>
          <w:tcPr>
            <w:tcW w:w="2438" w:type="dxa"/>
          </w:tcPr>
          <w:p w14:paraId="0F032891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14:paraId="0737F6E8" w14:textId="3D49AAB9" w:rsidR="009F3839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07C68D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58BF68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580" w:type="dxa"/>
          </w:tcPr>
          <w:p w14:paraId="09B3A465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19" w:type="dxa"/>
          </w:tcPr>
          <w:p w14:paraId="4BB65F3A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4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0" w:type="dxa"/>
          </w:tcPr>
          <w:p w14:paraId="2E70182D" w14:textId="77777777" w:rsidR="009F3839" w:rsidRPr="0006167E" w:rsidRDefault="009F3839" w:rsidP="00F64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4328" w:rsidRPr="008626AF" w14:paraId="4D3F8ACE" w14:textId="77777777" w:rsidTr="00F64FE8">
        <w:trPr>
          <w:trHeight w:val="291"/>
        </w:trPr>
        <w:tc>
          <w:tcPr>
            <w:tcW w:w="2438" w:type="dxa"/>
          </w:tcPr>
          <w:p w14:paraId="779A28D5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14:paraId="701D74ED" w14:textId="588BA536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351BAA8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6A9FD8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7282D2EB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119" w:type="dxa"/>
          </w:tcPr>
          <w:p w14:paraId="1FE27D15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4EE54972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30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0616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94328" w:rsidRPr="008626AF" w14:paraId="027DC1D3" w14:textId="77777777" w:rsidTr="00F64FE8">
        <w:trPr>
          <w:trHeight w:val="277"/>
        </w:trPr>
        <w:tc>
          <w:tcPr>
            <w:tcW w:w="2438" w:type="dxa"/>
          </w:tcPr>
          <w:p w14:paraId="19BCEC5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  <w:shd w:val="clear" w:color="auto" w:fill="auto"/>
          </w:tcPr>
          <w:p w14:paraId="7FC451FF" w14:textId="10A962F2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8A95E7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A598E8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1580" w:type="dxa"/>
          </w:tcPr>
          <w:p w14:paraId="1FE7DBE4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119" w:type="dxa"/>
          </w:tcPr>
          <w:p w14:paraId="1CEB8AFA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133F67C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06167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94328" w:rsidRPr="008626AF" w14:paraId="5054148A" w14:textId="77777777" w:rsidTr="00F64FE8">
        <w:trPr>
          <w:trHeight w:val="277"/>
        </w:trPr>
        <w:tc>
          <w:tcPr>
            <w:tcW w:w="2438" w:type="dxa"/>
          </w:tcPr>
          <w:p w14:paraId="2D815E6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57101380" w14:textId="3DC186D1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70" w:type="dxa"/>
          </w:tcPr>
          <w:p w14:paraId="1EC9042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B1CA54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580" w:type="dxa"/>
          </w:tcPr>
          <w:p w14:paraId="5FABB0C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19" w:type="dxa"/>
          </w:tcPr>
          <w:p w14:paraId="58A9F8AB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0BB5964F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94328" w:rsidRPr="008626AF" w14:paraId="5EEFD4BC" w14:textId="77777777" w:rsidTr="00F64FE8">
        <w:trPr>
          <w:trHeight w:val="277"/>
        </w:trPr>
        <w:tc>
          <w:tcPr>
            <w:tcW w:w="2438" w:type="dxa"/>
          </w:tcPr>
          <w:p w14:paraId="44A4C2AE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7FCD7129" w14:textId="162A2611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077B3DF0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03E666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16AA921A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19" w:type="dxa"/>
          </w:tcPr>
          <w:p w14:paraId="28B3A805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4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60" w:type="dxa"/>
          </w:tcPr>
          <w:p w14:paraId="0F41809E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  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06167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94328" w:rsidRPr="008626AF" w14:paraId="6BBAC60C" w14:textId="77777777" w:rsidTr="00F64FE8">
        <w:trPr>
          <w:trHeight w:val="277"/>
        </w:trPr>
        <w:tc>
          <w:tcPr>
            <w:tcW w:w="2438" w:type="dxa"/>
          </w:tcPr>
          <w:p w14:paraId="31C11800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7C27A76" w14:textId="58A0DFBD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B73B2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AE0DF20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DCBBCB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1580" w:type="dxa"/>
          </w:tcPr>
          <w:p w14:paraId="521D4D8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19" w:type="dxa"/>
          </w:tcPr>
          <w:p w14:paraId="4934651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A17523C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  1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94328" w:rsidRPr="008626AF" w14:paraId="52A44F8E" w14:textId="77777777" w:rsidTr="00F64FE8">
        <w:trPr>
          <w:trHeight w:val="277"/>
        </w:trPr>
        <w:tc>
          <w:tcPr>
            <w:tcW w:w="2438" w:type="dxa"/>
          </w:tcPr>
          <w:p w14:paraId="774CBD1B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55FFB3A9" w14:textId="3696CE0E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4D9C482A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895111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580" w:type="dxa"/>
          </w:tcPr>
          <w:p w14:paraId="51F7E2E6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3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19" w:type="dxa"/>
          </w:tcPr>
          <w:p w14:paraId="2DC876C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E81BFB4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94328" w:rsidRPr="008626AF" w14:paraId="70EB1C43" w14:textId="77777777" w:rsidTr="00F64FE8">
        <w:trPr>
          <w:trHeight w:val="277"/>
        </w:trPr>
        <w:tc>
          <w:tcPr>
            <w:tcW w:w="2438" w:type="dxa"/>
          </w:tcPr>
          <w:p w14:paraId="048CDB7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2ACC5F1D" w14:textId="17114681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7D69B12D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BEFCCA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616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80" w:type="dxa"/>
          </w:tcPr>
          <w:p w14:paraId="6BF4AB85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19" w:type="dxa"/>
          </w:tcPr>
          <w:p w14:paraId="2464FADD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50F8B957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94328" w:rsidRPr="008626AF" w14:paraId="71BDDBF6" w14:textId="77777777" w:rsidTr="00F64FE8">
        <w:trPr>
          <w:trHeight w:val="277"/>
        </w:trPr>
        <w:tc>
          <w:tcPr>
            <w:tcW w:w="2438" w:type="dxa"/>
          </w:tcPr>
          <w:p w14:paraId="06A8387E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06167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7E8C00E0" w14:textId="633759D9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5C0AA009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EAA737B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616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80" w:type="dxa"/>
          </w:tcPr>
          <w:p w14:paraId="0C1CF2FA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167E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119" w:type="dxa"/>
          </w:tcPr>
          <w:p w14:paraId="4DA22AA0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614A12BE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06167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94328" w:rsidRPr="008626AF" w14:paraId="0A049D63" w14:textId="77777777" w:rsidTr="00F64FE8">
        <w:trPr>
          <w:trHeight w:val="277"/>
        </w:trPr>
        <w:tc>
          <w:tcPr>
            <w:tcW w:w="2438" w:type="dxa"/>
          </w:tcPr>
          <w:p w14:paraId="283B1E97" w14:textId="54D87A2D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7F11614A" w14:textId="6705F97C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58CE5D4D" w14:textId="7777777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DE31E7" w14:textId="6F054AE5" w:rsidR="00394328" w:rsidRPr="0006167E" w:rsidRDefault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0" w:type="dxa"/>
          </w:tcPr>
          <w:p w14:paraId="0A2D7072" w14:textId="55DB757E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119" w:type="dxa"/>
          </w:tcPr>
          <w:p w14:paraId="0C3F6CE8" w14:textId="0B1A2057" w:rsidR="00394328" w:rsidRPr="0006167E" w:rsidRDefault="00394328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7841A930" w14:textId="3FA47816" w:rsidR="00394328" w:rsidRPr="0006167E" w:rsidRDefault="004C52AC" w:rsidP="0039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72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C52AC" w:rsidRPr="008626AF" w14:paraId="25938CE4" w14:textId="77777777" w:rsidTr="00F64FE8">
        <w:trPr>
          <w:trHeight w:val="277"/>
        </w:trPr>
        <w:tc>
          <w:tcPr>
            <w:tcW w:w="2438" w:type="dxa"/>
          </w:tcPr>
          <w:p w14:paraId="676C2D8E" w14:textId="31D10FC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C1C8A03" w14:textId="0230D5FA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2DE75E5F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1C2EB7" w14:textId="11473AFE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80" w:type="dxa"/>
          </w:tcPr>
          <w:p w14:paraId="7438F1E7" w14:textId="79D69C85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2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119" w:type="dxa"/>
          </w:tcPr>
          <w:p w14:paraId="47A51970" w14:textId="346F39E8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6167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0" w:type="dxa"/>
          </w:tcPr>
          <w:p w14:paraId="23CDB488" w14:textId="68AC7605" w:rsidR="004C52AC" w:rsidRPr="0006167E" w:rsidRDefault="004C52AC" w:rsidP="00182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06167E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C52AC" w:rsidRPr="008626AF" w14:paraId="0673BE06" w14:textId="77777777" w:rsidTr="00F64FE8">
        <w:trPr>
          <w:trHeight w:val="277"/>
        </w:trPr>
        <w:tc>
          <w:tcPr>
            <w:tcW w:w="2438" w:type="dxa"/>
          </w:tcPr>
          <w:p w14:paraId="1BAC5D83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8C28DB" w14:textId="4823D709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270" w:type="dxa"/>
          </w:tcPr>
          <w:p w14:paraId="2208313A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55457A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167E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616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80" w:type="dxa"/>
          </w:tcPr>
          <w:p w14:paraId="75573721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DEAD6B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253BE959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2AC" w:rsidRPr="008626AF" w14:paraId="40EB9591" w14:textId="77777777" w:rsidTr="00F64FE8">
        <w:trPr>
          <w:trHeight w:val="277"/>
        </w:trPr>
        <w:tc>
          <w:tcPr>
            <w:tcW w:w="2438" w:type="dxa"/>
          </w:tcPr>
          <w:p w14:paraId="214D929F" w14:textId="77777777" w:rsidR="004C52AC" w:rsidRPr="009441A7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E6716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D4521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900" w:type="dxa"/>
          </w:tcPr>
          <w:p w14:paraId="37FE9835" w14:textId="4C27B6DA" w:rsidR="004C52AC" w:rsidRPr="008C26E4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>69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21F6CE" w14:textId="77777777" w:rsidR="004C52AC" w:rsidRPr="00E6716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61699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41A7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9441A7">
              <w:rPr>
                <w:rFonts w:ascii="Angsana New" w:hAnsi="Angsana New"/>
                <w:spacing w:val="-8"/>
                <w:sz w:val="30"/>
                <w:szCs w:val="30"/>
              </w:rPr>
              <w:t>45</w:t>
            </w:r>
            <w:r w:rsidRPr="008C26E4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</w:tcPr>
          <w:p w14:paraId="139DDCA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A26A9D1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284D84C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2AC" w:rsidRPr="008626AF" w14:paraId="769738CA" w14:textId="77777777" w:rsidTr="00F64FE8">
        <w:trPr>
          <w:trHeight w:val="277"/>
        </w:trPr>
        <w:tc>
          <w:tcPr>
            <w:tcW w:w="2438" w:type="dxa"/>
          </w:tcPr>
          <w:p w14:paraId="28D5BC43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06167E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A40EFD" w14:textId="0B99F7EC" w:rsidR="004C52AC" w:rsidRPr="00822D57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164,931</w:t>
            </w:r>
          </w:p>
        </w:tc>
        <w:tc>
          <w:tcPr>
            <w:tcW w:w="270" w:type="dxa"/>
          </w:tcPr>
          <w:p w14:paraId="72DFBFAC" w14:textId="77777777" w:rsidR="004C52AC" w:rsidRPr="00D83A0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C9196E" w14:textId="77777777" w:rsidR="004C52AC" w:rsidRPr="00822D57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2D57">
              <w:rPr>
                <w:rFonts w:ascii="Angsana New" w:hAnsi="Angsana New"/>
                <w:b/>
                <w:bCs/>
                <w:sz w:val="30"/>
                <w:szCs w:val="30"/>
              </w:rPr>
              <w:t>174,955</w:t>
            </w:r>
          </w:p>
        </w:tc>
        <w:tc>
          <w:tcPr>
            <w:tcW w:w="1580" w:type="dxa"/>
          </w:tcPr>
          <w:p w14:paraId="19E152D3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433358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6B9963D1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2AC" w:rsidRPr="008626AF" w14:paraId="1B655755" w14:textId="77777777" w:rsidTr="00F64FE8">
        <w:trPr>
          <w:trHeight w:val="291"/>
        </w:trPr>
        <w:tc>
          <w:tcPr>
            <w:tcW w:w="2438" w:type="dxa"/>
          </w:tcPr>
          <w:p w14:paraId="226AA4EE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ส่วนที่ถึงกำหนด</w:t>
            </w:r>
          </w:p>
        </w:tc>
        <w:tc>
          <w:tcPr>
            <w:tcW w:w="900" w:type="dxa"/>
          </w:tcPr>
          <w:p w14:paraId="70460890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49C36ECD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697E9D4A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80" w:type="dxa"/>
          </w:tcPr>
          <w:p w14:paraId="39651286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5847512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58C1DEF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2AC" w:rsidRPr="008626AF" w14:paraId="36D05E58" w14:textId="77777777" w:rsidTr="00F64FE8">
        <w:trPr>
          <w:trHeight w:val="277"/>
        </w:trPr>
        <w:tc>
          <w:tcPr>
            <w:tcW w:w="2438" w:type="dxa"/>
          </w:tcPr>
          <w:p w14:paraId="19D414F3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34632C" w14:textId="76E34D1F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8"/>
                <w:sz w:val="30"/>
                <w:szCs w:val="30"/>
              </w:rPr>
              <w:t>40,000</w:t>
            </w:r>
            <w:r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CD9855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59A668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9" w:right="34"/>
              <w:jc w:val="righ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>(</w:t>
            </w:r>
            <w:r w:rsidRPr="0006167E">
              <w:rPr>
                <w:rFonts w:ascii="Angsana New" w:hAnsi="Angsana New"/>
                <w:spacing w:val="-8"/>
                <w:sz w:val="30"/>
                <w:szCs w:val="30"/>
              </w:rPr>
              <w:t>50,000</w:t>
            </w:r>
            <w:r w:rsidRPr="0006167E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580" w:type="dxa"/>
          </w:tcPr>
          <w:p w14:paraId="7851C01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3432A2A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72B5782D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2AC" w:rsidRPr="008626AF" w14:paraId="1BB6B8E3" w14:textId="77777777" w:rsidTr="00F64FE8">
        <w:trPr>
          <w:trHeight w:val="277"/>
        </w:trPr>
        <w:tc>
          <w:tcPr>
            <w:tcW w:w="2438" w:type="dxa"/>
          </w:tcPr>
          <w:p w14:paraId="72C02384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1F7F14" w14:textId="071160AE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124,931</w:t>
            </w:r>
          </w:p>
        </w:tc>
        <w:tc>
          <w:tcPr>
            <w:tcW w:w="270" w:type="dxa"/>
          </w:tcPr>
          <w:p w14:paraId="635B137B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074122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288" w:right="72"/>
              <w:jc w:val="right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06167E"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  <w:t>124,955</w:t>
            </w:r>
          </w:p>
        </w:tc>
        <w:tc>
          <w:tcPr>
            <w:tcW w:w="1580" w:type="dxa"/>
          </w:tcPr>
          <w:p w14:paraId="095A7AF7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2BFF63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0" w:type="dxa"/>
          </w:tcPr>
          <w:p w14:paraId="05F178DF" w14:textId="77777777" w:rsidR="004C52AC" w:rsidRPr="0006167E" w:rsidRDefault="004C52AC" w:rsidP="004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AAF3AD8" w14:textId="77777777" w:rsidR="009F3839" w:rsidRDefault="009F3839" w:rsidP="006A611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7E7020" w14:textId="77777777" w:rsidR="00820C09" w:rsidRPr="00BE2594" w:rsidRDefault="008738C5" w:rsidP="00836E44">
      <w:pPr>
        <w:pStyle w:val="block"/>
        <w:numPr>
          <w:ilvl w:val="0"/>
          <w:numId w:val="54"/>
        </w:numPr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BE2594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นโ</w:t>
      </w:r>
      <w:r w:rsidR="00820C09" w:rsidRPr="00BE2594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ยบายการจัดการความเสี่ยงด้านการเงิน</w:t>
      </w:r>
    </w:p>
    <w:p w14:paraId="53A082F2" w14:textId="77777777" w:rsidR="00396232" w:rsidRPr="00541E55" w:rsidRDefault="00396232" w:rsidP="00396DE4">
      <w:pPr>
        <w:pStyle w:val="block"/>
        <w:spacing w:after="0" w:line="240" w:lineRule="auto"/>
        <w:ind w:left="927"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FCC598D" w14:textId="77777777" w:rsidR="00396232" w:rsidRPr="00541E55" w:rsidRDefault="00396232" w:rsidP="00396232">
      <w:pPr>
        <w:tabs>
          <w:tab w:val="clear" w:pos="454"/>
          <w:tab w:val="left" w:pos="810"/>
        </w:tabs>
        <w:ind w:left="9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50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D9455AE" w14:textId="77777777" w:rsidR="00396232" w:rsidRPr="00541E5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EA7DDC8" w14:textId="77777777" w:rsidR="00480775" w:rsidRPr="00E36C53" w:rsidRDefault="00480775" w:rsidP="00480775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sz w:val="30"/>
          <w:szCs w:val="30"/>
          <w:cs/>
        </w:rPr>
      </w:pPr>
      <w:r w:rsidRPr="001456D9">
        <w:rPr>
          <w:rFonts w:ascii="Angsana New" w:hAnsi="Angsana New"/>
          <w:sz w:val="30"/>
          <w:szCs w:val="30"/>
          <w:cs/>
        </w:rPr>
        <w:t>คณะกรรมการการเงิน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1456D9">
        <w:rPr>
          <w:rFonts w:ascii="Angsana New" w:hAnsi="Angsana New"/>
          <w:sz w:val="30"/>
          <w:szCs w:val="30"/>
          <w:cs/>
        </w:rPr>
        <w:t>มีหน้าที่กำหนดนโยบายและแนวทางการบริหารความเสี่ยงด้านการเงินและ</w:t>
      </w:r>
      <w:r w:rsidRPr="00BE2594">
        <w:rPr>
          <w:rFonts w:ascii="Angsana New" w:hAnsi="Angsana New"/>
          <w:spacing w:val="-6"/>
          <w:sz w:val="30"/>
          <w:szCs w:val="30"/>
          <w:cs/>
        </w:rPr>
        <w:t>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</w:t>
      </w:r>
      <w:r w:rsidRPr="003E4137">
        <w:rPr>
          <w:rFonts w:ascii="Angsana New" w:hAnsi="Angsana New"/>
          <w:spacing w:val="-2"/>
          <w:sz w:val="30"/>
          <w:szCs w:val="30"/>
          <w:cs/>
        </w:rPr>
        <w:t xml:space="preserve">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Pr="001456D9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เพื่อให้การดำเนินงานด้านการเงินของบริษัทเป็นไปอย่างมีประสิทธิภาพ ภายใต้ความเสี่ยงที่ยอมรับได้และเป็นไปใน</w:t>
      </w:r>
      <w:r w:rsidRPr="00822D57">
        <w:rPr>
          <w:rFonts w:ascii="Angsana New" w:hAnsi="Angsana New"/>
          <w:spacing w:val="4"/>
          <w:sz w:val="30"/>
          <w:szCs w:val="30"/>
          <w:cs/>
        </w:rPr>
        <w:t>แนวทางเดียวกันในบริษัท และจะทบทวนปรับปรุงนโยบายให้เหมาะสมกับสถานการณ์ที่เปลี่ยนแปลงไป</w:t>
      </w:r>
      <w:r w:rsidRPr="001456D9">
        <w:rPr>
          <w:rFonts w:ascii="Angsana New" w:hAnsi="Angsana New"/>
          <w:sz w:val="30"/>
          <w:szCs w:val="30"/>
          <w:cs/>
        </w:rPr>
        <w:t xml:space="preserve"> โดยคณะกรรมการการเงิน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1456D9">
        <w:rPr>
          <w:rFonts w:ascii="Angsana New" w:hAnsi="Angsana New"/>
          <w:sz w:val="30"/>
          <w:szCs w:val="30"/>
          <w:cs/>
        </w:rPr>
        <w:t>จะติดตามสถานะทางการเงินแล</w:t>
      </w:r>
      <w:r>
        <w:rPr>
          <w:rFonts w:ascii="Angsana New" w:hAnsi="Angsana New"/>
          <w:sz w:val="30"/>
          <w:szCs w:val="30"/>
          <w:cs/>
        </w:rPr>
        <w:t>ะจัดทำรายงานต่อคณะจัดการของ</w:t>
      </w:r>
      <w:r w:rsidRPr="001456D9">
        <w:rPr>
          <w:rFonts w:ascii="Angsana New" w:hAnsi="Angsana New"/>
          <w:sz w:val="30"/>
          <w:szCs w:val="30"/>
          <w:cs/>
        </w:rPr>
        <w:t>บริษัทอย่างสม่ำเสมอ</w:t>
      </w:r>
    </w:p>
    <w:p w14:paraId="0D2DAB12" w14:textId="6404ADD5" w:rsidR="00396232" w:rsidRPr="00204007" w:rsidRDefault="00356E46" w:rsidP="0082267B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56E46">
        <w:rPr>
          <w:rFonts w:ascii="Angsana New" w:hAnsi="Angsana New"/>
          <w:b/>
          <w:bCs/>
          <w:i/>
          <w:iCs/>
          <w:sz w:val="30"/>
          <w:szCs w:val="30"/>
          <w:cs/>
        </w:rPr>
        <w:t>(1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</w:t>
      </w:r>
      <w:r w:rsidR="00396232" w:rsidRPr="0020400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C087E33" w14:textId="77777777" w:rsidR="00396232" w:rsidRPr="003068FB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DE27E4" w14:textId="77777777" w:rsidR="00396232" w:rsidRPr="00BE2594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BE2594">
        <w:rPr>
          <w:rFonts w:ascii="Angsana New" w:hAnsi="Angsana New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51AD4CF7" w14:textId="77777777" w:rsidR="00547EFD" w:rsidRPr="003068FB" w:rsidRDefault="00547EFD" w:rsidP="00306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3068FB">
        <w:rPr>
          <w:rFonts w:ascii="Angsana New" w:hAnsi="Angsana New"/>
          <w:sz w:val="30"/>
          <w:szCs w:val="30"/>
          <w:cs/>
        </w:rPr>
        <w:tab/>
      </w:r>
      <w:r w:rsidRPr="003068FB">
        <w:rPr>
          <w:rFonts w:ascii="Angsana New" w:hAnsi="Angsana New"/>
          <w:sz w:val="30"/>
          <w:szCs w:val="30"/>
          <w:cs/>
        </w:rPr>
        <w:tab/>
      </w:r>
      <w:r w:rsidRPr="003068FB">
        <w:rPr>
          <w:rFonts w:ascii="Angsana New" w:hAnsi="Angsana New"/>
          <w:sz w:val="30"/>
          <w:szCs w:val="30"/>
          <w:cs/>
        </w:rPr>
        <w:tab/>
      </w:r>
    </w:p>
    <w:p w14:paraId="006E723B" w14:textId="2DC7512C" w:rsidR="00547EFD" w:rsidRPr="00204007" w:rsidRDefault="00547EFD" w:rsidP="00204007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20400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</w:t>
      </w:r>
    </w:p>
    <w:p w14:paraId="2820F463" w14:textId="77777777" w:rsidR="00547EFD" w:rsidRPr="00541E55" w:rsidRDefault="00547EFD" w:rsidP="00547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34C413A" w14:textId="4EA1F631" w:rsidR="00547EFD" w:rsidRPr="002D5008" w:rsidRDefault="00547EFD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</w:rPr>
      </w:pPr>
      <w:r w:rsidRPr="002D5008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C611A" w:rsidRPr="002D5008">
        <w:rPr>
          <w:rFonts w:ascii="Angsana New" w:hAnsi="Angsana New"/>
          <w:sz w:val="30"/>
          <w:szCs w:val="30"/>
          <w:cs/>
          <w:lang w:bidi="th-TH"/>
        </w:rPr>
        <w:t>มี</w:t>
      </w:r>
      <w:r w:rsidRPr="002D5008">
        <w:rPr>
          <w:rFonts w:ascii="Angsana New" w:hAnsi="Angsana New"/>
          <w:sz w:val="30"/>
          <w:szCs w:val="30"/>
          <w:cs/>
          <w:lang w:bidi="th-TH"/>
        </w:rPr>
        <w:t>จำกัด</w:t>
      </w:r>
      <w:r w:rsidRPr="004721C9">
        <w:rPr>
          <w:rFonts w:ascii="Angsana New" w:hAnsi="Angsana New"/>
          <w:sz w:val="30"/>
          <w:szCs w:val="30"/>
          <w:cs/>
          <w:lang w:bidi="th-TH"/>
        </w:rPr>
        <w:t>เนื่องจากคู่สัญญาเป็นธนาคารและสถาบันการเงิน</w:t>
      </w:r>
      <w:r w:rsidR="009A630E" w:rsidRPr="004721C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721C9">
        <w:rPr>
          <w:rFonts w:ascii="Angsana New" w:hAnsi="Angsana New"/>
          <w:sz w:val="30"/>
          <w:szCs w:val="30"/>
          <w:cs/>
          <w:lang w:bidi="th-TH"/>
        </w:rPr>
        <w:t>ซึ่งบริษัทพิจารณาว่ามีความเสี่ยง</w:t>
      </w:r>
      <w:r w:rsidRPr="002D5008">
        <w:rPr>
          <w:rFonts w:ascii="Angsana New" w:hAnsi="Angsana New"/>
          <w:sz w:val="30"/>
          <w:szCs w:val="30"/>
          <w:cs/>
          <w:lang w:bidi="th-TH"/>
        </w:rPr>
        <w:t>ด้านเครดิตต่ำ</w:t>
      </w:r>
    </w:p>
    <w:p w14:paraId="6F6F0314" w14:textId="77777777" w:rsidR="00396232" w:rsidRPr="00396232" w:rsidRDefault="00396232" w:rsidP="00396232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D616E2" w14:textId="65C255CE" w:rsidR="00396232" w:rsidRDefault="00396232" w:rsidP="00356E46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BE2594">
        <w:rPr>
          <w:rFonts w:ascii="Angsana New" w:hAnsi="Angsana New"/>
          <w:sz w:val="30"/>
          <w:szCs w:val="30"/>
          <w:cs/>
        </w:rPr>
        <w:t>เงิน</w:t>
      </w:r>
      <w:r w:rsidRPr="00BE2594">
        <w:rPr>
          <w:rFonts w:ascii="Angsana New" w:hAnsi="Angsana New" w:hint="cs"/>
          <w:sz w:val="30"/>
          <w:szCs w:val="30"/>
          <w:cs/>
        </w:rPr>
        <w:t>ลงทุนในตราสารหนี้</w:t>
      </w:r>
    </w:p>
    <w:p w14:paraId="707EC8FD" w14:textId="77777777" w:rsidR="00356E46" w:rsidRPr="00BE2594" w:rsidRDefault="00356E46" w:rsidP="002040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998"/>
        <w:jc w:val="thaiDistribute"/>
        <w:rPr>
          <w:rFonts w:ascii="Angsana New" w:hAnsi="Angsana New"/>
          <w:sz w:val="30"/>
          <w:szCs w:val="30"/>
          <w:cs/>
        </w:rPr>
      </w:pPr>
    </w:p>
    <w:p w14:paraId="04C6762F" w14:textId="337D73D7" w:rsidR="00823187" w:rsidRPr="00AE3447" w:rsidRDefault="00980561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</w:rPr>
      </w:pPr>
      <w:r w:rsidRPr="00EC4E7B">
        <w:rPr>
          <w:rFonts w:ascii="Angsana New" w:hAnsi="Angsana New"/>
          <w:spacing w:val="-2"/>
          <w:sz w:val="30"/>
          <w:szCs w:val="30"/>
          <w:cs/>
          <w:lang w:bidi="th-TH"/>
        </w:rPr>
        <w:t>ความเสี่ยงด้านเครดิตของบริษัท</w:t>
      </w:r>
      <w:r w:rsidR="00476CB2">
        <w:rPr>
          <w:rFonts w:ascii="Angsana New" w:hAnsi="Angsana New" w:hint="cs"/>
          <w:spacing w:val="-2"/>
          <w:sz w:val="30"/>
          <w:szCs w:val="30"/>
          <w:cs/>
          <w:lang w:bidi="th-TH"/>
        </w:rPr>
        <w:t>มี</w:t>
      </w:r>
      <w:r w:rsidRPr="00EC4E7B">
        <w:rPr>
          <w:rFonts w:ascii="Angsana New" w:hAnsi="Angsana New"/>
          <w:spacing w:val="-2"/>
          <w:sz w:val="30"/>
          <w:szCs w:val="30"/>
          <w:cs/>
          <w:lang w:bidi="th-TH"/>
        </w:rPr>
        <w:t>จำกัดเนื่องจากบริษัทมีการลงทุนในตราสารหนี้ที่มีสภาพคล่อง</w:t>
      </w:r>
      <w:r w:rsidRPr="00AE3447">
        <w:rPr>
          <w:rFonts w:ascii="Angsana New" w:hAnsi="Angsana New"/>
          <w:sz w:val="30"/>
          <w:szCs w:val="30"/>
          <w:cs/>
          <w:lang w:bidi="th-TH"/>
        </w:rPr>
        <w:t>และอันดับความน่าเชื่อถือสูง</w:t>
      </w:r>
    </w:p>
    <w:p w14:paraId="29D06F36" w14:textId="77777777" w:rsidR="00980561" w:rsidRPr="00732149" w:rsidRDefault="00980561" w:rsidP="00732149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28"/>
          <w:szCs w:val="28"/>
          <w:highlight w:val="lightGray"/>
          <w:shd w:val="clear" w:color="auto" w:fill="E0E0E0"/>
        </w:rPr>
      </w:pPr>
    </w:p>
    <w:p w14:paraId="4CB0A278" w14:textId="6C0A5D22" w:rsidR="00823187" w:rsidRPr="00F40E78" w:rsidRDefault="00823187" w:rsidP="00204007">
      <w:pPr>
        <w:pStyle w:val="ListParagraph"/>
        <w:numPr>
          <w:ilvl w:val="1"/>
          <w:numId w:val="7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F40E78">
        <w:rPr>
          <w:rFonts w:ascii="Angsana New" w:hAnsi="Angsana New"/>
          <w:sz w:val="30"/>
          <w:szCs w:val="30"/>
          <w:cs/>
        </w:rPr>
        <w:t xml:space="preserve">การค้ำประกัน </w:t>
      </w:r>
    </w:p>
    <w:p w14:paraId="2F55B4AE" w14:textId="77777777" w:rsidR="00823187" w:rsidRPr="00F40E78" w:rsidRDefault="00823187" w:rsidP="00AE3447">
      <w:pPr>
        <w:pStyle w:val="block"/>
        <w:spacing w:after="0" w:line="240" w:lineRule="auto"/>
        <w:ind w:left="1350" w:right="-7"/>
        <w:jc w:val="both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</w:p>
    <w:p w14:paraId="06013DF2" w14:textId="28798966" w:rsidR="00823187" w:rsidRPr="00FE5193" w:rsidRDefault="00823187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z w:val="30"/>
          <w:szCs w:val="30"/>
          <w:rtl/>
          <w:cs/>
        </w:rPr>
      </w:pPr>
      <w:r w:rsidRPr="00FE5193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FE5193">
        <w:rPr>
          <w:rFonts w:ascii="Angsana New" w:hAnsi="Angsana New"/>
          <w:sz w:val="30"/>
          <w:szCs w:val="30"/>
        </w:rPr>
        <w:t xml:space="preserve">31 </w:t>
      </w:r>
      <w:r w:rsidRPr="00FE5193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FE5193">
        <w:rPr>
          <w:rFonts w:ascii="Angsana New" w:hAnsi="Angsana New"/>
          <w:sz w:val="30"/>
          <w:szCs w:val="30"/>
        </w:rPr>
        <w:t xml:space="preserve">2564 </w:t>
      </w:r>
      <w:r w:rsidRPr="00FE519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40E78" w:rsidRPr="00FE5193">
        <w:rPr>
          <w:rFonts w:ascii="Angsana New" w:hAnsi="Angsana New"/>
          <w:sz w:val="30"/>
          <w:szCs w:val="30"/>
          <w:cs/>
          <w:lang w:val="en-US" w:bidi="th-TH"/>
        </w:rPr>
        <w:t>มี</w:t>
      </w:r>
      <w:r w:rsidRPr="00FE5193">
        <w:rPr>
          <w:rFonts w:ascii="Angsana New" w:hAnsi="Angsana New"/>
          <w:sz w:val="30"/>
          <w:szCs w:val="30"/>
          <w:cs/>
          <w:lang w:bidi="th-TH"/>
        </w:rPr>
        <w:t>หนังสือค้ำประกันวงเงินสินเชื่อกับธนาคารสำหรับบริษัทย่อย</w:t>
      </w:r>
      <w:r w:rsidR="00E042FF" w:rsidRPr="00FE5193">
        <w:rPr>
          <w:rFonts w:ascii="Angsana New" w:hAnsi="Angsana New"/>
          <w:sz w:val="30"/>
          <w:szCs w:val="30"/>
          <w:cs/>
          <w:lang w:bidi="th-TH"/>
        </w:rPr>
        <w:t>แห่งหนึ่ง</w:t>
      </w:r>
      <w:r w:rsidRPr="00FE5193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51E44497" w14:textId="77777777" w:rsidR="00332832" w:rsidRPr="002C38DF" w:rsidRDefault="00332832" w:rsidP="00AE3447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</w:p>
    <w:p w14:paraId="54F2EDF5" w14:textId="5AA76BC3" w:rsidR="00396232" w:rsidRPr="00AE3447" w:rsidRDefault="00396232" w:rsidP="00204007">
      <w:pPr>
        <w:tabs>
          <w:tab w:val="clear" w:pos="454"/>
          <w:tab w:val="left" w:pos="810"/>
        </w:tabs>
        <w:spacing w:line="240" w:lineRule="auto"/>
        <w:ind w:left="900"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541E55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56E4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AE344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69FB8AF" w14:textId="77777777" w:rsidR="00396232" w:rsidRPr="00541E55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7CBB89" w14:textId="77777777" w:rsidR="000674B1" w:rsidRPr="00204007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</w:rPr>
      </w:pPr>
      <w:r w:rsidRPr="00541E55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</w:t>
      </w:r>
      <w:r w:rsidRPr="004721C9">
        <w:rPr>
          <w:rFonts w:ascii="Angsana New" w:hAnsi="Angsana New"/>
          <w:spacing w:val="-4"/>
          <w:sz w:val="30"/>
          <w:szCs w:val="30"/>
          <w:cs/>
        </w:rPr>
        <w:t>ผู้บริหารพิจารณาว่าเพียงพอ</w:t>
      </w:r>
      <w:r w:rsidR="00CF0952" w:rsidRPr="004721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-4"/>
          <w:sz w:val="30"/>
          <w:szCs w:val="30"/>
          <w:cs/>
        </w:rPr>
        <w:t>เพื่อใช้ในการดำเนินงานของบริษัท</w:t>
      </w:r>
      <w:r w:rsidR="005F76E4" w:rsidRPr="004721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07749" w:rsidRPr="004721C9">
        <w:rPr>
          <w:rFonts w:ascii="Angsana New" w:hAnsi="Angsana New"/>
          <w:spacing w:val="-4"/>
          <w:sz w:val="30"/>
          <w:szCs w:val="30"/>
          <w:cs/>
        </w:rPr>
        <w:t>รวมถึง</w:t>
      </w:r>
      <w:r w:rsidR="005F76E4" w:rsidRPr="004721C9">
        <w:rPr>
          <w:rFonts w:ascii="Angsana New" w:hAnsi="Angsana New"/>
          <w:spacing w:val="-4"/>
          <w:sz w:val="30"/>
          <w:szCs w:val="30"/>
          <w:cs/>
        </w:rPr>
        <w:t>การชำระหนี้</w:t>
      </w:r>
      <w:r w:rsidR="00507AD5" w:rsidRPr="004721C9">
        <w:rPr>
          <w:rFonts w:ascii="Angsana New" w:hAnsi="Angsana New"/>
          <w:spacing w:val="-4"/>
          <w:sz w:val="30"/>
          <w:szCs w:val="30"/>
          <w:cs/>
        </w:rPr>
        <w:t>สิน</w:t>
      </w:r>
      <w:r w:rsidR="005F76E4" w:rsidRPr="004721C9">
        <w:rPr>
          <w:rFonts w:ascii="Angsana New" w:hAnsi="Angsana New"/>
          <w:spacing w:val="-4"/>
          <w:sz w:val="30"/>
          <w:szCs w:val="30"/>
          <w:cs/>
        </w:rPr>
        <w:t>ที่ครบกำหนดชำระ</w:t>
      </w:r>
      <w:r w:rsidRPr="003068FB">
        <w:rPr>
          <w:rFonts w:ascii="Angsana New" w:hAnsi="Angsana New"/>
          <w:sz w:val="30"/>
          <w:szCs w:val="30"/>
          <w:cs/>
        </w:rPr>
        <w:t xml:space="preserve"> </w:t>
      </w:r>
      <w:r w:rsidR="00107749">
        <w:rPr>
          <w:rFonts w:ascii="Angsana New" w:hAnsi="Angsana New" w:hint="cs"/>
          <w:sz w:val="30"/>
          <w:szCs w:val="30"/>
          <w:cs/>
        </w:rPr>
        <w:t>เพื่อลดความเสี่ยงจากการขาดสภาพคล่องในอนาคต</w:t>
      </w:r>
      <w:r w:rsidRPr="00396232">
        <w:rPr>
          <w:rFonts w:ascii="Angsana New" w:hAnsi="Angsana New"/>
          <w:sz w:val="30"/>
          <w:szCs w:val="30"/>
          <w:cs/>
        </w:rPr>
        <w:t xml:space="preserve"> </w:t>
      </w:r>
    </w:p>
    <w:p w14:paraId="243345D2" w14:textId="77777777" w:rsidR="000674B1" w:rsidRPr="00204007" w:rsidRDefault="000674B1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z w:val="30"/>
          <w:szCs w:val="30"/>
        </w:rPr>
      </w:pPr>
    </w:p>
    <w:p w14:paraId="5E0A54F7" w14:textId="77777777" w:rsidR="00396232" w:rsidRPr="004721C9" w:rsidRDefault="00396232" w:rsidP="00204007">
      <w:pPr>
        <w:tabs>
          <w:tab w:val="clear" w:pos="907"/>
          <w:tab w:val="left" w:pos="1080"/>
        </w:tabs>
        <w:ind w:left="1278"/>
        <w:jc w:val="thaiDistribute"/>
        <w:rPr>
          <w:rFonts w:ascii="Angsana New" w:hAnsi="Angsana New"/>
          <w:spacing w:val="2"/>
          <w:sz w:val="30"/>
          <w:szCs w:val="30"/>
        </w:rPr>
      </w:pPr>
      <w:r w:rsidRPr="004721C9">
        <w:rPr>
          <w:rFonts w:ascii="Angsana New" w:hAnsi="Angsana New"/>
          <w:spacing w:val="2"/>
          <w:sz w:val="30"/>
          <w:szCs w:val="30"/>
          <w:cs/>
        </w:rPr>
        <w:t>เงินให้กู้ยืม</w:t>
      </w:r>
      <w:r w:rsidR="00EC5781" w:rsidRPr="004721C9">
        <w:rPr>
          <w:rFonts w:ascii="Angsana New" w:hAnsi="Angsana New"/>
          <w:spacing w:val="2"/>
          <w:sz w:val="30"/>
          <w:szCs w:val="30"/>
          <w:cs/>
        </w:rPr>
        <w:t xml:space="preserve">และหนี้สินทางการเงินที่มีภาระดอกเบี้ย </w:t>
      </w:r>
      <w:r w:rsidRPr="004721C9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4721C9">
        <w:rPr>
          <w:rFonts w:ascii="Angsana New" w:hAnsi="Angsana New"/>
          <w:spacing w:val="2"/>
          <w:sz w:val="30"/>
          <w:szCs w:val="30"/>
        </w:rPr>
        <w:t>31</w:t>
      </w:r>
      <w:r w:rsidRPr="004721C9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674B1" w:rsidRPr="004721C9">
        <w:rPr>
          <w:rFonts w:ascii="Angsana New" w:hAnsi="Angsana New"/>
          <w:spacing w:val="2"/>
          <w:sz w:val="30"/>
          <w:szCs w:val="30"/>
          <w:cs/>
        </w:rPr>
        <w:t xml:space="preserve">มีอัตราผลตอบแทนที่แท้จริง </w:t>
      </w:r>
      <w:r w:rsidRPr="004721C9">
        <w:rPr>
          <w:rFonts w:ascii="Angsana New" w:hAnsi="Angsana New"/>
          <w:spacing w:val="2"/>
          <w:sz w:val="30"/>
          <w:szCs w:val="30"/>
          <w:cs/>
        </w:rPr>
        <w:t>และระยะเวลาที่ครบกำหนดชำระ</w:t>
      </w:r>
      <w:r w:rsidR="00A53209" w:rsidRPr="004721C9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721C9">
        <w:rPr>
          <w:rFonts w:ascii="Angsana New" w:hAnsi="Angsana New"/>
          <w:spacing w:val="2"/>
          <w:sz w:val="30"/>
          <w:szCs w:val="30"/>
          <w:cs/>
        </w:rPr>
        <w:t>ดังนี้</w:t>
      </w:r>
    </w:p>
    <w:p w14:paraId="4D6A731A" w14:textId="3575D976" w:rsidR="00514577" w:rsidRDefault="00514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7CE9174" w14:textId="77777777" w:rsidR="00396232" w:rsidRPr="000D43A0" w:rsidRDefault="00396232" w:rsidP="00811526">
      <w:pPr>
        <w:tabs>
          <w:tab w:val="clear" w:pos="907"/>
          <w:tab w:val="clear" w:pos="1871"/>
          <w:tab w:val="left" w:pos="990"/>
        </w:tabs>
        <w:spacing w:line="240" w:lineRule="auto"/>
        <w:ind w:left="1134" w:firstLine="42"/>
        <w:jc w:val="thaiDistribute"/>
        <w:rPr>
          <w:rFonts w:ascii="Angsana New" w:hAnsi="Angsana New"/>
          <w:i/>
          <w:iCs/>
          <w:sz w:val="30"/>
          <w:szCs w:val="30"/>
        </w:rPr>
      </w:pPr>
      <w:r w:rsidRPr="000676BF">
        <w:rPr>
          <w:rFonts w:ascii="Angsana New" w:hAnsi="Angsana New" w:hint="cs"/>
          <w:i/>
          <w:iCs/>
          <w:sz w:val="30"/>
          <w:szCs w:val="30"/>
          <w:cs/>
        </w:rPr>
        <w:t>เงินให้กู้ยืม</w:t>
      </w:r>
    </w:p>
    <w:p w14:paraId="1AAEBCED" w14:textId="77777777" w:rsidR="00437739" w:rsidRDefault="00437739" w:rsidP="0039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8600" w:type="dxa"/>
        <w:tblInd w:w="10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1"/>
        <w:gridCol w:w="1429"/>
        <w:gridCol w:w="180"/>
        <w:gridCol w:w="1350"/>
        <w:gridCol w:w="180"/>
        <w:gridCol w:w="1350"/>
      </w:tblGrid>
      <w:tr w:rsidR="00437739" w:rsidRPr="008626AF" w14:paraId="1B19AA14" w14:textId="77777777" w:rsidTr="008C26E4">
        <w:trPr>
          <w:cantSplit/>
          <w:trHeight w:val="631"/>
          <w:tblHeader/>
        </w:trPr>
        <w:tc>
          <w:tcPr>
            <w:tcW w:w="4111" w:type="dxa"/>
            <w:shd w:val="clear" w:color="auto" w:fill="auto"/>
            <w:vAlign w:val="bottom"/>
          </w:tcPr>
          <w:p w14:paraId="3C9282E6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  <w:lang w:val="en-US" w:bidi="th-TH"/>
              </w:rPr>
            </w:pPr>
          </w:p>
          <w:p w14:paraId="5BB4913D" w14:textId="77777777" w:rsidR="00437739" w:rsidRPr="008626AF" w:rsidRDefault="00437739" w:rsidP="002F7C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934A947" w14:textId="77777777" w:rsidR="00437739" w:rsidRPr="008626AF" w:rsidRDefault="00437739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อัตราผลตอบแทน</w:t>
            </w:r>
          </w:p>
          <w:p w14:paraId="344ED3A6" w14:textId="77777777" w:rsidR="00437739" w:rsidRPr="008626AF" w:rsidRDefault="00437739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F1A4C63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15DF0" w14:textId="77777777" w:rsidR="00437739" w:rsidRPr="008626AF" w:rsidRDefault="00437739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4CAD9036" w14:textId="77777777" w:rsidR="00437739" w:rsidRPr="008626AF" w:rsidRDefault="00437739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 xml:space="preserve">ภายใน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 xml:space="preserve"> </w:t>
            </w: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24128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A77B1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  <w:p w14:paraId="0D9EAB2E" w14:textId="77777777" w:rsidR="00437739" w:rsidRPr="008626AF" w:rsidRDefault="00437739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8626AF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7739" w:rsidRPr="008626AF" w14:paraId="0B6A0FD2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429E74BE" w14:textId="77777777" w:rsidR="00437739" w:rsidRPr="008626AF" w:rsidRDefault="00437739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shd w:val="clear" w:color="auto" w:fill="auto"/>
          </w:tcPr>
          <w:p w14:paraId="53F16EB2" w14:textId="77777777" w:rsidR="00437739" w:rsidRPr="008626AF" w:rsidRDefault="00437739" w:rsidP="002F7CAB">
            <w:pPr>
              <w:ind w:left="180" w:hanging="18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70307C0D" w14:textId="77777777" w:rsidR="00437739" w:rsidRPr="008626AF" w:rsidRDefault="00437739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13F350" w14:textId="77777777" w:rsidR="00437739" w:rsidRPr="008626AF" w:rsidRDefault="00437739" w:rsidP="002F7CAB">
            <w:pPr>
              <w:ind w:left="180" w:hanging="18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437739" w:rsidRPr="008626AF" w14:paraId="65C91462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7EED90E6" w14:textId="03D1AD4E" w:rsidR="00437739" w:rsidRPr="008626AF" w:rsidRDefault="00437739" w:rsidP="00BE259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626A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ปี </w:t>
            </w:r>
            <w:r w:rsidRPr="008626A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EC521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429" w:type="dxa"/>
            <w:shd w:val="clear" w:color="auto" w:fill="auto"/>
          </w:tcPr>
          <w:p w14:paraId="7ADCCECC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F66312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E435FDD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C16F37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CD440DC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7739" w:rsidRPr="008626AF" w14:paraId="1F8E73B6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6E1FD2FC" w14:textId="77777777" w:rsidR="00437739" w:rsidRPr="008626AF" w:rsidRDefault="00437739" w:rsidP="00BE259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29" w:type="dxa"/>
            <w:shd w:val="clear" w:color="auto" w:fill="auto"/>
          </w:tcPr>
          <w:p w14:paraId="55EDF027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22E382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7EB5CF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11C042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0979B1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37739" w:rsidRPr="008626AF" w14:paraId="4EF39E24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36F9E310" w14:textId="77777777" w:rsidR="00437739" w:rsidRPr="005600C2" w:rsidRDefault="00437739" w:rsidP="00BE259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00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9" w:type="dxa"/>
            <w:shd w:val="clear" w:color="auto" w:fill="auto"/>
          </w:tcPr>
          <w:p w14:paraId="2B889D67" w14:textId="04472539" w:rsidR="00437739" w:rsidRPr="005600C2" w:rsidRDefault="00BF7EA3" w:rsidP="00396DE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330B41EC" w14:textId="77777777" w:rsidR="00437739" w:rsidRPr="006C2682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1ECDBD7" w14:textId="69DCEBED" w:rsidR="00437739" w:rsidRPr="00396DE4" w:rsidRDefault="00BF7EA3" w:rsidP="002F7C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119,600</w:t>
            </w:r>
          </w:p>
        </w:tc>
        <w:tc>
          <w:tcPr>
            <w:tcW w:w="180" w:type="dxa"/>
            <w:shd w:val="clear" w:color="auto" w:fill="auto"/>
          </w:tcPr>
          <w:p w14:paraId="06BAB089" w14:textId="77777777" w:rsidR="00437739" w:rsidRPr="006C2682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131AB0" w14:textId="0187D693" w:rsidR="00437739" w:rsidRPr="006C2682" w:rsidRDefault="00BF7EA3" w:rsidP="002F7C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119,600</w:t>
            </w:r>
          </w:p>
        </w:tc>
      </w:tr>
      <w:tr w:rsidR="00437739" w:rsidRPr="008626AF" w14:paraId="71EE74F6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73069A80" w14:textId="77777777" w:rsidR="00437739" w:rsidRPr="008626AF" w:rsidRDefault="00437739" w:rsidP="00BE259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9" w:type="dxa"/>
            <w:shd w:val="clear" w:color="auto" w:fill="auto"/>
          </w:tcPr>
          <w:p w14:paraId="5F620F05" w14:textId="77777777" w:rsidR="00437739" w:rsidRPr="006C2682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E709A8" w14:textId="77777777" w:rsidR="00437739" w:rsidRPr="006C2682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A5FE0" w14:textId="258FBCD4" w:rsidR="00437739" w:rsidRPr="006C2682" w:rsidRDefault="00BF7EA3" w:rsidP="002F7CA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119,600</w:t>
            </w:r>
          </w:p>
        </w:tc>
        <w:tc>
          <w:tcPr>
            <w:tcW w:w="180" w:type="dxa"/>
            <w:shd w:val="clear" w:color="auto" w:fill="auto"/>
          </w:tcPr>
          <w:p w14:paraId="24ECF928" w14:textId="77777777" w:rsidR="00437739" w:rsidRPr="006C2682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F32D9" w14:textId="511FDD65" w:rsidR="00437739" w:rsidRPr="006C2682" w:rsidRDefault="00BF7EA3" w:rsidP="002F7CA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119,600</w:t>
            </w:r>
          </w:p>
        </w:tc>
      </w:tr>
      <w:tr w:rsidR="00437739" w:rsidRPr="008626AF" w14:paraId="6292B40D" w14:textId="77777777" w:rsidTr="008C26E4">
        <w:trPr>
          <w:cantSplit/>
          <w:trHeight w:val="284"/>
        </w:trPr>
        <w:tc>
          <w:tcPr>
            <w:tcW w:w="4111" w:type="dxa"/>
            <w:shd w:val="clear" w:color="auto" w:fill="auto"/>
          </w:tcPr>
          <w:p w14:paraId="640A022B" w14:textId="77777777" w:rsidR="00437739" w:rsidRPr="008626AF" w:rsidRDefault="00437739" w:rsidP="00BE2594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F020EC0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FCC181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7983F1D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BA1FCA" w14:textId="77777777" w:rsidR="00437739" w:rsidRPr="008626AF" w:rsidRDefault="00437739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D626393" w14:textId="77777777" w:rsidR="00437739" w:rsidRPr="008626AF" w:rsidRDefault="00437739" w:rsidP="002F7CAB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C5212" w:rsidRPr="008626AF" w14:paraId="2F23CAA2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311232A9" w14:textId="74CD7442" w:rsidR="00EC5212" w:rsidRPr="008626AF" w:rsidRDefault="00EC5212" w:rsidP="00EC5212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ปี </w:t>
            </w:r>
            <w:r w:rsidRPr="008626AF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14:paraId="222E525E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1A92DF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4817418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4F7298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3EBFBB3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C5212" w:rsidRPr="008626AF" w14:paraId="43EBC632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0B218312" w14:textId="08F20556" w:rsidR="00EC5212" w:rsidRPr="008626AF" w:rsidRDefault="00EC5212" w:rsidP="00EC5212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29" w:type="dxa"/>
            <w:shd w:val="clear" w:color="auto" w:fill="auto"/>
          </w:tcPr>
          <w:p w14:paraId="1FADF154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0FE84C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04FA212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096D20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6AC1D45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C5212" w:rsidRPr="008626AF" w14:paraId="57C48CFB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471F35D2" w14:textId="47C3635F" w:rsidR="00EC5212" w:rsidRPr="008626AF" w:rsidRDefault="00EC5212" w:rsidP="00EC5212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00C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29" w:type="dxa"/>
            <w:shd w:val="clear" w:color="auto" w:fill="auto"/>
          </w:tcPr>
          <w:p w14:paraId="136081F9" w14:textId="4363D66F" w:rsidR="00EC5212" w:rsidRPr="008626AF" w:rsidRDefault="00EC5212" w:rsidP="00EC52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35460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7866E846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E9B5D3" w14:textId="682638AA" w:rsidR="00EC5212" w:rsidRPr="006C2682" w:rsidRDefault="00EC5212" w:rsidP="00EC521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96,764</w:t>
            </w:r>
          </w:p>
        </w:tc>
        <w:tc>
          <w:tcPr>
            <w:tcW w:w="180" w:type="dxa"/>
            <w:shd w:val="clear" w:color="auto" w:fill="auto"/>
          </w:tcPr>
          <w:p w14:paraId="06F124D1" w14:textId="77777777" w:rsidR="00EC5212" w:rsidRPr="006C2682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1E0C23" w14:textId="1D58B185" w:rsidR="00EC5212" w:rsidRPr="006C2682" w:rsidRDefault="00EC5212" w:rsidP="00EC521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96,764</w:t>
            </w:r>
          </w:p>
        </w:tc>
      </w:tr>
      <w:tr w:rsidR="00EC5212" w:rsidRPr="008626AF" w14:paraId="46629416" w14:textId="77777777" w:rsidTr="008C26E4">
        <w:trPr>
          <w:cantSplit/>
        </w:trPr>
        <w:tc>
          <w:tcPr>
            <w:tcW w:w="4111" w:type="dxa"/>
            <w:shd w:val="clear" w:color="auto" w:fill="auto"/>
          </w:tcPr>
          <w:p w14:paraId="2A61532D" w14:textId="6E9EF409" w:rsidR="00EC5212" w:rsidRPr="008626AF" w:rsidRDefault="00EC5212" w:rsidP="00EC5212">
            <w:pPr>
              <w:tabs>
                <w:tab w:val="clear" w:pos="227"/>
                <w:tab w:val="left" w:pos="493"/>
              </w:tabs>
              <w:ind w:left="101" w:hanging="14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626A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29" w:type="dxa"/>
            <w:shd w:val="clear" w:color="auto" w:fill="auto"/>
          </w:tcPr>
          <w:p w14:paraId="72C09E97" w14:textId="77777777" w:rsidR="00EC5212" w:rsidRPr="008626AF" w:rsidRDefault="00EC5212" w:rsidP="00EC521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90FE5D" w14:textId="77777777" w:rsidR="00EC5212" w:rsidRPr="008626AF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B2B32" w14:textId="6304EA5D" w:rsidR="00EC5212" w:rsidRPr="006C2682" w:rsidRDefault="00EC5212" w:rsidP="00EC521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  <w:t>96,764</w:t>
            </w:r>
          </w:p>
        </w:tc>
        <w:tc>
          <w:tcPr>
            <w:tcW w:w="180" w:type="dxa"/>
            <w:shd w:val="clear" w:color="auto" w:fill="auto"/>
          </w:tcPr>
          <w:p w14:paraId="63350F34" w14:textId="77777777" w:rsidR="00EC5212" w:rsidRPr="006C2682" w:rsidRDefault="00EC5212" w:rsidP="00EC521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95296B" w14:textId="4E9FDD9B" w:rsidR="00EC5212" w:rsidRPr="006C2682" w:rsidRDefault="00EC5212" w:rsidP="00EC521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96,764</w:t>
            </w:r>
          </w:p>
        </w:tc>
      </w:tr>
    </w:tbl>
    <w:p w14:paraId="419C4FBA" w14:textId="4CFC1A91" w:rsidR="00FC2B42" w:rsidRDefault="00FC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ind w:left="1350" w:hanging="9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7E941BA4" w14:textId="77777777" w:rsidR="00FC2B42" w:rsidRDefault="00FC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0E20891" w14:textId="14CD8E46" w:rsidR="00B94EB7" w:rsidRPr="00EC4E7B" w:rsidRDefault="00465D7D" w:rsidP="00B94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ind w:left="1350" w:hanging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4E7B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หนี้สินทางการเงินที่มีภาระดอกเบี้ย</w:t>
      </w:r>
    </w:p>
    <w:p w14:paraId="24BF7673" w14:textId="24A7824A" w:rsidR="002E7C8A" w:rsidRDefault="00440A33" w:rsidP="009B7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2"/>
        </w:tabs>
        <w:ind w:left="1350" w:hanging="90"/>
        <w:jc w:val="thaiDistribute"/>
      </w:pPr>
      <w:r w:rsidRPr="00EC4E7B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8231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1"/>
        <w:gridCol w:w="1413"/>
        <w:gridCol w:w="180"/>
        <w:gridCol w:w="1287"/>
        <w:gridCol w:w="234"/>
        <w:gridCol w:w="1296"/>
        <w:gridCol w:w="180"/>
        <w:gridCol w:w="1260"/>
      </w:tblGrid>
      <w:tr w:rsidR="007D45C8" w:rsidRPr="008626AF" w14:paraId="0FAC6B29" w14:textId="77777777" w:rsidTr="009B73B2">
        <w:trPr>
          <w:cantSplit/>
          <w:trHeight w:val="364"/>
          <w:tblHeader/>
        </w:trPr>
        <w:tc>
          <w:tcPr>
            <w:tcW w:w="2381" w:type="dxa"/>
            <w:shd w:val="clear" w:color="auto" w:fill="auto"/>
            <w:vAlign w:val="bottom"/>
          </w:tcPr>
          <w:p w14:paraId="602FEF0B" w14:textId="77777777" w:rsidR="002E7C8A" w:rsidRPr="00B94EB7" w:rsidRDefault="002E7C8A" w:rsidP="002F7C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29F26DF6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อัตราผลตอบแทน</w:t>
            </w:r>
          </w:p>
          <w:p w14:paraId="54713E99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77B5152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EB732E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  <w:p w14:paraId="13AE94FD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ภายใน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966954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396EE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ปี </w:t>
            </w:r>
          </w:p>
          <w:p w14:paraId="55D1F303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แต่ไม่เกิน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 xml:space="preserve"> 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64B006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C1D2A3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  <w:p w14:paraId="75BA85D0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D45C8" w:rsidRPr="008626AF" w14:paraId="2703FB72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6497BB44" w14:textId="77777777" w:rsidR="002E7C8A" w:rsidRPr="00B94EB7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2BF80276" w14:textId="77777777" w:rsidR="002E7C8A" w:rsidRPr="00B94EB7" w:rsidRDefault="002E7C8A" w:rsidP="002F7CA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B73B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64832BC7" w14:textId="77777777" w:rsidR="002E7C8A" w:rsidRPr="00B94EB7" w:rsidRDefault="002E7C8A" w:rsidP="002F7CA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shd w:val="clear" w:color="auto" w:fill="auto"/>
          </w:tcPr>
          <w:p w14:paraId="17335301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</w:t>
            </w:r>
            <w:r w:rsidRPr="00B94EB7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D45C8" w:rsidRPr="008626AF" w14:paraId="0F3DE36E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ED21316" w14:textId="6773B1AC" w:rsidR="002E7C8A" w:rsidRPr="00B94EB7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ปี </w:t>
            </w:r>
            <w:r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="00EC5212"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3" w:type="dxa"/>
            <w:shd w:val="clear" w:color="auto" w:fill="auto"/>
          </w:tcPr>
          <w:p w14:paraId="3C33288E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A7A934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12ECA8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90DCEC9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1C2C21E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9DF595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E31232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45C8" w:rsidRPr="008626AF" w14:paraId="76A17458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44AAF94" w14:textId="77777777" w:rsidR="002E7C8A" w:rsidRPr="00B94EB7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3" w:type="dxa"/>
            <w:shd w:val="clear" w:color="auto" w:fill="auto"/>
          </w:tcPr>
          <w:p w14:paraId="503E9895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70617A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E583486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8E3E328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98E2D47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6BDC06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E4CD36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45C8" w:rsidRPr="008626AF" w14:paraId="7D665025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2AF94B1B" w14:textId="77777777" w:rsidR="002B6EE5" w:rsidRPr="00B94EB7" w:rsidRDefault="002B6EE5" w:rsidP="0006167E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38C31D75" w14:textId="3B3887C4" w:rsidR="002B6EE5" w:rsidRPr="009252BA" w:rsidRDefault="009252BA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BA483A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BA483A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FE5189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14:paraId="304DD265" w14:textId="77777777" w:rsidR="002B6EE5" w:rsidRPr="00B94EB7" w:rsidRDefault="002B6EE5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shd w:val="clear" w:color="auto" w:fill="auto"/>
          </w:tcPr>
          <w:p w14:paraId="348D2BB5" w14:textId="5998E139" w:rsidR="002B6EE5" w:rsidRPr="00B94EB7" w:rsidRDefault="00FC2B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F943D3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4" w:type="dxa"/>
            <w:shd w:val="clear" w:color="auto" w:fill="auto"/>
          </w:tcPr>
          <w:p w14:paraId="26D28F61" w14:textId="77777777" w:rsidR="002B6EE5" w:rsidRPr="00B94EB7" w:rsidRDefault="002B6EE5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76D340CB" w14:textId="5DE55130" w:rsidR="002B6EE5" w:rsidRPr="00B94EB7" w:rsidRDefault="00B66974" w:rsidP="00396D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9B3AB" w14:textId="77777777" w:rsidR="002B6EE5" w:rsidRPr="00B94EB7" w:rsidRDefault="002B6EE5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1E6DC7" w14:textId="5905395F" w:rsidR="002B6EE5" w:rsidRPr="00B94EB7" w:rsidRDefault="00FC2B42" w:rsidP="00396D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F943D3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</w:tr>
      <w:tr w:rsidR="007D45C8" w:rsidRPr="008626AF" w14:paraId="191028A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91D8829" w14:textId="77777777" w:rsidR="007D45C8" w:rsidRPr="00B94EB7" w:rsidRDefault="007D45C8" w:rsidP="000676BF">
            <w:pPr>
              <w:ind w:left="18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413" w:type="dxa"/>
            <w:shd w:val="clear" w:color="auto" w:fill="auto"/>
          </w:tcPr>
          <w:p w14:paraId="5CFD7C50" w14:textId="77777777" w:rsidR="007D45C8" w:rsidRPr="00B94EB7" w:rsidRDefault="007D45C8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96E6BA" w14:textId="77777777" w:rsidR="007D45C8" w:rsidRPr="00B94EB7" w:rsidRDefault="007D45C8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shd w:val="clear" w:color="auto" w:fill="auto"/>
          </w:tcPr>
          <w:p w14:paraId="4F1E22FE" w14:textId="3415DE63" w:rsidR="007D45C8" w:rsidRPr="00B94EB7" w:rsidRDefault="007D45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523157AB" w14:textId="77777777" w:rsidR="007D45C8" w:rsidRPr="00B94EB7" w:rsidRDefault="007D45C8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9FD1C74" w14:textId="09E90BAF" w:rsidR="007D45C8" w:rsidRPr="00B94EB7" w:rsidRDefault="007D45C8" w:rsidP="00396DE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39661C" w14:textId="77777777" w:rsidR="007D45C8" w:rsidRPr="00B94EB7" w:rsidRDefault="007D45C8" w:rsidP="00396DE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0EFD17" w14:textId="1E265EE0" w:rsidR="007D45C8" w:rsidRPr="00B94EB7" w:rsidRDefault="007D45C8" w:rsidP="00396DE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7D45C8" w:rsidRPr="008626AF" w14:paraId="76E47A90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1BF58670" w14:textId="77777777" w:rsidR="002E7C8A" w:rsidRPr="00B94EB7" w:rsidRDefault="007D45C8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="002E7C8A"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5332764" w14:textId="5334B4F4" w:rsidR="002E7C8A" w:rsidRPr="00B94EB7" w:rsidRDefault="00CA0CD1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 xml:space="preserve">25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067B03B8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87" w:type="dxa"/>
            <w:shd w:val="clear" w:color="auto" w:fill="auto"/>
          </w:tcPr>
          <w:p w14:paraId="384A5BE6" w14:textId="572F7353" w:rsidR="002E7C8A" w:rsidRPr="00B94EB7" w:rsidRDefault="000A7D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6,581</w:t>
            </w:r>
          </w:p>
        </w:tc>
        <w:tc>
          <w:tcPr>
            <w:tcW w:w="234" w:type="dxa"/>
            <w:shd w:val="clear" w:color="auto" w:fill="auto"/>
          </w:tcPr>
          <w:p w14:paraId="17B446EC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A118055" w14:textId="05E181AE" w:rsidR="002E7C8A" w:rsidRPr="00B94EB7" w:rsidRDefault="000A7D90" w:rsidP="002F7CA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752A5A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E680B6" w14:textId="320646E8" w:rsidR="002E7C8A" w:rsidRPr="00B94EB7" w:rsidRDefault="000A7D90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6,581</w:t>
            </w:r>
          </w:p>
        </w:tc>
      </w:tr>
      <w:tr w:rsidR="007D45C8" w:rsidRPr="008626AF" w14:paraId="44A6C2BD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363EEC36" w14:textId="77777777" w:rsidR="002E7C8A" w:rsidRPr="00B94EB7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26F89DDF" w14:textId="28E01FE6" w:rsidR="002E7C8A" w:rsidRPr="00B94EB7" w:rsidRDefault="00CA0C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00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 xml:space="preserve">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2ACD4E14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2139157B" w14:textId="606E3F3E" w:rsidR="002E7C8A" w:rsidRPr="00B94EB7" w:rsidRDefault="00CA0C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234" w:type="dxa"/>
            <w:shd w:val="clear" w:color="auto" w:fill="auto"/>
          </w:tcPr>
          <w:p w14:paraId="25F9DCB6" w14:textId="1A104E0C" w:rsidR="002E7C8A" w:rsidRPr="00B94EB7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D950176" w14:textId="17E0B630" w:rsidR="002E7C8A" w:rsidRPr="00B94EB7" w:rsidRDefault="00CA0CD1" w:rsidP="002F7CA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6619C8" w14:textId="77777777" w:rsidR="002E7C8A" w:rsidRPr="00B94EB7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F7E8B1" w14:textId="0ACFECF1" w:rsidR="002E7C8A" w:rsidRPr="00B94EB7" w:rsidRDefault="00CA0CD1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40,000</w:t>
            </w:r>
          </w:p>
        </w:tc>
      </w:tr>
      <w:tr w:rsidR="007D45C8" w:rsidRPr="00B94EB7" w14:paraId="39AC667D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4C89B0D7" w14:textId="77777777" w:rsidR="002E7C8A" w:rsidRPr="009B73B2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5951FC53" w14:textId="77777777" w:rsidR="002E7C8A" w:rsidRPr="009B73B2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3949DC49" w14:textId="77777777" w:rsidR="002E7C8A" w:rsidRPr="009B73B2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287" w:type="dxa"/>
            <w:shd w:val="clear" w:color="auto" w:fill="auto"/>
          </w:tcPr>
          <w:p w14:paraId="6194B815" w14:textId="77777777" w:rsidR="002E7C8A" w:rsidRPr="009B73B2" w:rsidRDefault="002E7C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234" w:type="dxa"/>
            <w:shd w:val="clear" w:color="auto" w:fill="auto"/>
          </w:tcPr>
          <w:p w14:paraId="2166D61F" w14:textId="77777777" w:rsidR="002E7C8A" w:rsidRPr="009B73B2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296" w:type="dxa"/>
            <w:shd w:val="clear" w:color="auto" w:fill="auto"/>
          </w:tcPr>
          <w:p w14:paraId="01312A99" w14:textId="77777777" w:rsidR="002E7C8A" w:rsidRPr="009B73B2" w:rsidRDefault="002E7C8A" w:rsidP="002F7CAB">
            <w:pPr>
              <w:pStyle w:val="acctfourfigures"/>
              <w:tabs>
                <w:tab w:val="clear" w:pos="765"/>
                <w:tab w:val="decimal" w:pos="731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</w:tcPr>
          <w:p w14:paraId="563BE00F" w14:textId="77777777" w:rsidR="002E7C8A" w:rsidRPr="009B73B2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260" w:type="dxa"/>
            <w:shd w:val="clear" w:color="auto" w:fill="auto"/>
          </w:tcPr>
          <w:p w14:paraId="520F8D4B" w14:textId="77777777" w:rsidR="002E7C8A" w:rsidRPr="009B73B2" w:rsidRDefault="002E7C8A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"/>
                <w:szCs w:val="2"/>
                <w:lang w:val="en-US"/>
              </w:rPr>
            </w:pPr>
          </w:p>
        </w:tc>
      </w:tr>
      <w:tr w:rsidR="007D45C8" w:rsidRPr="008626AF" w14:paraId="7D3A004D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25E4A6FF" w14:textId="77777777" w:rsidR="002E7C8A" w:rsidRPr="00B94EB7" w:rsidRDefault="002E7C8A" w:rsidP="002F7CA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3" w:type="dxa"/>
            <w:shd w:val="clear" w:color="auto" w:fill="auto"/>
          </w:tcPr>
          <w:p w14:paraId="4FE75974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5FA8A7" w14:textId="77777777" w:rsidR="002E7C8A" w:rsidRPr="00B94EB7" w:rsidRDefault="002E7C8A" w:rsidP="002F7CA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5D615FD" w14:textId="77777777" w:rsidR="002E7C8A" w:rsidRPr="00B94EB7" w:rsidRDefault="002E7C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116668C" w14:textId="77777777" w:rsidR="002E7C8A" w:rsidRPr="00B94EB7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368E852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31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A55500" w14:textId="77777777" w:rsidR="002E7C8A" w:rsidRPr="00B94EB7" w:rsidRDefault="002E7C8A" w:rsidP="002F7CA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BAB838" w14:textId="77777777" w:rsidR="002E7C8A" w:rsidRPr="00B94EB7" w:rsidRDefault="002E7C8A" w:rsidP="002F7CA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D45C8" w:rsidRPr="008626AF" w14:paraId="0E5630A8" w14:textId="77777777" w:rsidTr="00182BCF">
        <w:trPr>
          <w:cantSplit/>
        </w:trPr>
        <w:tc>
          <w:tcPr>
            <w:tcW w:w="2381" w:type="dxa"/>
            <w:shd w:val="clear" w:color="auto" w:fill="auto"/>
          </w:tcPr>
          <w:p w14:paraId="352A8083" w14:textId="77777777" w:rsidR="00637BFB" w:rsidRPr="00B94EB7" w:rsidRDefault="00637BFB" w:rsidP="0006167E">
            <w:pPr>
              <w:ind w:left="180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3A90E2DA" w14:textId="02BD3DE7" w:rsidR="00637BFB" w:rsidRPr="00B94EB7" w:rsidRDefault="009252BA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="00FE5189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BA483A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BA483A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9B73B2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80" w:type="dxa"/>
            <w:shd w:val="clear" w:color="auto" w:fill="auto"/>
          </w:tcPr>
          <w:p w14:paraId="635BA70D" w14:textId="77777777" w:rsidR="00637BFB" w:rsidRPr="00B94EB7" w:rsidRDefault="00637BFB" w:rsidP="00396DE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E24801A" w14:textId="52CBE7BC" w:rsidR="00637BFB" w:rsidRPr="00B94EB7" w:rsidRDefault="00CA0C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953523D" w14:textId="77777777" w:rsidR="00637BFB" w:rsidRPr="00B94EB7" w:rsidRDefault="00637BFB" w:rsidP="00396DE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C86E479" w14:textId="3876E068" w:rsidR="00637BFB" w:rsidRPr="00B94EB7" w:rsidRDefault="00CA0CD1" w:rsidP="00396DE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F943D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DF7C888" w14:textId="77777777" w:rsidR="00637BFB" w:rsidRPr="00B94EB7" w:rsidRDefault="00637BFB" w:rsidP="00396DE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D4C353" w14:textId="438BC907" w:rsidR="00637BFB" w:rsidRPr="00B94EB7" w:rsidRDefault="00CA0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  <w:r w:rsidR="00F943D3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D27A2E" w:rsidRPr="008626AF" w14:paraId="1B320A75" w14:textId="77777777" w:rsidTr="00182BCF">
        <w:trPr>
          <w:cantSplit/>
        </w:trPr>
        <w:tc>
          <w:tcPr>
            <w:tcW w:w="2381" w:type="dxa"/>
            <w:shd w:val="clear" w:color="auto" w:fill="auto"/>
          </w:tcPr>
          <w:p w14:paraId="1CB8D1F5" w14:textId="77777777" w:rsidR="00D27A2E" w:rsidRPr="00B94EB7" w:rsidRDefault="00D27A2E" w:rsidP="009B73B2">
            <w:pPr>
              <w:ind w:left="180" w:right="101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795B6BC8" w14:textId="5EB84ABC" w:rsidR="00D27A2E" w:rsidRPr="00B94EB7" w:rsidRDefault="00D27A2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4342D84F" w14:textId="77777777" w:rsidR="00D27A2E" w:rsidRPr="00B94EB7" w:rsidRDefault="00D27A2E" w:rsidP="00637BF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67123E4" w14:textId="77777777" w:rsidR="00D27A2E" w:rsidRPr="00B94EB7" w:rsidRDefault="00D27A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6D7ACFD2" w14:textId="77777777" w:rsidR="00D27A2E" w:rsidRPr="00B94EB7" w:rsidRDefault="00D27A2E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B839E02" w14:textId="77777777" w:rsidR="00D27A2E" w:rsidRPr="00B94EB7" w:rsidRDefault="00D27A2E" w:rsidP="00637BF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35169CD" w14:textId="77777777" w:rsidR="00D27A2E" w:rsidRPr="00B94EB7" w:rsidRDefault="00D27A2E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554A45C" w14:textId="77777777" w:rsidR="00D27A2E" w:rsidRPr="00B94EB7" w:rsidRDefault="00D27A2E" w:rsidP="00637B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7D45C8" w:rsidRPr="008626AF" w14:paraId="384EC84E" w14:textId="77777777" w:rsidTr="00182BCF">
        <w:trPr>
          <w:cantSplit/>
        </w:trPr>
        <w:tc>
          <w:tcPr>
            <w:tcW w:w="2381" w:type="dxa"/>
            <w:shd w:val="clear" w:color="auto" w:fill="auto"/>
          </w:tcPr>
          <w:p w14:paraId="2903974D" w14:textId="77777777" w:rsidR="00637BFB" w:rsidRPr="00B94EB7" w:rsidRDefault="00637BFB" w:rsidP="009B73B2">
            <w:pPr>
              <w:ind w:left="180" w:right="101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09D03560" w14:textId="34450F83" w:rsidR="00637BFB" w:rsidRPr="00B94EB7" w:rsidRDefault="00CA0CD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65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39C5388" w14:textId="77777777" w:rsidR="00637BFB" w:rsidRPr="00B94EB7" w:rsidRDefault="00637BFB" w:rsidP="00637BFB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F3D4FF6" w14:textId="7F85EDAA" w:rsidR="00637BFB" w:rsidRPr="00B94EB7" w:rsidRDefault="00CA0C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E317C1E" w14:textId="77777777" w:rsidR="00637BFB" w:rsidRPr="00B94EB7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73462A" w14:textId="2E9F7489" w:rsidR="00637BFB" w:rsidRPr="00B94EB7" w:rsidRDefault="00CA0CD1" w:rsidP="00637BFB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124,931</w:t>
            </w:r>
          </w:p>
        </w:tc>
        <w:tc>
          <w:tcPr>
            <w:tcW w:w="180" w:type="dxa"/>
            <w:shd w:val="clear" w:color="auto" w:fill="auto"/>
          </w:tcPr>
          <w:p w14:paraId="4057AD19" w14:textId="77777777" w:rsidR="00637BFB" w:rsidRPr="00B94EB7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986B06" w14:textId="1B8A4B19" w:rsidR="00637BFB" w:rsidRPr="00B94EB7" w:rsidRDefault="00CA0CD1" w:rsidP="00637BF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124,931</w:t>
            </w:r>
          </w:p>
        </w:tc>
      </w:tr>
      <w:tr w:rsidR="007D45C8" w:rsidRPr="008626AF" w14:paraId="4C3FAB72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41672D61" w14:textId="77777777" w:rsidR="00637BFB" w:rsidRPr="00B94EB7" w:rsidRDefault="00637BFB" w:rsidP="00637BF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2E44C24C" w14:textId="77777777" w:rsidR="00637BFB" w:rsidRPr="00B94EB7" w:rsidRDefault="00637BFB" w:rsidP="00637B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DEB235" w14:textId="77777777" w:rsidR="00637BFB" w:rsidRPr="00B94EB7" w:rsidRDefault="00637BFB" w:rsidP="00637BF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</w:tcPr>
          <w:p w14:paraId="60675180" w14:textId="64ABE3D0" w:rsidR="00637BFB" w:rsidRPr="00B94EB7" w:rsidRDefault="000A7D9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46,6</w:t>
            </w:r>
            <w:r w:rsidR="00821B6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F943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4" w:type="dxa"/>
            <w:shd w:val="clear" w:color="auto" w:fill="auto"/>
          </w:tcPr>
          <w:p w14:paraId="76AE88D1" w14:textId="77777777" w:rsidR="00637BFB" w:rsidRPr="00B94EB7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C3BAA8" w14:textId="314F8D56" w:rsidR="00637BFB" w:rsidRPr="00B94EB7" w:rsidRDefault="00CA0CD1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124,98</w:t>
            </w:r>
            <w:r w:rsidR="00F943D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FDC74E8" w14:textId="77777777" w:rsidR="00637BFB" w:rsidRPr="00B94EB7" w:rsidRDefault="00637BFB" w:rsidP="00637BF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7DB2C3" w14:textId="53EDEFDC" w:rsidR="00637BFB" w:rsidRPr="00B94EB7" w:rsidRDefault="00CA0CD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="000A7D90"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71,6</w:t>
            </w:r>
            <w:r w:rsidR="00F943D3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09</w:t>
            </w:r>
          </w:p>
        </w:tc>
      </w:tr>
      <w:tr w:rsidR="00C65874" w:rsidRPr="00353E74" w14:paraId="07D90603" w14:textId="77777777" w:rsidTr="006C3387">
        <w:trPr>
          <w:cantSplit/>
        </w:trPr>
        <w:tc>
          <w:tcPr>
            <w:tcW w:w="2381" w:type="dxa"/>
            <w:shd w:val="clear" w:color="auto" w:fill="auto"/>
          </w:tcPr>
          <w:p w14:paraId="5E68999F" w14:textId="77777777" w:rsidR="00C65874" w:rsidRPr="00182BCF" w:rsidRDefault="00C65874" w:rsidP="00FC2B42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6DDA484B" w14:textId="77777777" w:rsidR="00C65874" w:rsidRPr="00182BCF" w:rsidRDefault="00C65874" w:rsidP="00637BF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1455C9" w14:textId="77777777" w:rsidR="00C65874" w:rsidRPr="00182BCF" w:rsidRDefault="00C65874" w:rsidP="00637BF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  <w:shd w:val="clear" w:color="auto" w:fill="auto"/>
          </w:tcPr>
          <w:p w14:paraId="292BF9A1" w14:textId="77777777" w:rsidR="00C65874" w:rsidRPr="00182BCF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171467C3" w14:textId="77777777" w:rsidR="00C65874" w:rsidRPr="00182BCF" w:rsidRDefault="00C65874" w:rsidP="00637BF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04DD6841" w14:textId="77777777" w:rsidR="00C65874" w:rsidRPr="00182BCF" w:rsidRDefault="00C65874" w:rsidP="00637BFB">
            <w:pPr>
              <w:pStyle w:val="acctfourfigures"/>
              <w:tabs>
                <w:tab w:val="clear" w:pos="765"/>
                <w:tab w:val="decimal" w:pos="821"/>
                <w:tab w:val="decimal" w:pos="10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CF532DF" w14:textId="77777777" w:rsidR="00C65874" w:rsidRPr="00182BCF" w:rsidRDefault="00C65874" w:rsidP="00637BFB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5AD63C3" w14:textId="77777777" w:rsidR="00C65874" w:rsidRPr="00182BCF" w:rsidRDefault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</w:tr>
      <w:tr w:rsidR="00C65874" w:rsidRPr="008626AF" w14:paraId="7C0FEA64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5C81CFA" w14:textId="3EF89FD6" w:rsidR="00C65874" w:rsidRPr="00B94EB7" w:rsidRDefault="00C65874" w:rsidP="009B73B2">
            <w:pPr>
              <w:ind w:left="180" w:right="101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ปี </w:t>
            </w:r>
            <w:r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B94EB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13" w:type="dxa"/>
            <w:shd w:val="clear" w:color="auto" w:fill="auto"/>
          </w:tcPr>
          <w:p w14:paraId="790C81AD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D7C866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42FE951" w14:textId="77777777" w:rsidR="00C65874" w:rsidRPr="00B94EB7" w:rsidRDefault="00C65874" w:rsidP="009B73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D16906E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5AFBB27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ABB64A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CF6AB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5874" w:rsidRPr="008626AF" w14:paraId="255D54D2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099FEA3A" w14:textId="6318BB78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13" w:type="dxa"/>
            <w:shd w:val="clear" w:color="auto" w:fill="auto"/>
          </w:tcPr>
          <w:p w14:paraId="56E97C20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4BB549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1768D4F" w14:textId="77777777" w:rsidR="00C65874" w:rsidRPr="00B94EB7" w:rsidRDefault="00C65874" w:rsidP="009B73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C17D6BC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995A544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F1F9AB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03F867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5874" w:rsidRPr="008626AF" w14:paraId="6E585AA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088BC81F" w14:textId="77777777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7588F9D7" w14:textId="77777777" w:rsidR="00C65874" w:rsidRPr="00B94EB7" w:rsidRDefault="00C65874" w:rsidP="00C65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81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.68</w:t>
            </w:r>
          </w:p>
        </w:tc>
        <w:tc>
          <w:tcPr>
            <w:tcW w:w="180" w:type="dxa"/>
            <w:shd w:val="clear" w:color="auto" w:fill="auto"/>
          </w:tcPr>
          <w:p w14:paraId="22E5B03B" w14:textId="77777777" w:rsidR="00C65874" w:rsidRPr="00B94EB7" w:rsidRDefault="00C65874" w:rsidP="00C6587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0A69C7A" w14:textId="6A17C008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6C338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72CDD460" w14:textId="77777777" w:rsidR="00C65874" w:rsidRPr="00B94EB7" w:rsidRDefault="00C65874" w:rsidP="00C6587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D5961D5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0B0511" w14:textId="77777777" w:rsidR="00C65874" w:rsidRPr="00B94EB7" w:rsidRDefault="00C65874" w:rsidP="00C6587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E2B1A" w14:textId="2C2EEF70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9</w:t>
            </w:r>
            <w:r w:rsidR="006C338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</w:t>
            </w:r>
          </w:p>
        </w:tc>
      </w:tr>
      <w:tr w:rsidR="00C65874" w:rsidRPr="008626AF" w14:paraId="57522363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4E9BEE66" w14:textId="46DCC58E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413" w:type="dxa"/>
            <w:shd w:val="clear" w:color="auto" w:fill="auto"/>
          </w:tcPr>
          <w:p w14:paraId="4F159E96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1D10A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86D195E" w14:textId="77777777" w:rsidR="00C65874" w:rsidRPr="00B94EB7" w:rsidRDefault="00C65874" w:rsidP="009B73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C72EF7B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05A34B2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A489F8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4DF237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65874" w:rsidRPr="008626AF" w14:paraId="7669D433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05246D07" w14:textId="2621EF63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617753C6" w14:textId="7EB3D0BE" w:rsidR="00C65874" w:rsidRPr="00B94EB7" w:rsidRDefault="00C65874" w:rsidP="00C65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25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และ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 xml:space="preserve"> 0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39D5AF8B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5BC2E74" w14:textId="535BF658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5,299</w:t>
            </w:r>
          </w:p>
        </w:tc>
        <w:tc>
          <w:tcPr>
            <w:tcW w:w="234" w:type="dxa"/>
            <w:shd w:val="clear" w:color="auto" w:fill="auto"/>
          </w:tcPr>
          <w:p w14:paraId="2F4EF281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2BA1AF4" w14:textId="0A066869" w:rsidR="00C65874" w:rsidRPr="00B94EB7" w:rsidRDefault="00C65874" w:rsidP="00C6587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A8BF2F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BB3EED" w14:textId="32E040D6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5,299</w:t>
            </w:r>
          </w:p>
        </w:tc>
      </w:tr>
      <w:tr w:rsidR="00C65874" w:rsidRPr="008626AF" w14:paraId="243124C5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4FE9B04" w14:textId="60243086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468DD746" w14:textId="61BA12A5" w:rsidR="00C65874" w:rsidRPr="00B94EB7" w:rsidRDefault="00C65874" w:rsidP="00C65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05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 xml:space="preserve">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A8864B5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D8C4A25" w14:textId="3A6A2AE5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234" w:type="dxa"/>
            <w:shd w:val="clear" w:color="auto" w:fill="auto"/>
          </w:tcPr>
          <w:p w14:paraId="3A0557D7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A07AA3E" w14:textId="15FC5CB3" w:rsidR="00C65874" w:rsidRPr="00B94EB7" w:rsidRDefault="00C65874" w:rsidP="00C6587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1B163F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311CF9" w14:textId="0D7CF9C6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50,000</w:t>
            </w:r>
          </w:p>
        </w:tc>
      </w:tr>
      <w:tr w:rsidR="00C65874" w:rsidRPr="00353E74" w14:paraId="6C7BF1BD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0C5C68C5" w14:textId="77777777" w:rsidR="00C65874" w:rsidRPr="00182BCF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502C00D1" w14:textId="77777777" w:rsidR="00C65874" w:rsidRPr="00182BCF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328350E" w14:textId="77777777" w:rsidR="00C65874" w:rsidRPr="00182BCF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78883FD6" w14:textId="77777777" w:rsidR="00C65874" w:rsidRPr="00182BCF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234" w:type="dxa"/>
            <w:shd w:val="clear" w:color="auto" w:fill="auto"/>
          </w:tcPr>
          <w:p w14:paraId="1E05E836" w14:textId="77777777" w:rsidR="00C65874" w:rsidRPr="00182BCF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3AA0FA5" w14:textId="77777777" w:rsidR="00C65874" w:rsidRPr="00182BCF" w:rsidRDefault="00C65874" w:rsidP="00C65874">
            <w:pPr>
              <w:pStyle w:val="acctfourfigures"/>
              <w:tabs>
                <w:tab w:val="clear" w:pos="765"/>
                <w:tab w:val="decimal" w:pos="731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271758" w14:textId="77777777" w:rsidR="00C65874" w:rsidRPr="00182BCF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B73BC0" w14:textId="77777777" w:rsidR="00C65874" w:rsidRPr="00182BCF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color w:val="000000"/>
                <w:sz w:val="2"/>
                <w:szCs w:val="2"/>
                <w:lang w:val="en-US" w:bidi="th-TH"/>
              </w:rPr>
            </w:pPr>
          </w:p>
        </w:tc>
      </w:tr>
      <w:tr w:rsidR="00C65874" w:rsidRPr="008626AF" w14:paraId="5D99464B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69F5DA51" w14:textId="0E86E3FE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413" w:type="dxa"/>
            <w:shd w:val="clear" w:color="auto" w:fill="auto"/>
          </w:tcPr>
          <w:p w14:paraId="17C53C9B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B2BE5C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83D7DCD" w14:textId="77777777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A100C05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4AA00E5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F12C4D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3D8162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65874" w:rsidRPr="008626AF" w14:paraId="0C840CCF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5C2AA634" w14:textId="77777777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shd w:val="clear" w:color="auto" w:fill="auto"/>
          </w:tcPr>
          <w:p w14:paraId="6B36F580" w14:textId="77777777" w:rsidR="00C65874" w:rsidRPr="00B94EB7" w:rsidRDefault="00C65874" w:rsidP="00C65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81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71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</w:p>
        </w:tc>
        <w:tc>
          <w:tcPr>
            <w:tcW w:w="180" w:type="dxa"/>
            <w:shd w:val="clear" w:color="auto" w:fill="auto"/>
          </w:tcPr>
          <w:p w14:paraId="36751CD2" w14:textId="77777777" w:rsidR="00C65874" w:rsidRPr="00B94EB7" w:rsidRDefault="00C65874" w:rsidP="00C65874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45DF7EBA" w14:textId="77777777" w:rsidR="00C65874" w:rsidRPr="00B94EB7" w:rsidRDefault="00C65874" w:rsidP="009B73B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B73B2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A0D88A1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43F40E8" w14:textId="1FA4712F" w:rsidR="00C65874" w:rsidRPr="00B94EB7" w:rsidRDefault="00C6587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6C338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9A9FBDD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304998" w14:textId="0296D538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6C338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C65874" w:rsidRPr="008626AF" w14:paraId="1516F5FE" w14:textId="77777777" w:rsidTr="009B73B2">
        <w:trPr>
          <w:cantSplit/>
        </w:trPr>
        <w:tc>
          <w:tcPr>
            <w:tcW w:w="2381" w:type="dxa"/>
            <w:shd w:val="clear" w:color="auto" w:fill="auto"/>
          </w:tcPr>
          <w:p w14:paraId="40EC2AB4" w14:textId="77777777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3F2F1C80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และ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4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val="en-US"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0D651D90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B2BE697" w14:textId="77777777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E3A216B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720FBBB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662A6C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57643E2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65874" w:rsidRPr="008626AF" w14:paraId="7A047821" w14:textId="77777777" w:rsidTr="009B73B2">
        <w:trPr>
          <w:cantSplit/>
          <w:trHeight w:val="270"/>
        </w:trPr>
        <w:tc>
          <w:tcPr>
            <w:tcW w:w="2381" w:type="dxa"/>
            <w:shd w:val="clear" w:color="auto" w:fill="auto"/>
          </w:tcPr>
          <w:p w14:paraId="2CE7D04A" w14:textId="67E5508D" w:rsidR="00C65874" w:rsidRPr="00B94EB7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3" w:type="dxa"/>
            <w:shd w:val="clear" w:color="auto" w:fill="auto"/>
          </w:tcPr>
          <w:p w14:paraId="542E7781" w14:textId="0FB3AFA7" w:rsidR="00C65874" w:rsidRPr="00B94EB7" w:rsidRDefault="00C65874" w:rsidP="00C658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80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- 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3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.</w:t>
            </w:r>
            <w:r w:rsidRPr="00B94EB7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5AB7ACA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6E925293" w14:textId="7B66583B" w:rsidR="00C65874" w:rsidRPr="00B94EB7" w:rsidRDefault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E76BE45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6E5A6C" w14:textId="2053C2FA" w:rsidR="00C65874" w:rsidRPr="00B94EB7" w:rsidRDefault="00C65874" w:rsidP="00C6587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</w:rPr>
              <w:t>124,955</w:t>
            </w:r>
          </w:p>
        </w:tc>
        <w:tc>
          <w:tcPr>
            <w:tcW w:w="180" w:type="dxa"/>
            <w:shd w:val="clear" w:color="auto" w:fill="auto"/>
          </w:tcPr>
          <w:p w14:paraId="208FB6BB" w14:textId="77777777" w:rsidR="00C65874" w:rsidRPr="00B94EB7" w:rsidRDefault="00C65874" w:rsidP="00C65874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61E113" w14:textId="486BA7E4" w:rsidR="00C65874" w:rsidRPr="00B94EB7" w:rsidRDefault="00C65874" w:rsidP="00C65874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94EB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124,955</w:t>
            </w:r>
          </w:p>
        </w:tc>
      </w:tr>
      <w:tr w:rsidR="00C65874" w:rsidRPr="008626AF" w14:paraId="62C3E81A" w14:textId="77777777" w:rsidTr="006C3387">
        <w:trPr>
          <w:cantSplit/>
        </w:trPr>
        <w:tc>
          <w:tcPr>
            <w:tcW w:w="2381" w:type="dxa"/>
            <w:shd w:val="clear" w:color="auto" w:fill="auto"/>
          </w:tcPr>
          <w:p w14:paraId="0D646FD2" w14:textId="2F3B4B64" w:rsidR="00C65874" w:rsidRPr="009B73B2" w:rsidRDefault="00C65874" w:rsidP="00C65874">
            <w:pPr>
              <w:ind w:left="180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shd w:val="clear" w:color="auto" w:fill="auto"/>
          </w:tcPr>
          <w:p w14:paraId="612285F5" w14:textId="7777777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79EA77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</w:tcPr>
          <w:p w14:paraId="54247E44" w14:textId="6F7E8135" w:rsidR="00C65874" w:rsidRPr="009B73B2" w:rsidRDefault="00C65874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55,39</w:t>
            </w:r>
            <w:r w:rsidR="006C33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170CE8E6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654F6C23" w14:textId="632FD37A" w:rsidR="00C65874" w:rsidRPr="00B94EB7" w:rsidRDefault="00C65874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right="-16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125,02</w:t>
            </w:r>
            <w:r w:rsidR="006C338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32F4577A" w14:textId="77777777" w:rsidR="00C65874" w:rsidRPr="00B94EB7" w:rsidRDefault="00C65874" w:rsidP="00C65874">
            <w:pPr>
              <w:pStyle w:val="acctfourfigures"/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2CCB836" w14:textId="3CD0DE97" w:rsidR="00C65874" w:rsidRPr="00B94EB7" w:rsidRDefault="00C65874" w:rsidP="00C6587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10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4E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180,42</w:t>
            </w:r>
            <w:r w:rsidR="006C33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</w:tr>
    </w:tbl>
    <w:p w14:paraId="2CD1F59D" w14:textId="77777777" w:rsidR="00362954" w:rsidRDefault="00362954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98B1520" w14:textId="77777777" w:rsidR="00362954" w:rsidRDefault="0036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38B13CD" w14:textId="0DC855AA" w:rsidR="00396232" w:rsidRPr="00B350F1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541E55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356E4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  <w:r w:rsidRPr="00541E5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9839111" w14:textId="77777777" w:rsidR="00396232" w:rsidRPr="00480ACA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2859ED">
        <w:rPr>
          <w:rFonts w:ascii="Angsana New" w:hAnsi="Angsana New"/>
          <w:i/>
          <w:iCs/>
          <w:sz w:val="30"/>
          <w:szCs w:val="30"/>
          <w:cs/>
        </w:rPr>
        <w:tab/>
      </w:r>
    </w:p>
    <w:p w14:paraId="6760FABC" w14:textId="78160A40" w:rsidR="00F21DFE" w:rsidRPr="004721C9" w:rsidRDefault="00F21DFE" w:rsidP="00AE3447">
      <w:pPr>
        <w:tabs>
          <w:tab w:val="clear" w:pos="454"/>
          <w:tab w:val="clear" w:pos="907"/>
          <w:tab w:val="left" w:pos="1170"/>
        </w:tabs>
        <w:spacing w:line="240" w:lineRule="auto"/>
        <w:ind w:left="126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4721C9">
        <w:rPr>
          <w:rFonts w:ascii="Angsana New" w:hAnsi="Angsana New"/>
          <w:spacing w:val="2"/>
          <w:sz w:val="30"/>
          <w:szCs w:val="30"/>
          <w:cs/>
          <w:lang w:val="en-GB"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EF46A70" w14:textId="77777777" w:rsidR="00396232" w:rsidRPr="00480ACA" w:rsidRDefault="00396232" w:rsidP="00396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1A438FB" w14:textId="076BF183" w:rsidR="00396232" w:rsidRPr="00204007" w:rsidRDefault="00356E46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27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)</w:t>
      </w:r>
      <w:r w:rsidR="00824B2A">
        <w:rPr>
          <w:rFonts w:ascii="Angsana New" w:hAnsi="Angsana New"/>
          <w:sz w:val="30"/>
          <w:szCs w:val="30"/>
          <w:cs/>
        </w:rPr>
        <w:t xml:space="preserve">       </w:t>
      </w:r>
      <w:r w:rsidR="00396232" w:rsidRPr="00204007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742ADD68" w14:textId="0DFAA4DF" w:rsidR="00EA1E74" w:rsidRPr="00480ACA" w:rsidRDefault="00BA0208" w:rsidP="00480ACA">
      <w:pPr>
        <w:pStyle w:val="block"/>
        <w:tabs>
          <w:tab w:val="left" w:pos="900"/>
          <w:tab w:val="left" w:pos="3364"/>
        </w:tabs>
        <w:spacing w:after="0" w:line="240" w:lineRule="auto"/>
        <w:ind w:left="900" w:right="-7" w:firstLine="290"/>
        <w:jc w:val="both"/>
        <w:rPr>
          <w:rFonts w:ascii="Angsana New" w:hAnsi="Angsana New"/>
          <w:sz w:val="26"/>
          <w:szCs w:val="26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ab/>
      </w:r>
    </w:p>
    <w:p w14:paraId="2B7CD206" w14:textId="77777777" w:rsidR="00CD4768" w:rsidRPr="00204007" w:rsidRDefault="00CD4768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E91F1BD" w14:textId="77777777" w:rsidR="00EA1E74" w:rsidRPr="00997C51" w:rsidRDefault="00CD4768" w:rsidP="004A5461">
      <w:pPr>
        <w:pStyle w:val="block"/>
        <w:tabs>
          <w:tab w:val="left" w:pos="900"/>
          <w:tab w:val="left" w:pos="8222"/>
        </w:tabs>
        <w:spacing w:after="0" w:line="240" w:lineRule="auto"/>
        <w:ind w:left="900" w:right="-7" w:firstLine="290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rtl/>
          <w:cs/>
          <w:lang w:val="en-US"/>
        </w:rPr>
        <w:tab/>
      </w:r>
    </w:p>
    <w:p w14:paraId="7981175F" w14:textId="59E06A79" w:rsidR="00347BC9" w:rsidRPr="00204007" w:rsidRDefault="00134007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บริษัทมี</w:t>
      </w:r>
      <w:r w:rsidR="00396232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ความเสี่ยงจากความผันผวนของ</w:t>
      </w:r>
      <w:r w:rsidR="00821A7D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อัตราแลกเปลี่ยนเงินตราต่างประเทศ </w:t>
      </w: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ซึ่งเกิดจากการให้บริการและการซื้อลิขสิทธิ์ซอฟต์แวร์ที่เป็นสกุลเงินต่างประเทศ</w:t>
      </w:r>
      <w:r w:rsidR="00396232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</w:t>
      </w:r>
    </w:p>
    <w:p w14:paraId="1AF3666D" w14:textId="77777777" w:rsidR="00E32316" w:rsidRPr="00480ACA" w:rsidRDefault="00E32316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26"/>
          <w:szCs w:val="26"/>
          <w:rtl/>
          <w:cs/>
        </w:rPr>
      </w:pPr>
    </w:p>
    <w:p w14:paraId="686A93D1" w14:textId="36D017B7" w:rsidR="00396232" w:rsidRPr="00204007" w:rsidRDefault="00396232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ณ วันที่ </w:t>
      </w:r>
      <w:r w:rsidRPr="00204007">
        <w:rPr>
          <w:rFonts w:ascii="Angsana New" w:hAnsi="Angsana New"/>
          <w:spacing w:val="2"/>
          <w:sz w:val="30"/>
          <w:szCs w:val="30"/>
        </w:rPr>
        <w:t>31</w:t>
      </w: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ธันวาคม บริษัทมีความเสี่ยงจากอัตราแลกเปลี่ยนเงินตราต่างประเทศ</w:t>
      </w:r>
      <w:r w:rsidR="00C47B62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ที่สำคัญ</w:t>
      </w: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จากการมีสินทรัพย์และหนี้สินที่เป็น</w:t>
      </w:r>
      <w:r w:rsidR="006E74F5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สกุลเงินดอลลาร์สหรัฐ</w:t>
      </w: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ดังนี้</w:t>
      </w:r>
    </w:p>
    <w:tbl>
      <w:tblPr>
        <w:tblW w:w="7436" w:type="dxa"/>
        <w:tblInd w:w="2016" w:type="dxa"/>
        <w:tblLayout w:type="fixed"/>
        <w:tblLook w:val="01E0" w:firstRow="1" w:lastRow="1" w:firstColumn="1" w:lastColumn="1" w:noHBand="0" w:noVBand="0"/>
      </w:tblPr>
      <w:tblGrid>
        <w:gridCol w:w="4608"/>
        <w:gridCol w:w="1296"/>
        <w:gridCol w:w="236"/>
        <w:gridCol w:w="1296"/>
      </w:tblGrid>
      <w:tr w:rsidR="00002BB4" w:rsidRPr="00002BB4" w14:paraId="09644986" w14:textId="77777777" w:rsidTr="0020400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5BB59FF3" w14:textId="77777777" w:rsidR="00002BB4" w:rsidRPr="00BE2594" w:rsidRDefault="00002BB4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908226" w14:textId="4C35EC2B" w:rsidR="00002BB4" w:rsidRPr="00BE2594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D734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C8799B6" w14:textId="33A56E98" w:rsidR="00002BB4" w:rsidRPr="00BE2594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1C6241D" w14:textId="37DA9E7E" w:rsidR="00002BB4" w:rsidRPr="00182BCF" w:rsidDel="00144E87" w:rsidRDefault="00002BB4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B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07D8" w:rsidRPr="00002BB4" w14:paraId="48C7DE25" w14:textId="77777777" w:rsidTr="00204007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14:paraId="06ABE9EA" w14:textId="77777777" w:rsidR="002A07D8" w:rsidRDefault="002A07D8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  <w:p w14:paraId="1B655739" w14:textId="18A17FAE" w:rsidR="00BA0208" w:rsidRPr="00480ACA" w:rsidRDefault="00BA0208" w:rsidP="00111877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828" w:type="dxa"/>
            <w:gridSpan w:val="3"/>
          </w:tcPr>
          <w:p w14:paraId="4EAC7315" w14:textId="2B508C55" w:rsidR="002A07D8" w:rsidRPr="00182BCF" w:rsidRDefault="002A07D8" w:rsidP="00182BC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6B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D43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BE25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53490" w:rsidRPr="00BE2594" w14:paraId="51136E1B" w14:textId="77777777" w:rsidTr="00204007">
        <w:tc>
          <w:tcPr>
            <w:tcW w:w="4608" w:type="dxa"/>
            <w:shd w:val="clear" w:color="auto" w:fill="auto"/>
            <w:hideMark/>
          </w:tcPr>
          <w:p w14:paraId="35E5B892" w14:textId="77777777" w:rsidR="00953490" w:rsidRPr="00BE2594" w:rsidRDefault="00953490" w:rsidP="00044BB7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594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BE259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75853CC1" w14:textId="7B88A131" w:rsidR="00953490" w:rsidRDefault="00953490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7149802" w14:textId="08385E45" w:rsidR="00953490" w:rsidRDefault="00953490" w:rsidP="00953490">
            <w:pPr>
              <w:pStyle w:val="block"/>
              <w:tabs>
                <w:tab w:val="decimal" w:pos="121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E695F3" w14:textId="7606C4B7" w:rsidR="00953490" w:rsidRPr="00BE2594" w:rsidRDefault="00953490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2BCF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53490" w:rsidRPr="00BE2594" w14:paraId="5E0D3D97" w14:textId="77777777" w:rsidTr="00204007">
        <w:tc>
          <w:tcPr>
            <w:tcW w:w="4608" w:type="dxa"/>
            <w:shd w:val="clear" w:color="auto" w:fill="auto"/>
            <w:hideMark/>
          </w:tcPr>
          <w:p w14:paraId="7173F20C" w14:textId="77777777" w:rsidR="00953490" w:rsidRPr="00BE2594" w:rsidRDefault="00953490" w:rsidP="00044BB7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2594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BE259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C8B544" w14:textId="439CC6FE" w:rsidR="00953490" w:rsidRDefault="00953490" w:rsidP="00DB275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0383840" w14:textId="1378A117" w:rsidR="00953490" w:rsidRDefault="00953490" w:rsidP="009534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0819BA50" w14:textId="2BD5E9D8" w:rsidR="00953490" w:rsidRPr="00BE2594" w:rsidRDefault="00953490" w:rsidP="00182BCF">
            <w:pPr>
              <w:pStyle w:val="block"/>
              <w:tabs>
                <w:tab w:val="decimal" w:pos="121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82BCF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182BCF">
              <w:rPr>
                <w:rFonts w:ascii="Angsana New" w:hAnsi="Angsana New"/>
                <w:sz w:val="30"/>
                <w:szCs w:val="30"/>
              </w:rPr>
              <w:t>97</w:t>
            </w:r>
            <w:r w:rsidRPr="00182BCF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53490" w:rsidRPr="00BE2594" w14:paraId="7E7CAAE9" w14:textId="77777777" w:rsidTr="00204007">
        <w:tc>
          <w:tcPr>
            <w:tcW w:w="4608" w:type="dxa"/>
            <w:hideMark/>
          </w:tcPr>
          <w:p w14:paraId="3D00C257" w14:textId="77777777" w:rsidR="00953490" w:rsidRPr="00BE2594" w:rsidRDefault="00953490" w:rsidP="00044BB7">
            <w:pPr>
              <w:pStyle w:val="BodyText"/>
              <w:spacing w:after="0"/>
              <w:ind w:left="-102"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5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6837" w14:textId="708AD137" w:rsidR="00953490" w:rsidRPr="00044BB7" w:rsidRDefault="00953490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341EA940" w14:textId="4FDEB73C" w:rsidR="00953490" w:rsidRDefault="00953490" w:rsidP="0095349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12C6071" w14:textId="4878C1F5" w:rsidR="00953490" w:rsidRPr="00182BCF" w:rsidRDefault="00953490" w:rsidP="00182BCF">
            <w:pPr>
              <w:pStyle w:val="block"/>
              <w:tabs>
                <w:tab w:val="decimal" w:pos="121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BC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82BCF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Pr="00182BC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FB5A103" w14:textId="77777777" w:rsidR="00DC750E" w:rsidRPr="00BE2594" w:rsidRDefault="00DC750E" w:rsidP="00396DE4">
      <w:pPr>
        <w:pStyle w:val="block"/>
        <w:spacing w:after="0" w:line="240" w:lineRule="auto"/>
        <w:ind w:left="1170" w:right="-7" w:firstLine="270"/>
        <w:jc w:val="both"/>
        <w:rPr>
          <w:rFonts w:ascii="Angsana New" w:hAnsi="Angsana New"/>
          <w:color w:val="000000"/>
          <w:sz w:val="30"/>
          <w:szCs w:val="30"/>
        </w:rPr>
      </w:pPr>
    </w:p>
    <w:p w14:paraId="45EEA703" w14:textId="531CE37D" w:rsidR="00396232" w:rsidRPr="00BE2594" w:rsidRDefault="00580D59" w:rsidP="00204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278"/>
        <w:jc w:val="thaiDistribute"/>
        <w:rPr>
          <w:rFonts w:ascii="Angsana New" w:hAnsi="Angsana New"/>
          <w:sz w:val="30"/>
          <w:szCs w:val="30"/>
        </w:rPr>
      </w:pPr>
      <w:r w:rsidRPr="00BE2594" w:rsidDel="00580D59">
        <w:rPr>
          <w:rFonts w:ascii="Angsana New" w:hAnsi="Angsana New" w:hint="cs"/>
          <w:sz w:val="30"/>
          <w:szCs w:val="30"/>
          <w:cs/>
        </w:rPr>
        <w:t xml:space="preserve"> </w:t>
      </w:r>
      <w:r w:rsidR="00396232" w:rsidRPr="00BE2594">
        <w:rPr>
          <w:rFonts w:ascii="Angsana New" w:hAnsi="Angsana New"/>
          <w:sz w:val="30"/>
          <w:szCs w:val="30"/>
          <w:cs/>
        </w:rPr>
        <w:t>(</w:t>
      </w:r>
      <w:r w:rsidR="00396232" w:rsidRPr="00BE2594">
        <w:rPr>
          <w:rFonts w:ascii="Angsana New" w:hAnsi="Angsana New"/>
          <w:sz w:val="30"/>
          <w:szCs w:val="30"/>
        </w:rPr>
        <w:t>3</w:t>
      </w:r>
      <w:r w:rsidR="00396232" w:rsidRPr="00BE2594">
        <w:rPr>
          <w:rFonts w:ascii="Angsana New" w:hAnsi="Angsana New"/>
          <w:sz w:val="30"/>
          <w:szCs w:val="30"/>
          <w:cs/>
        </w:rPr>
        <w:t>.</w:t>
      </w:r>
      <w:r w:rsidR="00396232" w:rsidRPr="00BE2594">
        <w:rPr>
          <w:rFonts w:ascii="Angsana New" w:hAnsi="Angsana New"/>
          <w:sz w:val="30"/>
          <w:szCs w:val="30"/>
        </w:rPr>
        <w:t>2</w:t>
      </w:r>
      <w:r w:rsidR="00396232" w:rsidRPr="00BE2594">
        <w:rPr>
          <w:rFonts w:ascii="Angsana New" w:hAnsi="Angsana New"/>
          <w:sz w:val="30"/>
          <w:szCs w:val="30"/>
          <w:cs/>
        </w:rPr>
        <w:t>)</w:t>
      </w:r>
      <w:r w:rsidR="00824B2A">
        <w:rPr>
          <w:rFonts w:ascii="Angsana New" w:hAnsi="Angsana New"/>
          <w:sz w:val="30"/>
          <w:szCs w:val="30"/>
          <w:cs/>
        </w:rPr>
        <w:t xml:space="preserve">      </w:t>
      </w:r>
      <w:r w:rsidR="00396232" w:rsidRPr="00BE2594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 </w:t>
      </w:r>
    </w:p>
    <w:p w14:paraId="6F89FD65" w14:textId="77777777" w:rsidR="00396232" w:rsidRPr="00480ACA" w:rsidRDefault="00396232" w:rsidP="0074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6E50C87F" w14:textId="6492ED5F" w:rsidR="00D22250" w:rsidRPr="00204007" w:rsidRDefault="00396232" w:rsidP="00204007">
      <w:pPr>
        <w:pStyle w:val="block"/>
        <w:spacing w:after="0" w:line="240" w:lineRule="auto"/>
        <w:ind w:left="1998" w:right="-7"/>
        <w:jc w:val="thaiDistribute"/>
        <w:rPr>
          <w:rFonts w:ascii="Angsana New" w:hAnsi="Angsana New"/>
          <w:spacing w:val="2"/>
          <w:sz w:val="30"/>
          <w:szCs w:val="30"/>
        </w:rPr>
      </w:pP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</w:t>
      </w:r>
      <w:r w:rsidRPr="00204007">
        <w:rPr>
          <w:rFonts w:ascii="Angsana New" w:hAnsi="Angsana New"/>
          <w:spacing w:val="-4"/>
          <w:sz w:val="30"/>
          <w:szCs w:val="30"/>
          <w:cs/>
          <w:lang w:bidi="th-TH"/>
        </w:rPr>
        <w:t>ดอกเบี้ยตลาดซึ่งส่งผลกระทบต่อผลการดำเนินงานและ</w:t>
      </w:r>
      <w:r w:rsidR="002F25FD" w:rsidRPr="00204007">
        <w:rPr>
          <w:rFonts w:ascii="Angsana New" w:hAnsi="Angsana New"/>
          <w:spacing w:val="-4"/>
          <w:sz w:val="30"/>
          <w:szCs w:val="30"/>
          <w:cs/>
          <w:lang w:bidi="th-TH"/>
        </w:rPr>
        <w:t>ความแน่นอนของ</w:t>
      </w:r>
      <w:r w:rsidRPr="00204007">
        <w:rPr>
          <w:rFonts w:ascii="Angsana New" w:hAnsi="Angsana New"/>
          <w:spacing w:val="-4"/>
          <w:sz w:val="30"/>
          <w:szCs w:val="30"/>
          <w:cs/>
          <w:lang w:bidi="th-TH"/>
        </w:rPr>
        <w:t>กระแสเงินสดของบริษัท</w:t>
      </w:r>
      <w:r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บริษัทมีความเสี่ยงด้านอัตราดอกเบี้ยโดยมาจาก</w:t>
      </w:r>
      <w:r w:rsidR="0066122E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เงิน</w:t>
      </w:r>
      <w:r w:rsidR="00DD02C4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>ให้</w:t>
      </w:r>
      <w:r w:rsidR="0066122E" w:rsidRPr="00204007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กู้ยืม </w:t>
      </w:r>
    </w:p>
    <w:p w14:paraId="25D77C16" w14:textId="77777777" w:rsidR="00704A00" w:rsidRPr="00480ACA" w:rsidRDefault="00704A00" w:rsidP="00182BCF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00"/>
        </w:tabs>
        <w:spacing w:line="240" w:lineRule="auto"/>
        <w:ind w:left="1624" w:right="-27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7415" w:type="dxa"/>
        <w:tblInd w:w="1980" w:type="dxa"/>
        <w:tblLayout w:type="fixed"/>
        <w:tblLook w:val="04A0" w:firstRow="1" w:lastRow="0" w:firstColumn="1" w:lastColumn="0" w:noHBand="0" w:noVBand="1"/>
      </w:tblPr>
      <w:tblGrid>
        <w:gridCol w:w="4608"/>
        <w:gridCol w:w="1296"/>
        <w:gridCol w:w="236"/>
        <w:gridCol w:w="1275"/>
      </w:tblGrid>
      <w:tr w:rsidR="002E3A4E" w:rsidRPr="00BE2594" w14:paraId="2581C4E8" w14:textId="77777777" w:rsidTr="00204007">
        <w:trPr>
          <w:tblHeader/>
        </w:trPr>
        <w:tc>
          <w:tcPr>
            <w:tcW w:w="4608" w:type="dxa"/>
            <w:shd w:val="clear" w:color="auto" w:fill="auto"/>
          </w:tcPr>
          <w:p w14:paraId="07FD1FC7" w14:textId="682A8718" w:rsidR="002E3A4E" w:rsidRPr="000676BF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76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ณ วันที่ </w:t>
            </w:r>
            <w:r w:rsidRPr="000D43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25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96" w:type="dxa"/>
          </w:tcPr>
          <w:p w14:paraId="14B8C4E0" w14:textId="7A99C55D" w:rsidR="002E3A4E" w:rsidRPr="000676BF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F6585F7" w14:textId="77777777" w:rsidR="002E3A4E" w:rsidRPr="000676BF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4D11E3C" w14:textId="3EC3AFB1" w:rsidR="002E3A4E" w:rsidRPr="000676BF" w:rsidRDefault="002E3A4E" w:rsidP="00044BB7">
            <w:pPr>
              <w:pStyle w:val="block"/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E3A4E" w:rsidRPr="00BE2594" w14:paraId="257A6DEA" w14:textId="77777777" w:rsidTr="00204007">
        <w:tc>
          <w:tcPr>
            <w:tcW w:w="4608" w:type="dxa"/>
            <w:shd w:val="clear" w:color="auto" w:fill="auto"/>
          </w:tcPr>
          <w:p w14:paraId="70D2FE3A" w14:textId="77777777" w:rsidR="002E3A4E" w:rsidRPr="00BE2594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7" w:type="dxa"/>
            <w:gridSpan w:val="3"/>
          </w:tcPr>
          <w:p w14:paraId="41098685" w14:textId="09A3B79B" w:rsidR="002E3A4E" w:rsidRPr="00BE2594" w:rsidRDefault="002E3A4E" w:rsidP="00044BB7">
            <w:pPr>
              <w:pStyle w:val="block"/>
              <w:tabs>
                <w:tab w:val="decimal" w:pos="852"/>
              </w:tabs>
              <w:spacing w:after="0" w:line="240" w:lineRule="atLeast"/>
              <w:ind w:left="0" w:hanging="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76B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D43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BE259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E3A4E" w:rsidRPr="00BE2594" w14:paraId="53B1F31A" w14:textId="77777777" w:rsidTr="00204007">
        <w:tc>
          <w:tcPr>
            <w:tcW w:w="4608" w:type="dxa"/>
            <w:shd w:val="clear" w:color="auto" w:fill="auto"/>
            <w:hideMark/>
          </w:tcPr>
          <w:p w14:paraId="3261AF0B" w14:textId="77777777" w:rsidR="002E3A4E" w:rsidRPr="00BE2594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25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96" w:type="dxa"/>
          </w:tcPr>
          <w:p w14:paraId="1805AF4F" w14:textId="77777777" w:rsidR="002E3A4E" w:rsidRPr="00BE2594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032F55" w14:textId="7142500B" w:rsidR="002E3A4E" w:rsidRPr="00BE2594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850F89" w14:textId="3263B428" w:rsidR="002E3A4E" w:rsidRPr="00BE2594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3A4E" w:rsidRPr="00BE2594" w14:paraId="31A7C52D" w14:textId="77777777" w:rsidTr="00204007">
        <w:tc>
          <w:tcPr>
            <w:tcW w:w="4608" w:type="dxa"/>
            <w:shd w:val="clear" w:color="auto" w:fill="auto"/>
            <w:hideMark/>
          </w:tcPr>
          <w:p w14:paraId="6CC821B5" w14:textId="77777777" w:rsidR="002E3A4E" w:rsidRPr="00BE2594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59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379613D9" w14:textId="20632D98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BB7">
              <w:rPr>
                <w:rFonts w:ascii="Angsana New" w:hAnsi="Angsana New"/>
                <w:sz w:val="30"/>
                <w:szCs w:val="30"/>
              </w:rPr>
              <w:t>119,600</w:t>
            </w:r>
          </w:p>
        </w:tc>
        <w:tc>
          <w:tcPr>
            <w:tcW w:w="236" w:type="dxa"/>
          </w:tcPr>
          <w:p w14:paraId="13F61D7E" w14:textId="2D23202C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4C200DB" w14:textId="66A9A8CF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44BB7">
              <w:rPr>
                <w:rFonts w:ascii="Angsana New" w:hAnsi="Angsana New"/>
                <w:sz w:val="30"/>
                <w:szCs w:val="30"/>
              </w:rPr>
              <w:t>96,764</w:t>
            </w:r>
          </w:p>
        </w:tc>
      </w:tr>
      <w:tr w:rsidR="002E3A4E" w:rsidRPr="00BE2594" w14:paraId="47F90A58" w14:textId="77777777" w:rsidTr="00204007">
        <w:tc>
          <w:tcPr>
            <w:tcW w:w="4608" w:type="dxa"/>
            <w:shd w:val="clear" w:color="auto" w:fill="auto"/>
            <w:hideMark/>
          </w:tcPr>
          <w:p w14:paraId="0C440D3E" w14:textId="77777777" w:rsidR="002E3A4E" w:rsidRPr="00BE2594" w:rsidRDefault="002E3A4E" w:rsidP="00044BB7">
            <w:pPr>
              <w:pStyle w:val="BodyText"/>
              <w:spacing w:after="0"/>
              <w:ind w:right="-405" w:hanging="8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594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B7D97" w14:textId="17D8DA97" w:rsidR="002E3A4E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6,581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8506F0E" w14:textId="138439D6" w:rsidR="002E3A4E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B859" w14:textId="78AB764A" w:rsidR="002E3A4E" w:rsidRPr="00BE2594" w:rsidRDefault="002E3A4E" w:rsidP="00044BB7">
            <w:pPr>
              <w:pStyle w:val="block"/>
              <w:tabs>
                <w:tab w:val="decimal" w:pos="1154"/>
              </w:tabs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2B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182BCF">
              <w:rPr>
                <w:rFonts w:ascii="Angsana New" w:hAnsi="Angsana New"/>
                <w:sz w:val="30"/>
                <w:szCs w:val="30"/>
                <w:lang w:val="en-US"/>
              </w:rPr>
              <w:t>5,299</w:t>
            </w:r>
            <w:r w:rsidRPr="00182B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E3A4E" w:rsidRPr="00836CF1" w14:paraId="7855DA56" w14:textId="77777777" w:rsidTr="00204007">
        <w:tc>
          <w:tcPr>
            <w:tcW w:w="4608" w:type="dxa"/>
            <w:shd w:val="clear" w:color="auto" w:fill="auto"/>
          </w:tcPr>
          <w:p w14:paraId="380EADE8" w14:textId="6E51F269" w:rsidR="002E3A4E" w:rsidRPr="00182BCF" w:rsidRDefault="00D206B8" w:rsidP="00044BB7">
            <w:pPr>
              <w:pStyle w:val="block"/>
              <w:spacing w:after="0" w:line="240" w:lineRule="atLeast"/>
              <w:ind w:left="0" w:hanging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721C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B77ED" w14:textId="7546996F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</w:rPr>
              <w:t>113,019</w:t>
            </w:r>
          </w:p>
        </w:tc>
        <w:tc>
          <w:tcPr>
            <w:tcW w:w="236" w:type="dxa"/>
          </w:tcPr>
          <w:p w14:paraId="7C7182A5" w14:textId="17FDE233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7240" w14:textId="64E5DC95" w:rsidR="002E3A4E" w:rsidRPr="00044BB7" w:rsidRDefault="002E3A4E" w:rsidP="00044BB7">
            <w:pPr>
              <w:pStyle w:val="block"/>
              <w:tabs>
                <w:tab w:val="decimal" w:pos="1001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BB7">
              <w:rPr>
                <w:rFonts w:ascii="Angsana New" w:hAnsi="Angsana New"/>
                <w:b/>
                <w:bCs/>
                <w:sz w:val="30"/>
                <w:szCs w:val="30"/>
              </w:rPr>
              <w:t>91,465</w:t>
            </w:r>
          </w:p>
        </w:tc>
      </w:tr>
    </w:tbl>
    <w:p w14:paraId="10A61453" w14:textId="62348120" w:rsidR="00021CC4" w:rsidRPr="0083106D" w:rsidRDefault="00DC750E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i/>
          <w:iCs/>
          <w:color w:val="000000"/>
          <w:sz w:val="30"/>
          <w:szCs w:val="30"/>
          <w:highlight w:val="cyan"/>
          <w:cs/>
        </w:rPr>
        <w:br w:type="page"/>
      </w:r>
      <w:r w:rsidR="00021CC4" w:rsidRPr="0083106D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E666A06" w14:textId="77777777" w:rsidR="009C6549" w:rsidRDefault="009C6549" w:rsidP="009C6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color w:val="000000"/>
          <w:sz w:val="30"/>
          <w:szCs w:val="30"/>
        </w:rPr>
      </w:pPr>
    </w:p>
    <w:p w14:paraId="49FE5905" w14:textId="77777777" w:rsidR="009C6549" w:rsidRPr="0043520E" w:rsidRDefault="009C6549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30"/>
          <w:szCs w:val="30"/>
        </w:rPr>
      </w:pPr>
      <w:r w:rsidRPr="008626A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8626AF">
        <w:rPr>
          <w:rFonts w:ascii="Angsana New" w:hAnsi="Angsana New"/>
          <w:color w:val="000000"/>
          <w:sz w:val="30"/>
          <w:szCs w:val="30"/>
        </w:rPr>
        <w:t>31</w:t>
      </w:r>
      <w:r w:rsidRPr="008626AF">
        <w:rPr>
          <w:rFonts w:ascii="Angsana New" w:hAnsi="Angsana New"/>
          <w:color w:val="000000"/>
          <w:sz w:val="30"/>
          <w:szCs w:val="30"/>
          <w:cs/>
        </w:rPr>
        <w:t xml:space="preserve"> ธันวาคม บริษัทมี</w:t>
      </w:r>
    </w:p>
    <w:tbl>
      <w:tblPr>
        <w:tblW w:w="891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080"/>
        <w:gridCol w:w="1276"/>
        <w:gridCol w:w="283"/>
        <w:gridCol w:w="1276"/>
      </w:tblGrid>
      <w:tr w:rsidR="00021CC4" w:rsidRPr="0083106D" w14:paraId="0D42FBEA" w14:textId="77777777" w:rsidTr="00DE260B">
        <w:trPr>
          <w:cantSplit/>
        </w:trPr>
        <w:tc>
          <w:tcPr>
            <w:tcW w:w="6080" w:type="dxa"/>
          </w:tcPr>
          <w:p w14:paraId="3DAA03C9" w14:textId="77777777" w:rsidR="00021CC4" w:rsidRPr="00D96931" w:rsidRDefault="00021CC4" w:rsidP="000872C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60103C" w14:textId="134A9054" w:rsidR="00021CC4" w:rsidRPr="0083106D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C52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65B9BF3" w14:textId="77777777" w:rsidR="00021CC4" w:rsidRPr="0083106D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7A7E11" w14:textId="2E8FA8FA" w:rsidR="00021CC4" w:rsidRPr="0083106D" w:rsidRDefault="00021CC4" w:rsidP="000872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0C18CE">
              <w:rPr>
                <w:rFonts w:ascii="Angsana New" w:hAnsi="Angsana New" w:hint="cs"/>
                <w:sz w:val="30"/>
                <w:szCs w:val="30"/>
              </w:rPr>
              <w:t>6</w:t>
            </w:r>
            <w:r w:rsidR="00EC521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21CC4" w:rsidRPr="0083106D" w14:paraId="44CB1581" w14:textId="77777777" w:rsidTr="00DE260B">
        <w:trPr>
          <w:cantSplit/>
        </w:trPr>
        <w:tc>
          <w:tcPr>
            <w:tcW w:w="6080" w:type="dxa"/>
          </w:tcPr>
          <w:p w14:paraId="5DC6FA27" w14:textId="77777777" w:rsidR="00021CC4" w:rsidRPr="0083106D" w:rsidRDefault="00021CC4" w:rsidP="000872C7">
            <w:pPr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35778236" w14:textId="77777777" w:rsidR="00021CC4" w:rsidRPr="0083106D" w:rsidRDefault="00021CC4" w:rsidP="00087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10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1CC4" w:rsidRPr="0083106D" w14:paraId="22D888E3" w14:textId="77777777" w:rsidTr="00DE260B">
        <w:trPr>
          <w:cantSplit/>
          <w:trHeight w:val="95"/>
        </w:trPr>
        <w:tc>
          <w:tcPr>
            <w:tcW w:w="6080" w:type="dxa"/>
            <w:vAlign w:val="bottom"/>
          </w:tcPr>
          <w:p w14:paraId="3E04BF12" w14:textId="77777777" w:rsidR="00021CC4" w:rsidRPr="00A22717" w:rsidRDefault="00021CC4" w:rsidP="000872C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3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271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หนังสือค้ำประกันที่ออกโดยบริษัทเพื่อค้ำประกันการจ่ายชำระ</w:t>
            </w:r>
          </w:p>
        </w:tc>
        <w:tc>
          <w:tcPr>
            <w:tcW w:w="1276" w:type="dxa"/>
          </w:tcPr>
          <w:p w14:paraId="5722DAC6" w14:textId="77777777" w:rsidR="00021CC4" w:rsidRPr="00766A26" w:rsidRDefault="00021CC4" w:rsidP="000872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F2FB179" w14:textId="77777777" w:rsidR="00021CC4" w:rsidRPr="008626AF" w:rsidRDefault="00021CC4" w:rsidP="000872C7">
            <w:pPr>
              <w:spacing w:line="240" w:lineRule="auto"/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B85D1B" w14:textId="77777777" w:rsidR="00021CC4" w:rsidRPr="008626AF" w:rsidRDefault="00021CC4" w:rsidP="000872C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212" w:rsidRPr="0083106D" w14:paraId="11B7D3D7" w14:textId="77777777" w:rsidTr="00DE260B">
        <w:trPr>
          <w:cantSplit/>
        </w:trPr>
        <w:tc>
          <w:tcPr>
            <w:tcW w:w="6080" w:type="dxa"/>
          </w:tcPr>
          <w:p w14:paraId="68082928" w14:textId="33F81695" w:rsidR="00EC5212" w:rsidRPr="00A22717" w:rsidRDefault="00EC52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A22717">
              <w:rPr>
                <w:rFonts w:ascii="Angsana New" w:hAnsi="Angsana New"/>
                <w:sz w:val="30"/>
                <w:szCs w:val="30"/>
                <w:cs/>
              </w:rPr>
              <w:tab/>
              <w:t>เงินกู้ยืมของ</w:t>
            </w:r>
            <w:r w:rsidR="00476CB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1C1FC251" w14:textId="27EF9573" w:rsidR="00EC5212" w:rsidRPr="006C2682" w:rsidRDefault="002A4D00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48,273</w:t>
            </w:r>
          </w:p>
        </w:tc>
        <w:tc>
          <w:tcPr>
            <w:tcW w:w="283" w:type="dxa"/>
          </w:tcPr>
          <w:p w14:paraId="096E6EA7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C97AC3F" w14:textId="6AC9B56F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10,874</w:t>
            </w:r>
          </w:p>
        </w:tc>
      </w:tr>
      <w:tr w:rsidR="00EC5212" w:rsidRPr="0083106D" w14:paraId="1204F291" w14:textId="77777777" w:rsidTr="00DE260B">
        <w:trPr>
          <w:cantSplit/>
        </w:trPr>
        <w:tc>
          <w:tcPr>
            <w:tcW w:w="6080" w:type="dxa"/>
          </w:tcPr>
          <w:p w14:paraId="5446A8C2" w14:textId="77777777" w:rsidR="00EC5212" w:rsidRDefault="00EC5212" w:rsidP="00EC521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หนังสือค้ำประกันที่ออกโดยธนาคารแก่หน่วยงานรัฐบาล รัฐวิสาหกิจ  </w:t>
            </w:r>
          </w:p>
        </w:tc>
        <w:tc>
          <w:tcPr>
            <w:tcW w:w="1276" w:type="dxa"/>
          </w:tcPr>
          <w:p w14:paraId="35C50985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0B147F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1E3C88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212" w:rsidRPr="0083106D" w14:paraId="1AE7CC3B" w14:textId="77777777" w:rsidTr="00DE260B">
        <w:trPr>
          <w:cantSplit/>
        </w:trPr>
        <w:tc>
          <w:tcPr>
            <w:tcW w:w="6080" w:type="dxa"/>
          </w:tcPr>
          <w:p w14:paraId="62DA7140" w14:textId="77777777" w:rsidR="00EC5212" w:rsidRDefault="00EC5212" w:rsidP="00EC52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  <w:t>และเอกชน</w:t>
            </w:r>
          </w:p>
        </w:tc>
        <w:tc>
          <w:tcPr>
            <w:tcW w:w="1276" w:type="dxa"/>
          </w:tcPr>
          <w:p w14:paraId="71379683" w14:textId="7C9420F0" w:rsidR="00EC5212" w:rsidRPr="006C2682" w:rsidRDefault="002A4D00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3" w:type="dxa"/>
          </w:tcPr>
          <w:p w14:paraId="7C961FDD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51604A" w14:textId="26EE7ADE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EC5212" w:rsidRPr="0083106D" w14:paraId="62065DE3" w14:textId="77777777" w:rsidTr="00DE260B">
        <w:trPr>
          <w:cantSplit/>
        </w:trPr>
        <w:tc>
          <w:tcPr>
            <w:tcW w:w="6080" w:type="dxa"/>
          </w:tcPr>
          <w:p w14:paraId="4992A2A3" w14:textId="77777777" w:rsidR="00EC5212" w:rsidRDefault="00EC5212" w:rsidP="00EC5212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76" w:type="dxa"/>
          </w:tcPr>
          <w:p w14:paraId="197631B1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5D0B0C" w14:textId="77777777" w:rsidR="00EC5212" w:rsidRPr="00553326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7DAA99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212" w:rsidRPr="0083106D" w14:paraId="6DA98537" w14:textId="77777777" w:rsidTr="00DE260B">
        <w:trPr>
          <w:cantSplit/>
        </w:trPr>
        <w:tc>
          <w:tcPr>
            <w:tcW w:w="6080" w:type="dxa"/>
          </w:tcPr>
          <w:p w14:paraId="294CB10C" w14:textId="77777777" w:rsidR="00EC5212" w:rsidRDefault="00EC5212" w:rsidP="00EC521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276" w:type="dxa"/>
          </w:tcPr>
          <w:p w14:paraId="7E30DC31" w14:textId="29046153" w:rsidR="00EC5212" w:rsidRPr="006C2682" w:rsidRDefault="002A4D00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3" w:type="dxa"/>
          </w:tcPr>
          <w:p w14:paraId="337C44E7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6C2A8F" w14:textId="762390F0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EC5212" w:rsidRPr="0083106D" w14:paraId="18BB3BED" w14:textId="77777777" w:rsidTr="00DE260B">
        <w:trPr>
          <w:cantSplit/>
        </w:trPr>
        <w:tc>
          <w:tcPr>
            <w:tcW w:w="6080" w:type="dxa"/>
          </w:tcPr>
          <w:p w14:paraId="1B6883F2" w14:textId="77777777" w:rsidR="00EC5212" w:rsidRDefault="00EC5212" w:rsidP="00EC521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ตามสัญญาก่อสร้างและปรับปรุงอาคารสำนักงาน</w:t>
            </w:r>
          </w:p>
        </w:tc>
        <w:tc>
          <w:tcPr>
            <w:tcW w:w="1276" w:type="dxa"/>
          </w:tcPr>
          <w:p w14:paraId="139AA339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74800C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6612AFE" w14:textId="77777777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5212" w:rsidRPr="0083106D" w14:paraId="3C083D43" w14:textId="77777777" w:rsidTr="00DE260B">
        <w:trPr>
          <w:cantSplit/>
        </w:trPr>
        <w:tc>
          <w:tcPr>
            <w:tcW w:w="6080" w:type="dxa"/>
          </w:tcPr>
          <w:p w14:paraId="61F6AAEB" w14:textId="77777777" w:rsidR="00EC5212" w:rsidRDefault="00EC5212" w:rsidP="00EC52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1" w:hanging="3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และโครงการพัฒนาระบบงาน</w:t>
            </w:r>
          </w:p>
        </w:tc>
        <w:tc>
          <w:tcPr>
            <w:tcW w:w="1276" w:type="dxa"/>
          </w:tcPr>
          <w:p w14:paraId="4F07DF93" w14:textId="7AAE5626" w:rsidR="00EC5212" w:rsidRPr="006C2682" w:rsidRDefault="002A4D00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C18DAF2" w14:textId="77777777" w:rsidR="00EC5212" w:rsidRPr="008626AF" w:rsidRDefault="00EC5212" w:rsidP="00EC521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94803B" w14:textId="342A74BC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C5212" w:rsidRPr="0083106D" w14:paraId="789ECBD6" w14:textId="77777777" w:rsidTr="00DE260B">
        <w:trPr>
          <w:cantSplit/>
        </w:trPr>
        <w:tc>
          <w:tcPr>
            <w:tcW w:w="6080" w:type="dxa"/>
          </w:tcPr>
          <w:p w14:paraId="23230769" w14:textId="77777777" w:rsidR="00EC5212" w:rsidRDefault="00EC5212" w:rsidP="00EC521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สัญญาให้การสนับสนุน</w:t>
            </w:r>
          </w:p>
        </w:tc>
        <w:tc>
          <w:tcPr>
            <w:tcW w:w="1276" w:type="dxa"/>
          </w:tcPr>
          <w:p w14:paraId="11E01958" w14:textId="614C28F4" w:rsidR="00EC5212" w:rsidRPr="006C2682" w:rsidRDefault="002A4D00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1E59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</w:tcPr>
          <w:p w14:paraId="5D390269" w14:textId="77777777" w:rsidR="00EC5212" w:rsidRPr="008626AF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98" w:right="-2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1E4DE2" w14:textId="65A3173E" w:rsidR="00EC5212" w:rsidRPr="006C2682" w:rsidRDefault="00EC5212" w:rsidP="00EC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</w:tbl>
    <w:p w14:paraId="7EFED0F1" w14:textId="77777777" w:rsidR="00021CC4" w:rsidRPr="009B73B2" w:rsidRDefault="00021CC4" w:rsidP="00021CC4">
      <w:pPr>
        <w:tabs>
          <w:tab w:val="clear" w:pos="227"/>
          <w:tab w:val="clear" w:pos="454"/>
          <w:tab w:val="clear" w:pos="680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10A2A5AA" w14:textId="19B7CBF6" w:rsidR="00632474" w:rsidRPr="004261FD" w:rsidRDefault="00021CC4" w:rsidP="00045B7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4261FD">
        <w:rPr>
          <w:rFonts w:ascii="Angsana New" w:hAnsi="Angsana New"/>
          <w:spacing w:val="6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Pr="004261FD">
        <w:rPr>
          <w:rFonts w:ascii="Angsana New" w:hAnsi="Angsana New"/>
          <w:spacing w:val="6"/>
          <w:sz w:val="30"/>
          <w:szCs w:val="30"/>
        </w:rPr>
        <w:t>2</w:t>
      </w:r>
      <w:r w:rsidRPr="004261FD">
        <w:rPr>
          <w:rFonts w:ascii="Angsana New" w:hAnsi="Angsana New"/>
          <w:spacing w:val="6"/>
          <w:sz w:val="30"/>
          <w:szCs w:val="30"/>
          <w:cs/>
        </w:rPr>
        <w:t xml:space="preserve"> ราย เพื่อให้บริการด้านเทคโนโลยีสารสนเทศแก่บริษัทและ</w:t>
      </w:r>
      <w:r w:rsidRPr="004261FD">
        <w:rPr>
          <w:rFonts w:ascii="Angsana New" w:hAnsi="Angsana New"/>
          <w:spacing w:val="-2"/>
          <w:sz w:val="30"/>
          <w:szCs w:val="30"/>
          <w:cs/>
        </w:rPr>
        <w:t xml:space="preserve">บริษัทในเครือ มูลค่าตามสัญญาประมาณ </w:t>
      </w:r>
      <w:r w:rsidR="00FE5193">
        <w:rPr>
          <w:rFonts w:ascii="Angsana New" w:hAnsi="Angsana New"/>
          <w:spacing w:val="-2"/>
          <w:sz w:val="30"/>
          <w:szCs w:val="30"/>
        </w:rPr>
        <w:t>6</w:t>
      </w:r>
      <w:r w:rsidRPr="004261FD">
        <w:rPr>
          <w:rFonts w:ascii="Angsana New" w:hAnsi="Angsana New"/>
          <w:spacing w:val="-2"/>
          <w:sz w:val="30"/>
          <w:szCs w:val="30"/>
        </w:rPr>
        <w:t>,</w:t>
      </w:r>
      <w:r w:rsidR="00FE5193">
        <w:rPr>
          <w:rFonts w:ascii="Angsana New" w:hAnsi="Angsana New"/>
          <w:spacing w:val="-2"/>
          <w:sz w:val="30"/>
          <w:szCs w:val="30"/>
        </w:rPr>
        <w:t>800</w:t>
      </w:r>
      <w:r w:rsidRPr="004261FD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ซึ่งสัญญาดังกล่าวมีระยะเวลา </w:t>
      </w:r>
      <w:r w:rsidRPr="004261FD">
        <w:rPr>
          <w:rFonts w:ascii="Angsana New" w:hAnsi="Angsana New"/>
          <w:spacing w:val="-2"/>
          <w:sz w:val="30"/>
          <w:szCs w:val="30"/>
        </w:rPr>
        <w:t>7</w:t>
      </w:r>
      <w:r w:rsidRPr="004261FD">
        <w:rPr>
          <w:rFonts w:ascii="Angsana New" w:hAnsi="Angsana New"/>
          <w:spacing w:val="-2"/>
          <w:sz w:val="30"/>
          <w:szCs w:val="30"/>
          <w:cs/>
        </w:rPr>
        <w:t xml:space="preserve"> ปี โดยเริ่มมี</w:t>
      </w:r>
      <w:r w:rsidRPr="004261FD">
        <w:rPr>
          <w:rFonts w:ascii="Angsana New" w:hAnsi="Angsana New"/>
          <w:sz w:val="30"/>
          <w:szCs w:val="30"/>
          <w:cs/>
        </w:rPr>
        <w:t xml:space="preserve">ผลตั้งแต่เดือนมิถุนายน </w:t>
      </w:r>
      <w:r w:rsidRPr="004261FD">
        <w:rPr>
          <w:rFonts w:ascii="Angsana New" w:hAnsi="Angsana New"/>
          <w:sz w:val="30"/>
          <w:szCs w:val="30"/>
        </w:rPr>
        <w:t>2559</w:t>
      </w:r>
    </w:p>
    <w:p w14:paraId="4ABA24D4" w14:textId="77777777" w:rsidR="00632474" w:rsidRPr="00AE3447" w:rsidRDefault="00632474" w:rsidP="00045B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23AA16" w14:textId="77777777" w:rsidR="00021CC4" w:rsidRPr="00044BB7" w:rsidRDefault="00021CC4" w:rsidP="00045B7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044BB7">
        <w:rPr>
          <w:rFonts w:ascii="Angsana New" w:hAnsi="Angsana New"/>
          <w:sz w:val="30"/>
          <w:szCs w:val="30"/>
        </w:rPr>
        <w:t xml:space="preserve">1 </w:t>
      </w:r>
      <w:r w:rsidRPr="00044BB7">
        <w:rPr>
          <w:rFonts w:ascii="Angsana New" w:hAnsi="Angsana New"/>
          <w:sz w:val="30"/>
          <w:szCs w:val="30"/>
          <w:cs/>
        </w:rPr>
        <w:t xml:space="preserve">ของปี </w:t>
      </w:r>
      <w:r w:rsidRPr="00044BB7">
        <w:rPr>
          <w:rFonts w:ascii="Angsana New" w:hAnsi="Angsana New"/>
          <w:sz w:val="30"/>
          <w:szCs w:val="30"/>
        </w:rPr>
        <w:t xml:space="preserve">2552 </w:t>
      </w:r>
      <w:r w:rsidRPr="00044BB7">
        <w:rPr>
          <w:rFonts w:ascii="Angsana New" w:hAnsi="Angsana New"/>
          <w:sz w:val="30"/>
          <w:szCs w:val="30"/>
          <w:cs/>
        </w:rPr>
        <w:t xml:space="preserve">บริษัทได้แจ้งความดำเนินคดีอาญาอดีตพนักงานเกี่ยวกับการลักทรัพย์ (แบบฟอร์มใบหุ้นสามัญ) และการปลอมแปลงใบหุ้นสามัญของบริษัทเป็นจำนวนหุ้น </w:t>
      </w:r>
      <w:r w:rsidRPr="00044BB7">
        <w:rPr>
          <w:rFonts w:ascii="Angsana New" w:hAnsi="Angsana New"/>
          <w:sz w:val="30"/>
          <w:szCs w:val="30"/>
        </w:rPr>
        <w:t>672,000</w:t>
      </w:r>
      <w:r w:rsidRPr="00044BB7">
        <w:rPr>
          <w:rFonts w:ascii="Angsana New" w:hAnsi="Angsana New"/>
          <w:sz w:val="30"/>
          <w:szCs w:val="30"/>
          <w:cs/>
        </w:rPr>
        <w:t xml:space="preserve"> หุ้น ซึ่งต่อมา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ในไตรมาสที่ </w:t>
      </w:r>
      <w:r w:rsidRPr="00044BB7">
        <w:rPr>
          <w:rFonts w:ascii="Angsana New" w:hAnsi="Angsana New"/>
          <w:spacing w:val="-4"/>
          <w:sz w:val="30"/>
          <w:szCs w:val="30"/>
        </w:rPr>
        <w:t>2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44BB7">
        <w:rPr>
          <w:rFonts w:ascii="Angsana New" w:hAnsi="Angsana New"/>
          <w:sz w:val="30"/>
          <w:szCs w:val="30"/>
          <w:cs/>
        </w:rPr>
        <w:t xml:space="preserve">ของปี </w:t>
      </w:r>
      <w:r w:rsidRPr="00044BB7">
        <w:rPr>
          <w:rFonts w:ascii="Angsana New" w:hAnsi="Angsana New"/>
          <w:sz w:val="30"/>
          <w:szCs w:val="30"/>
        </w:rPr>
        <w:t>2552</w:t>
      </w:r>
      <w:r w:rsidRPr="00044BB7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0D40FC5D" w14:textId="77777777" w:rsidR="00021CC4" w:rsidRPr="00044BB7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sz w:val="30"/>
          <w:szCs w:val="30"/>
        </w:rPr>
      </w:pPr>
    </w:p>
    <w:p w14:paraId="111E449E" w14:textId="77777777" w:rsidR="00021CC4" w:rsidRPr="00824368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z w:val="30"/>
          <w:szCs w:val="30"/>
          <w:cs/>
        </w:rPr>
        <w:tab/>
        <w:t xml:space="preserve">โดยเมื่อวันที่ </w:t>
      </w:r>
      <w:r w:rsidRPr="00044BB7">
        <w:rPr>
          <w:rFonts w:ascii="Angsana New" w:hAnsi="Angsana New"/>
          <w:sz w:val="30"/>
          <w:szCs w:val="30"/>
        </w:rPr>
        <w:t>22</w:t>
      </w:r>
      <w:r w:rsidRPr="00044BB7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44BB7">
        <w:rPr>
          <w:rFonts w:ascii="Angsana New" w:hAnsi="Angsana New"/>
          <w:sz w:val="30"/>
          <w:szCs w:val="30"/>
        </w:rPr>
        <w:t>2558</w:t>
      </w:r>
      <w:r w:rsidRPr="00044BB7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Pr="00044BB7">
        <w:rPr>
          <w:rFonts w:ascii="Angsana New" w:hAnsi="Angsana New"/>
          <w:sz w:val="30"/>
          <w:szCs w:val="30"/>
        </w:rPr>
        <w:t>314</w:t>
      </w:r>
      <w:r w:rsidRPr="00044BB7">
        <w:rPr>
          <w:rFonts w:ascii="Angsana New" w:hAnsi="Angsana New"/>
          <w:sz w:val="30"/>
          <w:szCs w:val="30"/>
          <w:cs/>
        </w:rPr>
        <w:t>.</w:t>
      </w:r>
      <w:r w:rsidRPr="00044BB7">
        <w:rPr>
          <w:rFonts w:ascii="Angsana New" w:hAnsi="Angsana New"/>
          <w:sz w:val="30"/>
          <w:szCs w:val="30"/>
        </w:rPr>
        <w:t>38</w:t>
      </w:r>
      <w:r w:rsidRPr="00044BB7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044BB7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Pr="00044BB7">
        <w:rPr>
          <w:rFonts w:ascii="Angsana New" w:hAnsi="Angsana New"/>
          <w:spacing w:val="4"/>
          <w:sz w:val="30"/>
          <w:szCs w:val="30"/>
        </w:rPr>
        <w:t>31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044BB7">
        <w:rPr>
          <w:rFonts w:ascii="Angsana New" w:hAnsi="Angsana New"/>
          <w:spacing w:val="4"/>
          <w:sz w:val="30"/>
          <w:szCs w:val="30"/>
        </w:rPr>
        <w:t>2558</w:t>
      </w:r>
      <w:r w:rsidRPr="00044BB7">
        <w:rPr>
          <w:rFonts w:ascii="Angsana New" w:hAnsi="Angsana New"/>
          <w:sz w:val="30"/>
          <w:szCs w:val="30"/>
          <w:cs/>
        </w:rPr>
        <w:t xml:space="preserve"> 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คิดเป็นจำนวนเงิน </w:t>
      </w:r>
      <w:r w:rsidRPr="00044BB7">
        <w:rPr>
          <w:rFonts w:ascii="Angsana New" w:hAnsi="Angsana New"/>
          <w:spacing w:val="4"/>
          <w:sz w:val="30"/>
          <w:szCs w:val="30"/>
        </w:rPr>
        <w:t>201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824368">
        <w:rPr>
          <w:rFonts w:ascii="Angsana New" w:hAnsi="Angsana New"/>
          <w:sz w:val="30"/>
          <w:szCs w:val="30"/>
          <w:cs/>
        </w:rPr>
        <w:t xml:space="preserve"> </w:t>
      </w:r>
    </w:p>
    <w:p w14:paraId="513B2A27" w14:textId="77777777" w:rsidR="00021CC4" w:rsidRPr="00824368" w:rsidRDefault="00021CC4" w:rsidP="00021CC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</w:p>
    <w:p w14:paraId="71669D3A" w14:textId="22857558" w:rsidR="00441C6F" w:rsidRDefault="00AC0EEF" w:rsidP="00AC0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z w:val="30"/>
          <w:szCs w:val="30"/>
          <w:cs/>
        </w:rPr>
        <w:t xml:space="preserve">ทั้งนี้เมื่อวันที่ </w:t>
      </w:r>
      <w:r w:rsidR="00824368">
        <w:rPr>
          <w:rFonts w:ascii="Angsana New" w:hAnsi="Angsana New"/>
          <w:sz w:val="30"/>
          <w:szCs w:val="30"/>
        </w:rPr>
        <w:t>21</w:t>
      </w:r>
      <w:r w:rsidRPr="00044BB7">
        <w:rPr>
          <w:rFonts w:ascii="Angsana New" w:hAnsi="Angsana New"/>
          <w:sz w:val="30"/>
          <w:szCs w:val="30"/>
          <w:cs/>
        </w:rPr>
        <w:t xml:space="preserve"> มกราคม </w:t>
      </w:r>
      <w:r w:rsidR="00824368">
        <w:rPr>
          <w:rFonts w:ascii="Angsana New" w:hAnsi="Angsana New"/>
          <w:sz w:val="30"/>
          <w:szCs w:val="30"/>
        </w:rPr>
        <w:t>2559</w:t>
      </w:r>
      <w:r w:rsidRPr="00044BB7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เ</w:t>
      </w:r>
      <w:r w:rsidRPr="00044BB7">
        <w:rPr>
          <w:rFonts w:ascii="Angsana New" w:hAnsi="Angsana New"/>
          <w:spacing w:val="-4"/>
          <w:sz w:val="30"/>
          <w:szCs w:val="30"/>
          <w:cs/>
        </w:rPr>
        <w:t>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044BB7">
        <w:rPr>
          <w:rFonts w:ascii="Angsana New" w:hAnsi="Angsana New"/>
          <w:sz w:val="30"/>
          <w:szCs w:val="30"/>
          <w:cs/>
        </w:rPr>
        <w:t xml:space="preserve"> </w:t>
      </w:r>
      <w:r w:rsidR="00824368" w:rsidRPr="00044BB7">
        <w:rPr>
          <w:rFonts w:ascii="Angsana New" w:hAnsi="Angsana New"/>
          <w:spacing w:val="4"/>
          <w:sz w:val="30"/>
          <w:szCs w:val="30"/>
        </w:rPr>
        <w:t>319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 ล้านบาท ต่อมาบริษัทศูนย์รับฝากหลักทรัพย์ฯ ซึ่งเป็นจำเลยร่วมได้ยื่นคำร้องเพื่อขอให้ศาลฎีกาตีความ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คำพิพากษา โดยเมื่อวันที่ </w:t>
      </w:r>
      <w:r w:rsidR="00824368" w:rsidRPr="00044BB7">
        <w:rPr>
          <w:rFonts w:ascii="Angsana New" w:hAnsi="Angsana New"/>
          <w:spacing w:val="-4"/>
          <w:sz w:val="30"/>
          <w:szCs w:val="30"/>
        </w:rPr>
        <w:t>21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824368" w:rsidRPr="00044BB7">
        <w:rPr>
          <w:rFonts w:ascii="Angsana New" w:hAnsi="Angsana New"/>
          <w:spacing w:val="-4"/>
          <w:sz w:val="30"/>
          <w:szCs w:val="30"/>
        </w:rPr>
        <w:t>2560</w:t>
      </w:r>
      <w:r w:rsidRPr="00044BB7">
        <w:rPr>
          <w:rFonts w:ascii="Angsana New" w:hAnsi="Angsana New"/>
          <w:spacing w:val="-4"/>
          <w:sz w:val="30"/>
          <w:szCs w:val="30"/>
          <w:cs/>
        </w:rPr>
        <w:t xml:space="preserve"> ศาลฎีกามีคำสั่งยกคำร้องดังกล่าวแล้ว บริษัทจึงได้ฟ้องคดีไล่เบี้ย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อดีตพนักงานผู้กระทำละเมิด และบริษัทศูนย์รับฝากหลักทรัพย์ฯ แล้วเมื่อเดือนธันวาคม </w:t>
      </w:r>
      <w:r w:rsidR="00824368" w:rsidRPr="00044BB7">
        <w:rPr>
          <w:rFonts w:ascii="Angsana New" w:hAnsi="Angsana New"/>
          <w:spacing w:val="4"/>
          <w:sz w:val="30"/>
          <w:szCs w:val="30"/>
        </w:rPr>
        <w:t>2561</w:t>
      </w:r>
      <w:r w:rsidRPr="00044BB7">
        <w:rPr>
          <w:rFonts w:ascii="Angsana New" w:hAnsi="Angsana New"/>
          <w:spacing w:val="4"/>
          <w:sz w:val="30"/>
          <w:szCs w:val="30"/>
          <w:cs/>
        </w:rPr>
        <w:t xml:space="preserve"> โดยเมื่อ</w:t>
      </w:r>
      <w:r w:rsidRPr="00044BB7">
        <w:rPr>
          <w:rFonts w:ascii="Angsana New" w:hAnsi="Angsana New"/>
          <w:sz w:val="30"/>
          <w:szCs w:val="30"/>
          <w:cs/>
        </w:rPr>
        <w:t xml:space="preserve">วันที่ </w:t>
      </w:r>
      <w:r w:rsidR="00824368">
        <w:rPr>
          <w:rFonts w:ascii="Angsana New" w:hAnsi="Angsana New"/>
          <w:sz w:val="30"/>
          <w:szCs w:val="30"/>
        </w:rPr>
        <w:t>8</w:t>
      </w:r>
      <w:r w:rsidRPr="00044BB7">
        <w:rPr>
          <w:rFonts w:ascii="Angsana New" w:hAnsi="Angsana New"/>
          <w:sz w:val="30"/>
          <w:szCs w:val="30"/>
          <w:cs/>
        </w:rPr>
        <w:t xml:space="preserve"> มีนาคม </w:t>
      </w:r>
      <w:r w:rsidR="00824368">
        <w:rPr>
          <w:rFonts w:ascii="Angsana New" w:hAnsi="Angsana New"/>
          <w:sz w:val="30"/>
          <w:szCs w:val="30"/>
        </w:rPr>
        <w:t>2562</w:t>
      </w:r>
      <w:r w:rsidRPr="00044BB7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 จำนวน </w:t>
      </w:r>
      <w:r w:rsidR="00824368">
        <w:rPr>
          <w:rFonts w:ascii="Angsana New" w:hAnsi="Angsana New"/>
          <w:sz w:val="30"/>
          <w:szCs w:val="30"/>
        </w:rPr>
        <w:t>149</w:t>
      </w:r>
      <w:r w:rsidRPr="00044BB7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="00824368">
        <w:rPr>
          <w:rFonts w:ascii="Angsana New" w:hAnsi="Angsana New"/>
          <w:sz w:val="30"/>
          <w:szCs w:val="30"/>
        </w:rPr>
        <w:t>7</w:t>
      </w:r>
      <w:r w:rsidR="00824368">
        <w:rPr>
          <w:rFonts w:ascii="Angsana New" w:hAnsi="Angsana New"/>
          <w:sz w:val="30"/>
          <w:szCs w:val="30"/>
          <w:cs/>
        </w:rPr>
        <w:t>.</w:t>
      </w:r>
      <w:r w:rsidR="00824368">
        <w:rPr>
          <w:rFonts w:ascii="Angsana New" w:hAnsi="Angsana New"/>
          <w:sz w:val="30"/>
          <w:szCs w:val="30"/>
        </w:rPr>
        <w:t>5</w:t>
      </w:r>
      <w:r w:rsidRPr="00044BB7">
        <w:rPr>
          <w:rFonts w:ascii="Angsana New" w:hAnsi="Angsana New"/>
          <w:sz w:val="30"/>
          <w:szCs w:val="30"/>
          <w:cs/>
        </w:rPr>
        <w:t xml:space="preserve"> ต่อปี โดยที่ไม่มีฝ่ายใดอุทธรณ์ คดีจึงถึงที่สุด ปัจจุบันอยู่ระหว่างการบังคับคดี สำหรับการเรียกร้องเอาจากบริษัทศูนย์รับฝากหลักทรัพย์ฯนั้น เมื่อวันที่ </w:t>
      </w:r>
      <w:r w:rsidR="00824368">
        <w:rPr>
          <w:rFonts w:ascii="Angsana New" w:hAnsi="Angsana New"/>
          <w:sz w:val="30"/>
          <w:szCs w:val="30"/>
        </w:rPr>
        <w:t>4</w:t>
      </w:r>
      <w:r w:rsidRPr="00044BB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4368">
        <w:rPr>
          <w:rFonts w:ascii="Angsana New" w:hAnsi="Angsana New"/>
          <w:sz w:val="30"/>
          <w:szCs w:val="30"/>
        </w:rPr>
        <w:t>2562</w:t>
      </w:r>
      <w:r w:rsidRPr="00044BB7">
        <w:rPr>
          <w:rFonts w:ascii="Angsana New" w:hAnsi="Angsana New"/>
          <w:sz w:val="30"/>
          <w:szCs w:val="30"/>
          <w:cs/>
        </w:rPr>
        <w:t xml:space="preserve"> </w:t>
      </w:r>
      <w:r w:rsidRPr="00044BB7">
        <w:rPr>
          <w:rFonts w:ascii="Angsana New" w:hAnsi="Angsana New"/>
          <w:spacing w:val="-8"/>
          <w:sz w:val="30"/>
          <w:szCs w:val="30"/>
          <w:cs/>
        </w:rPr>
        <w:t xml:space="preserve">ศาลแพ่งมีคำพิพากษาให้บริษัทศูนย์รับฝากหลักทรัพย์ฯ ชำระเงินให้แก่บริษัทจำนวน </w:t>
      </w:r>
      <w:r w:rsidR="00824368" w:rsidRPr="00044BB7">
        <w:rPr>
          <w:rFonts w:ascii="Angsana New" w:hAnsi="Angsana New"/>
          <w:spacing w:val="-8"/>
          <w:sz w:val="30"/>
          <w:szCs w:val="30"/>
        </w:rPr>
        <w:t>62</w:t>
      </w:r>
      <w:r w:rsidR="00824368" w:rsidRPr="00044BB7">
        <w:rPr>
          <w:rFonts w:ascii="Angsana New" w:hAnsi="Angsana New"/>
          <w:spacing w:val="-8"/>
          <w:sz w:val="30"/>
          <w:szCs w:val="30"/>
          <w:cs/>
        </w:rPr>
        <w:t>.</w:t>
      </w:r>
      <w:r w:rsidR="00824368" w:rsidRPr="00044BB7">
        <w:rPr>
          <w:rFonts w:ascii="Angsana New" w:hAnsi="Angsana New"/>
          <w:spacing w:val="-8"/>
          <w:sz w:val="30"/>
          <w:szCs w:val="30"/>
        </w:rPr>
        <w:t>55</w:t>
      </w:r>
      <w:r w:rsidRPr="00044BB7">
        <w:rPr>
          <w:rFonts w:ascii="Angsana New" w:hAnsi="Angsana New"/>
          <w:spacing w:val="-8"/>
          <w:sz w:val="30"/>
          <w:szCs w:val="30"/>
          <w:cs/>
        </w:rPr>
        <w:t xml:space="preserve"> ล้านบาท พร้อมดอกเบี้ย</w:t>
      </w:r>
      <w:r w:rsidRPr="00044BB7">
        <w:rPr>
          <w:rFonts w:ascii="Angsana New" w:hAnsi="Angsana New"/>
          <w:spacing w:val="-6"/>
          <w:sz w:val="30"/>
          <w:szCs w:val="30"/>
          <w:cs/>
        </w:rPr>
        <w:t xml:space="preserve">อัตราร้อยละ </w:t>
      </w:r>
      <w:r w:rsidR="00824368" w:rsidRPr="00044BB7">
        <w:rPr>
          <w:rFonts w:ascii="Angsana New" w:hAnsi="Angsana New"/>
          <w:spacing w:val="-6"/>
          <w:sz w:val="30"/>
          <w:szCs w:val="30"/>
        </w:rPr>
        <w:t>7</w:t>
      </w:r>
      <w:r w:rsidR="00824368" w:rsidRPr="00044BB7">
        <w:rPr>
          <w:rFonts w:ascii="Angsana New" w:hAnsi="Angsana New"/>
          <w:spacing w:val="-6"/>
          <w:sz w:val="30"/>
          <w:szCs w:val="30"/>
          <w:cs/>
        </w:rPr>
        <w:t>.</w:t>
      </w:r>
      <w:r w:rsidR="00824368" w:rsidRPr="00044BB7">
        <w:rPr>
          <w:rFonts w:ascii="Angsana New" w:hAnsi="Angsana New"/>
          <w:spacing w:val="-6"/>
          <w:sz w:val="30"/>
          <w:szCs w:val="30"/>
        </w:rPr>
        <w:t>5</w:t>
      </w:r>
      <w:r w:rsidRPr="00044BB7">
        <w:rPr>
          <w:rFonts w:ascii="Angsana New" w:hAnsi="Angsana New"/>
          <w:spacing w:val="-6"/>
          <w:sz w:val="30"/>
          <w:szCs w:val="30"/>
          <w:cs/>
        </w:rPr>
        <w:t xml:space="preserve"> ต่อปี เมื่อวันที่ </w:t>
      </w:r>
      <w:r w:rsidR="00824368" w:rsidRPr="00044BB7">
        <w:rPr>
          <w:rFonts w:ascii="Angsana New" w:hAnsi="Angsana New"/>
          <w:spacing w:val="-6"/>
          <w:sz w:val="30"/>
          <w:szCs w:val="30"/>
        </w:rPr>
        <w:t>4</w:t>
      </w:r>
      <w:r w:rsidRPr="00044BB7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824368" w:rsidRPr="00044BB7">
        <w:rPr>
          <w:rFonts w:ascii="Angsana New" w:hAnsi="Angsana New"/>
          <w:spacing w:val="-6"/>
          <w:sz w:val="30"/>
          <w:szCs w:val="30"/>
        </w:rPr>
        <w:t>2563</w:t>
      </w:r>
      <w:r w:rsidRPr="00044BB7">
        <w:rPr>
          <w:rFonts w:ascii="Angsana New" w:hAnsi="Angsana New"/>
          <w:spacing w:val="-6"/>
          <w:sz w:val="30"/>
          <w:szCs w:val="30"/>
          <w:cs/>
        </w:rPr>
        <w:t xml:space="preserve"> บริษัทศูนย์รับฝากหลักทรัพย์ฯ ได้ยื่นอุทธรณ์คำพิพากษาศาลแพ่ง</w:t>
      </w:r>
      <w:r w:rsidRPr="00044BB7">
        <w:rPr>
          <w:rFonts w:ascii="Angsana New" w:hAnsi="Angsana New"/>
          <w:sz w:val="30"/>
          <w:szCs w:val="30"/>
          <w:cs/>
        </w:rPr>
        <w:t xml:space="preserve">ต่อศาลอุทธรณ์ และบริษัทได้ยื่นคำแก้อุทธรณ์แล้วเมื่อวันที่ </w:t>
      </w:r>
      <w:r w:rsidR="00824368">
        <w:rPr>
          <w:rFonts w:ascii="Angsana New" w:hAnsi="Angsana New"/>
          <w:sz w:val="30"/>
          <w:szCs w:val="30"/>
        </w:rPr>
        <w:t>6</w:t>
      </w:r>
      <w:r w:rsidRPr="00044BB7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24368">
        <w:rPr>
          <w:rFonts w:ascii="Angsana New" w:hAnsi="Angsana New"/>
          <w:sz w:val="30"/>
          <w:szCs w:val="30"/>
        </w:rPr>
        <w:t>2563</w:t>
      </w:r>
      <w:r w:rsidRPr="00044BB7">
        <w:rPr>
          <w:rFonts w:ascii="Angsana New" w:hAnsi="Angsana New"/>
          <w:sz w:val="30"/>
          <w:szCs w:val="30"/>
          <w:cs/>
        </w:rPr>
        <w:t xml:space="preserve"> </w:t>
      </w:r>
      <w:r w:rsidR="00441C6F" w:rsidRPr="004721C9">
        <w:rPr>
          <w:rFonts w:ascii="Angsana New" w:hAnsi="Angsana New"/>
          <w:sz w:val="30"/>
          <w:szCs w:val="30"/>
          <w:cs/>
        </w:rPr>
        <w:t xml:space="preserve">ต่อมาในวันที่ </w:t>
      </w:r>
      <w:r w:rsidR="00441C6F" w:rsidRPr="004721C9">
        <w:rPr>
          <w:rFonts w:ascii="Angsana New" w:hAnsi="Angsana New"/>
          <w:sz w:val="30"/>
          <w:szCs w:val="30"/>
        </w:rPr>
        <w:t>23</w:t>
      </w:r>
      <w:r w:rsidR="00441C6F" w:rsidRPr="004721C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441C6F" w:rsidRPr="004721C9">
        <w:rPr>
          <w:rFonts w:ascii="Angsana New" w:hAnsi="Angsana New"/>
          <w:sz w:val="30"/>
          <w:szCs w:val="30"/>
        </w:rPr>
        <w:t>2564</w:t>
      </w:r>
      <w:r w:rsidR="00441C6F" w:rsidRPr="004721C9">
        <w:rPr>
          <w:rFonts w:ascii="Angsana New" w:hAnsi="Angsana New"/>
          <w:sz w:val="30"/>
          <w:szCs w:val="30"/>
          <w:cs/>
        </w:rPr>
        <w:t xml:space="preserve"> </w:t>
      </w:r>
      <w:r w:rsidR="00441C6F" w:rsidRPr="004721C9">
        <w:rPr>
          <w:rFonts w:ascii="Angsana New" w:hAnsi="Angsana New"/>
          <w:spacing w:val="4"/>
          <w:sz w:val="30"/>
          <w:szCs w:val="30"/>
          <w:cs/>
        </w:rPr>
        <w:t>ศาลอุทธรณ์มีคำพิพากษายืนตามศาลแพ่งให้บริษัทศูนย์รับฝากหลักทรัพย์ฯ ชำระเงินให้แก่บริษัทจำนวน</w:t>
      </w:r>
      <w:r w:rsidR="00441C6F" w:rsidRPr="004721C9">
        <w:rPr>
          <w:rFonts w:ascii="Angsana New" w:hAnsi="Angsana New"/>
          <w:sz w:val="30"/>
          <w:szCs w:val="30"/>
          <w:cs/>
        </w:rPr>
        <w:t xml:space="preserve"> </w:t>
      </w:r>
      <w:r w:rsidR="00441C6F" w:rsidRPr="004721C9">
        <w:rPr>
          <w:rFonts w:ascii="Angsana New" w:hAnsi="Angsana New"/>
          <w:spacing w:val="2"/>
          <w:sz w:val="30"/>
          <w:szCs w:val="30"/>
        </w:rPr>
        <w:t>62</w:t>
      </w:r>
      <w:r w:rsidR="00441C6F" w:rsidRPr="004721C9">
        <w:rPr>
          <w:rFonts w:ascii="Angsana New" w:hAnsi="Angsana New"/>
          <w:spacing w:val="2"/>
          <w:sz w:val="30"/>
          <w:szCs w:val="30"/>
          <w:cs/>
        </w:rPr>
        <w:t>.</w:t>
      </w:r>
      <w:r w:rsidR="00441C6F" w:rsidRPr="004721C9">
        <w:rPr>
          <w:rFonts w:ascii="Angsana New" w:hAnsi="Angsana New"/>
          <w:spacing w:val="2"/>
          <w:sz w:val="30"/>
          <w:szCs w:val="30"/>
        </w:rPr>
        <w:t>55</w:t>
      </w:r>
      <w:r w:rsidR="00441C6F" w:rsidRPr="004721C9">
        <w:rPr>
          <w:rFonts w:ascii="Angsana New" w:hAnsi="Angsana New"/>
          <w:spacing w:val="2"/>
          <w:sz w:val="30"/>
          <w:szCs w:val="30"/>
          <w:cs/>
        </w:rPr>
        <w:t xml:space="preserve"> ล้านบาท พร้อมดอกเบี้ยอัตราร้อยละ </w:t>
      </w:r>
      <w:r w:rsidR="00441C6F" w:rsidRPr="004721C9">
        <w:rPr>
          <w:rFonts w:ascii="Angsana New" w:hAnsi="Angsana New"/>
          <w:spacing w:val="2"/>
          <w:sz w:val="30"/>
          <w:szCs w:val="30"/>
        </w:rPr>
        <w:t>7</w:t>
      </w:r>
      <w:r w:rsidR="00441C6F" w:rsidRPr="004721C9">
        <w:rPr>
          <w:rFonts w:ascii="Angsana New" w:hAnsi="Angsana New"/>
          <w:spacing w:val="2"/>
          <w:sz w:val="30"/>
          <w:szCs w:val="30"/>
          <w:cs/>
        </w:rPr>
        <w:t>.</w:t>
      </w:r>
      <w:r w:rsidR="00441C6F" w:rsidRPr="004721C9">
        <w:rPr>
          <w:rFonts w:ascii="Angsana New" w:hAnsi="Angsana New"/>
          <w:spacing w:val="2"/>
          <w:sz w:val="30"/>
          <w:szCs w:val="30"/>
        </w:rPr>
        <w:t>5</w:t>
      </w:r>
      <w:r w:rsidR="00441C6F" w:rsidRPr="004721C9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="001306E8" w:rsidRPr="001306E8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1306E8">
        <w:rPr>
          <w:rFonts w:ascii="Angsana New" w:hAnsi="Angsana New"/>
          <w:spacing w:val="2"/>
          <w:sz w:val="30"/>
          <w:szCs w:val="30"/>
        </w:rPr>
        <w:t>4</w:t>
      </w:r>
      <w:r w:rsidR="001306E8" w:rsidRPr="001306E8">
        <w:rPr>
          <w:rFonts w:ascii="Angsana New" w:hAnsi="Angsana New"/>
          <w:spacing w:val="2"/>
          <w:sz w:val="30"/>
          <w:szCs w:val="30"/>
          <w:cs/>
        </w:rPr>
        <w:t xml:space="preserve"> มิถุนายน</w:t>
      </w:r>
      <w:r w:rsidR="001306E8">
        <w:rPr>
          <w:rFonts w:ascii="Angsana New" w:hAnsi="Angsana New"/>
          <w:spacing w:val="2"/>
          <w:sz w:val="30"/>
          <w:szCs w:val="30"/>
        </w:rPr>
        <w:t xml:space="preserve"> 2564</w:t>
      </w:r>
      <w:r w:rsidR="001306E8" w:rsidRPr="001306E8">
        <w:rPr>
          <w:rFonts w:ascii="Angsana New" w:hAnsi="Angsana New"/>
          <w:spacing w:val="2"/>
          <w:sz w:val="30"/>
          <w:szCs w:val="30"/>
          <w:cs/>
        </w:rPr>
        <w:t xml:space="preserve"> บริษัทศูนย์รับฝากหลักทรัพย์ฯยื่นขออนุญาตฎีกาต่อศาลฎีกา และวันที่ </w:t>
      </w:r>
      <w:r w:rsidR="001306E8">
        <w:rPr>
          <w:rFonts w:ascii="Angsana New" w:hAnsi="Angsana New"/>
          <w:spacing w:val="2"/>
          <w:sz w:val="30"/>
          <w:szCs w:val="30"/>
        </w:rPr>
        <w:t>9</w:t>
      </w:r>
      <w:r w:rsidR="001306E8" w:rsidRPr="001306E8">
        <w:rPr>
          <w:rFonts w:ascii="Angsana New" w:hAnsi="Angsana New"/>
          <w:spacing w:val="2"/>
          <w:sz w:val="30"/>
          <w:szCs w:val="30"/>
          <w:cs/>
        </w:rPr>
        <w:t xml:space="preserve"> กรกฎาคม</w:t>
      </w:r>
      <w:r w:rsidR="001306E8">
        <w:rPr>
          <w:rFonts w:ascii="Angsana New" w:hAnsi="Angsana New"/>
          <w:spacing w:val="2"/>
          <w:sz w:val="30"/>
          <w:szCs w:val="30"/>
        </w:rPr>
        <w:t xml:space="preserve"> 2564</w:t>
      </w:r>
      <w:r w:rsidR="001306E8" w:rsidRPr="001306E8">
        <w:rPr>
          <w:rFonts w:ascii="Angsana New" w:hAnsi="Angsana New"/>
          <w:spacing w:val="2"/>
          <w:sz w:val="30"/>
          <w:szCs w:val="30"/>
          <w:cs/>
        </w:rPr>
        <w:t xml:space="preserve"> บริษัทยื่นคัดค้านการขออนุญาตฎีกาของบริษัทศูนย์รับฝากหลักทรัพย์ฯ ขณะนี้คดีอยู่ระหว่างการพิจารณาของศาลฎีกา</w:t>
      </w:r>
    </w:p>
    <w:p w14:paraId="71EC9D8F" w14:textId="77777777" w:rsidR="00DC750E" w:rsidRDefault="00DC750E" w:rsidP="00AE3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0"/>
        <w:jc w:val="thaiDistribute"/>
        <w:rPr>
          <w:rFonts w:ascii="Angsana New" w:hAnsi="Angsana New"/>
          <w:sz w:val="30"/>
          <w:szCs w:val="30"/>
        </w:rPr>
      </w:pPr>
    </w:p>
    <w:p w14:paraId="1D65665F" w14:textId="1329B1BF" w:rsidR="00A42BA0" w:rsidRPr="008626AF" w:rsidRDefault="00A42BA0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8626AF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561501E2" w14:textId="77777777" w:rsidR="00000F92" w:rsidRDefault="00000F92" w:rsidP="00E87DEA">
      <w:pPr>
        <w:pStyle w:val="block"/>
        <w:tabs>
          <w:tab w:val="left" w:pos="709"/>
        </w:tabs>
        <w:spacing w:after="0" w:line="240" w:lineRule="auto"/>
        <w:ind w:left="539" w:hanging="539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EF61DDB" w14:textId="77777777" w:rsidR="00DC750E" w:rsidRPr="00704A00" w:rsidRDefault="00A42BA0" w:rsidP="00704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044BB7">
        <w:rPr>
          <w:rFonts w:ascii="Angsana New" w:hAnsi="Angsana New"/>
          <w:spacing w:val="8"/>
          <w:sz w:val="30"/>
          <w:szCs w:val="30"/>
          <w:cs/>
        </w:rPr>
        <w:t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85B50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044BB7">
        <w:rPr>
          <w:rFonts w:ascii="Angsana New" w:hAnsi="Angsana New"/>
          <w:spacing w:val="-4"/>
          <w:sz w:val="30"/>
          <w:szCs w:val="30"/>
          <w:cs/>
        </w:rPr>
        <w:t>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</w:t>
      </w:r>
      <w:r w:rsidRPr="00704A00">
        <w:rPr>
          <w:rFonts w:ascii="Angsana New" w:hAnsi="Angsana New"/>
          <w:sz w:val="30"/>
          <w:szCs w:val="30"/>
          <w:cs/>
        </w:rPr>
        <w:t>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Pr="00044BB7">
        <w:rPr>
          <w:rFonts w:ascii="Angsana New" w:hAnsi="Angsana New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</w:t>
      </w:r>
      <w:r w:rsidRPr="00704A00">
        <w:rPr>
          <w:rFonts w:ascii="Angsana New" w:hAnsi="Angsana New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2E443D5" w14:textId="15955241" w:rsidR="00A42BA0" w:rsidRDefault="00B97531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42BA0" w:rsidRPr="00197CC6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C8154F1" w14:textId="77777777" w:rsidR="00433159" w:rsidRDefault="00433159" w:rsidP="00044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14ACB1" w14:textId="4108A3B4" w:rsidR="00433159" w:rsidRPr="00044BB7" w:rsidRDefault="00433159" w:rsidP="0043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06EC8">
        <w:rPr>
          <w:rFonts w:ascii="Angsana New" w:hAnsi="Angsana New"/>
          <w:sz w:val="30"/>
          <w:szCs w:val="30"/>
        </w:rPr>
        <w:t>26</w:t>
      </w:r>
      <w:r w:rsidRPr="00044BB7">
        <w:rPr>
          <w:rFonts w:ascii="Angsana New" w:hAnsi="Angsana New"/>
          <w:sz w:val="30"/>
          <w:szCs w:val="30"/>
          <w:cs/>
        </w:rPr>
        <w:t xml:space="preserve"> มกราคม </w:t>
      </w:r>
      <w:r w:rsidR="00406EC8">
        <w:rPr>
          <w:rFonts w:ascii="Angsana New" w:hAnsi="Angsana New"/>
          <w:sz w:val="30"/>
          <w:szCs w:val="30"/>
        </w:rPr>
        <w:t>2565</w:t>
      </w:r>
      <w:r w:rsidRPr="00044BB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ที่ประชุมคณะกรรมการบริษัทมีมติอนุมัติเรื่องต่างๆ ที่สำคัญ ดังนี้</w:t>
      </w:r>
    </w:p>
    <w:p w14:paraId="4731D685" w14:textId="77777777" w:rsidR="00433159" w:rsidRPr="00044BB7" w:rsidRDefault="00433159" w:rsidP="0043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DFF8C73" w14:textId="037D0B35" w:rsidR="00433159" w:rsidRDefault="00433159">
      <w:pPr>
        <w:pStyle w:val="ListParagraph"/>
        <w:numPr>
          <w:ilvl w:val="2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FE5193">
        <w:rPr>
          <w:rFonts w:ascii="Angsana New" w:hAnsi="Angsana New"/>
          <w:sz w:val="30"/>
          <w:szCs w:val="30"/>
          <w:cs/>
        </w:rPr>
        <w:t xml:space="preserve">ให้เสนอที่ประชุมสามัญผู้ถือหุ้นเพื่ออนุมัติจ่ายเงินปันผลสำหรับปี </w:t>
      </w:r>
      <w:r w:rsidRPr="00FE5193">
        <w:rPr>
          <w:rFonts w:ascii="Angsana New" w:hAnsi="Angsana New"/>
          <w:sz w:val="30"/>
          <w:szCs w:val="30"/>
        </w:rPr>
        <w:t>256</w:t>
      </w:r>
      <w:r w:rsidR="009337B7" w:rsidRPr="00FE5193">
        <w:rPr>
          <w:rFonts w:ascii="Angsana New" w:hAnsi="Angsana New"/>
          <w:sz w:val="30"/>
          <w:szCs w:val="30"/>
        </w:rPr>
        <w:t>4</w:t>
      </w:r>
      <w:r w:rsidRPr="00FE5193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FE5193">
        <w:rPr>
          <w:rFonts w:ascii="Angsana New" w:hAnsi="Angsana New"/>
          <w:sz w:val="30"/>
          <w:szCs w:val="30"/>
        </w:rPr>
        <w:t>18</w:t>
      </w:r>
      <w:r w:rsidRPr="00FE5193">
        <w:rPr>
          <w:rFonts w:ascii="Angsana New" w:hAnsi="Angsana New"/>
          <w:sz w:val="30"/>
          <w:szCs w:val="30"/>
          <w:cs/>
        </w:rPr>
        <w:t>.</w:t>
      </w:r>
      <w:r w:rsidRPr="00FE5193">
        <w:rPr>
          <w:rFonts w:ascii="Angsana New" w:hAnsi="Angsana New"/>
          <w:sz w:val="30"/>
          <w:szCs w:val="30"/>
        </w:rPr>
        <w:t>50</w:t>
      </w:r>
      <w:r w:rsidRPr="00FE5193">
        <w:rPr>
          <w:rFonts w:ascii="Angsana New" w:hAnsi="Angsana New"/>
          <w:sz w:val="30"/>
          <w:szCs w:val="30"/>
          <w:cs/>
        </w:rPr>
        <w:t xml:space="preserve"> บาท รวมเป็นเงิน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6705BF" w:rsidRPr="00FE5193">
        <w:rPr>
          <w:rFonts w:ascii="Angsana New" w:hAnsi="Angsana New"/>
          <w:spacing w:val="4"/>
          <w:sz w:val="30"/>
          <w:szCs w:val="30"/>
        </w:rPr>
        <w:t>22,</w:t>
      </w:r>
      <w:r w:rsidR="006B5082" w:rsidRPr="00FE5193">
        <w:rPr>
          <w:rFonts w:ascii="Angsana New" w:hAnsi="Angsana New"/>
          <w:spacing w:val="4"/>
          <w:sz w:val="30"/>
          <w:szCs w:val="30"/>
        </w:rPr>
        <w:t>2</w:t>
      </w:r>
      <w:r w:rsidR="006705BF" w:rsidRPr="00FE5193">
        <w:rPr>
          <w:rFonts w:ascii="Angsana New" w:hAnsi="Angsana New"/>
          <w:spacing w:val="4"/>
          <w:sz w:val="30"/>
          <w:szCs w:val="30"/>
        </w:rPr>
        <w:t>00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ซึ่งบริษัทได้จ่ายเงินปันผลระหว่างกาลไปแล้วในอัตราหุ้นละ </w:t>
      </w:r>
      <w:r w:rsidRPr="00FE5193">
        <w:rPr>
          <w:rFonts w:ascii="Angsana New" w:hAnsi="Angsana New"/>
          <w:spacing w:val="4"/>
          <w:sz w:val="30"/>
          <w:szCs w:val="30"/>
        </w:rPr>
        <w:t>8</w:t>
      </w:r>
      <w:r w:rsidRPr="00FE5193">
        <w:rPr>
          <w:rFonts w:ascii="Angsana New" w:hAnsi="Angsana New"/>
          <w:spacing w:val="4"/>
          <w:sz w:val="30"/>
          <w:szCs w:val="30"/>
          <w:cs/>
        </w:rPr>
        <w:t>.</w:t>
      </w:r>
      <w:r w:rsidRPr="00FE5193">
        <w:rPr>
          <w:rFonts w:ascii="Angsana New" w:hAnsi="Angsana New"/>
          <w:spacing w:val="4"/>
          <w:sz w:val="30"/>
          <w:szCs w:val="30"/>
        </w:rPr>
        <w:t>50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 บาท เมื่อวันที่</w:t>
      </w:r>
      <w:r w:rsidRPr="00FE5193">
        <w:rPr>
          <w:rFonts w:ascii="Angsana New" w:hAnsi="Angsana New"/>
          <w:sz w:val="30"/>
          <w:szCs w:val="30"/>
          <w:cs/>
        </w:rPr>
        <w:t xml:space="preserve"> </w:t>
      </w:r>
      <w:r w:rsidRPr="00FE5193">
        <w:rPr>
          <w:rFonts w:ascii="Angsana New" w:hAnsi="Angsana New"/>
          <w:spacing w:val="-8"/>
          <w:sz w:val="30"/>
          <w:szCs w:val="30"/>
        </w:rPr>
        <w:t>27</w:t>
      </w:r>
      <w:r w:rsidRPr="00FE5193">
        <w:rPr>
          <w:rFonts w:ascii="Angsana New" w:hAnsi="Angsana New"/>
          <w:spacing w:val="-8"/>
          <w:sz w:val="30"/>
          <w:szCs w:val="30"/>
          <w:cs/>
        </w:rPr>
        <w:t xml:space="preserve"> สิงหาคม </w:t>
      </w:r>
      <w:r w:rsidRPr="00FE5193">
        <w:rPr>
          <w:rFonts w:ascii="Angsana New" w:hAnsi="Angsana New"/>
          <w:spacing w:val="-8"/>
          <w:sz w:val="30"/>
          <w:szCs w:val="30"/>
        </w:rPr>
        <w:t>256</w:t>
      </w:r>
      <w:r w:rsidR="004F50ED" w:rsidRPr="00FE5193">
        <w:rPr>
          <w:rFonts w:ascii="Angsana New" w:hAnsi="Angsana New"/>
          <w:spacing w:val="-8"/>
          <w:sz w:val="30"/>
          <w:szCs w:val="30"/>
        </w:rPr>
        <w:t>4</w:t>
      </w:r>
      <w:r w:rsidRPr="00FE5193">
        <w:rPr>
          <w:rFonts w:ascii="Angsana New" w:hAnsi="Angsana New"/>
          <w:spacing w:val="-8"/>
          <w:sz w:val="30"/>
          <w:szCs w:val="30"/>
          <w:cs/>
        </w:rPr>
        <w:t xml:space="preserve"> ตามที่กล่าวไว้ในหมายเหตุประกอบงบการเงินข้อ </w:t>
      </w:r>
      <w:r w:rsidR="006705BF" w:rsidRPr="00FE5193">
        <w:rPr>
          <w:rFonts w:ascii="Angsana New" w:hAnsi="Angsana New"/>
          <w:spacing w:val="-8"/>
          <w:sz w:val="30"/>
          <w:szCs w:val="30"/>
        </w:rPr>
        <w:t>17</w:t>
      </w:r>
      <w:r w:rsidRPr="00FE5193">
        <w:rPr>
          <w:rFonts w:ascii="Angsana New" w:hAnsi="Angsana New"/>
          <w:spacing w:val="-8"/>
          <w:sz w:val="30"/>
          <w:szCs w:val="30"/>
          <w:cs/>
        </w:rPr>
        <w:t xml:space="preserve"> และจะจ่ายเงินปันผลงวดสุดท้ายในอัตราหุ้นละ</w:t>
      </w:r>
      <w:r w:rsidRPr="00FE5193">
        <w:rPr>
          <w:rFonts w:ascii="Angsana New" w:hAnsi="Angsana New"/>
          <w:sz w:val="30"/>
          <w:szCs w:val="30"/>
          <w:cs/>
        </w:rPr>
        <w:t xml:space="preserve"> </w:t>
      </w:r>
      <w:r w:rsidR="006705BF" w:rsidRPr="00FE5193">
        <w:rPr>
          <w:rFonts w:ascii="Angsana New" w:hAnsi="Angsana New"/>
          <w:spacing w:val="4"/>
          <w:sz w:val="30"/>
          <w:szCs w:val="30"/>
        </w:rPr>
        <w:t>10</w:t>
      </w:r>
      <w:r w:rsidR="006705BF" w:rsidRPr="00FE5193">
        <w:rPr>
          <w:rFonts w:ascii="Angsana New" w:hAnsi="Angsana New"/>
          <w:spacing w:val="4"/>
          <w:sz w:val="30"/>
          <w:szCs w:val="30"/>
          <w:cs/>
        </w:rPr>
        <w:t>.</w:t>
      </w:r>
      <w:r w:rsidR="006705BF" w:rsidRPr="00FE5193">
        <w:rPr>
          <w:rFonts w:ascii="Angsana New" w:hAnsi="Angsana New"/>
          <w:spacing w:val="4"/>
          <w:sz w:val="30"/>
          <w:szCs w:val="30"/>
        </w:rPr>
        <w:t>00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ให้แก่ผู้ถือหุ้นเฉพาะผู้ที่มีสิทธิรับเงินปันผลคิดเป็นเงินประมาณ </w:t>
      </w:r>
      <w:r w:rsidR="006705BF" w:rsidRPr="00FE5193">
        <w:rPr>
          <w:rFonts w:ascii="Angsana New" w:hAnsi="Angsana New"/>
          <w:spacing w:val="4"/>
          <w:sz w:val="30"/>
          <w:szCs w:val="30"/>
        </w:rPr>
        <w:t>12,000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 ล้านบาท โดยกำหนดจ่าย</w:t>
      </w:r>
      <w:r w:rsidR="006705BF" w:rsidRPr="00FE5193">
        <w:rPr>
          <w:rFonts w:ascii="Angsana New" w:hAnsi="Angsana New"/>
          <w:spacing w:val="4"/>
          <w:sz w:val="30"/>
          <w:szCs w:val="30"/>
          <w:cs/>
        </w:rPr>
        <w:t>ใ</w:t>
      </w:r>
      <w:r w:rsidR="006705BF" w:rsidRPr="00FE5193">
        <w:rPr>
          <w:rFonts w:ascii="Angsana New" w:hAnsi="Angsana New"/>
          <w:sz w:val="30"/>
          <w:szCs w:val="30"/>
          <w:cs/>
        </w:rPr>
        <w:t>น</w:t>
      </w:r>
      <w:r w:rsidR="006705BF" w:rsidRPr="00FE5193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6705BF" w:rsidRPr="00FE5193">
        <w:rPr>
          <w:rFonts w:ascii="Angsana New" w:hAnsi="Angsana New"/>
          <w:spacing w:val="6"/>
          <w:sz w:val="30"/>
          <w:szCs w:val="30"/>
        </w:rPr>
        <w:t>26</w:t>
      </w:r>
      <w:r w:rsidRPr="00FE5193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Pr="00FE5193">
        <w:rPr>
          <w:rFonts w:ascii="Angsana New" w:hAnsi="Angsana New"/>
          <w:spacing w:val="6"/>
          <w:sz w:val="30"/>
          <w:szCs w:val="30"/>
        </w:rPr>
        <w:t>2565</w:t>
      </w:r>
      <w:r w:rsidRPr="00FE5193">
        <w:rPr>
          <w:rFonts w:ascii="Angsana New" w:hAnsi="Angsana New"/>
          <w:spacing w:val="6"/>
          <w:sz w:val="30"/>
          <w:szCs w:val="30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6705BF" w:rsidRPr="00FE5193">
        <w:rPr>
          <w:rFonts w:ascii="Angsana New" w:hAnsi="Angsana New"/>
          <w:sz w:val="30"/>
          <w:szCs w:val="30"/>
        </w:rPr>
        <w:t>30</w:t>
      </w:r>
      <w:r w:rsidR="006705BF" w:rsidRPr="00FE5193">
        <w:rPr>
          <w:rFonts w:ascii="Angsana New" w:hAnsi="Angsana New"/>
          <w:sz w:val="30"/>
          <w:szCs w:val="30"/>
          <w:cs/>
        </w:rPr>
        <w:t xml:space="preserve"> มีนาคม </w:t>
      </w:r>
      <w:r w:rsidR="004F50ED" w:rsidRPr="00FE5193">
        <w:rPr>
          <w:rFonts w:ascii="Angsana New" w:hAnsi="Angsana New"/>
          <w:sz w:val="30"/>
          <w:szCs w:val="30"/>
        </w:rPr>
        <w:t>256</w:t>
      </w:r>
      <w:r w:rsidR="006705BF" w:rsidRPr="00FE5193">
        <w:rPr>
          <w:rFonts w:ascii="Angsana New" w:hAnsi="Angsana New"/>
          <w:sz w:val="30"/>
          <w:szCs w:val="30"/>
        </w:rPr>
        <w:t>5</w:t>
      </w:r>
    </w:p>
    <w:p w14:paraId="7A826C21" w14:textId="77777777" w:rsidR="00D8767E" w:rsidRPr="00FE5193" w:rsidRDefault="00D8767E" w:rsidP="00FE5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</w:p>
    <w:p w14:paraId="131C0FFC" w14:textId="5BFB6F4B" w:rsidR="002F0404" w:rsidRDefault="002F0404">
      <w:pPr>
        <w:pStyle w:val="ListParagraph"/>
        <w:numPr>
          <w:ilvl w:val="2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2F0404">
        <w:rPr>
          <w:rFonts w:ascii="Angsana New" w:hAnsi="Angsana New"/>
          <w:sz w:val="30"/>
          <w:szCs w:val="30"/>
          <w:cs/>
        </w:rPr>
        <w:t>อนุมัติแผนการ</w:t>
      </w:r>
      <w:r w:rsidR="00045201">
        <w:rPr>
          <w:rFonts w:ascii="Angsana New" w:hAnsi="Angsana New" w:hint="cs"/>
          <w:sz w:val="30"/>
          <w:szCs w:val="30"/>
          <w:cs/>
        </w:rPr>
        <w:t>ออกและ</w:t>
      </w:r>
      <w:r w:rsidRPr="002F0404">
        <w:rPr>
          <w:rFonts w:ascii="Angsana New" w:hAnsi="Angsana New"/>
          <w:sz w:val="30"/>
          <w:szCs w:val="30"/>
          <w:cs/>
        </w:rPr>
        <w:t>เสนอขายหุ้นสามัญเพิ่มทุนต่อประชาชนทั่วไปเป็นครั้งแรก (</w:t>
      </w:r>
      <w:r w:rsidRPr="002F0404">
        <w:rPr>
          <w:rFonts w:ascii="Angsana New" w:hAnsi="Angsana New"/>
          <w:sz w:val="30"/>
          <w:szCs w:val="30"/>
        </w:rPr>
        <w:t xml:space="preserve">Initial Public Offering </w:t>
      </w:r>
      <w:r w:rsidRPr="002F0404">
        <w:rPr>
          <w:rFonts w:ascii="Angsana New" w:hAnsi="Angsana New"/>
          <w:sz w:val="30"/>
          <w:szCs w:val="30"/>
          <w:cs/>
        </w:rPr>
        <w:t>(“</w:t>
      </w:r>
      <w:r w:rsidRPr="002F0404">
        <w:rPr>
          <w:rFonts w:ascii="Angsana New" w:hAnsi="Angsana New"/>
          <w:sz w:val="30"/>
          <w:szCs w:val="30"/>
        </w:rPr>
        <w:t>IPO</w:t>
      </w:r>
      <w:r w:rsidRPr="002F0404">
        <w:rPr>
          <w:rFonts w:ascii="Angsana New" w:hAnsi="Angsana New"/>
          <w:sz w:val="30"/>
          <w:szCs w:val="30"/>
          <w:cs/>
        </w:rPr>
        <w:t>”)) ของบริษัทเอสซีจี เคมิคอลส์ จำกัด (“</w:t>
      </w:r>
      <w:r w:rsidRPr="002F0404">
        <w:rPr>
          <w:rFonts w:ascii="Angsana New" w:hAnsi="Angsana New"/>
          <w:sz w:val="30"/>
          <w:szCs w:val="30"/>
        </w:rPr>
        <w:t>SCGC</w:t>
      </w:r>
      <w:r w:rsidRPr="002F0404">
        <w:rPr>
          <w:rFonts w:ascii="Angsana New" w:hAnsi="Angsana New"/>
          <w:sz w:val="30"/>
          <w:szCs w:val="30"/>
          <w:cs/>
        </w:rPr>
        <w:t xml:space="preserve">”) และอนุมัติการนำหุ้นสามัญของ </w:t>
      </w:r>
      <w:r w:rsidRPr="002F0404">
        <w:rPr>
          <w:rFonts w:ascii="Angsana New" w:hAnsi="Angsana New"/>
          <w:sz w:val="30"/>
          <w:szCs w:val="30"/>
        </w:rPr>
        <w:t xml:space="preserve">SCGC </w:t>
      </w:r>
      <w:r w:rsidRPr="002F0404">
        <w:rPr>
          <w:rFonts w:ascii="Angsana New" w:hAnsi="Angsana New"/>
          <w:sz w:val="30"/>
          <w:szCs w:val="30"/>
          <w:cs/>
        </w:rPr>
        <w:t>เข้าจดทะเบียนเป็นหลักทรัพย์ในตลาดหลักทรัพย์แห่งประเทศไทย โดยกำหนดสัดส่วนจำนวนหุ้นสามัญเพิ่มทุนที่จะเสนอขาย</w:t>
      </w:r>
      <w:r w:rsidRPr="0041173F">
        <w:rPr>
          <w:rFonts w:ascii="Angsana New" w:hAnsi="Angsana New"/>
          <w:spacing w:val="-4"/>
          <w:sz w:val="30"/>
          <w:szCs w:val="30"/>
          <w:cs/>
        </w:rPr>
        <w:t xml:space="preserve">ต่อประชาชนทั่วไปเป็นครั้งแรกเป็นจำนวนไม่เกินร้อยละ </w:t>
      </w:r>
      <w:r w:rsidR="000707E6" w:rsidRPr="0041173F">
        <w:rPr>
          <w:rFonts w:ascii="Angsana New" w:hAnsi="Angsana New"/>
          <w:spacing w:val="-4"/>
          <w:sz w:val="30"/>
          <w:szCs w:val="30"/>
        </w:rPr>
        <w:t>25</w:t>
      </w:r>
      <w:r w:rsidR="000707E6" w:rsidRPr="0041173F">
        <w:rPr>
          <w:rFonts w:ascii="Angsana New" w:hAnsi="Angsana New"/>
          <w:spacing w:val="-4"/>
          <w:sz w:val="30"/>
          <w:szCs w:val="30"/>
          <w:cs/>
        </w:rPr>
        <w:t>.</w:t>
      </w:r>
      <w:r w:rsidR="000707E6" w:rsidRPr="0041173F">
        <w:rPr>
          <w:rFonts w:ascii="Angsana New" w:hAnsi="Angsana New"/>
          <w:spacing w:val="-4"/>
          <w:sz w:val="30"/>
          <w:szCs w:val="30"/>
        </w:rPr>
        <w:t>2</w:t>
      </w:r>
      <w:r w:rsidRPr="0041173F">
        <w:rPr>
          <w:rFonts w:ascii="Angsana New" w:hAnsi="Angsana New"/>
          <w:spacing w:val="-4"/>
          <w:sz w:val="30"/>
          <w:szCs w:val="30"/>
          <w:cs/>
        </w:rPr>
        <w:t xml:space="preserve"> ของทุนที่ชำระแล้วของ </w:t>
      </w:r>
      <w:r w:rsidRPr="0041173F">
        <w:rPr>
          <w:rFonts w:ascii="Angsana New" w:hAnsi="Angsana New"/>
          <w:spacing w:val="-4"/>
          <w:sz w:val="30"/>
          <w:szCs w:val="30"/>
        </w:rPr>
        <w:t xml:space="preserve">SCGC </w:t>
      </w:r>
      <w:r w:rsidRPr="0041173F">
        <w:rPr>
          <w:rFonts w:ascii="Angsana New" w:hAnsi="Angsana New"/>
          <w:spacing w:val="-4"/>
          <w:sz w:val="30"/>
          <w:szCs w:val="30"/>
          <w:cs/>
        </w:rPr>
        <w:t>ภายหลังการเพิ่มทุน</w:t>
      </w:r>
      <w:r w:rsidRPr="002F0404">
        <w:rPr>
          <w:rFonts w:ascii="Angsana New" w:hAnsi="Angsana New"/>
          <w:sz w:val="30"/>
          <w:szCs w:val="30"/>
          <w:cs/>
        </w:rPr>
        <w:t xml:space="preserve">และการออกและเสนอขายหุ้น </w:t>
      </w:r>
      <w:r w:rsidRPr="002F0404">
        <w:rPr>
          <w:rFonts w:ascii="Angsana New" w:hAnsi="Angsana New"/>
          <w:sz w:val="30"/>
          <w:szCs w:val="30"/>
        </w:rPr>
        <w:t xml:space="preserve">IPO </w:t>
      </w:r>
      <w:r w:rsidRPr="002F0404">
        <w:rPr>
          <w:rFonts w:ascii="Angsana New" w:hAnsi="Angsana New"/>
          <w:sz w:val="30"/>
          <w:szCs w:val="30"/>
          <w:cs/>
        </w:rPr>
        <w:t xml:space="preserve">ทั้งนี้บริษัทจะยังคงเป็นผู้ถือหุ้นรายใหญ่และเป็นผู้มีอำนาจควบคุมของ </w:t>
      </w:r>
      <w:r w:rsidRPr="002F0404">
        <w:rPr>
          <w:rFonts w:ascii="Angsana New" w:hAnsi="Angsana New"/>
          <w:sz w:val="30"/>
          <w:szCs w:val="30"/>
        </w:rPr>
        <w:t xml:space="preserve">SCGC </w:t>
      </w:r>
      <w:r w:rsidRPr="002F0404">
        <w:rPr>
          <w:rFonts w:ascii="Angsana New" w:hAnsi="Angsana New"/>
          <w:sz w:val="30"/>
          <w:szCs w:val="30"/>
          <w:cs/>
        </w:rPr>
        <w:t xml:space="preserve">และ </w:t>
      </w:r>
      <w:r w:rsidRPr="002F0404">
        <w:rPr>
          <w:rFonts w:ascii="Angsana New" w:hAnsi="Angsana New"/>
          <w:sz w:val="30"/>
          <w:szCs w:val="30"/>
        </w:rPr>
        <w:t xml:space="preserve">SCGC </w:t>
      </w:r>
      <w:r w:rsidRPr="002F0404">
        <w:rPr>
          <w:rFonts w:ascii="Angsana New" w:hAnsi="Angsana New"/>
          <w:sz w:val="30"/>
          <w:szCs w:val="30"/>
          <w:cs/>
        </w:rPr>
        <w:t>จะยังคงมีสถานะเป็นบริษัทย่อยของบริษัทเช่นเดิม</w:t>
      </w:r>
    </w:p>
    <w:p w14:paraId="27D60911" w14:textId="77777777" w:rsidR="00D8767E" w:rsidRPr="00FE5193" w:rsidRDefault="00D8767E" w:rsidP="00FE5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E2F7E79" w14:textId="2B9ADABA" w:rsidR="009E3ACB" w:rsidRPr="00FE5193" w:rsidRDefault="002F0404" w:rsidP="00FE5193">
      <w:pPr>
        <w:pStyle w:val="ListParagraph"/>
        <w:numPr>
          <w:ilvl w:val="2"/>
          <w:numId w:val="6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="Angsana New" w:hAnsi="Angsana New"/>
          <w:sz w:val="30"/>
          <w:szCs w:val="30"/>
        </w:rPr>
      </w:pPr>
      <w:r w:rsidRPr="00FE5193">
        <w:rPr>
          <w:rFonts w:ascii="Angsana New" w:hAnsi="Angsana New"/>
          <w:spacing w:val="-6"/>
          <w:sz w:val="30"/>
          <w:szCs w:val="30"/>
          <w:cs/>
        </w:rPr>
        <w:t xml:space="preserve">อนุมัติการแปรสภาพ </w:t>
      </w:r>
      <w:r w:rsidRPr="00FE5193">
        <w:rPr>
          <w:rFonts w:ascii="Angsana New" w:hAnsi="Angsana New"/>
          <w:spacing w:val="-6"/>
          <w:sz w:val="30"/>
          <w:szCs w:val="30"/>
        </w:rPr>
        <w:t xml:space="preserve">SCGC </w:t>
      </w:r>
      <w:r w:rsidRPr="00FE5193">
        <w:rPr>
          <w:rFonts w:ascii="Angsana New" w:hAnsi="Angsana New"/>
          <w:spacing w:val="-6"/>
          <w:sz w:val="30"/>
          <w:szCs w:val="30"/>
          <w:cs/>
        </w:rPr>
        <w:t>เป็นบริษัทมหาชนจำกัดตามหลักเกณฑ์ที่กำหนดในพระราชบัญญัติบริษัทมหาชนจำกัด</w:t>
      </w:r>
      <w:r w:rsidRPr="007D481E">
        <w:rPr>
          <w:rFonts w:ascii="Angsana New" w:hAnsi="Angsana New"/>
          <w:sz w:val="30"/>
          <w:szCs w:val="30"/>
          <w:cs/>
        </w:rPr>
        <w:t xml:space="preserve"> 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พ.ศ. </w:t>
      </w:r>
      <w:r w:rsidR="000707E6" w:rsidRPr="00FE5193">
        <w:rPr>
          <w:rFonts w:ascii="Angsana New" w:hAnsi="Angsana New"/>
          <w:spacing w:val="4"/>
          <w:sz w:val="30"/>
          <w:szCs w:val="30"/>
        </w:rPr>
        <w:t>2535</w:t>
      </w:r>
      <w:r w:rsidRPr="00FE5193">
        <w:rPr>
          <w:rFonts w:ascii="Angsana New" w:hAnsi="Angsana New"/>
          <w:spacing w:val="4"/>
          <w:sz w:val="30"/>
          <w:szCs w:val="30"/>
          <w:cs/>
        </w:rPr>
        <w:t xml:space="preserve"> และที่แก้ไขเพิ่มเติม และอนุมัติเรื่องต่างๆ ที่จำเป็นและเกี่ยวข้องกับแผนการเข้าจดทะเบียนใน</w:t>
      </w:r>
      <w:r w:rsidRPr="007D481E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</w:p>
    <w:p w14:paraId="4A0B2429" w14:textId="37BCD891" w:rsidR="00AC1EAB" w:rsidRDefault="00AC1EAB" w:rsidP="009B73B2">
      <w:pPr>
        <w:tabs>
          <w:tab w:val="clear" w:pos="454"/>
          <w:tab w:val="clear" w:pos="680"/>
          <w:tab w:val="clear" w:pos="907"/>
          <w:tab w:val="left" w:pos="-3780"/>
          <w:tab w:val="left" w:pos="426"/>
          <w:tab w:val="left" w:pos="993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B7A9E2" w14:textId="79FD5CF3" w:rsidR="00DB66CC" w:rsidRPr="00AE3447" w:rsidRDefault="00307DD2" w:rsidP="00AE3447">
      <w:pPr>
        <w:numPr>
          <w:ilvl w:val="0"/>
          <w:numId w:val="6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E344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12FCF42F" w14:textId="77777777" w:rsidR="00000F92" w:rsidRDefault="00000F92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sz w:val="30"/>
          <w:szCs w:val="30"/>
          <w:highlight w:val="cyan"/>
          <w:shd w:val="clear" w:color="auto" w:fill="D9D9D9"/>
        </w:rPr>
      </w:pPr>
    </w:p>
    <w:p w14:paraId="0D306194" w14:textId="1C6668E6" w:rsidR="006B2E79" w:rsidRDefault="006B2E79" w:rsidP="00704A00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4721C9">
        <w:rPr>
          <w:rFonts w:ascii="Angsana New" w:eastAsia="Calibri" w:hAnsi="Angsana New"/>
          <w:sz w:val="30"/>
          <w:szCs w:val="30"/>
          <w:cs/>
          <w:lang w:val="en-GB"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</w:t>
      </w:r>
      <w:r w:rsidRPr="004721C9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หรือหลังวันที่ </w:t>
      </w:r>
      <w:r w:rsidRPr="004721C9">
        <w:rPr>
          <w:rFonts w:ascii="Angsana New" w:eastAsia="Calibri" w:hAnsi="Angsana New"/>
          <w:spacing w:val="-6"/>
          <w:sz w:val="30"/>
          <w:szCs w:val="30"/>
        </w:rPr>
        <w:t xml:space="preserve">1 </w:t>
      </w:r>
      <w:r w:rsidRPr="004721C9">
        <w:rPr>
          <w:rFonts w:ascii="Angsana New" w:eastAsia="Calibri" w:hAnsi="Angsana New"/>
          <w:spacing w:val="-6"/>
          <w:sz w:val="30"/>
          <w:szCs w:val="30"/>
          <w:cs/>
        </w:rPr>
        <w:t xml:space="preserve">มกราคม </w:t>
      </w:r>
      <w:r w:rsidRPr="004721C9">
        <w:rPr>
          <w:rFonts w:ascii="Angsana New" w:eastAsia="Calibri" w:hAnsi="Angsana New"/>
          <w:spacing w:val="-6"/>
          <w:sz w:val="30"/>
          <w:szCs w:val="30"/>
        </w:rPr>
        <w:t>256</w:t>
      </w:r>
      <w:r w:rsidR="00AC0EEF" w:rsidRPr="004721C9">
        <w:rPr>
          <w:rFonts w:ascii="Angsana New" w:eastAsia="Calibri" w:hAnsi="Angsana New"/>
          <w:spacing w:val="-6"/>
          <w:sz w:val="30"/>
          <w:szCs w:val="30"/>
        </w:rPr>
        <w:t>5</w:t>
      </w:r>
      <w:r w:rsidRPr="004721C9">
        <w:rPr>
          <w:rFonts w:ascii="Angsana New" w:eastAsia="Calibri" w:hAnsi="Angsana New"/>
          <w:spacing w:val="-6"/>
          <w:sz w:val="30"/>
          <w:szCs w:val="30"/>
          <w:cs/>
        </w:rPr>
        <w:t xml:space="preserve"> โดย</w:t>
      </w:r>
      <w:r w:rsidR="00327616" w:rsidRPr="004721C9">
        <w:rPr>
          <w:rFonts w:ascii="Angsana New" w:eastAsia="Calibri" w:hAnsi="Angsana New"/>
          <w:spacing w:val="-6"/>
          <w:sz w:val="30"/>
          <w:szCs w:val="30"/>
          <w:cs/>
        </w:rPr>
        <w:t>บริษัท</w:t>
      </w:r>
      <w:r w:rsidRPr="004721C9">
        <w:rPr>
          <w:rFonts w:ascii="Angsana New" w:eastAsia="Calibri" w:hAnsi="Angsana New"/>
          <w:spacing w:val="-6"/>
          <w:sz w:val="30"/>
          <w:szCs w:val="30"/>
          <w:cs/>
        </w:rPr>
        <w:t>ไม่ได้นำมาตรฐานการรายงานทางการเงินดังกล่าวมาใช้ในการจัดทำ</w:t>
      </w:r>
      <w:r w:rsidR="00327616" w:rsidRPr="004721C9">
        <w:rPr>
          <w:rFonts w:ascii="Angsana New" w:eastAsia="Calibri" w:hAnsi="Angsana New"/>
          <w:spacing w:val="-6"/>
          <w:sz w:val="30"/>
          <w:szCs w:val="30"/>
          <w:cs/>
        </w:rPr>
        <w:t>งบการเงิน</w:t>
      </w:r>
      <w:r w:rsidRPr="004721C9">
        <w:rPr>
          <w:rFonts w:ascii="Angsana New" w:eastAsia="Calibri" w:hAnsi="Angsana New"/>
          <w:spacing w:val="-6"/>
          <w:sz w:val="30"/>
          <w:szCs w:val="30"/>
          <w:cs/>
        </w:rPr>
        <w:t>นี้</w:t>
      </w:r>
      <w:r w:rsidRPr="00B00C9E">
        <w:rPr>
          <w:rFonts w:ascii="Angsana New" w:eastAsia="Calibri" w:hAnsi="Angsana New"/>
          <w:sz w:val="30"/>
          <w:szCs w:val="30"/>
          <w:cs/>
        </w:rPr>
        <w:t xml:space="preserve">เนื่องจากยังไม่มีผลบังคับใช้ </w:t>
      </w:r>
      <w:r w:rsidR="00327616" w:rsidRPr="00B00C9E">
        <w:rPr>
          <w:rFonts w:ascii="Angsana New" w:eastAsia="Calibri" w:hAnsi="Angsana New"/>
          <w:sz w:val="30"/>
          <w:szCs w:val="30"/>
          <w:cs/>
        </w:rPr>
        <w:t>บริษัท</w:t>
      </w:r>
      <w:r w:rsidRPr="00B00C9E">
        <w:rPr>
          <w:rFonts w:ascii="Angsana New" w:eastAsia="Calibri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</w:t>
      </w:r>
      <w:r w:rsidRPr="00044BB7">
        <w:rPr>
          <w:rFonts w:ascii="Angsana New" w:eastAsia="Calibri" w:hAnsi="Angsana New"/>
          <w:spacing w:val="-2"/>
          <w:sz w:val="30"/>
          <w:szCs w:val="30"/>
          <w:cs/>
        </w:rPr>
        <w:t>การรายงานทางการเงินที่ปรับปรุงใหม่</w:t>
      </w:r>
      <w:r w:rsidR="00AC0EEF" w:rsidRPr="00044BB7">
        <w:rPr>
          <w:rFonts w:ascii="Angsana New" w:eastAsia="Calibri" w:hAnsi="Angsana New"/>
          <w:spacing w:val="-2"/>
          <w:sz w:val="30"/>
          <w:szCs w:val="30"/>
          <w:cs/>
        </w:rPr>
        <w:t xml:space="preserve">ดังกล่าว </w:t>
      </w:r>
      <w:r w:rsidRPr="00044BB7">
        <w:rPr>
          <w:rFonts w:ascii="Angsana New" w:eastAsia="Calibri" w:hAnsi="Angsana New"/>
          <w:spacing w:val="-2"/>
          <w:sz w:val="30"/>
          <w:szCs w:val="30"/>
          <w:cs/>
        </w:rPr>
        <w:t>ซึ่งคาดว่าไม่มีผลกระทบที่มีสาระสำคัญต่องบการเงินใน</w:t>
      </w:r>
      <w:r w:rsidR="00C06C78" w:rsidRPr="00044BB7">
        <w:rPr>
          <w:rFonts w:ascii="Angsana New" w:eastAsia="Calibri" w:hAnsi="Angsana New"/>
          <w:spacing w:val="-2"/>
          <w:sz w:val="30"/>
          <w:szCs w:val="30"/>
          <w:cs/>
        </w:rPr>
        <w:t>ปี</w:t>
      </w:r>
      <w:r w:rsidRPr="00044BB7">
        <w:rPr>
          <w:rFonts w:ascii="Angsana New" w:eastAsia="Calibri" w:hAnsi="Angsana New"/>
          <w:spacing w:val="-2"/>
          <w:sz w:val="30"/>
          <w:szCs w:val="30"/>
          <w:cs/>
        </w:rPr>
        <w:t>ที่ถือปฏิบัติ</w:t>
      </w:r>
    </w:p>
    <w:p w14:paraId="141C2E94" w14:textId="77777777" w:rsidR="006B2E79" w:rsidRPr="007D4818" w:rsidRDefault="006B2E79" w:rsidP="007D4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sz w:val="30"/>
          <w:szCs w:val="30"/>
          <w:highlight w:val="cyan"/>
          <w:shd w:val="clear" w:color="auto" w:fill="D9D9D9"/>
        </w:rPr>
      </w:pPr>
    </w:p>
    <w:sectPr w:rsidR="006B2E79" w:rsidRPr="007D4818" w:rsidSect="009611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692" w:right="1196" w:bottom="578" w:left="1151" w:header="720" w:footer="720" w:gutter="0"/>
      <w:pgNumType w:start="14"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C3044" w14:textId="77777777" w:rsidR="00106228" w:rsidRPr="004045ED" w:rsidRDefault="00106228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endnote>
  <w:endnote w:type="continuationSeparator" w:id="0">
    <w:p w14:paraId="17736D32" w14:textId="77777777" w:rsidR="00106228" w:rsidRPr="004045ED" w:rsidRDefault="00106228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11603" w14:textId="77777777" w:rsidR="00106228" w:rsidRDefault="001062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0B749" w14:textId="2747DC66" w:rsidR="00106228" w:rsidRPr="003A3A36" w:rsidRDefault="00106228" w:rsidP="003A3A36">
    <w:pPr>
      <w:pStyle w:val="Footer"/>
      <w:jc w:val="center"/>
      <w:rPr>
        <w:rFonts w:ascii="Angsana New" w:hAnsi="Angsana New"/>
        <w:sz w:val="30"/>
        <w:szCs w:val="30"/>
      </w:rPr>
    </w:pPr>
    <w:r w:rsidRPr="003A3A36">
      <w:rPr>
        <w:rFonts w:ascii="Angsana New" w:hAnsi="Angsana New"/>
        <w:sz w:val="30"/>
        <w:szCs w:val="30"/>
      </w:rPr>
      <w:fldChar w:fldCharType="begin"/>
    </w:r>
    <w:r w:rsidRPr="003A3A36">
      <w:rPr>
        <w:rFonts w:ascii="Angsana New" w:hAnsi="Angsana New"/>
        <w:sz w:val="30"/>
        <w:szCs w:val="30"/>
      </w:rPr>
      <w:instrText xml:space="preserve"> PAGE   \</w:instrText>
    </w:r>
    <w:r w:rsidRPr="003A3A36">
      <w:rPr>
        <w:rFonts w:ascii="Angsana New" w:hAnsi="Angsana New"/>
        <w:sz w:val="30"/>
        <w:szCs w:val="30"/>
        <w:cs/>
      </w:rPr>
      <w:instrText xml:space="preserve">* </w:instrText>
    </w:r>
    <w:r w:rsidRPr="003A3A36">
      <w:rPr>
        <w:rFonts w:ascii="Angsana New" w:hAnsi="Angsana New"/>
        <w:sz w:val="30"/>
        <w:szCs w:val="30"/>
      </w:rPr>
      <w:instrText xml:space="preserve">MERGEFORMAT </w:instrText>
    </w:r>
    <w:r w:rsidRPr="003A3A36">
      <w:rPr>
        <w:rFonts w:ascii="Angsana New" w:hAnsi="Angsana New"/>
        <w:sz w:val="30"/>
        <w:szCs w:val="30"/>
      </w:rPr>
      <w:fldChar w:fldCharType="separate"/>
    </w:r>
    <w:r w:rsidR="00AF4C46" w:rsidRPr="00AF4C46">
      <w:rPr>
        <w:noProof/>
      </w:rPr>
      <w:t>14</w:t>
    </w:r>
    <w:r w:rsidRPr="003A3A36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3F57" w14:textId="77777777" w:rsidR="00106228" w:rsidRDefault="001062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21893" w14:textId="77777777" w:rsidR="00106228" w:rsidRPr="004045ED" w:rsidRDefault="00106228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separator/>
      </w:r>
    </w:p>
  </w:footnote>
  <w:footnote w:type="continuationSeparator" w:id="0">
    <w:p w14:paraId="2FFA817E" w14:textId="77777777" w:rsidR="00106228" w:rsidRPr="004045ED" w:rsidRDefault="00106228" w:rsidP="004956B4">
      <w:pPr>
        <w:rPr>
          <w:sz w:val="16"/>
          <w:szCs w:val="16"/>
        </w:rPr>
      </w:pPr>
      <w:r w:rsidRPr="004045ED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961B8" w14:textId="77777777" w:rsidR="00106228" w:rsidRDefault="001062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AB7B" w14:textId="77777777" w:rsidR="00106228" w:rsidRPr="00EB2F90" w:rsidRDefault="00106228" w:rsidP="002375A7">
    <w:pPr>
      <w:rPr>
        <w:rFonts w:ascii="Angsana New" w:hAnsi="Angsana New"/>
        <w:b/>
        <w:bCs/>
        <w:sz w:val="32"/>
        <w:szCs w:val="32"/>
        <w:cs/>
      </w:rPr>
    </w:pPr>
    <w:r w:rsidRPr="00EB2F90">
      <w:rPr>
        <w:rFonts w:ascii="Angsana New" w:hAnsi="Angsana New"/>
        <w:b/>
        <w:bCs/>
        <w:sz w:val="32"/>
        <w:szCs w:val="32"/>
        <w:cs/>
      </w:rPr>
      <w:t xml:space="preserve">บริษัทปูนซิเมนต์ไทย จำกัด (มหาชน) </w:t>
    </w:r>
  </w:p>
  <w:p w14:paraId="6D523CF6" w14:textId="77777777" w:rsidR="00106228" w:rsidRPr="00EB2F90" w:rsidRDefault="00106228" w:rsidP="002375A7">
    <w:pPr>
      <w:rPr>
        <w:rFonts w:ascii="Angsana New" w:hAnsi="Angsana New"/>
        <w:b/>
        <w:bCs/>
        <w:sz w:val="32"/>
        <w:szCs w:val="32"/>
      </w:rPr>
    </w:pPr>
    <w:r w:rsidRPr="00EB2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F99AD0" w14:textId="1FD2EE16" w:rsidR="00106228" w:rsidRPr="00EB2F90" w:rsidRDefault="00106228" w:rsidP="00A83315">
    <w:pPr>
      <w:rPr>
        <w:rFonts w:ascii="Angsana New" w:hAnsi="Angsana New"/>
        <w:b/>
        <w:bCs/>
        <w:sz w:val="32"/>
        <w:szCs w:val="32"/>
      </w:rPr>
    </w:pPr>
    <w:r w:rsidRPr="00EB2F90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B2F90">
      <w:rPr>
        <w:rFonts w:ascii="Angsana New" w:hAnsi="Angsana New"/>
        <w:b/>
        <w:bCs/>
        <w:sz w:val="32"/>
        <w:szCs w:val="32"/>
      </w:rPr>
      <w:t>31</w:t>
    </w:r>
    <w:r w:rsidRPr="00EB2F90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EB2F9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</w:p>
  <w:p w14:paraId="30B4D157" w14:textId="77777777" w:rsidR="00106228" w:rsidRPr="00EB2F90" w:rsidRDefault="00106228" w:rsidP="00A83315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0C8D0" w14:textId="77777777" w:rsidR="00106228" w:rsidRDefault="00106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981C82"/>
    <w:multiLevelType w:val="hybridMultilevel"/>
    <w:tmpl w:val="3CF26CCC"/>
    <w:lvl w:ilvl="0" w:tplc="E71E05F2">
      <w:start w:val="1"/>
      <w:numFmt w:val="thaiLetters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44A429D"/>
    <w:multiLevelType w:val="hybridMultilevel"/>
    <w:tmpl w:val="8BB4EFC8"/>
    <w:lvl w:ilvl="0" w:tplc="DC924E38">
      <w:start w:val="4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4B780C"/>
    <w:multiLevelType w:val="hybridMultilevel"/>
    <w:tmpl w:val="820C9186"/>
    <w:lvl w:ilvl="0" w:tplc="45A4235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0EC70B3D"/>
    <w:multiLevelType w:val="hybridMultilevel"/>
    <w:tmpl w:val="86C6E7BE"/>
    <w:lvl w:ilvl="0" w:tplc="B7EEC38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A40B2A"/>
    <w:multiLevelType w:val="multilevel"/>
    <w:tmpl w:val="F85A245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C3160"/>
    <w:multiLevelType w:val="multilevel"/>
    <w:tmpl w:val="F5766E8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BC0E1D82"/>
    <w:lvl w:ilvl="0" w:tplc="89CE09A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1E1A0693"/>
    <w:multiLevelType w:val="hybridMultilevel"/>
    <w:tmpl w:val="7756878A"/>
    <w:lvl w:ilvl="0" w:tplc="C39CD6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211C88"/>
    <w:multiLevelType w:val="multilevel"/>
    <w:tmpl w:val="72FEEB4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25" w15:restartNumberingAfterBreak="0">
    <w:nsid w:val="1FDA2CC1"/>
    <w:multiLevelType w:val="multilevel"/>
    <w:tmpl w:val="A2A86F3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26" w15:restartNumberingAfterBreak="0">
    <w:nsid w:val="201C7E5A"/>
    <w:multiLevelType w:val="hybridMultilevel"/>
    <w:tmpl w:val="8514E402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0BF73A7"/>
    <w:multiLevelType w:val="hybridMultilevel"/>
    <w:tmpl w:val="59EE6372"/>
    <w:lvl w:ilvl="0" w:tplc="02D4F09C">
      <w:start w:val="1"/>
      <w:numFmt w:val="thaiLetters"/>
      <w:lvlText w:val="(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8" w15:restartNumberingAfterBreak="0">
    <w:nsid w:val="219F0D48"/>
    <w:multiLevelType w:val="hybridMultilevel"/>
    <w:tmpl w:val="23501C52"/>
    <w:lvl w:ilvl="0" w:tplc="DC924E38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437062F"/>
    <w:multiLevelType w:val="hybridMultilevel"/>
    <w:tmpl w:val="64E898FE"/>
    <w:lvl w:ilvl="0" w:tplc="EDDE21A2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248712AB"/>
    <w:multiLevelType w:val="multilevel"/>
    <w:tmpl w:val="A2A86F3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8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1664" w:hanging="1440"/>
      </w:pPr>
      <w:rPr>
        <w:rFonts w:hint="default"/>
      </w:rPr>
    </w:lvl>
  </w:abstractNum>
  <w:abstractNum w:abstractNumId="3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B650D26"/>
    <w:multiLevelType w:val="hybridMultilevel"/>
    <w:tmpl w:val="ABAC9878"/>
    <w:lvl w:ilvl="0" w:tplc="97DA2ACE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326A5572"/>
    <w:multiLevelType w:val="hybridMultilevel"/>
    <w:tmpl w:val="C71C3164"/>
    <w:lvl w:ilvl="0" w:tplc="1CDA449E">
      <w:start w:val="2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0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33D068CF"/>
    <w:multiLevelType w:val="hybridMultilevel"/>
    <w:tmpl w:val="1246642E"/>
    <w:lvl w:ilvl="0" w:tplc="6888B236">
      <w:start w:val="2"/>
      <w:numFmt w:val="thaiLetters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DB056E"/>
    <w:multiLevelType w:val="hybridMultilevel"/>
    <w:tmpl w:val="03DC6968"/>
    <w:lvl w:ilvl="0" w:tplc="3D068D60">
      <w:start w:val="1"/>
      <w:numFmt w:val="thaiLetters"/>
      <w:lvlText w:val="(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497B48"/>
    <w:multiLevelType w:val="hybridMultilevel"/>
    <w:tmpl w:val="87BCAD3E"/>
    <w:lvl w:ilvl="0" w:tplc="0F2090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4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4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7" w15:restartNumberingAfterBreak="0">
    <w:nsid w:val="3FC94AA7"/>
    <w:multiLevelType w:val="hybridMultilevel"/>
    <w:tmpl w:val="7E46CFA6"/>
    <w:lvl w:ilvl="0" w:tplc="B7EEC3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94E7EDB"/>
    <w:multiLevelType w:val="hybridMultilevel"/>
    <w:tmpl w:val="D9E4B644"/>
    <w:lvl w:ilvl="0" w:tplc="6E6212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D06E11"/>
    <w:multiLevelType w:val="hybridMultilevel"/>
    <w:tmpl w:val="22AA2F6A"/>
    <w:lvl w:ilvl="0" w:tplc="9E5816C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6F4633BC">
      <w:start w:val="1"/>
      <w:numFmt w:val="thaiLetters"/>
      <w:lvlText w:val="(%2)"/>
      <w:lvlJc w:val="left"/>
      <w:pPr>
        <w:ind w:left="144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 w:tplc="3C32B09C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771ED6"/>
    <w:multiLevelType w:val="hybridMultilevel"/>
    <w:tmpl w:val="97B69F02"/>
    <w:lvl w:ilvl="0" w:tplc="D5D0442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4" w15:restartNumberingAfterBreak="0">
    <w:nsid w:val="65485490"/>
    <w:multiLevelType w:val="hybridMultilevel"/>
    <w:tmpl w:val="16784C64"/>
    <w:lvl w:ilvl="0" w:tplc="3B5A5BE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59674DA"/>
    <w:multiLevelType w:val="hybridMultilevel"/>
    <w:tmpl w:val="FA6832F8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5C1C30"/>
    <w:multiLevelType w:val="hybridMultilevel"/>
    <w:tmpl w:val="E47AB7AC"/>
    <w:lvl w:ilvl="0" w:tplc="9D3EF71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5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44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F667DE1"/>
    <w:multiLevelType w:val="hybridMultilevel"/>
    <w:tmpl w:val="49000790"/>
    <w:lvl w:ilvl="0" w:tplc="82D6E3A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142898D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61" w15:restartNumberingAfterBreak="0">
    <w:nsid w:val="71976BD5"/>
    <w:multiLevelType w:val="multilevel"/>
    <w:tmpl w:val="503A1CAC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888" w:hanging="528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62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4" w15:restartNumberingAfterBreak="0">
    <w:nsid w:val="76C65C30"/>
    <w:multiLevelType w:val="hybridMultilevel"/>
    <w:tmpl w:val="20304DDE"/>
    <w:lvl w:ilvl="0" w:tplc="12BC20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66" w15:restartNumberingAfterBreak="0">
    <w:nsid w:val="79CA1F08"/>
    <w:multiLevelType w:val="hybridMultilevel"/>
    <w:tmpl w:val="AEB86BC6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6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44"/>
  </w:num>
  <w:num w:numId="12">
    <w:abstractNumId w:val="33"/>
  </w:num>
  <w:num w:numId="13">
    <w:abstractNumId w:val="57"/>
  </w:num>
  <w:num w:numId="14">
    <w:abstractNumId w:val="39"/>
  </w:num>
  <w:num w:numId="15">
    <w:abstractNumId w:val="45"/>
  </w:num>
  <w:num w:numId="16">
    <w:abstractNumId w:val="63"/>
  </w:num>
  <w:num w:numId="17">
    <w:abstractNumId w:val="64"/>
  </w:num>
  <w:num w:numId="18">
    <w:abstractNumId w:val="66"/>
  </w:num>
  <w:num w:numId="19">
    <w:abstractNumId w:val="28"/>
  </w:num>
  <w:num w:numId="20">
    <w:abstractNumId w:val="28"/>
  </w:num>
  <w:num w:numId="21">
    <w:abstractNumId w:val="31"/>
  </w:num>
  <w:num w:numId="22">
    <w:abstractNumId w:val="52"/>
  </w:num>
  <w:num w:numId="23">
    <w:abstractNumId w:val="13"/>
  </w:num>
  <w:num w:numId="24">
    <w:abstractNumId w:val="15"/>
  </w:num>
  <w:num w:numId="25">
    <w:abstractNumId w:val="27"/>
  </w:num>
  <w:num w:numId="26">
    <w:abstractNumId w:val="17"/>
  </w:num>
  <w:num w:numId="27">
    <w:abstractNumId w:val="47"/>
  </w:num>
  <w:num w:numId="28">
    <w:abstractNumId w:val="20"/>
  </w:num>
  <w:num w:numId="29">
    <w:abstractNumId w:val="19"/>
  </w:num>
  <w:num w:numId="30">
    <w:abstractNumId w:val="21"/>
  </w:num>
  <w:num w:numId="31">
    <w:abstractNumId w:val="22"/>
  </w:num>
  <w:num w:numId="32">
    <w:abstractNumId w:val="56"/>
  </w:num>
  <w:num w:numId="33">
    <w:abstractNumId w:val="62"/>
  </w:num>
  <w:num w:numId="34">
    <w:abstractNumId w:val="18"/>
  </w:num>
  <w:num w:numId="35">
    <w:abstractNumId w:val="60"/>
  </w:num>
  <w:num w:numId="36">
    <w:abstractNumId w:val="30"/>
  </w:num>
  <w:num w:numId="37">
    <w:abstractNumId w:val="40"/>
  </w:num>
  <w:num w:numId="38">
    <w:abstractNumId w:val="46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</w:num>
  <w:num w:numId="41">
    <w:abstractNumId w:val="34"/>
  </w:num>
  <w:num w:numId="42">
    <w:abstractNumId w:val="60"/>
  </w:num>
  <w:num w:numId="43">
    <w:abstractNumId w:val="30"/>
  </w:num>
  <w:num w:numId="44">
    <w:abstractNumId w:val="40"/>
  </w:num>
  <w:num w:numId="45">
    <w:abstractNumId w:val="68"/>
  </w:num>
  <w:num w:numId="46">
    <w:abstractNumId w:val="48"/>
  </w:num>
  <w:num w:numId="47">
    <w:abstractNumId w:val="16"/>
  </w:num>
  <w:num w:numId="48">
    <w:abstractNumId w:val="67"/>
  </w:num>
  <w:num w:numId="49">
    <w:abstractNumId w:val="37"/>
  </w:num>
  <w:num w:numId="50">
    <w:abstractNumId w:val="53"/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9"/>
  </w:num>
  <w:num w:numId="53">
    <w:abstractNumId w:val="35"/>
  </w:num>
  <w:num w:numId="54">
    <w:abstractNumId w:val="26"/>
  </w:num>
  <w:num w:numId="55">
    <w:abstractNumId w:val="12"/>
  </w:num>
  <w:num w:numId="56">
    <w:abstractNumId w:val="55"/>
  </w:num>
  <w:num w:numId="57">
    <w:abstractNumId w:val="42"/>
  </w:num>
  <w:num w:numId="58">
    <w:abstractNumId w:val="23"/>
  </w:num>
  <w:num w:numId="59">
    <w:abstractNumId w:val="14"/>
  </w:num>
  <w:num w:numId="60">
    <w:abstractNumId w:val="10"/>
  </w:num>
  <w:num w:numId="61">
    <w:abstractNumId w:val="11"/>
  </w:num>
  <w:num w:numId="62">
    <w:abstractNumId w:val="38"/>
  </w:num>
  <w:num w:numId="63">
    <w:abstractNumId w:val="51"/>
  </w:num>
  <w:num w:numId="64">
    <w:abstractNumId w:val="67"/>
  </w:num>
  <w:num w:numId="65">
    <w:abstractNumId w:val="41"/>
  </w:num>
  <w:num w:numId="66">
    <w:abstractNumId w:val="59"/>
  </w:num>
  <w:num w:numId="67">
    <w:abstractNumId w:val="50"/>
  </w:num>
  <w:num w:numId="68">
    <w:abstractNumId w:val="65"/>
  </w:num>
  <w:num w:numId="69">
    <w:abstractNumId w:val="49"/>
  </w:num>
  <w:num w:numId="70">
    <w:abstractNumId w:val="36"/>
  </w:num>
  <w:num w:numId="71">
    <w:abstractNumId w:val="54"/>
  </w:num>
  <w:num w:numId="72">
    <w:abstractNumId w:val="43"/>
  </w:num>
  <w:num w:numId="73">
    <w:abstractNumId w:val="61"/>
  </w:num>
  <w:num w:numId="74">
    <w:abstractNumId w:val="32"/>
  </w:num>
  <w:num w:numId="75">
    <w:abstractNumId w:val="25"/>
  </w:num>
  <w:num w:numId="76">
    <w:abstractNumId w:val="2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998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5C"/>
    <w:rsid w:val="000005BE"/>
    <w:rsid w:val="00000605"/>
    <w:rsid w:val="0000096F"/>
    <w:rsid w:val="00000B45"/>
    <w:rsid w:val="00000C25"/>
    <w:rsid w:val="00000DF4"/>
    <w:rsid w:val="00000F92"/>
    <w:rsid w:val="00001270"/>
    <w:rsid w:val="00001392"/>
    <w:rsid w:val="000014D7"/>
    <w:rsid w:val="0000181A"/>
    <w:rsid w:val="00001848"/>
    <w:rsid w:val="000019BF"/>
    <w:rsid w:val="000019C7"/>
    <w:rsid w:val="00002032"/>
    <w:rsid w:val="00002354"/>
    <w:rsid w:val="000027C3"/>
    <w:rsid w:val="00002AD6"/>
    <w:rsid w:val="00002BB4"/>
    <w:rsid w:val="00002EA7"/>
    <w:rsid w:val="000045EF"/>
    <w:rsid w:val="00004883"/>
    <w:rsid w:val="00004EF0"/>
    <w:rsid w:val="000068FA"/>
    <w:rsid w:val="00006906"/>
    <w:rsid w:val="00006EF8"/>
    <w:rsid w:val="000078B4"/>
    <w:rsid w:val="00007993"/>
    <w:rsid w:val="0001016F"/>
    <w:rsid w:val="000103FB"/>
    <w:rsid w:val="000109A7"/>
    <w:rsid w:val="00010E22"/>
    <w:rsid w:val="00011595"/>
    <w:rsid w:val="00011A64"/>
    <w:rsid w:val="00012225"/>
    <w:rsid w:val="00012F5A"/>
    <w:rsid w:val="0001348B"/>
    <w:rsid w:val="00014731"/>
    <w:rsid w:val="000148EF"/>
    <w:rsid w:val="000154B8"/>
    <w:rsid w:val="00016106"/>
    <w:rsid w:val="00016168"/>
    <w:rsid w:val="0001654F"/>
    <w:rsid w:val="000168EE"/>
    <w:rsid w:val="00017250"/>
    <w:rsid w:val="000176B4"/>
    <w:rsid w:val="00017A8E"/>
    <w:rsid w:val="00017ACD"/>
    <w:rsid w:val="00017ADF"/>
    <w:rsid w:val="000200A9"/>
    <w:rsid w:val="000204F0"/>
    <w:rsid w:val="000207C7"/>
    <w:rsid w:val="00020A28"/>
    <w:rsid w:val="00020E18"/>
    <w:rsid w:val="00021674"/>
    <w:rsid w:val="00021A59"/>
    <w:rsid w:val="00021CC4"/>
    <w:rsid w:val="00022C26"/>
    <w:rsid w:val="0002361D"/>
    <w:rsid w:val="00023687"/>
    <w:rsid w:val="000237C4"/>
    <w:rsid w:val="00023C91"/>
    <w:rsid w:val="00023E11"/>
    <w:rsid w:val="00023E3B"/>
    <w:rsid w:val="00024089"/>
    <w:rsid w:val="00024127"/>
    <w:rsid w:val="0002418B"/>
    <w:rsid w:val="0002424D"/>
    <w:rsid w:val="00024B99"/>
    <w:rsid w:val="00024E6A"/>
    <w:rsid w:val="0002516D"/>
    <w:rsid w:val="00025455"/>
    <w:rsid w:val="0002581C"/>
    <w:rsid w:val="00025C3C"/>
    <w:rsid w:val="00026246"/>
    <w:rsid w:val="000269B0"/>
    <w:rsid w:val="000269FC"/>
    <w:rsid w:val="00026DAF"/>
    <w:rsid w:val="0002772C"/>
    <w:rsid w:val="00027CE5"/>
    <w:rsid w:val="00027EFA"/>
    <w:rsid w:val="0003045F"/>
    <w:rsid w:val="00030C2A"/>
    <w:rsid w:val="00030F27"/>
    <w:rsid w:val="000311E7"/>
    <w:rsid w:val="000315A7"/>
    <w:rsid w:val="00032093"/>
    <w:rsid w:val="000320D3"/>
    <w:rsid w:val="000323E5"/>
    <w:rsid w:val="00032A40"/>
    <w:rsid w:val="00033260"/>
    <w:rsid w:val="0003354D"/>
    <w:rsid w:val="00033873"/>
    <w:rsid w:val="000339B8"/>
    <w:rsid w:val="00033B81"/>
    <w:rsid w:val="00034268"/>
    <w:rsid w:val="0003426D"/>
    <w:rsid w:val="000342C2"/>
    <w:rsid w:val="000358CF"/>
    <w:rsid w:val="00035914"/>
    <w:rsid w:val="00035AA5"/>
    <w:rsid w:val="00035DED"/>
    <w:rsid w:val="00035E3F"/>
    <w:rsid w:val="000360ED"/>
    <w:rsid w:val="0003737E"/>
    <w:rsid w:val="00037B04"/>
    <w:rsid w:val="00037DFF"/>
    <w:rsid w:val="00037F65"/>
    <w:rsid w:val="0004032B"/>
    <w:rsid w:val="00040675"/>
    <w:rsid w:val="0004132E"/>
    <w:rsid w:val="00041625"/>
    <w:rsid w:val="00041DDB"/>
    <w:rsid w:val="00042244"/>
    <w:rsid w:val="000427E1"/>
    <w:rsid w:val="00042B4E"/>
    <w:rsid w:val="00042CF3"/>
    <w:rsid w:val="00042D04"/>
    <w:rsid w:val="00042E18"/>
    <w:rsid w:val="000432EE"/>
    <w:rsid w:val="00043C49"/>
    <w:rsid w:val="00043CAB"/>
    <w:rsid w:val="00043CBF"/>
    <w:rsid w:val="000447A8"/>
    <w:rsid w:val="00044BB7"/>
    <w:rsid w:val="00044C5A"/>
    <w:rsid w:val="00044F50"/>
    <w:rsid w:val="00045201"/>
    <w:rsid w:val="000452A8"/>
    <w:rsid w:val="000455D1"/>
    <w:rsid w:val="000456A3"/>
    <w:rsid w:val="000459B4"/>
    <w:rsid w:val="00045B70"/>
    <w:rsid w:val="00046009"/>
    <w:rsid w:val="0004635F"/>
    <w:rsid w:val="00046BED"/>
    <w:rsid w:val="00046CF7"/>
    <w:rsid w:val="00046F57"/>
    <w:rsid w:val="00050B36"/>
    <w:rsid w:val="00050BCB"/>
    <w:rsid w:val="00051CDD"/>
    <w:rsid w:val="00052834"/>
    <w:rsid w:val="00052ABB"/>
    <w:rsid w:val="00052C3D"/>
    <w:rsid w:val="00053219"/>
    <w:rsid w:val="000534F5"/>
    <w:rsid w:val="0005379D"/>
    <w:rsid w:val="00053E6E"/>
    <w:rsid w:val="00054006"/>
    <w:rsid w:val="000543B4"/>
    <w:rsid w:val="000543CB"/>
    <w:rsid w:val="00054406"/>
    <w:rsid w:val="00054798"/>
    <w:rsid w:val="0005483F"/>
    <w:rsid w:val="00054A38"/>
    <w:rsid w:val="0005530A"/>
    <w:rsid w:val="0005587D"/>
    <w:rsid w:val="00055960"/>
    <w:rsid w:val="00055C86"/>
    <w:rsid w:val="00055D63"/>
    <w:rsid w:val="000560B2"/>
    <w:rsid w:val="00056129"/>
    <w:rsid w:val="000565D4"/>
    <w:rsid w:val="00056B89"/>
    <w:rsid w:val="000574DA"/>
    <w:rsid w:val="00057594"/>
    <w:rsid w:val="00057834"/>
    <w:rsid w:val="00057D8F"/>
    <w:rsid w:val="00057F9C"/>
    <w:rsid w:val="00057FFA"/>
    <w:rsid w:val="00060049"/>
    <w:rsid w:val="0006030A"/>
    <w:rsid w:val="00060CDB"/>
    <w:rsid w:val="0006121D"/>
    <w:rsid w:val="00061545"/>
    <w:rsid w:val="0006167E"/>
    <w:rsid w:val="000617DD"/>
    <w:rsid w:val="00061B78"/>
    <w:rsid w:val="00061DAF"/>
    <w:rsid w:val="00062116"/>
    <w:rsid w:val="0006220F"/>
    <w:rsid w:val="000622B0"/>
    <w:rsid w:val="00062958"/>
    <w:rsid w:val="00062BB9"/>
    <w:rsid w:val="00062D5E"/>
    <w:rsid w:val="00063718"/>
    <w:rsid w:val="00063A22"/>
    <w:rsid w:val="00063A2D"/>
    <w:rsid w:val="00063A48"/>
    <w:rsid w:val="00063DDD"/>
    <w:rsid w:val="0006441A"/>
    <w:rsid w:val="000646A7"/>
    <w:rsid w:val="00064FAE"/>
    <w:rsid w:val="00065182"/>
    <w:rsid w:val="00065375"/>
    <w:rsid w:val="000656E1"/>
    <w:rsid w:val="00065C80"/>
    <w:rsid w:val="000661E1"/>
    <w:rsid w:val="00066215"/>
    <w:rsid w:val="000663AE"/>
    <w:rsid w:val="0006668C"/>
    <w:rsid w:val="00066F3A"/>
    <w:rsid w:val="00067365"/>
    <w:rsid w:val="000674B1"/>
    <w:rsid w:val="00067677"/>
    <w:rsid w:val="000676BF"/>
    <w:rsid w:val="00067D22"/>
    <w:rsid w:val="00070536"/>
    <w:rsid w:val="000707E6"/>
    <w:rsid w:val="00070B5A"/>
    <w:rsid w:val="00071533"/>
    <w:rsid w:val="000715C4"/>
    <w:rsid w:val="00071669"/>
    <w:rsid w:val="00071707"/>
    <w:rsid w:val="00071897"/>
    <w:rsid w:val="000718A3"/>
    <w:rsid w:val="00072456"/>
    <w:rsid w:val="00072997"/>
    <w:rsid w:val="00072E0B"/>
    <w:rsid w:val="0007308F"/>
    <w:rsid w:val="000730CF"/>
    <w:rsid w:val="000733B2"/>
    <w:rsid w:val="0007364D"/>
    <w:rsid w:val="000738B1"/>
    <w:rsid w:val="00073C55"/>
    <w:rsid w:val="00073F46"/>
    <w:rsid w:val="00073F7A"/>
    <w:rsid w:val="00074318"/>
    <w:rsid w:val="000744FA"/>
    <w:rsid w:val="00074922"/>
    <w:rsid w:val="0007509B"/>
    <w:rsid w:val="000751B4"/>
    <w:rsid w:val="000751F3"/>
    <w:rsid w:val="000754D3"/>
    <w:rsid w:val="00075511"/>
    <w:rsid w:val="0007591C"/>
    <w:rsid w:val="000759C3"/>
    <w:rsid w:val="00075B0E"/>
    <w:rsid w:val="00075B5F"/>
    <w:rsid w:val="00075DAA"/>
    <w:rsid w:val="00076983"/>
    <w:rsid w:val="00077259"/>
    <w:rsid w:val="00077697"/>
    <w:rsid w:val="00077940"/>
    <w:rsid w:val="00077A5C"/>
    <w:rsid w:val="000810C2"/>
    <w:rsid w:val="00081368"/>
    <w:rsid w:val="00081DED"/>
    <w:rsid w:val="00081F82"/>
    <w:rsid w:val="00081FAF"/>
    <w:rsid w:val="0008234B"/>
    <w:rsid w:val="00082C08"/>
    <w:rsid w:val="00082DB1"/>
    <w:rsid w:val="00082F02"/>
    <w:rsid w:val="0008356D"/>
    <w:rsid w:val="0008392E"/>
    <w:rsid w:val="00083A33"/>
    <w:rsid w:val="00083E1D"/>
    <w:rsid w:val="00084348"/>
    <w:rsid w:val="0008475B"/>
    <w:rsid w:val="00084B25"/>
    <w:rsid w:val="00084E90"/>
    <w:rsid w:val="000851CF"/>
    <w:rsid w:val="0008527B"/>
    <w:rsid w:val="00085D89"/>
    <w:rsid w:val="00086681"/>
    <w:rsid w:val="00086F2A"/>
    <w:rsid w:val="000872C7"/>
    <w:rsid w:val="00087AE5"/>
    <w:rsid w:val="00087B55"/>
    <w:rsid w:val="00087C85"/>
    <w:rsid w:val="00087C9A"/>
    <w:rsid w:val="00087EC3"/>
    <w:rsid w:val="0009001E"/>
    <w:rsid w:val="00090104"/>
    <w:rsid w:val="000908EF"/>
    <w:rsid w:val="00091344"/>
    <w:rsid w:val="000917A6"/>
    <w:rsid w:val="000917F7"/>
    <w:rsid w:val="00091947"/>
    <w:rsid w:val="00091CA3"/>
    <w:rsid w:val="00092020"/>
    <w:rsid w:val="000926C9"/>
    <w:rsid w:val="000928E7"/>
    <w:rsid w:val="00092AB6"/>
    <w:rsid w:val="000930EC"/>
    <w:rsid w:val="00093D0D"/>
    <w:rsid w:val="00093D52"/>
    <w:rsid w:val="000940C9"/>
    <w:rsid w:val="000941F1"/>
    <w:rsid w:val="000941F8"/>
    <w:rsid w:val="000944A7"/>
    <w:rsid w:val="000946A7"/>
    <w:rsid w:val="00094801"/>
    <w:rsid w:val="00095061"/>
    <w:rsid w:val="00095128"/>
    <w:rsid w:val="00095209"/>
    <w:rsid w:val="000954D7"/>
    <w:rsid w:val="00095819"/>
    <w:rsid w:val="000958A9"/>
    <w:rsid w:val="000959FA"/>
    <w:rsid w:val="00095CB6"/>
    <w:rsid w:val="00095E17"/>
    <w:rsid w:val="0009650A"/>
    <w:rsid w:val="00096D25"/>
    <w:rsid w:val="00097129"/>
    <w:rsid w:val="0009756E"/>
    <w:rsid w:val="00097852"/>
    <w:rsid w:val="00097E04"/>
    <w:rsid w:val="000A0410"/>
    <w:rsid w:val="000A0478"/>
    <w:rsid w:val="000A081E"/>
    <w:rsid w:val="000A0BE5"/>
    <w:rsid w:val="000A0C3A"/>
    <w:rsid w:val="000A0EBF"/>
    <w:rsid w:val="000A11C9"/>
    <w:rsid w:val="000A1444"/>
    <w:rsid w:val="000A15C9"/>
    <w:rsid w:val="000A1840"/>
    <w:rsid w:val="000A1D10"/>
    <w:rsid w:val="000A1F4E"/>
    <w:rsid w:val="000A21C3"/>
    <w:rsid w:val="000A22BF"/>
    <w:rsid w:val="000A27CC"/>
    <w:rsid w:val="000A27E3"/>
    <w:rsid w:val="000A2941"/>
    <w:rsid w:val="000A2A69"/>
    <w:rsid w:val="000A2A72"/>
    <w:rsid w:val="000A2F7D"/>
    <w:rsid w:val="000A3302"/>
    <w:rsid w:val="000A3356"/>
    <w:rsid w:val="000A340F"/>
    <w:rsid w:val="000A346F"/>
    <w:rsid w:val="000A3B17"/>
    <w:rsid w:val="000A43A9"/>
    <w:rsid w:val="000A4A02"/>
    <w:rsid w:val="000A4A47"/>
    <w:rsid w:val="000A4CA9"/>
    <w:rsid w:val="000A4F57"/>
    <w:rsid w:val="000A5011"/>
    <w:rsid w:val="000A5246"/>
    <w:rsid w:val="000A53EA"/>
    <w:rsid w:val="000A586D"/>
    <w:rsid w:val="000A5A51"/>
    <w:rsid w:val="000A5C25"/>
    <w:rsid w:val="000A6011"/>
    <w:rsid w:val="000A660F"/>
    <w:rsid w:val="000A66CC"/>
    <w:rsid w:val="000A6AF0"/>
    <w:rsid w:val="000A6C35"/>
    <w:rsid w:val="000A703A"/>
    <w:rsid w:val="000A7A02"/>
    <w:rsid w:val="000A7D90"/>
    <w:rsid w:val="000B08B9"/>
    <w:rsid w:val="000B0E74"/>
    <w:rsid w:val="000B0F17"/>
    <w:rsid w:val="000B107F"/>
    <w:rsid w:val="000B15FB"/>
    <w:rsid w:val="000B1B44"/>
    <w:rsid w:val="000B213B"/>
    <w:rsid w:val="000B2335"/>
    <w:rsid w:val="000B2E4D"/>
    <w:rsid w:val="000B2EE8"/>
    <w:rsid w:val="000B2F3B"/>
    <w:rsid w:val="000B37A2"/>
    <w:rsid w:val="000B38FA"/>
    <w:rsid w:val="000B3CBC"/>
    <w:rsid w:val="000B3E3D"/>
    <w:rsid w:val="000B433A"/>
    <w:rsid w:val="000B43C8"/>
    <w:rsid w:val="000B4459"/>
    <w:rsid w:val="000B4562"/>
    <w:rsid w:val="000B458E"/>
    <w:rsid w:val="000B4674"/>
    <w:rsid w:val="000B56A9"/>
    <w:rsid w:val="000B5769"/>
    <w:rsid w:val="000B5906"/>
    <w:rsid w:val="000B5C12"/>
    <w:rsid w:val="000B5F51"/>
    <w:rsid w:val="000B604C"/>
    <w:rsid w:val="000B61C8"/>
    <w:rsid w:val="000B6AF7"/>
    <w:rsid w:val="000B6DF1"/>
    <w:rsid w:val="000B6FB1"/>
    <w:rsid w:val="000B713B"/>
    <w:rsid w:val="000B7721"/>
    <w:rsid w:val="000B78AD"/>
    <w:rsid w:val="000B7A60"/>
    <w:rsid w:val="000C0368"/>
    <w:rsid w:val="000C04A2"/>
    <w:rsid w:val="000C0946"/>
    <w:rsid w:val="000C0E98"/>
    <w:rsid w:val="000C18BB"/>
    <w:rsid w:val="000C18CE"/>
    <w:rsid w:val="000C1F53"/>
    <w:rsid w:val="000C2445"/>
    <w:rsid w:val="000C24BE"/>
    <w:rsid w:val="000C29BE"/>
    <w:rsid w:val="000C350F"/>
    <w:rsid w:val="000C3541"/>
    <w:rsid w:val="000C3636"/>
    <w:rsid w:val="000C503B"/>
    <w:rsid w:val="000C5111"/>
    <w:rsid w:val="000C577E"/>
    <w:rsid w:val="000C58C0"/>
    <w:rsid w:val="000C5ABD"/>
    <w:rsid w:val="000C61B7"/>
    <w:rsid w:val="000C6888"/>
    <w:rsid w:val="000C6D34"/>
    <w:rsid w:val="000C6EFD"/>
    <w:rsid w:val="000C6FF2"/>
    <w:rsid w:val="000C78BE"/>
    <w:rsid w:val="000C7929"/>
    <w:rsid w:val="000C7B8E"/>
    <w:rsid w:val="000C7EB7"/>
    <w:rsid w:val="000D058D"/>
    <w:rsid w:val="000D07AE"/>
    <w:rsid w:val="000D09EB"/>
    <w:rsid w:val="000D0EF2"/>
    <w:rsid w:val="000D1711"/>
    <w:rsid w:val="000D1881"/>
    <w:rsid w:val="000D1AB9"/>
    <w:rsid w:val="000D2066"/>
    <w:rsid w:val="000D2096"/>
    <w:rsid w:val="000D260F"/>
    <w:rsid w:val="000D2ACF"/>
    <w:rsid w:val="000D33F0"/>
    <w:rsid w:val="000D3603"/>
    <w:rsid w:val="000D41FB"/>
    <w:rsid w:val="000D43A0"/>
    <w:rsid w:val="000D43AA"/>
    <w:rsid w:val="000D43D6"/>
    <w:rsid w:val="000D463C"/>
    <w:rsid w:val="000D47A6"/>
    <w:rsid w:val="000D48DA"/>
    <w:rsid w:val="000D4C65"/>
    <w:rsid w:val="000D5985"/>
    <w:rsid w:val="000D5C2B"/>
    <w:rsid w:val="000D6652"/>
    <w:rsid w:val="000D75DF"/>
    <w:rsid w:val="000D7627"/>
    <w:rsid w:val="000D76B5"/>
    <w:rsid w:val="000D79DC"/>
    <w:rsid w:val="000D7CB0"/>
    <w:rsid w:val="000D7FD9"/>
    <w:rsid w:val="000E058C"/>
    <w:rsid w:val="000E0DB2"/>
    <w:rsid w:val="000E1470"/>
    <w:rsid w:val="000E149D"/>
    <w:rsid w:val="000E15F5"/>
    <w:rsid w:val="000E1C9A"/>
    <w:rsid w:val="000E1D01"/>
    <w:rsid w:val="000E1DDC"/>
    <w:rsid w:val="000E1FC7"/>
    <w:rsid w:val="000E200F"/>
    <w:rsid w:val="000E24DD"/>
    <w:rsid w:val="000E271B"/>
    <w:rsid w:val="000E2963"/>
    <w:rsid w:val="000E2C68"/>
    <w:rsid w:val="000E2EA0"/>
    <w:rsid w:val="000E3099"/>
    <w:rsid w:val="000E409F"/>
    <w:rsid w:val="000E42A1"/>
    <w:rsid w:val="000E4691"/>
    <w:rsid w:val="000E4923"/>
    <w:rsid w:val="000E4A4E"/>
    <w:rsid w:val="000E54EB"/>
    <w:rsid w:val="000E559D"/>
    <w:rsid w:val="000E609C"/>
    <w:rsid w:val="000E6192"/>
    <w:rsid w:val="000E649E"/>
    <w:rsid w:val="000E6CE1"/>
    <w:rsid w:val="000E6CEA"/>
    <w:rsid w:val="000E701F"/>
    <w:rsid w:val="000E7062"/>
    <w:rsid w:val="000E70FC"/>
    <w:rsid w:val="000E74E0"/>
    <w:rsid w:val="000E7807"/>
    <w:rsid w:val="000E7C70"/>
    <w:rsid w:val="000E7E13"/>
    <w:rsid w:val="000F0339"/>
    <w:rsid w:val="000F03D2"/>
    <w:rsid w:val="000F0956"/>
    <w:rsid w:val="000F09A2"/>
    <w:rsid w:val="000F0A2C"/>
    <w:rsid w:val="000F1BA4"/>
    <w:rsid w:val="000F23A9"/>
    <w:rsid w:val="000F23DD"/>
    <w:rsid w:val="000F2D6D"/>
    <w:rsid w:val="000F2FDD"/>
    <w:rsid w:val="000F35AF"/>
    <w:rsid w:val="000F3F44"/>
    <w:rsid w:val="000F4267"/>
    <w:rsid w:val="000F4541"/>
    <w:rsid w:val="000F4604"/>
    <w:rsid w:val="000F4B94"/>
    <w:rsid w:val="000F56C1"/>
    <w:rsid w:val="000F576C"/>
    <w:rsid w:val="000F5CB7"/>
    <w:rsid w:val="000F5DDD"/>
    <w:rsid w:val="000F61D1"/>
    <w:rsid w:val="000F7391"/>
    <w:rsid w:val="000F7B96"/>
    <w:rsid w:val="000F7E23"/>
    <w:rsid w:val="0010021E"/>
    <w:rsid w:val="0010032E"/>
    <w:rsid w:val="0010085C"/>
    <w:rsid w:val="00100931"/>
    <w:rsid w:val="0010126A"/>
    <w:rsid w:val="001015BD"/>
    <w:rsid w:val="00101789"/>
    <w:rsid w:val="00101827"/>
    <w:rsid w:val="001024A5"/>
    <w:rsid w:val="00102C52"/>
    <w:rsid w:val="00102C6F"/>
    <w:rsid w:val="00102CCA"/>
    <w:rsid w:val="00103596"/>
    <w:rsid w:val="0010483C"/>
    <w:rsid w:val="00104C1F"/>
    <w:rsid w:val="001050C0"/>
    <w:rsid w:val="0010562F"/>
    <w:rsid w:val="00105CB6"/>
    <w:rsid w:val="00106228"/>
    <w:rsid w:val="001064E5"/>
    <w:rsid w:val="0010662E"/>
    <w:rsid w:val="00106637"/>
    <w:rsid w:val="00106696"/>
    <w:rsid w:val="001069EC"/>
    <w:rsid w:val="00106F2C"/>
    <w:rsid w:val="00107235"/>
    <w:rsid w:val="0010764C"/>
    <w:rsid w:val="00107749"/>
    <w:rsid w:val="001077C4"/>
    <w:rsid w:val="00107A19"/>
    <w:rsid w:val="00107F88"/>
    <w:rsid w:val="0011021E"/>
    <w:rsid w:val="001103F9"/>
    <w:rsid w:val="001107B0"/>
    <w:rsid w:val="00110AD7"/>
    <w:rsid w:val="00110B87"/>
    <w:rsid w:val="00110C31"/>
    <w:rsid w:val="00111782"/>
    <w:rsid w:val="00111877"/>
    <w:rsid w:val="00111BD5"/>
    <w:rsid w:val="00111CC3"/>
    <w:rsid w:val="00112113"/>
    <w:rsid w:val="00113369"/>
    <w:rsid w:val="00113456"/>
    <w:rsid w:val="001140F1"/>
    <w:rsid w:val="001141B8"/>
    <w:rsid w:val="0011429D"/>
    <w:rsid w:val="00114903"/>
    <w:rsid w:val="00114C30"/>
    <w:rsid w:val="00114C58"/>
    <w:rsid w:val="00115438"/>
    <w:rsid w:val="0011644A"/>
    <w:rsid w:val="001168D9"/>
    <w:rsid w:val="00116901"/>
    <w:rsid w:val="00116915"/>
    <w:rsid w:val="0011703B"/>
    <w:rsid w:val="00117450"/>
    <w:rsid w:val="001177E2"/>
    <w:rsid w:val="00117DE5"/>
    <w:rsid w:val="00117ED6"/>
    <w:rsid w:val="00120178"/>
    <w:rsid w:val="00120302"/>
    <w:rsid w:val="00120BF9"/>
    <w:rsid w:val="00120E1A"/>
    <w:rsid w:val="00120F2A"/>
    <w:rsid w:val="001210A2"/>
    <w:rsid w:val="00121840"/>
    <w:rsid w:val="00122164"/>
    <w:rsid w:val="0012228A"/>
    <w:rsid w:val="00122A7E"/>
    <w:rsid w:val="00122B45"/>
    <w:rsid w:val="0012370C"/>
    <w:rsid w:val="00124623"/>
    <w:rsid w:val="001246D4"/>
    <w:rsid w:val="0012482D"/>
    <w:rsid w:val="00124C83"/>
    <w:rsid w:val="00124E47"/>
    <w:rsid w:val="0012584B"/>
    <w:rsid w:val="001261BB"/>
    <w:rsid w:val="00126292"/>
    <w:rsid w:val="00126C10"/>
    <w:rsid w:val="00126EAD"/>
    <w:rsid w:val="001271F6"/>
    <w:rsid w:val="00127299"/>
    <w:rsid w:val="001274A3"/>
    <w:rsid w:val="00127990"/>
    <w:rsid w:val="00127EF9"/>
    <w:rsid w:val="00130252"/>
    <w:rsid w:val="001302E2"/>
    <w:rsid w:val="001306E8"/>
    <w:rsid w:val="00131503"/>
    <w:rsid w:val="00131600"/>
    <w:rsid w:val="00131750"/>
    <w:rsid w:val="00131934"/>
    <w:rsid w:val="00131D24"/>
    <w:rsid w:val="00131D2F"/>
    <w:rsid w:val="00131E69"/>
    <w:rsid w:val="00131FA7"/>
    <w:rsid w:val="00132190"/>
    <w:rsid w:val="0013232E"/>
    <w:rsid w:val="0013247A"/>
    <w:rsid w:val="00132F0A"/>
    <w:rsid w:val="001334DF"/>
    <w:rsid w:val="00133A06"/>
    <w:rsid w:val="00133FB1"/>
    <w:rsid w:val="00134007"/>
    <w:rsid w:val="001346FE"/>
    <w:rsid w:val="00134703"/>
    <w:rsid w:val="0013474A"/>
    <w:rsid w:val="00134963"/>
    <w:rsid w:val="00134A0D"/>
    <w:rsid w:val="00134D23"/>
    <w:rsid w:val="00134FEE"/>
    <w:rsid w:val="00135624"/>
    <w:rsid w:val="00135758"/>
    <w:rsid w:val="00135A4B"/>
    <w:rsid w:val="00135C75"/>
    <w:rsid w:val="00135E04"/>
    <w:rsid w:val="00135EA5"/>
    <w:rsid w:val="0013648C"/>
    <w:rsid w:val="001368F1"/>
    <w:rsid w:val="00136CDE"/>
    <w:rsid w:val="0013762F"/>
    <w:rsid w:val="00140064"/>
    <w:rsid w:val="0014035B"/>
    <w:rsid w:val="001405D8"/>
    <w:rsid w:val="00140F4F"/>
    <w:rsid w:val="00140FB7"/>
    <w:rsid w:val="0014108F"/>
    <w:rsid w:val="001415CB"/>
    <w:rsid w:val="00141CF5"/>
    <w:rsid w:val="0014271B"/>
    <w:rsid w:val="0014289A"/>
    <w:rsid w:val="001429FB"/>
    <w:rsid w:val="00142BBF"/>
    <w:rsid w:val="0014397F"/>
    <w:rsid w:val="00143B03"/>
    <w:rsid w:val="001445ED"/>
    <w:rsid w:val="00144679"/>
    <w:rsid w:val="00144E87"/>
    <w:rsid w:val="0014501F"/>
    <w:rsid w:val="0014537D"/>
    <w:rsid w:val="0014549D"/>
    <w:rsid w:val="00145716"/>
    <w:rsid w:val="001457F2"/>
    <w:rsid w:val="00145BD4"/>
    <w:rsid w:val="00145ED6"/>
    <w:rsid w:val="00146C45"/>
    <w:rsid w:val="00146CE1"/>
    <w:rsid w:val="00146CFA"/>
    <w:rsid w:val="00146EFA"/>
    <w:rsid w:val="001472BD"/>
    <w:rsid w:val="00150A2B"/>
    <w:rsid w:val="0015121D"/>
    <w:rsid w:val="001515CB"/>
    <w:rsid w:val="001516A3"/>
    <w:rsid w:val="00151BC8"/>
    <w:rsid w:val="0015265D"/>
    <w:rsid w:val="00152980"/>
    <w:rsid w:val="00152B69"/>
    <w:rsid w:val="00152D18"/>
    <w:rsid w:val="00153B7C"/>
    <w:rsid w:val="00153E76"/>
    <w:rsid w:val="00153E7C"/>
    <w:rsid w:val="001548FB"/>
    <w:rsid w:val="0015521F"/>
    <w:rsid w:val="0015596C"/>
    <w:rsid w:val="00156B77"/>
    <w:rsid w:val="00156E1D"/>
    <w:rsid w:val="001573AA"/>
    <w:rsid w:val="00157AB9"/>
    <w:rsid w:val="00157BCE"/>
    <w:rsid w:val="00157E8D"/>
    <w:rsid w:val="00157EBA"/>
    <w:rsid w:val="00160003"/>
    <w:rsid w:val="001600DE"/>
    <w:rsid w:val="001605B7"/>
    <w:rsid w:val="00160969"/>
    <w:rsid w:val="001609D8"/>
    <w:rsid w:val="00160FCF"/>
    <w:rsid w:val="00161361"/>
    <w:rsid w:val="00161641"/>
    <w:rsid w:val="001616DD"/>
    <w:rsid w:val="00161C73"/>
    <w:rsid w:val="001620C9"/>
    <w:rsid w:val="0016274E"/>
    <w:rsid w:val="00162A35"/>
    <w:rsid w:val="00162E41"/>
    <w:rsid w:val="00163AF4"/>
    <w:rsid w:val="00163EA0"/>
    <w:rsid w:val="00164B3C"/>
    <w:rsid w:val="00164E59"/>
    <w:rsid w:val="00165924"/>
    <w:rsid w:val="001666A2"/>
    <w:rsid w:val="0016688D"/>
    <w:rsid w:val="001668A2"/>
    <w:rsid w:val="00167115"/>
    <w:rsid w:val="0016711F"/>
    <w:rsid w:val="00167366"/>
    <w:rsid w:val="00167C99"/>
    <w:rsid w:val="00167D37"/>
    <w:rsid w:val="00171780"/>
    <w:rsid w:val="00171AF8"/>
    <w:rsid w:val="00171B61"/>
    <w:rsid w:val="00171BA2"/>
    <w:rsid w:val="00171C5B"/>
    <w:rsid w:val="00171D05"/>
    <w:rsid w:val="00171F51"/>
    <w:rsid w:val="00172234"/>
    <w:rsid w:val="001722C5"/>
    <w:rsid w:val="00172C0E"/>
    <w:rsid w:val="0017356B"/>
    <w:rsid w:val="00173877"/>
    <w:rsid w:val="0017401E"/>
    <w:rsid w:val="0017459E"/>
    <w:rsid w:val="00174818"/>
    <w:rsid w:val="001748C8"/>
    <w:rsid w:val="00174A3B"/>
    <w:rsid w:val="00174AA9"/>
    <w:rsid w:val="00174C5A"/>
    <w:rsid w:val="00175708"/>
    <w:rsid w:val="00175CC0"/>
    <w:rsid w:val="00175EA6"/>
    <w:rsid w:val="001762F1"/>
    <w:rsid w:val="0017684A"/>
    <w:rsid w:val="00177068"/>
    <w:rsid w:val="00177594"/>
    <w:rsid w:val="00177F02"/>
    <w:rsid w:val="00180313"/>
    <w:rsid w:val="001808C6"/>
    <w:rsid w:val="00180EBE"/>
    <w:rsid w:val="00180F63"/>
    <w:rsid w:val="001810E0"/>
    <w:rsid w:val="0018159A"/>
    <w:rsid w:val="00181D10"/>
    <w:rsid w:val="00181E6B"/>
    <w:rsid w:val="00181E7D"/>
    <w:rsid w:val="0018251E"/>
    <w:rsid w:val="001829C5"/>
    <w:rsid w:val="00182A43"/>
    <w:rsid w:val="00182BCF"/>
    <w:rsid w:val="001833FE"/>
    <w:rsid w:val="0018369E"/>
    <w:rsid w:val="00183B64"/>
    <w:rsid w:val="00183DAD"/>
    <w:rsid w:val="00184143"/>
    <w:rsid w:val="00184878"/>
    <w:rsid w:val="0018495C"/>
    <w:rsid w:val="001849FA"/>
    <w:rsid w:val="00184F01"/>
    <w:rsid w:val="00184F67"/>
    <w:rsid w:val="001850FE"/>
    <w:rsid w:val="001853F3"/>
    <w:rsid w:val="00185425"/>
    <w:rsid w:val="0018558B"/>
    <w:rsid w:val="0018582E"/>
    <w:rsid w:val="00185868"/>
    <w:rsid w:val="00185B4F"/>
    <w:rsid w:val="00185CC4"/>
    <w:rsid w:val="001860DE"/>
    <w:rsid w:val="00186C6D"/>
    <w:rsid w:val="001870FB"/>
    <w:rsid w:val="0018716E"/>
    <w:rsid w:val="001874C5"/>
    <w:rsid w:val="001874FB"/>
    <w:rsid w:val="001879AA"/>
    <w:rsid w:val="0019019A"/>
    <w:rsid w:val="0019174C"/>
    <w:rsid w:val="001918AC"/>
    <w:rsid w:val="00191B63"/>
    <w:rsid w:val="00191E4E"/>
    <w:rsid w:val="00192018"/>
    <w:rsid w:val="0019288E"/>
    <w:rsid w:val="00192D79"/>
    <w:rsid w:val="0019308C"/>
    <w:rsid w:val="00193374"/>
    <w:rsid w:val="00193B92"/>
    <w:rsid w:val="00193CD5"/>
    <w:rsid w:val="00194156"/>
    <w:rsid w:val="00194654"/>
    <w:rsid w:val="00194B9A"/>
    <w:rsid w:val="00194BD3"/>
    <w:rsid w:val="00195A1F"/>
    <w:rsid w:val="00195A26"/>
    <w:rsid w:val="00196BB4"/>
    <w:rsid w:val="00197CC6"/>
    <w:rsid w:val="00197E0D"/>
    <w:rsid w:val="00197EC9"/>
    <w:rsid w:val="001A0549"/>
    <w:rsid w:val="001A07AB"/>
    <w:rsid w:val="001A094D"/>
    <w:rsid w:val="001A11A0"/>
    <w:rsid w:val="001A1291"/>
    <w:rsid w:val="001A136C"/>
    <w:rsid w:val="001A1E49"/>
    <w:rsid w:val="001A2007"/>
    <w:rsid w:val="001A2290"/>
    <w:rsid w:val="001A22C8"/>
    <w:rsid w:val="001A2765"/>
    <w:rsid w:val="001A2FC2"/>
    <w:rsid w:val="001A32FE"/>
    <w:rsid w:val="001A3440"/>
    <w:rsid w:val="001A34BE"/>
    <w:rsid w:val="001A3715"/>
    <w:rsid w:val="001A3DA0"/>
    <w:rsid w:val="001A3E6C"/>
    <w:rsid w:val="001A44F6"/>
    <w:rsid w:val="001A4A27"/>
    <w:rsid w:val="001A51B9"/>
    <w:rsid w:val="001A552B"/>
    <w:rsid w:val="001A57D1"/>
    <w:rsid w:val="001A5DF4"/>
    <w:rsid w:val="001A6924"/>
    <w:rsid w:val="001A6932"/>
    <w:rsid w:val="001A782B"/>
    <w:rsid w:val="001A797D"/>
    <w:rsid w:val="001A7CF9"/>
    <w:rsid w:val="001A7F2F"/>
    <w:rsid w:val="001B0A5C"/>
    <w:rsid w:val="001B0CD4"/>
    <w:rsid w:val="001B0E36"/>
    <w:rsid w:val="001B1049"/>
    <w:rsid w:val="001B12C8"/>
    <w:rsid w:val="001B1735"/>
    <w:rsid w:val="001B1C98"/>
    <w:rsid w:val="001B1E33"/>
    <w:rsid w:val="001B2284"/>
    <w:rsid w:val="001B2A50"/>
    <w:rsid w:val="001B2F68"/>
    <w:rsid w:val="001B31BE"/>
    <w:rsid w:val="001B34D7"/>
    <w:rsid w:val="001B3CD4"/>
    <w:rsid w:val="001B3E00"/>
    <w:rsid w:val="001B4CD3"/>
    <w:rsid w:val="001B4FD0"/>
    <w:rsid w:val="001B51AC"/>
    <w:rsid w:val="001B54F2"/>
    <w:rsid w:val="001B5983"/>
    <w:rsid w:val="001B6335"/>
    <w:rsid w:val="001B64ED"/>
    <w:rsid w:val="001B65B1"/>
    <w:rsid w:val="001B68DC"/>
    <w:rsid w:val="001B7240"/>
    <w:rsid w:val="001B7410"/>
    <w:rsid w:val="001B76CC"/>
    <w:rsid w:val="001C0349"/>
    <w:rsid w:val="001C047B"/>
    <w:rsid w:val="001C0632"/>
    <w:rsid w:val="001C0CA9"/>
    <w:rsid w:val="001C1176"/>
    <w:rsid w:val="001C1292"/>
    <w:rsid w:val="001C1601"/>
    <w:rsid w:val="001C16DA"/>
    <w:rsid w:val="001C18DD"/>
    <w:rsid w:val="001C2190"/>
    <w:rsid w:val="001C3126"/>
    <w:rsid w:val="001C379E"/>
    <w:rsid w:val="001C380F"/>
    <w:rsid w:val="001C388D"/>
    <w:rsid w:val="001C3944"/>
    <w:rsid w:val="001C3ED8"/>
    <w:rsid w:val="001C40F9"/>
    <w:rsid w:val="001C41A9"/>
    <w:rsid w:val="001C4DAB"/>
    <w:rsid w:val="001C53B7"/>
    <w:rsid w:val="001C5749"/>
    <w:rsid w:val="001C5C7B"/>
    <w:rsid w:val="001C5D09"/>
    <w:rsid w:val="001C6641"/>
    <w:rsid w:val="001C6663"/>
    <w:rsid w:val="001C6D09"/>
    <w:rsid w:val="001C6D5E"/>
    <w:rsid w:val="001C6F1A"/>
    <w:rsid w:val="001C7034"/>
    <w:rsid w:val="001C73E1"/>
    <w:rsid w:val="001C7798"/>
    <w:rsid w:val="001C7AD1"/>
    <w:rsid w:val="001C7E86"/>
    <w:rsid w:val="001C7F9C"/>
    <w:rsid w:val="001D02B2"/>
    <w:rsid w:val="001D036F"/>
    <w:rsid w:val="001D0967"/>
    <w:rsid w:val="001D0A5D"/>
    <w:rsid w:val="001D1212"/>
    <w:rsid w:val="001D1605"/>
    <w:rsid w:val="001D17E0"/>
    <w:rsid w:val="001D1838"/>
    <w:rsid w:val="001D198B"/>
    <w:rsid w:val="001D1EA3"/>
    <w:rsid w:val="001D1EF2"/>
    <w:rsid w:val="001D221E"/>
    <w:rsid w:val="001D22B4"/>
    <w:rsid w:val="001D22B5"/>
    <w:rsid w:val="001D2679"/>
    <w:rsid w:val="001D27C6"/>
    <w:rsid w:val="001D2D92"/>
    <w:rsid w:val="001D2DB3"/>
    <w:rsid w:val="001D2EAE"/>
    <w:rsid w:val="001D3000"/>
    <w:rsid w:val="001D32E3"/>
    <w:rsid w:val="001D3566"/>
    <w:rsid w:val="001D378A"/>
    <w:rsid w:val="001D3809"/>
    <w:rsid w:val="001D41DB"/>
    <w:rsid w:val="001D42ED"/>
    <w:rsid w:val="001D441F"/>
    <w:rsid w:val="001D4844"/>
    <w:rsid w:val="001D578E"/>
    <w:rsid w:val="001D59C4"/>
    <w:rsid w:val="001D5F81"/>
    <w:rsid w:val="001D6013"/>
    <w:rsid w:val="001D6143"/>
    <w:rsid w:val="001D617D"/>
    <w:rsid w:val="001D6298"/>
    <w:rsid w:val="001D67B7"/>
    <w:rsid w:val="001D6B43"/>
    <w:rsid w:val="001D7256"/>
    <w:rsid w:val="001D7310"/>
    <w:rsid w:val="001D7728"/>
    <w:rsid w:val="001D786C"/>
    <w:rsid w:val="001D7D81"/>
    <w:rsid w:val="001E0552"/>
    <w:rsid w:val="001E0619"/>
    <w:rsid w:val="001E0735"/>
    <w:rsid w:val="001E0924"/>
    <w:rsid w:val="001E0AC2"/>
    <w:rsid w:val="001E0DC3"/>
    <w:rsid w:val="001E1152"/>
    <w:rsid w:val="001E13C9"/>
    <w:rsid w:val="001E1405"/>
    <w:rsid w:val="001E1C75"/>
    <w:rsid w:val="001E2059"/>
    <w:rsid w:val="001E21ED"/>
    <w:rsid w:val="001E2690"/>
    <w:rsid w:val="001E301D"/>
    <w:rsid w:val="001E3077"/>
    <w:rsid w:val="001E39FD"/>
    <w:rsid w:val="001E3A79"/>
    <w:rsid w:val="001E3D1C"/>
    <w:rsid w:val="001E4997"/>
    <w:rsid w:val="001E4AC2"/>
    <w:rsid w:val="001E4D69"/>
    <w:rsid w:val="001E59FE"/>
    <w:rsid w:val="001E5EDF"/>
    <w:rsid w:val="001E5F1C"/>
    <w:rsid w:val="001E6177"/>
    <w:rsid w:val="001E66B3"/>
    <w:rsid w:val="001E6EE8"/>
    <w:rsid w:val="001E789C"/>
    <w:rsid w:val="001E7EE8"/>
    <w:rsid w:val="001F0024"/>
    <w:rsid w:val="001F1338"/>
    <w:rsid w:val="001F135E"/>
    <w:rsid w:val="001F15C9"/>
    <w:rsid w:val="001F2786"/>
    <w:rsid w:val="001F27B8"/>
    <w:rsid w:val="001F2BF5"/>
    <w:rsid w:val="001F3261"/>
    <w:rsid w:val="001F3784"/>
    <w:rsid w:val="001F3B44"/>
    <w:rsid w:val="001F3C99"/>
    <w:rsid w:val="001F4103"/>
    <w:rsid w:val="001F46E5"/>
    <w:rsid w:val="001F4DAD"/>
    <w:rsid w:val="001F5309"/>
    <w:rsid w:val="001F57F1"/>
    <w:rsid w:val="001F5C62"/>
    <w:rsid w:val="001F5CFE"/>
    <w:rsid w:val="001F5D8D"/>
    <w:rsid w:val="001F5E49"/>
    <w:rsid w:val="001F6093"/>
    <w:rsid w:val="001F60D7"/>
    <w:rsid w:val="001F62E5"/>
    <w:rsid w:val="001F66FF"/>
    <w:rsid w:val="001F6B8F"/>
    <w:rsid w:val="001F6DB2"/>
    <w:rsid w:val="001F6E56"/>
    <w:rsid w:val="001F7038"/>
    <w:rsid w:val="001F7345"/>
    <w:rsid w:val="001F74F5"/>
    <w:rsid w:val="001F7A74"/>
    <w:rsid w:val="001F7B52"/>
    <w:rsid w:val="001F7C24"/>
    <w:rsid w:val="0020046A"/>
    <w:rsid w:val="002006A9"/>
    <w:rsid w:val="00200BBC"/>
    <w:rsid w:val="00200FF4"/>
    <w:rsid w:val="00200FF7"/>
    <w:rsid w:val="00201558"/>
    <w:rsid w:val="0020178D"/>
    <w:rsid w:val="002019E9"/>
    <w:rsid w:val="00201A10"/>
    <w:rsid w:val="00201BBE"/>
    <w:rsid w:val="00202560"/>
    <w:rsid w:val="00202993"/>
    <w:rsid w:val="002032B3"/>
    <w:rsid w:val="00203919"/>
    <w:rsid w:val="00203A04"/>
    <w:rsid w:val="00203A18"/>
    <w:rsid w:val="00203F34"/>
    <w:rsid w:val="00203F8C"/>
    <w:rsid w:val="00204007"/>
    <w:rsid w:val="00204721"/>
    <w:rsid w:val="00204B6D"/>
    <w:rsid w:val="00204C2E"/>
    <w:rsid w:val="00204D9D"/>
    <w:rsid w:val="00205381"/>
    <w:rsid w:val="00206210"/>
    <w:rsid w:val="002064E3"/>
    <w:rsid w:val="00206992"/>
    <w:rsid w:val="0020727F"/>
    <w:rsid w:val="002073C5"/>
    <w:rsid w:val="00207629"/>
    <w:rsid w:val="002079BF"/>
    <w:rsid w:val="00207C2C"/>
    <w:rsid w:val="0021056F"/>
    <w:rsid w:val="00210962"/>
    <w:rsid w:val="00210FE0"/>
    <w:rsid w:val="00211906"/>
    <w:rsid w:val="00211981"/>
    <w:rsid w:val="00211C19"/>
    <w:rsid w:val="00211CAD"/>
    <w:rsid w:val="00211CBC"/>
    <w:rsid w:val="00212422"/>
    <w:rsid w:val="00212426"/>
    <w:rsid w:val="002125F5"/>
    <w:rsid w:val="0021327D"/>
    <w:rsid w:val="0021354F"/>
    <w:rsid w:val="00214377"/>
    <w:rsid w:val="00214383"/>
    <w:rsid w:val="00214CD3"/>
    <w:rsid w:val="00215269"/>
    <w:rsid w:val="00215513"/>
    <w:rsid w:val="0021560F"/>
    <w:rsid w:val="00215C35"/>
    <w:rsid w:val="0021626C"/>
    <w:rsid w:val="00216387"/>
    <w:rsid w:val="002165F3"/>
    <w:rsid w:val="0021680F"/>
    <w:rsid w:val="00216BF7"/>
    <w:rsid w:val="00216C13"/>
    <w:rsid w:val="002177AD"/>
    <w:rsid w:val="0021788C"/>
    <w:rsid w:val="0022019D"/>
    <w:rsid w:val="0022036F"/>
    <w:rsid w:val="00220513"/>
    <w:rsid w:val="002206ED"/>
    <w:rsid w:val="0022096C"/>
    <w:rsid w:val="002209CE"/>
    <w:rsid w:val="00220F03"/>
    <w:rsid w:val="0022104E"/>
    <w:rsid w:val="00221800"/>
    <w:rsid w:val="002218BF"/>
    <w:rsid w:val="00221929"/>
    <w:rsid w:val="00221AB1"/>
    <w:rsid w:val="00221BB4"/>
    <w:rsid w:val="0022227F"/>
    <w:rsid w:val="0022259C"/>
    <w:rsid w:val="002231DA"/>
    <w:rsid w:val="0022364E"/>
    <w:rsid w:val="00223B67"/>
    <w:rsid w:val="00223CBC"/>
    <w:rsid w:val="00223E75"/>
    <w:rsid w:val="00223F26"/>
    <w:rsid w:val="002245A1"/>
    <w:rsid w:val="0022465F"/>
    <w:rsid w:val="00225124"/>
    <w:rsid w:val="002254D2"/>
    <w:rsid w:val="0022555B"/>
    <w:rsid w:val="002269CE"/>
    <w:rsid w:val="002271EA"/>
    <w:rsid w:val="0022798A"/>
    <w:rsid w:val="00227FE8"/>
    <w:rsid w:val="00230656"/>
    <w:rsid w:val="00230736"/>
    <w:rsid w:val="0023078F"/>
    <w:rsid w:val="00231242"/>
    <w:rsid w:val="0023193F"/>
    <w:rsid w:val="00231B7F"/>
    <w:rsid w:val="00232554"/>
    <w:rsid w:val="00232EE9"/>
    <w:rsid w:val="002336E2"/>
    <w:rsid w:val="002340E3"/>
    <w:rsid w:val="00234A35"/>
    <w:rsid w:val="00234F85"/>
    <w:rsid w:val="00234F9C"/>
    <w:rsid w:val="002353E2"/>
    <w:rsid w:val="00235CE6"/>
    <w:rsid w:val="00235E20"/>
    <w:rsid w:val="0023618D"/>
    <w:rsid w:val="00236606"/>
    <w:rsid w:val="00237440"/>
    <w:rsid w:val="002374DD"/>
    <w:rsid w:val="002375A7"/>
    <w:rsid w:val="0023786D"/>
    <w:rsid w:val="00240217"/>
    <w:rsid w:val="00240455"/>
    <w:rsid w:val="00240487"/>
    <w:rsid w:val="00240CA3"/>
    <w:rsid w:val="00240D6B"/>
    <w:rsid w:val="00240E1D"/>
    <w:rsid w:val="00240FCD"/>
    <w:rsid w:val="00241682"/>
    <w:rsid w:val="002417F3"/>
    <w:rsid w:val="00242805"/>
    <w:rsid w:val="0024285A"/>
    <w:rsid w:val="002429A5"/>
    <w:rsid w:val="00242EAD"/>
    <w:rsid w:val="00242FEF"/>
    <w:rsid w:val="00243028"/>
    <w:rsid w:val="00243EBF"/>
    <w:rsid w:val="00243F41"/>
    <w:rsid w:val="00243F98"/>
    <w:rsid w:val="00244CF5"/>
    <w:rsid w:val="00244D95"/>
    <w:rsid w:val="00244EC1"/>
    <w:rsid w:val="0024541D"/>
    <w:rsid w:val="00245624"/>
    <w:rsid w:val="00245C22"/>
    <w:rsid w:val="00245D95"/>
    <w:rsid w:val="00245FED"/>
    <w:rsid w:val="002462E0"/>
    <w:rsid w:val="0024640F"/>
    <w:rsid w:val="002470E8"/>
    <w:rsid w:val="0024796F"/>
    <w:rsid w:val="00247D3A"/>
    <w:rsid w:val="00247E8B"/>
    <w:rsid w:val="00250B04"/>
    <w:rsid w:val="00250FE6"/>
    <w:rsid w:val="0025118E"/>
    <w:rsid w:val="00251487"/>
    <w:rsid w:val="0025187F"/>
    <w:rsid w:val="00252303"/>
    <w:rsid w:val="0025245B"/>
    <w:rsid w:val="00252621"/>
    <w:rsid w:val="00252656"/>
    <w:rsid w:val="00252676"/>
    <w:rsid w:val="00252A47"/>
    <w:rsid w:val="00252D2A"/>
    <w:rsid w:val="00252F00"/>
    <w:rsid w:val="002533CD"/>
    <w:rsid w:val="00253487"/>
    <w:rsid w:val="002536F2"/>
    <w:rsid w:val="00253805"/>
    <w:rsid w:val="00254038"/>
    <w:rsid w:val="002543D6"/>
    <w:rsid w:val="0025450F"/>
    <w:rsid w:val="002548AE"/>
    <w:rsid w:val="00254994"/>
    <w:rsid w:val="00255203"/>
    <w:rsid w:val="0025615E"/>
    <w:rsid w:val="0025659D"/>
    <w:rsid w:val="002566B8"/>
    <w:rsid w:val="00256925"/>
    <w:rsid w:val="0025701A"/>
    <w:rsid w:val="002570B0"/>
    <w:rsid w:val="00257292"/>
    <w:rsid w:val="00257E2F"/>
    <w:rsid w:val="00257EA7"/>
    <w:rsid w:val="0026056F"/>
    <w:rsid w:val="00260C38"/>
    <w:rsid w:val="0026128D"/>
    <w:rsid w:val="00261A62"/>
    <w:rsid w:val="00261CD9"/>
    <w:rsid w:val="00261E71"/>
    <w:rsid w:val="00261F1B"/>
    <w:rsid w:val="00261F63"/>
    <w:rsid w:val="00262059"/>
    <w:rsid w:val="00262DFA"/>
    <w:rsid w:val="00262EA9"/>
    <w:rsid w:val="002636C9"/>
    <w:rsid w:val="00263BCA"/>
    <w:rsid w:val="00264469"/>
    <w:rsid w:val="002647CE"/>
    <w:rsid w:val="00264879"/>
    <w:rsid w:val="00264A25"/>
    <w:rsid w:val="0026569E"/>
    <w:rsid w:val="00265A63"/>
    <w:rsid w:val="00265C9D"/>
    <w:rsid w:val="00266432"/>
    <w:rsid w:val="00266727"/>
    <w:rsid w:val="00266829"/>
    <w:rsid w:val="00266D17"/>
    <w:rsid w:val="00266F18"/>
    <w:rsid w:val="00267301"/>
    <w:rsid w:val="00267B7B"/>
    <w:rsid w:val="0027035E"/>
    <w:rsid w:val="002703B2"/>
    <w:rsid w:val="00270457"/>
    <w:rsid w:val="00270510"/>
    <w:rsid w:val="00270604"/>
    <w:rsid w:val="002706A7"/>
    <w:rsid w:val="002712DD"/>
    <w:rsid w:val="0027166F"/>
    <w:rsid w:val="0027176E"/>
    <w:rsid w:val="002721A5"/>
    <w:rsid w:val="00272604"/>
    <w:rsid w:val="00273011"/>
    <w:rsid w:val="002742AB"/>
    <w:rsid w:val="00274B73"/>
    <w:rsid w:val="00275011"/>
    <w:rsid w:val="002750E9"/>
    <w:rsid w:val="002751B3"/>
    <w:rsid w:val="00275AF8"/>
    <w:rsid w:val="00275F65"/>
    <w:rsid w:val="0027699F"/>
    <w:rsid w:val="00276CB1"/>
    <w:rsid w:val="00276D18"/>
    <w:rsid w:val="00276D63"/>
    <w:rsid w:val="00276E62"/>
    <w:rsid w:val="00276ED5"/>
    <w:rsid w:val="00276FA7"/>
    <w:rsid w:val="00277684"/>
    <w:rsid w:val="00277987"/>
    <w:rsid w:val="00280077"/>
    <w:rsid w:val="002800B8"/>
    <w:rsid w:val="00280515"/>
    <w:rsid w:val="00280A9A"/>
    <w:rsid w:val="00280C65"/>
    <w:rsid w:val="00280CD4"/>
    <w:rsid w:val="00280DFC"/>
    <w:rsid w:val="00281271"/>
    <w:rsid w:val="00281BB8"/>
    <w:rsid w:val="00282272"/>
    <w:rsid w:val="00282580"/>
    <w:rsid w:val="00282A22"/>
    <w:rsid w:val="00282E86"/>
    <w:rsid w:val="00282F06"/>
    <w:rsid w:val="00283099"/>
    <w:rsid w:val="0028340D"/>
    <w:rsid w:val="002840C0"/>
    <w:rsid w:val="002843A3"/>
    <w:rsid w:val="002846E5"/>
    <w:rsid w:val="00284758"/>
    <w:rsid w:val="00284874"/>
    <w:rsid w:val="00284C20"/>
    <w:rsid w:val="00284FB3"/>
    <w:rsid w:val="00285930"/>
    <w:rsid w:val="002859ED"/>
    <w:rsid w:val="00286250"/>
    <w:rsid w:val="00286F0F"/>
    <w:rsid w:val="00286F59"/>
    <w:rsid w:val="00287B6F"/>
    <w:rsid w:val="002901D3"/>
    <w:rsid w:val="00290277"/>
    <w:rsid w:val="00290B70"/>
    <w:rsid w:val="00290F93"/>
    <w:rsid w:val="00291431"/>
    <w:rsid w:val="002914E1"/>
    <w:rsid w:val="0029156C"/>
    <w:rsid w:val="0029181D"/>
    <w:rsid w:val="00292132"/>
    <w:rsid w:val="00292C31"/>
    <w:rsid w:val="00293715"/>
    <w:rsid w:val="00293A1F"/>
    <w:rsid w:val="002944D2"/>
    <w:rsid w:val="00294778"/>
    <w:rsid w:val="00294AAD"/>
    <w:rsid w:val="00294BB1"/>
    <w:rsid w:val="00295909"/>
    <w:rsid w:val="00295AA1"/>
    <w:rsid w:val="00296660"/>
    <w:rsid w:val="0029686A"/>
    <w:rsid w:val="00296BFB"/>
    <w:rsid w:val="00297130"/>
    <w:rsid w:val="00297223"/>
    <w:rsid w:val="00297646"/>
    <w:rsid w:val="002976EE"/>
    <w:rsid w:val="00297AF7"/>
    <w:rsid w:val="00297E42"/>
    <w:rsid w:val="002A01D1"/>
    <w:rsid w:val="002A07D8"/>
    <w:rsid w:val="002A0D3E"/>
    <w:rsid w:val="002A16D8"/>
    <w:rsid w:val="002A2112"/>
    <w:rsid w:val="002A2348"/>
    <w:rsid w:val="002A240F"/>
    <w:rsid w:val="002A2A6E"/>
    <w:rsid w:val="002A2D06"/>
    <w:rsid w:val="002A32F9"/>
    <w:rsid w:val="002A33BB"/>
    <w:rsid w:val="002A36F0"/>
    <w:rsid w:val="002A3925"/>
    <w:rsid w:val="002A3CFE"/>
    <w:rsid w:val="002A41E5"/>
    <w:rsid w:val="002A44C6"/>
    <w:rsid w:val="002A4B62"/>
    <w:rsid w:val="002A4D00"/>
    <w:rsid w:val="002A5F4E"/>
    <w:rsid w:val="002A6192"/>
    <w:rsid w:val="002A65B9"/>
    <w:rsid w:val="002A68D1"/>
    <w:rsid w:val="002A736A"/>
    <w:rsid w:val="002A73A3"/>
    <w:rsid w:val="002B031B"/>
    <w:rsid w:val="002B03EE"/>
    <w:rsid w:val="002B05D0"/>
    <w:rsid w:val="002B093B"/>
    <w:rsid w:val="002B0A01"/>
    <w:rsid w:val="002B0D55"/>
    <w:rsid w:val="002B0D69"/>
    <w:rsid w:val="002B0D81"/>
    <w:rsid w:val="002B12C4"/>
    <w:rsid w:val="002B159E"/>
    <w:rsid w:val="002B1760"/>
    <w:rsid w:val="002B18AD"/>
    <w:rsid w:val="002B19D8"/>
    <w:rsid w:val="002B2669"/>
    <w:rsid w:val="002B2F0F"/>
    <w:rsid w:val="002B31E0"/>
    <w:rsid w:val="002B3368"/>
    <w:rsid w:val="002B38E6"/>
    <w:rsid w:val="002B3B85"/>
    <w:rsid w:val="002B476B"/>
    <w:rsid w:val="002B4AD4"/>
    <w:rsid w:val="002B5796"/>
    <w:rsid w:val="002B57DB"/>
    <w:rsid w:val="002B5E27"/>
    <w:rsid w:val="002B5F3B"/>
    <w:rsid w:val="002B5FB8"/>
    <w:rsid w:val="002B6ACD"/>
    <w:rsid w:val="002B6EE5"/>
    <w:rsid w:val="002C04A5"/>
    <w:rsid w:val="002C07FB"/>
    <w:rsid w:val="002C0F49"/>
    <w:rsid w:val="002C13BE"/>
    <w:rsid w:val="002C2356"/>
    <w:rsid w:val="002C2E6A"/>
    <w:rsid w:val="002C3273"/>
    <w:rsid w:val="002C3950"/>
    <w:rsid w:val="002C40ED"/>
    <w:rsid w:val="002C41B6"/>
    <w:rsid w:val="002C4611"/>
    <w:rsid w:val="002C509B"/>
    <w:rsid w:val="002C5131"/>
    <w:rsid w:val="002C58AA"/>
    <w:rsid w:val="002C5A86"/>
    <w:rsid w:val="002C5ED4"/>
    <w:rsid w:val="002C5F11"/>
    <w:rsid w:val="002C6CB8"/>
    <w:rsid w:val="002C76B9"/>
    <w:rsid w:val="002C7835"/>
    <w:rsid w:val="002C7E25"/>
    <w:rsid w:val="002C7E81"/>
    <w:rsid w:val="002D0702"/>
    <w:rsid w:val="002D076E"/>
    <w:rsid w:val="002D08C7"/>
    <w:rsid w:val="002D0A25"/>
    <w:rsid w:val="002D0A8C"/>
    <w:rsid w:val="002D0C09"/>
    <w:rsid w:val="002D0C41"/>
    <w:rsid w:val="002D1000"/>
    <w:rsid w:val="002D10F0"/>
    <w:rsid w:val="002D116F"/>
    <w:rsid w:val="002D1927"/>
    <w:rsid w:val="002D27BA"/>
    <w:rsid w:val="002D2932"/>
    <w:rsid w:val="002D32B9"/>
    <w:rsid w:val="002D3BA8"/>
    <w:rsid w:val="002D3F01"/>
    <w:rsid w:val="002D4067"/>
    <w:rsid w:val="002D42F4"/>
    <w:rsid w:val="002D4AD5"/>
    <w:rsid w:val="002D4C13"/>
    <w:rsid w:val="002D4D4A"/>
    <w:rsid w:val="002D4E31"/>
    <w:rsid w:val="002D4E54"/>
    <w:rsid w:val="002D4F7A"/>
    <w:rsid w:val="002D5008"/>
    <w:rsid w:val="002D5790"/>
    <w:rsid w:val="002D5A4D"/>
    <w:rsid w:val="002D5B82"/>
    <w:rsid w:val="002D6323"/>
    <w:rsid w:val="002D642B"/>
    <w:rsid w:val="002D66EC"/>
    <w:rsid w:val="002D6704"/>
    <w:rsid w:val="002D6DA1"/>
    <w:rsid w:val="002D6FEA"/>
    <w:rsid w:val="002D7AF7"/>
    <w:rsid w:val="002E0346"/>
    <w:rsid w:val="002E05FD"/>
    <w:rsid w:val="002E0BC4"/>
    <w:rsid w:val="002E10D2"/>
    <w:rsid w:val="002E113E"/>
    <w:rsid w:val="002E14C5"/>
    <w:rsid w:val="002E1524"/>
    <w:rsid w:val="002E1D19"/>
    <w:rsid w:val="002E2301"/>
    <w:rsid w:val="002E2602"/>
    <w:rsid w:val="002E2783"/>
    <w:rsid w:val="002E2D66"/>
    <w:rsid w:val="002E2E5A"/>
    <w:rsid w:val="002E2ED1"/>
    <w:rsid w:val="002E30E6"/>
    <w:rsid w:val="002E397D"/>
    <w:rsid w:val="002E3A4E"/>
    <w:rsid w:val="002E3DFB"/>
    <w:rsid w:val="002E4862"/>
    <w:rsid w:val="002E4A45"/>
    <w:rsid w:val="002E4B1A"/>
    <w:rsid w:val="002E595B"/>
    <w:rsid w:val="002E5B2C"/>
    <w:rsid w:val="002E6732"/>
    <w:rsid w:val="002E6DB5"/>
    <w:rsid w:val="002E70A4"/>
    <w:rsid w:val="002E7336"/>
    <w:rsid w:val="002E765B"/>
    <w:rsid w:val="002E76F2"/>
    <w:rsid w:val="002E7851"/>
    <w:rsid w:val="002E7AB8"/>
    <w:rsid w:val="002E7C05"/>
    <w:rsid w:val="002E7C8A"/>
    <w:rsid w:val="002F0404"/>
    <w:rsid w:val="002F04AE"/>
    <w:rsid w:val="002F1006"/>
    <w:rsid w:val="002F11BE"/>
    <w:rsid w:val="002F1AE7"/>
    <w:rsid w:val="002F1CD1"/>
    <w:rsid w:val="002F25FD"/>
    <w:rsid w:val="002F26D6"/>
    <w:rsid w:val="002F2972"/>
    <w:rsid w:val="002F34EA"/>
    <w:rsid w:val="002F3A1D"/>
    <w:rsid w:val="002F3EC8"/>
    <w:rsid w:val="002F4FDC"/>
    <w:rsid w:val="002F51B9"/>
    <w:rsid w:val="002F5CD9"/>
    <w:rsid w:val="002F63B3"/>
    <w:rsid w:val="002F69E4"/>
    <w:rsid w:val="002F6B3B"/>
    <w:rsid w:val="002F74EB"/>
    <w:rsid w:val="002F750B"/>
    <w:rsid w:val="002F7CAB"/>
    <w:rsid w:val="002F7FA1"/>
    <w:rsid w:val="00300121"/>
    <w:rsid w:val="003006FA"/>
    <w:rsid w:val="00300A8D"/>
    <w:rsid w:val="003010D5"/>
    <w:rsid w:val="00301751"/>
    <w:rsid w:val="00301CD5"/>
    <w:rsid w:val="00302038"/>
    <w:rsid w:val="0030208F"/>
    <w:rsid w:val="00302BF0"/>
    <w:rsid w:val="00302E06"/>
    <w:rsid w:val="00302FC2"/>
    <w:rsid w:val="00303077"/>
    <w:rsid w:val="003030A1"/>
    <w:rsid w:val="0030358D"/>
    <w:rsid w:val="00303D11"/>
    <w:rsid w:val="00303EFC"/>
    <w:rsid w:val="00304473"/>
    <w:rsid w:val="00304973"/>
    <w:rsid w:val="00305033"/>
    <w:rsid w:val="00305115"/>
    <w:rsid w:val="0030535F"/>
    <w:rsid w:val="003057D6"/>
    <w:rsid w:val="00305868"/>
    <w:rsid w:val="00305961"/>
    <w:rsid w:val="0030598D"/>
    <w:rsid w:val="003059D8"/>
    <w:rsid w:val="00305FC0"/>
    <w:rsid w:val="003063B6"/>
    <w:rsid w:val="003065BB"/>
    <w:rsid w:val="00306633"/>
    <w:rsid w:val="003068FB"/>
    <w:rsid w:val="00306CFA"/>
    <w:rsid w:val="00306D54"/>
    <w:rsid w:val="00306F09"/>
    <w:rsid w:val="00307204"/>
    <w:rsid w:val="00307578"/>
    <w:rsid w:val="00307880"/>
    <w:rsid w:val="003078D5"/>
    <w:rsid w:val="003079E1"/>
    <w:rsid w:val="00307B23"/>
    <w:rsid w:val="00307BC2"/>
    <w:rsid w:val="00307DD2"/>
    <w:rsid w:val="00310842"/>
    <w:rsid w:val="00310A02"/>
    <w:rsid w:val="00310C61"/>
    <w:rsid w:val="00310EAC"/>
    <w:rsid w:val="003112E1"/>
    <w:rsid w:val="00311891"/>
    <w:rsid w:val="0031234C"/>
    <w:rsid w:val="003134DB"/>
    <w:rsid w:val="00313539"/>
    <w:rsid w:val="0031365A"/>
    <w:rsid w:val="003136A9"/>
    <w:rsid w:val="003140DA"/>
    <w:rsid w:val="0031429C"/>
    <w:rsid w:val="003148CC"/>
    <w:rsid w:val="00314A04"/>
    <w:rsid w:val="00314C5B"/>
    <w:rsid w:val="00314DC8"/>
    <w:rsid w:val="0031522D"/>
    <w:rsid w:val="003158A4"/>
    <w:rsid w:val="00315916"/>
    <w:rsid w:val="00315D27"/>
    <w:rsid w:val="003164B3"/>
    <w:rsid w:val="00316BAC"/>
    <w:rsid w:val="00317668"/>
    <w:rsid w:val="00317B5B"/>
    <w:rsid w:val="003202A1"/>
    <w:rsid w:val="0032084A"/>
    <w:rsid w:val="0032085C"/>
    <w:rsid w:val="00321A32"/>
    <w:rsid w:val="00321C03"/>
    <w:rsid w:val="003220AF"/>
    <w:rsid w:val="003224C6"/>
    <w:rsid w:val="0032250E"/>
    <w:rsid w:val="003227CA"/>
    <w:rsid w:val="003229AA"/>
    <w:rsid w:val="00322B5D"/>
    <w:rsid w:val="003231D5"/>
    <w:rsid w:val="00324253"/>
    <w:rsid w:val="00324EB5"/>
    <w:rsid w:val="00324EE9"/>
    <w:rsid w:val="00324FB5"/>
    <w:rsid w:val="00325018"/>
    <w:rsid w:val="003258F3"/>
    <w:rsid w:val="00325F7B"/>
    <w:rsid w:val="0032679C"/>
    <w:rsid w:val="0032681C"/>
    <w:rsid w:val="0032691E"/>
    <w:rsid w:val="00326BC1"/>
    <w:rsid w:val="003271F2"/>
    <w:rsid w:val="003274E0"/>
    <w:rsid w:val="00327616"/>
    <w:rsid w:val="003300C4"/>
    <w:rsid w:val="00330225"/>
    <w:rsid w:val="00330A3F"/>
    <w:rsid w:val="0033133C"/>
    <w:rsid w:val="00331767"/>
    <w:rsid w:val="0033177A"/>
    <w:rsid w:val="00331B41"/>
    <w:rsid w:val="00332832"/>
    <w:rsid w:val="00332D3A"/>
    <w:rsid w:val="003331C3"/>
    <w:rsid w:val="0033363D"/>
    <w:rsid w:val="0033468D"/>
    <w:rsid w:val="00335539"/>
    <w:rsid w:val="00335A5A"/>
    <w:rsid w:val="00335A67"/>
    <w:rsid w:val="00336120"/>
    <w:rsid w:val="003364F6"/>
    <w:rsid w:val="00336BC7"/>
    <w:rsid w:val="00337120"/>
    <w:rsid w:val="0033789C"/>
    <w:rsid w:val="0033796A"/>
    <w:rsid w:val="00337CC8"/>
    <w:rsid w:val="00340011"/>
    <w:rsid w:val="00340DAC"/>
    <w:rsid w:val="003418E8"/>
    <w:rsid w:val="00341C9B"/>
    <w:rsid w:val="00341F40"/>
    <w:rsid w:val="0034203D"/>
    <w:rsid w:val="00342FE6"/>
    <w:rsid w:val="003434ED"/>
    <w:rsid w:val="00343941"/>
    <w:rsid w:val="00343DF7"/>
    <w:rsid w:val="00343DF8"/>
    <w:rsid w:val="003441E8"/>
    <w:rsid w:val="0034431D"/>
    <w:rsid w:val="0034462B"/>
    <w:rsid w:val="00344735"/>
    <w:rsid w:val="003448E8"/>
    <w:rsid w:val="0034536F"/>
    <w:rsid w:val="003455F1"/>
    <w:rsid w:val="00345AC7"/>
    <w:rsid w:val="00345AF5"/>
    <w:rsid w:val="00345B74"/>
    <w:rsid w:val="003462EE"/>
    <w:rsid w:val="0034640F"/>
    <w:rsid w:val="00346497"/>
    <w:rsid w:val="003464C8"/>
    <w:rsid w:val="003468D2"/>
    <w:rsid w:val="003468ED"/>
    <w:rsid w:val="00346906"/>
    <w:rsid w:val="00346BD5"/>
    <w:rsid w:val="00346D60"/>
    <w:rsid w:val="00346FDE"/>
    <w:rsid w:val="00347875"/>
    <w:rsid w:val="00347912"/>
    <w:rsid w:val="00347BC9"/>
    <w:rsid w:val="0035031E"/>
    <w:rsid w:val="003504A0"/>
    <w:rsid w:val="003505BF"/>
    <w:rsid w:val="00350BA3"/>
    <w:rsid w:val="00350C12"/>
    <w:rsid w:val="00350E17"/>
    <w:rsid w:val="00350F3C"/>
    <w:rsid w:val="00351143"/>
    <w:rsid w:val="003515FF"/>
    <w:rsid w:val="003516AA"/>
    <w:rsid w:val="003516CF"/>
    <w:rsid w:val="00351B9C"/>
    <w:rsid w:val="003525EE"/>
    <w:rsid w:val="00352740"/>
    <w:rsid w:val="00352C2A"/>
    <w:rsid w:val="00352D8F"/>
    <w:rsid w:val="00353050"/>
    <w:rsid w:val="003537A8"/>
    <w:rsid w:val="0035382A"/>
    <w:rsid w:val="003539F8"/>
    <w:rsid w:val="00353E74"/>
    <w:rsid w:val="00353E8C"/>
    <w:rsid w:val="00353F44"/>
    <w:rsid w:val="0035458E"/>
    <w:rsid w:val="00354844"/>
    <w:rsid w:val="0035506A"/>
    <w:rsid w:val="003552A6"/>
    <w:rsid w:val="003555E1"/>
    <w:rsid w:val="00355AB9"/>
    <w:rsid w:val="00355DA6"/>
    <w:rsid w:val="00356059"/>
    <w:rsid w:val="003565DD"/>
    <w:rsid w:val="00356A46"/>
    <w:rsid w:val="00356E46"/>
    <w:rsid w:val="0035767F"/>
    <w:rsid w:val="00357997"/>
    <w:rsid w:val="00357BB3"/>
    <w:rsid w:val="00357C07"/>
    <w:rsid w:val="003602A5"/>
    <w:rsid w:val="00360F69"/>
    <w:rsid w:val="00361059"/>
    <w:rsid w:val="00361450"/>
    <w:rsid w:val="0036173C"/>
    <w:rsid w:val="00361CD8"/>
    <w:rsid w:val="0036276F"/>
    <w:rsid w:val="003627D8"/>
    <w:rsid w:val="00362954"/>
    <w:rsid w:val="00362A15"/>
    <w:rsid w:val="00362E5E"/>
    <w:rsid w:val="00362E96"/>
    <w:rsid w:val="00363424"/>
    <w:rsid w:val="00363AAB"/>
    <w:rsid w:val="00363C5B"/>
    <w:rsid w:val="00363E2E"/>
    <w:rsid w:val="00364159"/>
    <w:rsid w:val="00364ED8"/>
    <w:rsid w:val="0036585E"/>
    <w:rsid w:val="00365DDF"/>
    <w:rsid w:val="003662D2"/>
    <w:rsid w:val="003664E8"/>
    <w:rsid w:val="00366623"/>
    <w:rsid w:val="003666A4"/>
    <w:rsid w:val="003669D1"/>
    <w:rsid w:val="00366EF2"/>
    <w:rsid w:val="003673FB"/>
    <w:rsid w:val="00367413"/>
    <w:rsid w:val="003675BA"/>
    <w:rsid w:val="00367C01"/>
    <w:rsid w:val="00367FDF"/>
    <w:rsid w:val="003703FF"/>
    <w:rsid w:val="00370CE2"/>
    <w:rsid w:val="00370D13"/>
    <w:rsid w:val="00370F62"/>
    <w:rsid w:val="00372F3C"/>
    <w:rsid w:val="00374153"/>
    <w:rsid w:val="0037440F"/>
    <w:rsid w:val="00374557"/>
    <w:rsid w:val="00374A94"/>
    <w:rsid w:val="00374C2A"/>
    <w:rsid w:val="00374E98"/>
    <w:rsid w:val="00375899"/>
    <w:rsid w:val="00375E3A"/>
    <w:rsid w:val="00376BCB"/>
    <w:rsid w:val="00376DE5"/>
    <w:rsid w:val="00376F3B"/>
    <w:rsid w:val="00377257"/>
    <w:rsid w:val="00377673"/>
    <w:rsid w:val="003776BE"/>
    <w:rsid w:val="00377C36"/>
    <w:rsid w:val="00380302"/>
    <w:rsid w:val="0038030A"/>
    <w:rsid w:val="0038050F"/>
    <w:rsid w:val="00380597"/>
    <w:rsid w:val="003808E2"/>
    <w:rsid w:val="00380FED"/>
    <w:rsid w:val="00381341"/>
    <w:rsid w:val="00381DAB"/>
    <w:rsid w:val="00381E8A"/>
    <w:rsid w:val="0038206C"/>
    <w:rsid w:val="003821BA"/>
    <w:rsid w:val="0038220A"/>
    <w:rsid w:val="00382A15"/>
    <w:rsid w:val="00382A93"/>
    <w:rsid w:val="0038464B"/>
    <w:rsid w:val="0038467A"/>
    <w:rsid w:val="0038468D"/>
    <w:rsid w:val="003848A1"/>
    <w:rsid w:val="00385305"/>
    <w:rsid w:val="00385AED"/>
    <w:rsid w:val="00386A61"/>
    <w:rsid w:val="00386F3F"/>
    <w:rsid w:val="00387505"/>
    <w:rsid w:val="003875D0"/>
    <w:rsid w:val="00387729"/>
    <w:rsid w:val="00387E1F"/>
    <w:rsid w:val="00387FE8"/>
    <w:rsid w:val="0039012E"/>
    <w:rsid w:val="00390132"/>
    <w:rsid w:val="00390328"/>
    <w:rsid w:val="00390708"/>
    <w:rsid w:val="0039134B"/>
    <w:rsid w:val="003913A5"/>
    <w:rsid w:val="003916AE"/>
    <w:rsid w:val="00391A12"/>
    <w:rsid w:val="00391D2B"/>
    <w:rsid w:val="00391D49"/>
    <w:rsid w:val="00391D76"/>
    <w:rsid w:val="00391FA3"/>
    <w:rsid w:val="00391FED"/>
    <w:rsid w:val="003922D2"/>
    <w:rsid w:val="0039239E"/>
    <w:rsid w:val="00392404"/>
    <w:rsid w:val="00392418"/>
    <w:rsid w:val="00392B81"/>
    <w:rsid w:val="00392E74"/>
    <w:rsid w:val="00392FCB"/>
    <w:rsid w:val="0039323E"/>
    <w:rsid w:val="0039335E"/>
    <w:rsid w:val="00393BBD"/>
    <w:rsid w:val="00393F69"/>
    <w:rsid w:val="00394328"/>
    <w:rsid w:val="0039434E"/>
    <w:rsid w:val="0039456B"/>
    <w:rsid w:val="00394B49"/>
    <w:rsid w:val="00394BFF"/>
    <w:rsid w:val="00395989"/>
    <w:rsid w:val="00395B7E"/>
    <w:rsid w:val="00395C4C"/>
    <w:rsid w:val="00395E61"/>
    <w:rsid w:val="00396232"/>
    <w:rsid w:val="00396441"/>
    <w:rsid w:val="00396C5C"/>
    <w:rsid w:val="00396DD6"/>
    <w:rsid w:val="00396DE4"/>
    <w:rsid w:val="0039715B"/>
    <w:rsid w:val="003974D1"/>
    <w:rsid w:val="00397C14"/>
    <w:rsid w:val="00397F91"/>
    <w:rsid w:val="003A0175"/>
    <w:rsid w:val="003A1EBF"/>
    <w:rsid w:val="003A2110"/>
    <w:rsid w:val="003A2115"/>
    <w:rsid w:val="003A2179"/>
    <w:rsid w:val="003A21BD"/>
    <w:rsid w:val="003A22C1"/>
    <w:rsid w:val="003A2363"/>
    <w:rsid w:val="003A2FE3"/>
    <w:rsid w:val="003A37C3"/>
    <w:rsid w:val="003A3A36"/>
    <w:rsid w:val="003A3DAC"/>
    <w:rsid w:val="003A442E"/>
    <w:rsid w:val="003A493C"/>
    <w:rsid w:val="003A4A61"/>
    <w:rsid w:val="003A5D02"/>
    <w:rsid w:val="003A6285"/>
    <w:rsid w:val="003A652C"/>
    <w:rsid w:val="003A65DD"/>
    <w:rsid w:val="003A6C57"/>
    <w:rsid w:val="003A6D18"/>
    <w:rsid w:val="003A7034"/>
    <w:rsid w:val="003B0B15"/>
    <w:rsid w:val="003B0DAA"/>
    <w:rsid w:val="003B0DD4"/>
    <w:rsid w:val="003B1246"/>
    <w:rsid w:val="003B1641"/>
    <w:rsid w:val="003B178D"/>
    <w:rsid w:val="003B18A6"/>
    <w:rsid w:val="003B1942"/>
    <w:rsid w:val="003B1E1A"/>
    <w:rsid w:val="003B1E44"/>
    <w:rsid w:val="003B20F5"/>
    <w:rsid w:val="003B22AE"/>
    <w:rsid w:val="003B22FF"/>
    <w:rsid w:val="003B273D"/>
    <w:rsid w:val="003B314A"/>
    <w:rsid w:val="003B3559"/>
    <w:rsid w:val="003B3DEB"/>
    <w:rsid w:val="003B44E7"/>
    <w:rsid w:val="003B4E8C"/>
    <w:rsid w:val="003B52CE"/>
    <w:rsid w:val="003B5714"/>
    <w:rsid w:val="003B57B6"/>
    <w:rsid w:val="003B5924"/>
    <w:rsid w:val="003B5E61"/>
    <w:rsid w:val="003B6122"/>
    <w:rsid w:val="003B654A"/>
    <w:rsid w:val="003B6C6A"/>
    <w:rsid w:val="003B6C7C"/>
    <w:rsid w:val="003B6F08"/>
    <w:rsid w:val="003B7524"/>
    <w:rsid w:val="003B75FA"/>
    <w:rsid w:val="003B7BCD"/>
    <w:rsid w:val="003C011C"/>
    <w:rsid w:val="003C060D"/>
    <w:rsid w:val="003C0926"/>
    <w:rsid w:val="003C0B1A"/>
    <w:rsid w:val="003C1031"/>
    <w:rsid w:val="003C107B"/>
    <w:rsid w:val="003C1D40"/>
    <w:rsid w:val="003C1EF3"/>
    <w:rsid w:val="003C220D"/>
    <w:rsid w:val="003C253E"/>
    <w:rsid w:val="003C283B"/>
    <w:rsid w:val="003C2A1B"/>
    <w:rsid w:val="003C393D"/>
    <w:rsid w:val="003C3AB0"/>
    <w:rsid w:val="003C44BE"/>
    <w:rsid w:val="003C47C4"/>
    <w:rsid w:val="003C4906"/>
    <w:rsid w:val="003C4CD3"/>
    <w:rsid w:val="003C50B0"/>
    <w:rsid w:val="003C5390"/>
    <w:rsid w:val="003C5630"/>
    <w:rsid w:val="003C58E8"/>
    <w:rsid w:val="003C5949"/>
    <w:rsid w:val="003C5B44"/>
    <w:rsid w:val="003C5CAC"/>
    <w:rsid w:val="003C5CB5"/>
    <w:rsid w:val="003C5DDE"/>
    <w:rsid w:val="003C5F7E"/>
    <w:rsid w:val="003C60F3"/>
    <w:rsid w:val="003C611A"/>
    <w:rsid w:val="003C6193"/>
    <w:rsid w:val="003C6195"/>
    <w:rsid w:val="003C621F"/>
    <w:rsid w:val="003C6811"/>
    <w:rsid w:val="003C68C4"/>
    <w:rsid w:val="003C6C03"/>
    <w:rsid w:val="003C7518"/>
    <w:rsid w:val="003C7B38"/>
    <w:rsid w:val="003D072C"/>
    <w:rsid w:val="003D084B"/>
    <w:rsid w:val="003D0A35"/>
    <w:rsid w:val="003D0BD2"/>
    <w:rsid w:val="003D1ABD"/>
    <w:rsid w:val="003D1CB1"/>
    <w:rsid w:val="003D1F3B"/>
    <w:rsid w:val="003D2173"/>
    <w:rsid w:val="003D29E2"/>
    <w:rsid w:val="003D3964"/>
    <w:rsid w:val="003D3B25"/>
    <w:rsid w:val="003D3B48"/>
    <w:rsid w:val="003D3B4E"/>
    <w:rsid w:val="003D3E9C"/>
    <w:rsid w:val="003D4EB5"/>
    <w:rsid w:val="003D51F0"/>
    <w:rsid w:val="003D5241"/>
    <w:rsid w:val="003D5626"/>
    <w:rsid w:val="003D594E"/>
    <w:rsid w:val="003D64B5"/>
    <w:rsid w:val="003D6A19"/>
    <w:rsid w:val="003D7121"/>
    <w:rsid w:val="003D7D4A"/>
    <w:rsid w:val="003E0971"/>
    <w:rsid w:val="003E0B8C"/>
    <w:rsid w:val="003E1491"/>
    <w:rsid w:val="003E1529"/>
    <w:rsid w:val="003E16A2"/>
    <w:rsid w:val="003E193C"/>
    <w:rsid w:val="003E1CD8"/>
    <w:rsid w:val="003E1EF2"/>
    <w:rsid w:val="003E20B5"/>
    <w:rsid w:val="003E20C4"/>
    <w:rsid w:val="003E2451"/>
    <w:rsid w:val="003E2473"/>
    <w:rsid w:val="003E2569"/>
    <w:rsid w:val="003E2686"/>
    <w:rsid w:val="003E2A3C"/>
    <w:rsid w:val="003E3518"/>
    <w:rsid w:val="003E3D46"/>
    <w:rsid w:val="003E406C"/>
    <w:rsid w:val="003E4756"/>
    <w:rsid w:val="003E51E3"/>
    <w:rsid w:val="003E5CAE"/>
    <w:rsid w:val="003E5FE1"/>
    <w:rsid w:val="003E6BC6"/>
    <w:rsid w:val="003E7093"/>
    <w:rsid w:val="003E78FA"/>
    <w:rsid w:val="003E7A8A"/>
    <w:rsid w:val="003E7AA2"/>
    <w:rsid w:val="003E7CC5"/>
    <w:rsid w:val="003E7CE4"/>
    <w:rsid w:val="003F0F84"/>
    <w:rsid w:val="003F1121"/>
    <w:rsid w:val="003F130E"/>
    <w:rsid w:val="003F1789"/>
    <w:rsid w:val="003F1AEC"/>
    <w:rsid w:val="003F207C"/>
    <w:rsid w:val="003F288C"/>
    <w:rsid w:val="003F28B1"/>
    <w:rsid w:val="003F29E4"/>
    <w:rsid w:val="003F2A68"/>
    <w:rsid w:val="003F2E35"/>
    <w:rsid w:val="003F32BC"/>
    <w:rsid w:val="003F393E"/>
    <w:rsid w:val="003F3BFA"/>
    <w:rsid w:val="003F51A0"/>
    <w:rsid w:val="003F51B3"/>
    <w:rsid w:val="003F55E3"/>
    <w:rsid w:val="003F5761"/>
    <w:rsid w:val="003F5777"/>
    <w:rsid w:val="003F5804"/>
    <w:rsid w:val="003F5845"/>
    <w:rsid w:val="003F5BD2"/>
    <w:rsid w:val="003F63B8"/>
    <w:rsid w:val="003F69FE"/>
    <w:rsid w:val="003F6A6F"/>
    <w:rsid w:val="003F73E2"/>
    <w:rsid w:val="003F7848"/>
    <w:rsid w:val="003F79FB"/>
    <w:rsid w:val="003F7E86"/>
    <w:rsid w:val="00400051"/>
    <w:rsid w:val="004006B9"/>
    <w:rsid w:val="00400DBD"/>
    <w:rsid w:val="00401741"/>
    <w:rsid w:val="00401EE8"/>
    <w:rsid w:val="004023B1"/>
    <w:rsid w:val="004023E2"/>
    <w:rsid w:val="0040297D"/>
    <w:rsid w:val="00402984"/>
    <w:rsid w:val="0040353F"/>
    <w:rsid w:val="00403545"/>
    <w:rsid w:val="004035F6"/>
    <w:rsid w:val="00403ABA"/>
    <w:rsid w:val="00403D8A"/>
    <w:rsid w:val="00404322"/>
    <w:rsid w:val="004045ED"/>
    <w:rsid w:val="00404A9D"/>
    <w:rsid w:val="004050F7"/>
    <w:rsid w:val="004052DF"/>
    <w:rsid w:val="00405816"/>
    <w:rsid w:val="00405875"/>
    <w:rsid w:val="00405954"/>
    <w:rsid w:val="00405C04"/>
    <w:rsid w:val="00405D6D"/>
    <w:rsid w:val="00406222"/>
    <w:rsid w:val="00406461"/>
    <w:rsid w:val="004064BB"/>
    <w:rsid w:val="00406EC8"/>
    <w:rsid w:val="00407425"/>
    <w:rsid w:val="004077FA"/>
    <w:rsid w:val="00407876"/>
    <w:rsid w:val="004079BE"/>
    <w:rsid w:val="00407AB9"/>
    <w:rsid w:val="0041034E"/>
    <w:rsid w:val="004109BC"/>
    <w:rsid w:val="00410C17"/>
    <w:rsid w:val="00410CC4"/>
    <w:rsid w:val="00410DF3"/>
    <w:rsid w:val="0041173F"/>
    <w:rsid w:val="00411D16"/>
    <w:rsid w:val="00412125"/>
    <w:rsid w:val="00412AAA"/>
    <w:rsid w:val="00412B7E"/>
    <w:rsid w:val="00412CCA"/>
    <w:rsid w:val="00413086"/>
    <w:rsid w:val="004130C1"/>
    <w:rsid w:val="004130C9"/>
    <w:rsid w:val="004132BE"/>
    <w:rsid w:val="004139D0"/>
    <w:rsid w:val="00413E11"/>
    <w:rsid w:val="00413ED1"/>
    <w:rsid w:val="0041432D"/>
    <w:rsid w:val="004147F7"/>
    <w:rsid w:val="00414946"/>
    <w:rsid w:val="0041497E"/>
    <w:rsid w:val="004151BF"/>
    <w:rsid w:val="0041554A"/>
    <w:rsid w:val="0041575D"/>
    <w:rsid w:val="00415B2C"/>
    <w:rsid w:val="00415BBF"/>
    <w:rsid w:val="00416256"/>
    <w:rsid w:val="004168BE"/>
    <w:rsid w:val="00416BE3"/>
    <w:rsid w:val="00416FA5"/>
    <w:rsid w:val="00417083"/>
    <w:rsid w:val="004201D7"/>
    <w:rsid w:val="00420294"/>
    <w:rsid w:val="0042065C"/>
    <w:rsid w:val="00420810"/>
    <w:rsid w:val="00421640"/>
    <w:rsid w:val="0042178A"/>
    <w:rsid w:val="00421B97"/>
    <w:rsid w:val="004223BF"/>
    <w:rsid w:val="00422472"/>
    <w:rsid w:val="00423096"/>
    <w:rsid w:val="0042343D"/>
    <w:rsid w:val="00423D09"/>
    <w:rsid w:val="004243C2"/>
    <w:rsid w:val="00425522"/>
    <w:rsid w:val="0042563A"/>
    <w:rsid w:val="004256F3"/>
    <w:rsid w:val="00425C1E"/>
    <w:rsid w:val="004261FD"/>
    <w:rsid w:val="004267B1"/>
    <w:rsid w:val="00426EDC"/>
    <w:rsid w:val="00427DF4"/>
    <w:rsid w:val="00430520"/>
    <w:rsid w:val="004305D9"/>
    <w:rsid w:val="00430702"/>
    <w:rsid w:val="00430B49"/>
    <w:rsid w:val="00430EFA"/>
    <w:rsid w:val="00431684"/>
    <w:rsid w:val="00431E4B"/>
    <w:rsid w:val="0043289B"/>
    <w:rsid w:val="00433159"/>
    <w:rsid w:val="0043318C"/>
    <w:rsid w:val="00433396"/>
    <w:rsid w:val="00433743"/>
    <w:rsid w:val="00433DCB"/>
    <w:rsid w:val="00434734"/>
    <w:rsid w:val="004348D2"/>
    <w:rsid w:val="00434A6B"/>
    <w:rsid w:val="0043520E"/>
    <w:rsid w:val="00435436"/>
    <w:rsid w:val="00435460"/>
    <w:rsid w:val="004357B0"/>
    <w:rsid w:val="00436289"/>
    <w:rsid w:val="00436BF0"/>
    <w:rsid w:val="004370AD"/>
    <w:rsid w:val="0043743C"/>
    <w:rsid w:val="00437739"/>
    <w:rsid w:val="00437B32"/>
    <w:rsid w:val="00437B65"/>
    <w:rsid w:val="00437B81"/>
    <w:rsid w:val="00437FBF"/>
    <w:rsid w:val="0044017D"/>
    <w:rsid w:val="00440400"/>
    <w:rsid w:val="004407D8"/>
    <w:rsid w:val="0044081C"/>
    <w:rsid w:val="0044082B"/>
    <w:rsid w:val="00440A33"/>
    <w:rsid w:val="00440C92"/>
    <w:rsid w:val="00440E8F"/>
    <w:rsid w:val="004411F0"/>
    <w:rsid w:val="00441641"/>
    <w:rsid w:val="00441986"/>
    <w:rsid w:val="00441AA8"/>
    <w:rsid w:val="00441C02"/>
    <w:rsid w:val="00441C6F"/>
    <w:rsid w:val="00441F7A"/>
    <w:rsid w:val="004425E5"/>
    <w:rsid w:val="00442FA7"/>
    <w:rsid w:val="00443389"/>
    <w:rsid w:val="00443774"/>
    <w:rsid w:val="00443BA6"/>
    <w:rsid w:val="00443FD5"/>
    <w:rsid w:val="00444068"/>
    <w:rsid w:val="00444087"/>
    <w:rsid w:val="0044496D"/>
    <w:rsid w:val="00445AD7"/>
    <w:rsid w:val="00445BE9"/>
    <w:rsid w:val="00445DA9"/>
    <w:rsid w:val="00446007"/>
    <w:rsid w:val="0044623D"/>
    <w:rsid w:val="00446619"/>
    <w:rsid w:val="0044686F"/>
    <w:rsid w:val="00446C1A"/>
    <w:rsid w:val="00446FAC"/>
    <w:rsid w:val="004472A8"/>
    <w:rsid w:val="00447319"/>
    <w:rsid w:val="004474D5"/>
    <w:rsid w:val="004476F7"/>
    <w:rsid w:val="0045071A"/>
    <w:rsid w:val="0045079B"/>
    <w:rsid w:val="004509D9"/>
    <w:rsid w:val="0045126B"/>
    <w:rsid w:val="004513AC"/>
    <w:rsid w:val="00451797"/>
    <w:rsid w:val="00451990"/>
    <w:rsid w:val="004519DF"/>
    <w:rsid w:val="0045272F"/>
    <w:rsid w:val="0045273D"/>
    <w:rsid w:val="00452759"/>
    <w:rsid w:val="00452EF6"/>
    <w:rsid w:val="00453809"/>
    <w:rsid w:val="00453CDE"/>
    <w:rsid w:val="004542FF"/>
    <w:rsid w:val="00454733"/>
    <w:rsid w:val="00454A97"/>
    <w:rsid w:val="0045536C"/>
    <w:rsid w:val="00455C18"/>
    <w:rsid w:val="0045650F"/>
    <w:rsid w:val="004566B6"/>
    <w:rsid w:val="00456E2B"/>
    <w:rsid w:val="004575C8"/>
    <w:rsid w:val="00457AEF"/>
    <w:rsid w:val="004601E2"/>
    <w:rsid w:val="0046023A"/>
    <w:rsid w:val="0046091D"/>
    <w:rsid w:val="004615B3"/>
    <w:rsid w:val="0046176F"/>
    <w:rsid w:val="00462032"/>
    <w:rsid w:val="00462282"/>
    <w:rsid w:val="00462800"/>
    <w:rsid w:val="004628B8"/>
    <w:rsid w:val="00462963"/>
    <w:rsid w:val="00462D0B"/>
    <w:rsid w:val="0046349C"/>
    <w:rsid w:val="004637FA"/>
    <w:rsid w:val="00463FE3"/>
    <w:rsid w:val="004641A9"/>
    <w:rsid w:val="004642F9"/>
    <w:rsid w:val="004648F9"/>
    <w:rsid w:val="00464AD4"/>
    <w:rsid w:val="00464E3B"/>
    <w:rsid w:val="004650E0"/>
    <w:rsid w:val="00465375"/>
    <w:rsid w:val="00465CE2"/>
    <w:rsid w:val="00465D7D"/>
    <w:rsid w:val="004661CB"/>
    <w:rsid w:val="00466389"/>
    <w:rsid w:val="00466979"/>
    <w:rsid w:val="00466980"/>
    <w:rsid w:val="00466A5B"/>
    <w:rsid w:val="00467107"/>
    <w:rsid w:val="004674FA"/>
    <w:rsid w:val="004678DA"/>
    <w:rsid w:val="00470B8A"/>
    <w:rsid w:val="00470BD5"/>
    <w:rsid w:val="00471EEF"/>
    <w:rsid w:val="00471F34"/>
    <w:rsid w:val="00472153"/>
    <w:rsid w:val="004721C9"/>
    <w:rsid w:val="00472280"/>
    <w:rsid w:val="004723AE"/>
    <w:rsid w:val="004727C3"/>
    <w:rsid w:val="0047292C"/>
    <w:rsid w:val="004729A7"/>
    <w:rsid w:val="00472BB7"/>
    <w:rsid w:val="00472E36"/>
    <w:rsid w:val="0047315C"/>
    <w:rsid w:val="004736A8"/>
    <w:rsid w:val="00473864"/>
    <w:rsid w:val="00473AF6"/>
    <w:rsid w:val="00474262"/>
    <w:rsid w:val="00474274"/>
    <w:rsid w:val="00474905"/>
    <w:rsid w:val="00474B36"/>
    <w:rsid w:val="00474C1A"/>
    <w:rsid w:val="0047501F"/>
    <w:rsid w:val="004756B1"/>
    <w:rsid w:val="00475781"/>
    <w:rsid w:val="004757E6"/>
    <w:rsid w:val="00475C84"/>
    <w:rsid w:val="00475D6A"/>
    <w:rsid w:val="00475E94"/>
    <w:rsid w:val="00476213"/>
    <w:rsid w:val="004763ED"/>
    <w:rsid w:val="0047658F"/>
    <w:rsid w:val="00476BED"/>
    <w:rsid w:val="00476C47"/>
    <w:rsid w:val="00476CB2"/>
    <w:rsid w:val="00476DF2"/>
    <w:rsid w:val="00476EF1"/>
    <w:rsid w:val="00477084"/>
    <w:rsid w:val="004776F7"/>
    <w:rsid w:val="004777E7"/>
    <w:rsid w:val="00480775"/>
    <w:rsid w:val="00480ACA"/>
    <w:rsid w:val="00480E51"/>
    <w:rsid w:val="00481B02"/>
    <w:rsid w:val="00481B0D"/>
    <w:rsid w:val="00481FEB"/>
    <w:rsid w:val="004822DC"/>
    <w:rsid w:val="004825FF"/>
    <w:rsid w:val="00482D28"/>
    <w:rsid w:val="004835D6"/>
    <w:rsid w:val="004838B0"/>
    <w:rsid w:val="00483E28"/>
    <w:rsid w:val="00483EDB"/>
    <w:rsid w:val="0048440E"/>
    <w:rsid w:val="00484602"/>
    <w:rsid w:val="00484969"/>
    <w:rsid w:val="00484D57"/>
    <w:rsid w:val="00484FFA"/>
    <w:rsid w:val="00485B74"/>
    <w:rsid w:val="0048606D"/>
    <w:rsid w:val="00486411"/>
    <w:rsid w:val="00486471"/>
    <w:rsid w:val="004864AE"/>
    <w:rsid w:val="0048685B"/>
    <w:rsid w:val="00486B5C"/>
    <w:rsid w:val="00486C8A"/>
    <w:rsid w:val="00486D47"/>
    <w:rsid w:val="0048700F"/>
    <w:rsid w:val="00487246"/>
    <w:rsid w:val="00487704"/>
    <w:rsid w:val="00487A56"/>
    <w:rsid w:val="00487A5B"/>
    <w:rsid w:val="00487E2B"/>
    <w:rsid w:val="00490557"/>
    <w:rsid w:val="004906F0"/>
    <w:rsid w:val="004909A6"/>
    <w:rsid w:val="00490A44"/>
    <w:rsid w:val="0049105B"/>
    <w:rsid w:val="00491D10"/>
    <w:rsid w:val="00491D24"/>
    <w:rsid w:val="00491FC3"/>
    <w:rsid w:val="00491FF6"/>
    <w:rsid w:val="00492085"/>
    <w:rsid w:val="004920B4"/>
    <w:rsid w:val="0049215A"/>
    <w:rsid w:val="00492223"/>
    <w:rsid w:val="00492392"/>
    <w:rsid w:val="004925B9"/>
    <w:rsid w:val="00492757"/>
    <w:rsid w:val="004927AF"/>
    <w:rsid w:val="004928D5"/>
    <w:rsid w:val="00492BF1"/>
    <w:rsid w:val="00492C25"/>
    <w:rsid w:val="00492D2A"/>
    <w:rsid w:val="00492D61"/>
    <w:rsid w:val="004931F8"/>
    <w:rsid w:val="00493293"/>
    <w:rsid w:val="00493F4D"/>
    <w:rsid w:val="00494B6A"/>
    <w:rsid w:val="0049511F"/>
    <w:rsid w:val="004956B4"/>
    <w:rsid w:val="004967EA"/>
    <w:rsid w:val="00497AF3"/>
    <w:rsid w:val="00497B19"/>
    <w:rsid w:val="00497F72"/>
    <w:rsid w:val="004A020C"/>
    <w:rsid w:val="004A049D"/>
    <w:rsid w:val="004A05C4"/>
    <w:rsid w:val="004A09A6"/>
    <w:rsid w:val="004A0A2A"/>
    <w:rsid w:val="004A0C94"/>
    <w:rsid w:val="004A0CFF"/>
    <w:rsid w:val="004A1627"/>
    <w:rsid w:val="004A2B1E"/>
    <w:rsid w:val="004A2FA8"/>
    <w:rsid w:val="004A3429"/>
    <w:rsid w:val="004A3B84"/>
    <w:rsid w:val="004A3B8B"/>
    <w:rsid w:val="004A3CFD"/>
    <w:rsid w:val="004A3DD4"/>
    <w:rsid w:val="004A4701"/>
    <w:rsid w:val="004A47B7"/>
    <w:rsid w:val="004A49F9"/>
    <w:rsid w:val="004A507B"/>
    <w:rsid w:val="004A5093"/>
    <w:rsid w:val="004A5215"/>
    <w:rsid w:val="004A5461"/>
    <w:rsid w:val="004A5B70"/>
    <w:rsid w:val="004A617D"/>
    <w:rsid w:val="004A62D5"/>
    <w:rsid w:val="004A666D"/>
    <w:rsid w:val="004A6709"/>
    <w:rsid w:val="004A69E3"/>
    <w:rsid w:val="004A6A63"/>
    <w:rsid w:val="004A6A7D"/>
    <w:rsid w:val="004A7217"/>
    <w:rsid w:val="004A7231"/>
    <w:rsid w:val="004B01F4"/>
    <w:rsid w:val="004B0610"/>
    <w:rsid w:val="004B061B"/>
    <w:rsid w:val="004B0708"/>
    <w:rsid w:val="004B08D8"/>
    <w:rsid w:val="004B0A8B"/>
    <w:rsid w:val="004B1684"/>
    <w:rsid w:val="004B16C3"/>
    <w:rsid w:val="004B1CC0"/>
    <w:rsid w:val="004B1E5D"/>
    <w:rsid w:val="004B20BA"/>
    <w:rsid w:val="004B283D"/>
    <w:rsid w:val="004B29F6"/>
    <w:rsid w:val="004B29FC"/>
    <w:rsid w:val="004B2E5B"/>
    <w:rsid w:val="004B2FD5"/>
    <w:rsid w:val="004B3036"/>
    <w:rsid w:val="004B3346"/>
    <w:rsid w:val="004B35E3"/>
    <w:rsid w:val="004B3C66"/>
    <w:rsid w:val="004B3C9D"/>
    <w:rsid w:val="004B3E72"/>
    <w:rsid w:val="004B439F"/>
    <w:rsid w:val="004B4887"/>
    <w:rsid w:val="004B4907"/>
    <w:rsid w:val="004B4CAA"/>
    <w:rsid w:val="004B54F8"/>
    <w:rsid w:val="004B5845"/>
    <w:rsid w:val="004B58DE"/>
    <w:rsid w:val="004B591B"/>
    <w:rsid w:val="004B5D59"/>
    <w:rsid w:val="004B618A"/>
    <w:rsid w:val="004B6327"/>
    <w:rsid w:val="004B64B4"/>
    <w:rsid w:val="004B6AEA"/>
    <w:rsid w:val="004B73C6"/>
    <w:rsid w:val="004B7C41"/>
    <w:rsid w:val="004C00EE"/>
    <w:rsid w:val="004C049A"/>
    <w:rsid w:val="004C0645"/>
    <w:rsid w:val="004C0B6E"/>
    <w:rsid w:val="004C0BD6"/>
    <w:rsid w:val="004C10B3"/>
    <w:rsid w:val="004C130E"/>
    <w:rsid w:val="004C1323"/>
    <w:rsid w:val="004C1D32"/>
    <w:rsid w:val="004C1D44"/>
    <w:rsid w:val="004C24C6"/>
    <w:rsid w:val="004C24F3"/>
    <w:rsid w:val="004C2D8C"/>
    <w:rsid w:val="004C32A5"/>
    <w:rsid w:val="004C3D55"/>
    <w:rsid w:val="004C3DF2"/>
    <w:rsid w:val="004C3EE2"/>
    <w:rsid w:val="004C4584"/>
    <w:rsid w:val="004C46F4"/>
    <w:rsid w:val="004C47B4"/>
    <w:rsid w:val="004C499D"/>
    <w:rsid w:val="004C4C39"/>
    <w:rsid w:val="004C4CD9"/>
    <w:rsid w:val="004C52AC"/>
    <w:rsid w:val="004C5519"/>
    <w:rsid w:val="004C56F8"/>
    <w:rsid w:val="004C57D4"/>
    <w:rsid w:val="004C5DE0"/>
    <w:rsid w:val="004C66A0"/>
    <w:rsid w:val="004C687E"/>
    <w:rsid w:val="004C7081"/>
    <w:rsid w:val="004C7831"/>
    <w:rsid w:val="004C7C9B"/>
    <w:rsid w:val="004C7F22"/>
    <w:rsid w:val="004D0235"/>
    <w:rsid w:val="004D02BC"/>
    <w:rsid w:val="004D02C9"/>
    <w:rsid w:val="004D17C2"/>
    <w:rsid w:val="004D1BAC"/>
    <w:rsid w:val="004D1C3C"/>
    <w:rsid w:val="004D1F88"/>
    <w:rsid w:val="004D229A"/>
    <w:rsid w:val="004D29EB"/>
    <w:rsid w:val="004D2E85"/>
    <w:rsid w:val="004D3072"/>
    <w:rsid w:val="004D31F0"/>
    <w:rsid w:val="004D3B30"/>
    <w:rsid w:val="004D41E4"/>
    <w:rsid w:val="004D41F2"/>
    <w:rsid w:val="004D4393"/>
    <w:rsid w:val="004D4516"/>
    <w:rsid w:val="004D47F1"/>
    <w:rsid w:val="004D4CD3"/>
    <w:rsid w:val="004D4DB4"/>
    <w:rsid w:val="004D4ECA"/>
    <w:rsid w:val="004D5169"/>
    <w:rsid w:val="004D5435"/>
    <w:rsid w:val="004D629C"/>
    <w:rsid w:val="004D6751"/>
    <w:rsid w:val="004D6F95"/>
    <w:rsid w:val="004D7054"/>
    <w:rsid w:val="004E01F6"/>
    <w:rsid w:val="004E038F"/>
    <w:rsid w:val="004E03DC"/>
    <w:rsid w:val="004E042C"/>
    <w:rsid w:val="004E05EE"/>
    <w:rsid w:val="004E08F6"/>
    <w:rsid w:val="004E09B4"/>
    <w:rsid w:val="004E0ABB"/>
    <w:rsid w:val="004E16B7"/>
    <w:rsid w:val="004E1EE7"/>
    <w:rsid w:val="004E2113"/>
    <w:rsid w:val="004E27FA"/>
    <w:rsid w:val="004E30AB"/>
    <w:rsid w:val="004E3224"/>
    <w:rsid w:val="004E34E7"/>
    <w:rsid w:val="004E35FA"/>
    <w:rsid w:val="004E3614"/>
    <w:rsid w:val="004E3AB9"/>
    <w:rsid w:val="004E3D6A"/>
    <w:rsid w:val="004E4339"/>
    <w:rsid w:val="004E488D"/>
    <w:rsid w:val="004E4AE8"/>
    <w:rsid w:val="004E552C"/>
    <w:rsid w:val="004E569C"/>
    <w:rsid w:val="004E5950"/>
    <w:rsid w:val="004E5AE5"/>
    <w:rsid w:val="004E6485"/>
    <w:rsid w:val="004E6497"/>
    <w:rsid w:val="004E671E"/>
    <w:rsid w:val="004E6A6F"/>
    <w:rsid w:val="004E6FDF"/>
    <w:rsid w:val="004E7235"/>
    <w:rsid w:val="004E73A2"/>
    <w:rsid w:val="004E79D1"/>
    <w:rsid w:val="004E7A9F"/>
    <w:rsid w:val="004E7F52"/>
    <w:rsid w:val="004F052C"/>
    <w:rsid w:val="004F0CC8"/>
    <w:rsid w:val="004F10BC"/>
    <w:rsid w:val="004F10F0"/>
    <w:rsid w:val="004F2060"/>
    <w:rsid w:val="004F26F9"/>
    <w:rsid w:val="004F28CF"/>
    <w:rsid w:val="004F29C8"/>
    <w:rsid w:val="004F2AD3"/>
    <w:rsid w:val="004F2E00"/>
    <w:rsid w:val="004F3546"/>
    <w:rsid w:val="004F3A98"/>
    <w:rsid w:val="004F4115"/>
    <w:rsid w:val="004F4174"/>
    <w:rsid w:val="004F449A"/>
    <w:rsid w:val="004F4508"/>
    <w:rsid w:val="004F4656"/>
    <w:rsid w:val="004F466F"/>
    <w:rsid w:val="004F49FC"/>
    <w:rsid w:val="004F4A01"/>
    <w:rsid w:val="004F4A5B"/>
    <w:rsid w:val="004F50ED"/>
    <w:rsid w:val="004F53EA"/>
    <w:rsid w:val="004F62E6"/>
    <w:rsid w:val="004F660D"/>
    <w:rsid w:val="004F6692"/>
    <w:rsid w:val="004F66A5"/>
    <w:rsid w:val="004F6906"/>
    <w:rsid w:val="004F6B12"/>
    <w:rsid w:val="004F6F0C"/>
    <w:rsid w:val="004F7442"/>
    <w:rsid w:val="004F7D99"/>
    <w:rsid w:val="00500335"/>
    <w:rsid w:val="00500E2C"/>
    <w:rsid w:val="005012F0"/>
    <w:rsid w:val="00501514"/>
    <w:rsid w:val="00501B16"/>
    <w:rsid w:val="00501DB8"/>
    <w:rsid w:val="0050208B"/>
    <w:rsid w:val="0050247B"/>
    <w:rsid w:val="005024FC"/>
    <w:rsid w:val="005034C4"/>
    <w:rsid w:val="00503648"/>
    <w:rsid w:val="00503C4D"/>
    <w:rsid w:val="005047D8"/>
    <w:rsid w:val="0050547C"/>
    <w:rsid w:val="005056F9"/>
    <w:rsid w:val="00505D85"/>
    <w:rsid w:val="00505DC2"/>
    <w:rsid w:val="005067E8"/>
    <w:rsid w:val="00506B2C"/>
    <w:rsid w:val="00507AD5"/>
    <w:rsid w:val="00507BBB"/>
    <w:rsid w:val="00507C1F"/>
    <w:rsid w:val="0051033B"/>
    <w:rsid w:val="005111C2"/>
    <w:rsid w:val="005116F8"/>
    <w:rsid w:val="005117B4"/>
    <w:rsid w:val="00511B25"/>
    <w:rsid w:val="00512220"/>
    <w:rsid w:val="0051265C"/>
    <w:rsid w:val="00512C53"/>
    <w:rsid w:val="0051305D"/>
    <w:rsid w:val="005130DC"/>
    <w:rsid w:val="005132F4"/>
    <w:rsid w:val="0051343A"/>
    <w:rsid w:val="0051347C"/>
    <w:rsid w:val="00513905"/>
    <w:rsid w:val="00513EE9"/>
    <w:rsid w:val="0051419D"/>
    <w:rsid w:val="00514577"/>
    <w:rsid w:val="00514681"/>
    <w:rsid w:val="00514776"/>
    <w:rsid w:val="0051491B"/>
    <w:rsid w:val="005149AD"/>
    <w:rsid w:val="00514E87"/>
    <w:rsid w:val="00515135"/>
    <w:rsid w:val="0051527E"/>
    <w:rsid w:val="00515887"/>
    <w:rsid w:val="00516474"/>
    <w:rsid w:val="005170E5"/>
    <w:rsid w:val="005171A0"/>
    <w:rsid w:val="005172E5"/>
    <w:rsid w:val="005201EE"/>
    <w:rsid w:val="00520466"/>
    <w:rsid w:val="005205B4"/>
    <w:rsid w:val="00520758"/>
    <w:rsid w:val="005209EB"/>
    <w:rsid w:val="00520B0A"/>
    <w:rsid w:val="00521195"/>
    <w:rsid w:val="00521D83"/>
    <w:rsid w:val="00522927"/>
    <w:rsid w:val="00522FA9"/>
    <w:rsid w:val="00523317"/>
    <w:rsid w:val="0052362B"/>
    <w:rsid w:val="00523FA6"/>
    <w:rsid w:val="00524669"/>
    <w:rsid w:val="00524CCD"/>
    <w:rsid w:val="00524DF3"/>
    <w:rsid w:val="00525AE6"/>
    <w:rsid w:val="00525FA8"/>
    <w:rsid w:val="0052632D"/>
    <w:rsid w:val="00526393"/>
    <w:rsid w:val="00526C3A"/>
    <w:rsid w:val="00526F4B"/>
    <w:rsid w:val="0052730E"/>
    <w:rsid w:val="0052752C"/>
    <w:rsid w:val="005278F1"/>
    <w:rsid w:val="0053000C"/>
    <w:rsid w:val="005301B1"/>
    <w:rsid w:val="00530B04"/>
    <w:rsid w:val="00530E61"/>
    <w:rsid w:val="0053128B"/>
    <w:rsid w:val="00531FB8"/>
    <w:rsid w:val="00532302"/>
    <w:rsid w:val="005327B3"/>
    <w:rsid w:val="005329C5"/>
    <w:rsid w:val="00532B76"/>
    <w:rsid w:val="00532D2C"/>
    <w:rsid w:val="00533A13"/>
    <w:rsid w:val="00533AD6"/>
    <w:rsid w:val="00533C00"/>
    <w:rsid w:val="0053415D"/>
    <w:rsid w:val="005343B2"/>
    <w:rsid w:val="005344C6"/>
    <w:rsid w:val="005346DE"/>
    <w:rsid w:val="005349B9"/>
    <w:rsid w:val="005350E4"/>
    <w:rsid w:val="005353C4"/>
    <w:rsid w:val="005355CC"/>
    <w:rsid w:val="0053586F"/>
    <w:rsid w:val="00535B99"/>
    <w:rsid w:val="00536091"/>
    <w:rsid w:val="0053640B"/>
    <w:rsid w:val="00536C2D"/>
    <w:rsid w:val="005374F4"/>
    <w:rsid w:val="0053754D"/>
    <w:rsid w:val="005379A8"/>
    <w:rsid w:val="00537DFB"/>
    <w:rsid w:val="00537F01"/>
    <w:rsid w:val="00537F5F"/>
    <w:rsid w:val="005402B1"/>
    <w:rsid w:val="005408A0"/>
    <w:rsid w:val="00541361"/>
    <w:rsid w:val="00541B9E"/>
    <w:rsid w:val="00541E55"/>
    <w:rsid w:val="005422EE"/>
    <w:rsid w:val="0054253E"/>
    <w:rsid w:val="00542859"/>
    <w:rsid w:val="00542C93"/>
    <w:rsid w:val="00542D90"/>
    <w:rsid w:val="0054380E"/>
    <w:rsid w:val="00543951"/>
    <w:rsid w:val="00543980"/>
    <w:rsid w:val="005439AB"/>
    <w:rsid w:val="00543CBA"/>
    <w:rsid w:val="00544761"/>
    <w:rsid w:val="005447C5"/>
    <w:rsid w:val="00544EE2"/>
    <w:rsid w:val="00545BF8"/>
    <w:rsid w:val="005465CA"/>
    <w:rsid w:val="00546F31"/>
    <w:rsid w:val="00547334"/>
    <w:rsid w:val="005478A3"/>
    <w:rsid w:val="00547EFD"/>
    <w:rsid w:val="005509C8"/>
    <w:rsid w:val="005516B8"/>
    <w:rsid w:val="00551D5B"/>
    <w:rsid w:val="00552053"/>
    <w:rsid w:val="005520B7"/>
    <w:rsid w:val="0055215C"/>
    <w:rsid w:val="005522CD"/>
    <w:rsid w:val="0055255D"/>
    <w:rsid w:val="00552F89"/>
    <w:rsid w:val="005532C7"/>
    <w:rsid w:val="0055355C"/>
    <w:rsid w:val="00553D54"/>
    <w:rsid w:val="00553F7C"/>
    <w:rsid w:val="005546FC"/>
    <w:rsid w:val="00554B4A"/>
    <w:rsid w:val="00554DA1"/>
    <w:rsid w:val="00554F43"/>
    <w:rsid w:val="0055532D"/>
    <w:rsid w:val="00555E8F"/>
    <w:rsid w:val="005567F6"/>
    <w:rsid w:val="00556BB0"/>
    <w:rsid w:val="00556D9B"/>
    <w:rsid w:val="00557876"/>
    <w:rsid w:val="00557D3B"/>
    <w:rsid w:val="00557D8B"/>
    <w:rsid w:val="00557EB9"/>
    <w:rsid w:val="005600C2"/>
    <w:rsid w:val="0056026A"/>
    <w:rsid w:val="00561066"/>
    <w:rsid w:val="00561603"/>
    <w:rsid w:val="00561A3C"/>
    <w:rsid w:val="00561E09"/>
    <w:rsid w:val="0056240B"/>
    <w:rsid w:val="0056315E"/>
    <w:rsid w:val="00563350"/>
    <w:rsid w:val="0056372A"/>
    <w:rsid w:val="0056392D"/>
    <w:rsid w:val="00563A9C"/>
    <w:rsid w:val="00563C99"/>
    <w:rsid w:val="00565FE8"/>
    <w:rsid w:val="00565FED"/>
    <w:rsid w:val="00566032"/>
    <w:rsid w:val="005663F3"/>
    <w:rsid w:val="00566C58"/>
    <w:rsid w:val="00566E26"/>
    <w:rsid w:val="00566EF3"/>
    <w:rsid w:val="00567833"/>
    <w:rsid w:val="00567FBD"/>
    <w:rsid w:val="00567FC5"/>
    <w:rsid w:val="005702D2"/>
    <w:rsid w:val="005704D0"/>
    <w:rsid w:val="00570AD7"/>
    <w:rsid w:val="005711DF"/>
    <w:rsid w:val="00571233"/>
    <w:rsid w:val="00571980"/>
    <w:rsid w:val="00572075"/>
    <w:rsid w:val="005720D8"/>
    <w:rsid w:val="00572237"/>
    <w:rsid w:val="00573D41"/>
    <w:rsid w:val="00575197"/>
    <w:rsid w:val="00575DF8"/>
    <w:rsid w:val="005765D2"/>
    <w:rsid w:val="00576808"/>
    <w:rsid w:val="00576C17"/>
    <w:rsid w:val="00576F66"/>
    <w:rsid w:val="00577E74"/>
    <w:rsid w:val="0058000D"/>
    <w:rsid w:val="005808C3"/>
    <w:rsid w:val="00580D59"/>
    <w:rsid w:val="00580F65"/>
    <w:rsid w:val="0058153D"/>
    <w:rsid w:val="00581E86"/>
    <w:rsid w:val="005822B2"/>
    <w:rsid w:val="0058242A"/>
    <w:rsid w:val="00582533"/>
    <w:rsid w:val="00582886"/>
    <w:rsid w:val="00582A67"/>
    <w:rsid w:val="00583134"/>
    <w:rsid w:val="005837AA"/>
    <w:rsid w:val="00583827"/>
    <w:rsid w:val="00583BE3"/>
    <w:rsid w:val="00583FE0"/>
    <w:rsid w:val="0058402F"/>
    <w:rsid w:val="005840B4"/>
    <w:rsid w:val="005848ED"/>
    <w:rsid w:val="00584A44"/>
    <w:rsid w:val="005852F6"/>
    <w:rsid w:val="00585612"/>
    <w:rsid w:val="005857F7"/>
    <w:rsid w:val="00585DB4"/>
    <w:rsid w:val="0058625C"/>
    <w:rsid w:val="00586310"/>
    <w:rsid w:val="005863C9"/>
    <w:rsid w:val="00586439"/>
    <w:rsid w:val="005873B5"/>
    <w:rsid w:val="005874ED"/>
    <w:rsid w:val="00587FE9"/>
    <w:rsid w:val="005905EA"/>
    <w:rsid w:val="0059086A"/>
    <w:rsid w:val="00591359"/>
    <w:rsid w:val="005913DE"/>
    <w:rsid w:val="00591668"/>
    <w:rsid w:val="00592119"/>
    <w:rsid w:val="005925D9"/>
    <w:rsid w:val="00592723"/>
    <w:rsid w:val="005927E9"/>
    <w:rsid w:val="00592810"/>
    <w:rsid w:val="00592BAC"/>
    <w:rsid w:val="00593692"/>
    <w:rsid w:val="00594751"/>
    <w:rsid w:val="00594D3B"/>
    <w:rsid w:val="005951F7"/>
    <w:rsid w:val="00595533"/>
    <w:rsid w:val="005955EF"/>
    <w:rsid w:val="005958CF"/>
    <w:rsid w:val="005964CA"/>
    <w:rsid w:val="00596584"/>
    <w:rsid w:val="005973F1"/>
    <w:rsid w:val="00597B6B"/>
    <w:rsid w:val="005A06CB"/>
    <w:rsid w:val="005A090B"/>
    <w:rsid w:val="005A0C20"/>
    <w:rsid w:val="005A0CE1"/>
    <w:rsid w:val="005A1003"/>
    <w:rsid w:val="005A1174"/>
    <w:rsid w:val="005A1229"/>
    <w:rsid w:val="005A14A3"/>
    <w:rsid w:val="005A1E72"/>
    <w:rsid w:val="005A1E78"/>
    <w:rsid w:val="005A24BF"/>
    <w:rsid w:val="005A28E8"/>
    <w:rsid w:val="005A2913"/>
    <w:rsid w:val="005A306E"/>
    <w:rsid w:val="005A313D"/>
    <w:rsid w:val="005A3864"/>
    <w:rsid w:val="005A3933"/>
    <w:rsid w:val="005A3A30"/>
    <w:rsid w:val="005A3EC9"/>
    <w:rsid w:val="005A3EDF"/>
    <w:rsid w:val="005A3F88"/>
    <w:rsid w:val="005A436A"/>
    <w:rsid w:val="005A44AD"/>
    <w:rsid w:val="005A47F1"/>
    <w:rsid w:val="005A486A"/>
    <w:rsid w:val="005A49AE"/>
    <w:rsid w:val="005A4A45"/>
    <w:rsid w:val="005A4BCB"/>
    <w:rsid w:val="005A4E20"/>
    <w:rsid w:val="005A537B"/>
    <w:rsid w:val="005A5A2F"/>
    <w:rsid w:val="005A5E2B"/>
    <w:rsid w:val="005A6461"/>
    <w:rsid w:val="005A6788"/>
    <w:rsid w:val="005A68BE"/>
    <w:rsid w:val="005A6C91"/>
    <w:rsid w:val="005A6CEB"/>
    <w:rsid w:val="005A7163"/>
    <w:rsid w:val="005A772E"/>
    <w:rsid w:val="005A7927"/>
    <w:rsid w:val="005A798B"/>
    <w:rsid w:val="005A7B3D"/>
    <w:rsid w:val="005A7D10"/>
    <w:rsid w:val="005B0607"/>
    <w:rsid w:val="005B0EA9"/>
    <w:rsid w:val="005B17E1"/>
    <w:rsid w:val="005B1A59"/>
    <w:rsid w:val="005B1F99"/>
    <w:rsid w:val="005B229B"/>
    <w:rsid w:val="005B23FD"/>
    <w:rsid w:val="005B271B"/>
    <w:rsid w:val="005B338F"/>
    <w:rsid w:val="005B3571"/>
    <w:rsid w:val="005B3F4C"/>
    <w:rsid w:val="005B3F7C"/>
    <w:rsid w:val="005B476A"/>
    <w:rsid w:val="005B48A6"/>
    <w:rsid w:val="005B4DEE"/>
    <w:rsid w:val="005B5601"/>
    <w:rsid w:val="005B5A8B"/>
    <w:rsid w:val="005B5D97"/>
    <w:rsid w:val="005B622A"/>
    <w:rsid w:val="005B62A7"/>
    <w:rsid w:val="005B65F0"/>
    <w:rsid w:val="005B6B9A"/>
    <w:rsid w:val="005B7088"/>
    <w:rsid w:val="005B7AA2"/>
    <w:rsid w:val="005C0144"/>
    <w:rsid w:val="005C1024"/>
    <w:rsid w:val="005C153A"/>
    <w:rsid w:val="005C1D89"/>
    <w:rsid w:val="005C215A"/>
    <w:rsid w:val="005C21AE"/>
    <w:rsid w:val="005C2677"/>
    <w:rsid w:val="005C2CA4"/>
    <w:rsid w:val="005C2F9D"/>
    <w:rsid w:val="005C3089"/>
    <w:rsid w:val="005C31B6"/>
    <w:rsid w:val="005C3A02"/>
    <w:rsid w:val="005C3E04"/>
    <w:rsid w:val="005C44EE"/>
    <w:rsid w:val="005C467A"/>
    <w:rsid w:val="005C471F"/>
    <w:rsid w:val="005C4EAC"/>
    <w:rsid w:val="005C5899"/>
    <w:rsid w:val="005C5BF2"/>
    <w:rsid w:val="005C6482"/>
    <w:rsid w:val="005C6893"/>
    <w:rsid w:val="005C68EE"/>
    <w:rsid w:val="005C6F7A"/>
    <w:rsid w:val="005C6FCA"/>
    <w:rsid w:val="005C7022"/>
    <w:rsid w:val="005C70A2"/>
    <w:rsid w:val="005C726E"/>
    <w:rsid w:val="005C73AB"/>
    <w:rsid w:val="005C76D5"/>
    <w:rsid w:val="005C791D"/>
    <w:rsid w:val="005C7937"/>
    <w:rsid w:val="005C79F9"/>
    <w:rsid w:val="005C7D60"/>
    <w:rsid w:val="005D0E39"/>
    <w:rsid w:val="005D1170"/>
    <w:rsid w:val="005D184A"/>
    <w:rsid w:val="005D1CBB"/>
    <w:rsid w:val="005D2F47"/>
    <w:rsid w:val="005D3689"/>
    <w:rsid w:val="005D3711"/>
    <w:rsid w:val="005D39C7"/>
    <w:rsid w:val="005D39E1"/>
    <w:rsid w:val="005D39E5"/>
    <w:rsid w:val="005D3BBE"/>
    <w:rsid w:val="005D3D7F"/>
    <w:rsid w:val="005D4758"/>
    <w:rsid w:val="005D4924"/>
    <w:rsid w:val="005D4A3D"/>
    <w:rsid w:val="005D52C2"/>
    <w:rsid w:val="005D5382"/>
    <w:rsid w:val="005D547C"/>
    <w:rsid w:val="005D596B"/>
    <w:rsid w:val="005D5A96"/>
    <w:rsid w:val="005D690C"/>
    <w:rsid w:val="005D6954"/>
    <w:rsid w:val="005D6CFD"/>
    <w:rsid w:val="005D75A5"/>
    <w:rsid w:val="005E00BC"/>
    <w:rsid w:val="005E0A23"/>
    <w:rsid w:val="005E0FAF"/>
    <w:rsid w:val="005E105A"/>
    <w:rsid w:val="005E10E6"/>
    <w:rsid w:val="005E1209"/>
    <w:rsid w:val="005E143A"/>
    <w:rsid w:val="005E17D0"/>
    <w:rsid w:val="005E2F87"/>
    <w:rsid w:val="005E3964"/>
    <w:rsid w:val="005E3A01"/>
    <w:rsid w:val="005E3BFC"/>
    <w:rsid w:val="005E3DBD"/>
    <w:rsid w:val="005E3DDB"/>
    <w:rsid w:val="005E438A"/>
    <w:rsid w:val="005E47EE"/>
    <w:rsid w:val="005E4ADB"/>
    <w:rsid w:val="005E4EE6"/>
    <w:rsid w:val="005E5018"/>
    <w:rsid w:val="005E5420"/>
    <w:rsid w:val="005E5D62"/>
    <w:rsid w:val="005E60AD"/>
    <w:rsid w:val="005E60C3"/>
    <w:rsid w:val="005E62C3"/>
    <w:rsid w:val="005E63BD"/>
    <w:rsid w:val="005E6B52"/>
    <w:rsid w:val="005E6D3F"/>
    <w:rsid w:val="005E70D3"/>
    <w:rsid w:val="005E7341"/>
    <w:rsid w:val="005E7471"/>
    <w:rsid w:val="005E7C1D"/>
    <w:rsid w:val="005E7E50"/>
    <w:rsid w:val="005F0060"/>
    <w:rsid w:val="005F025E"/>
    <w:rsid w:val="005F05FB"/>
    <w:rsid w:val="005F073C"/>
    <w:rsid w:val="005F088A"/>
    <w:rsid w:val="005F0D8C"/>
    <w:rsid w:val="005F0EBD"/>
    <w:rsid w:val="005F1165"/>
    <w:rsid w:val="005F1206"/>
    <w:rsid w:val="005F1505"/>
    <w:rsid w:val="005F19F3"/>
    <w:rsid w:val="005F1A7A"/>
    <w:rsid w:val="005F1F28"/>
    <w:rsid w:val="005F2026"/>
    <w:rsid w:val="005F27FD"/>
    <w:rsid w:val="005F2938"/>
    <w:rsid w:val="005F2C70"/>
    <w:rsid w:val="005F333E"/>
    <w:rsid w:val="005F3AFE"/>
    <w:rsid w:val="005F3C32"/>
    <w:rsid w:val="005F4BB8"/>
    <w:rsid w:val="005F4C86"/>
    <w:rsid w:val="005F4F9B"/>
    <w:rsid w:val="005F6554"/>
    <w:rsid w:val="005F659D"/>
    <w:rsid w:val="005F6793"/>
    <w:rsid w:val="005F69A9"/>
    <w:rsid w:val="005F6BE0"/>
    <w:rsid w:val="005F6D60"/>
    <w:rsid w:val="005F75BB"/>
    <w:rsid w:val="005F76E4"/>
    <w:rsid w:val="005F7730"/>
    <w:rsid w:val="005F7FA0"/>
    <w:rsid w:val="00600225"/>
    <w:rsid w:val="00600520"/>
    <w:rsid w:val="00600B12"/>
    <w:rsid w:val="00600E65"/>
    <w:rsid w:val="00600E67"/>
    <w:rsid w:val="006013D6"/>
    <w:rsid w:val="006015FB"/>
    <w:rsid w:val="00601785"/>
    <w:rsid w:val="00602343"/>
    <w:rsid w:val="00602A3A"/>
    <w:rsid w:val="006030D0"/>
    <w:rsid w:val="006031D3"/>
    <w:rsid w:val="006033ED"/>
    <w:rsid w:val="00604195"/>
    <w:rsid w:val="00604E34"/>
    <w:rsid w:val="00605218"/>
    <w:rsid w:val="0060558B"/>
    <w:rsid w:val="006055CD"/>
    <w:rsid w:val="0060590B"/>
    <w:rsid w:val="006062B9"/>
    <w:rsid w:val="00606677"/>
    <w:rsid w:val="00606941"/>
    <w:rsid w:val="006069B0"/>
    <w:rsid w:val="00606A67"/>
    <w:rsid w:val="00606B55"/>
    <w:rsid w:val="00606D60"/>
    <w:rsid w:val="00606F92"/>
    <w:rsid w:val="006078A2"/>
    <w:rsid w:val="00610352"/>
    <w:rsid w:val="00610583"/>
    <w:rsid w:val="00610A35"/>
    <w:rsid w:val="00610B8B"/>
    <w:rsid w:val="00610E61"/>
    <w:rsid w:val="006110D5"/>
    <w:rsid w:val="00611BA4"/>
    <w:rsid w:val="00611BB2"/>
    <w:rsid w:val="00611E5C"/>
    <w:rsid w:val="00611E99"/>
    <w:rsid w:val="006126A5"/>
    <w:rsid w:val="00612A6E"/>
    <w:rsid w:val="00613823"/>
    <w:rsid w:val="00613F18"/>
    <w:rsid w:val="00613F94"/>
    <w:rsid w:val="00614039"/>
    <w:rsid w:val="0061422A"/>
    <w:rsid w:val="00614F92"/>
    <w:rsid w:val="0061528C"/>
    <w:rsid w:val="0061541E"/>
    <w:rsid w:val="00615843"/>
    <w:rsid w:val="00615DA8"/>
    <w:rsid w:val="00615E3C"/>
    <w:rsid w:val="00615FEC"/>
    <w:rsid w:val="00616394"/>
    <w:rsid w:val="0061763A"/>
    <w:rsid w:val="00617833"/>
    <w:rsid w:val="0061793B"/>
    <w:rsid w:val="00617DBB"/>
    <w:rsid w:val="00620195"/>
    <w:rsid w:val="0062026C"/>
    <w:rsid w:val="00620C0D"/>
    <w:rsid w:val="006217C5"/>
    <w:rsid w:val="006219F2"/>
    <w:rsid w:val="00621E45"/>
    <w:rsid w:val="006228D1"/>
    <w:rsid w:val="00622B30"/>
    <w:rsid w:val="00622DB5"/>
    <w:rsid w:val="006230A4"/>
    <w:rsid w:val="00623A3B"/>
    <w:rsid w:val="00624C60"/>
    <w:rsid w:val="00624EA0"/>
    <w:rsid w:val="00624FC5"/>
    <w:rsid w:val="006250BD"/>
    <w:rsid w:val="0062514C"/>
    <w:rsid w:val="00625528"/>
    <w:rsid w:val="0062574C"/>
    <w:rsid w:val="00625BC3"/>
    <w:rsid w:val="0062605A"/>
    <w:rsid w:val="006260F5"/>
    <w:rsid w:val="0062644F"/>
    <w:rsid w:val="006264D1"/>
    <w:rsid w:val="00626FF7"/>
    <w:rsid w:val="0062703A"/>
    <w:rsid w:val="00627416"/>
    <w:rsid w:val="00627775"/>
    <w:rsid w:val="00630197"/>
    <w:rsid w:val="00630A01"/>
    <w:rsid w:val="0063177E"/>
    <w:rsid w:val="00631E69"/>
    <w:rsid w:val="00631E8D"/>
    <w:rsid w:val="00631FF2"/>
    <w:rsid w:val="00632396"/>
    <w:rsid w:val="00632474"/>
    <w:rsid w:val="00632D92"/>
    <w:rsid w:val="006338C4"/>
    <w:rsid w:val="00633B41"/>
    <w:rsid w:val="00633CAB"/>
    <w:rsid w:val="00633F40"/>
    <w:rsid w:val="00633F46"/>
    <w:rsid w:val="00634146"/>
    <w:rsid w:val="00634793"/>
    <w:rsid w:val="00634D4F"/>
    <w:rsid w:val="0063583B"/>
    <w:rsid w:val="006359A5"/>
    <w:rsid w:val="00635ACB"/>
    <w:rsid w:val="006364C3"/>
    <w:rsid w:val="00636B24"/>
    <w:rsid w:val="0063721F"/>
    <w:rsid w:val="00637283"/>
    <w:rsid w:val="0063730A"/>
    <w:rsid w:val="00637826"/>
    <w:rsid w:val="00637B35"/>
    <w:rsid w:val="00637B68"/>
    <w:rsid w:val="00637BFB"/>
    <w:rsid w:val="00640203"/>
    <w:rsid w:val="0064025C"/>
    <w:rsid w:val="00640507"/>
    <w:rsid w:val="006405EB"/>
    <w:rsid w:val="00640D33"/>
    <w:rsid w:val="00640E59"/>
    <w:rsid w:val="00640FB2"/>
    <w:rsid w:val="0064192A"/>
    <w:rsid w:val="00641D33"/>
    <w:rsid w:val="00642485"/>
    <w:rsid w:val="006425D8"/>
    <w:rsid w:val="00642EFE"/>
    <w:rsid w:val="00644083"/>
    <w:rsid w:val="006445A4"/>
    <w:rsid w:val="0064483D"/>
    <w:rsid w:val="00646123"/>
    <w:rsid w:val="00647017"/>
    <w:rsid w:val="00647317"/>
    <w:rsid w:val="00647960"/>
    <w:rsid w:val="00647A43"/>
    <w:rsid w:val="00647AE8"/>
    <w:rsid w:val="00647DD1"/>
    <w:rsid w:val="006505E2"/>
    <w:rsid w:val="006508A6"/>
    <w:rsid w:val="00650C6A"/>
    <w:rsid w:val="00650C72"/>
    <w:rsid w:val="00651567"/>
    <w:rsid w:val="006518B3"/>
    <w:rsid w:val="00652459"/>
    <w:rsid w:val="006525F4"/>
    <w:rsid w:val="0065288A"/>
    <w:rsid w:val="006528EF"/>
    <w:rsid w:val="00652EB7"/>
    <w:rsid w:val="00652F27"/>
    <w:rsid w:val="00653488"/>
    <w:rsid w:val="0065395A"/>
    <w:rsid w:val="00653A29"/>
    <w:rsid w:val="00653C09"/>
    <w:rsid w:val="00653C77"/>
    <w:rsid w:val="006547C0"/>
    <w:rsid w:val="00654B82"/>
    <w:rsid w:val="0065585B"/>
    <w:rsid w:val="006558A4"/>
    <w:rsid w:val="00656C98"/>
    <w:rsid w:val="00656DF2"/>
    <w:rsid w:val="00657108"/>
    <w:rsid w:val="006572AC"/>
    <w:rsid w:val="006577BD"/>
    <w:rsid w:val="00657982"/>
    <w:rsid w:val="00657AF8"/>
    <w:rsid w:val="00660F92"/>
    <w:rsid w:val="00661041"/>
    <w:rsid w:val="0066122E"/>
    <w:rsid w:val="00661902"/>
    <w:rsid w:val="00661F47"/>
    <w:rsid w:val="00662099"/>
    <w:rsid w:val="006623C7"/>
    <w:rsid w:val="006625ED"/>
    <w:rsid w:val="00662724"/>
    <w:rsid w:val="00663036"/>
    <w:rsid w:val="00663060"/>
    <w:rsid w:val="006631D6"/>
    <w:rsid w:val="00663212"/>
    <w:rsid w:val="0066349D"/>
    <w:rsid w:val="00663F42"/>
    <w:rsid w:val="00664999"/>
    <w:rsid w:val="00664D40"/>
    <w:rsid w:val="00664D4B"/>
    <w:rsid w:val="0066519E"/>
    <w:rsid w:val="006659E4"/>
    <w:rsid w:val="006661AA"/>
    <w:rsid w:val="006661F6"/>
    <w:rsid w:val="00666738"/>
    <w:rsid w:val="00666D6B"/>
    <w:rsid w:val="00667808"/>
    <w:rsid w:val="00667A09"/>
    <w:rsid w:val="00667D4E"/>
    <w:rsid w:val="00667DD1"/>
    <w:rsid w:val="006704E3"/>
    <w:rsid w:val="00670560"/>
    <w:rsid w:val="006705BF"/>
    <w:rsid w:val="006706F1"/>
    <w:rsid w:val="00671066"/>
    <w:rsid w:val="00671091"/>
    <w:rsid w:val="0067149E"/>
    <w:rsid w:val="006716B8"/>
    <w:rsid w:val="006719A0"/>
    <w:rsid w:val="0067243C"/>
    <w:rsid w:val="006727B2"/>
    <w:rsid w:val="006730D7"/>
    <w:rsid w:val="006734B1"/>
    <w:rsid w:val="00673A0F"/>
    <w:rsid w:val="006746BF"/>
    <w:rsid w:val="00675102"/>
    <w:rsid w:val="0067511D"/>
    <w:rsid w:val="00675231"/>
    <w:rsid w:val="00675689"/>
    <w:rsid w:val="00675860"/>
    <w:rsid w:val="00676244"/>
    <w:rsid w:val="00676C0E"/>
    <w:rsid w:val="00677400"/>
    <w:rsid w:val="00677462"/>
    <w:rsid w:val="00677A2A"/>
    <w:rsid w:val="00677BB2"/>
    <w:rsid w:val="00677CD1"/>
    <w:rsid w:val="00677CD5"/>
    <w:rsid w:val="00680AB2"/>
    <w:rsid w:val="00680C28"/>
    <w:rsid w:val="00680F1B"/>
    <w:rsid w:val="0068194E"/>
    <w:rsid w:val="00681A91"/>
    <w:rsid w:val="00681C70"/>
    <w:rsid w:val="00682C1B"/>
    <w:rsid w:val="00682E3B"/>
    <w:rsid w:val="0068318E"/>
    <w:rsid w:val="0068411D"/>
    <w:rsid w:val="00684527"/>
    <w:rsid w:val="00684568"/>
    <w:rsid w:val="00684A15"/>
    <w:rsid w:val="00684EF2"/>
    <w:rsid w:val="00685444"/>
    <w:rsid w:val="006854F3"/>
    <w:rsid w:val="00685E5A"/>
    <w:rsid w:val="0068613D"/>
    <w:rsid w:val="0068689F"/>
    <w:rsid w:val="00686E8B"/>
    <w:rsid w:val="006871C7"/>
    <w:rsid w:val="006878B5"/>
    <w:rsid w:val="00687A1E"/>
    <w:rsid w:val="00687F10"/>
    <w:rsid w:val="006900AC"/>
    <w:rsid w:val="006913B3"/>
    <w:rsid w:val="00691AF2"/>
    <w:rsid w:val="00691D47"/>
    <w:rsid w:val="006921B9"/>
    <w:rsid w:val="006926DC"/>
    <w:rsid w:val="00692EEF"/>
    <w:rsid w:val="00692F21"/>
    <w:rsid w:val="00693073"/>
    <w:rsid w:val="00693096"/>
    <w:rsid w:val="006932B4"/>
    <w:rsid w:val="00693A03"/>
    <w:rsid w:val="0069407F"/>
    <w:rsid w:val="006941CC"/>
    <w:rsid w:val="00694F49"/>
    <w:rsid w:val="006955FD"/>
    <w:rsid w:val="006974DA"/>
    <w:rsid w:val="006975B3"/>
    <w:rsid w:val="006A074A"/>
    <w:rsid w:val="006A0A8A"/>
    <w:rsid w:val="006A0D06"/>
    <w:rsid w:val="006A0DED"/>
    <w:rsid w:val="006A12D1"/>
    <w:rsid w:val="006A1300"/>
    <w:rsid w:val="006A1CB6"/>
    <w:rsid w:val="006A2234"/>
    <w:rsid w:val="006A27B0"/>
    <w:rsid w:val="006A375C"/>
    <w:rsid w:val="006A38CA"/>
    <w:rsid w:val="006A39DA"/>
    <w:rsid w:val="006A44D1"/>
    <w:rsid w:val="006A4963"/>
    <w:rsid w:val="006A5E75"/>
    <w:rsid w:val="006A5F82"/>
    <w:rsid w:val="006A611E"/>
    <w:rsid w:val="006A65DE"/>
    <w:rsid w:val="006A7E15"/>
    <w:rsid w:val="006A7EAB"/>
    <w:rsid w:val="006A7FA7"/>
    <w:rsid w:val="006B0991"/>
    <w:rsid w:val="006B0F29"/>
    <w:rsid w:val="006B2043"/>
    <w:rsid w:val="006B256F"/>
    <w:rsid w:val="006B288D"/>
    <w:rsid w:val="006B29EC"/>
    <w:rsid w:val="006B2A31"/>
    <w:rsid w:val="006B2B83"/>
    <w:rsid w:val="006B2E79"/>
    <w:rsid w:val="006B3247"/>
    <w:rsid w:val="006B3610"/>
    <w:rsid w:val="006B36E9"/>
    <w:rsid w:val="006B37D5"/>
    <w:rsid w:val="006B3EBC"/>
    <w:rsid w:val="006B4207"/>
    <w:rsid w:val="006B4C38"/>
    <w:rsid w:val="006B4CE5"/>
    <w:rsid w:val="006B4D0D"/>
    <w:rsid w:val="006B4F36"/>
    <w:rsid w:val="006B5082"/>
    <w:rsid w:val="006B527E"/>
    <w:rsid w:val="006B547E"/>
    <w:rsid w:val="006B57C4"/>
    <w:rsid w:val="006B6052"/>
    <w:rsid w:val="006B62C6"/>
    <w:rsid w:val="006B6B68"/>
    <w:rsid w:val="006B738B"/>
    <w:rsid w:val="006B7888"/>
    <w:rsid w:val="006B7B2D"/>
    <w:rsid w:val="006C12D2"/>
    <w:rsid w:val="006C14E0"/>
    <w:rsid w:val="006C1C0F"/>
    <w:rsid w:val="006C1F0B"/>
    <w:rsid w:val="006C22F7"/>
    <w:rsid w:val="006C24D9"/>
    <w:rsid w:val="006C2514"/>
    <w:rsid w:val="006C2682"/>
    <w:rsid w:val="006C2917"/>
    <w:rsid w:val="006C30F7"/>
    <w:rsid w:val="006C323D"/>
    <w:rsid w:val="006C3387"/>
    <w:rsid w:val="006C3521"/>
    <w:rsid w:val="006C3B15"/>
    <w:rsid w:val="006C59BA"/>
    <w:rsid w:val="006C59C8"/>
    <w:rsid w:val="006C5A60"/>
    <w:rsid w:val="006C5B5A"/>
    <w:rsid w:val="006C67DB"/>
    <w:rsid w:val="006C68D3"/>
    <w:rsid w:val="006C7051"/>
    <w:rsid w:val="006C70AF"/>
    <w:rsid w:val="006C7D1D"/>
    <w:rsid w:val="006C7F3D"/>
    <w:rsid w:val="006D10CE"/>
    <w:rsid w:val="006D1210"/>
    <w:rsid w:val="006D1384"/>
    <w:rsid w:val="006D17DE"/>
    <w:rsid w:val="006D1EB1"/>
    <w:rsid w:val="006D1EDB"/>
    <w:rsid w:val="006D2168"/>
    <w:rsid w:val="006D21E8"/>
    <w:rsid w:val="006D235A"/>
    <w:rsid w:val="006D27A2"/>
    <w:rsid w:val="006D2930"/>
    <w:rsid w:val="006D2D6D"/>
    <w:rsid w:val="006D3113"/>
    <w:rsid w:val="006D3ECC"/>
    <w:rsid w:val="006D50DD"/>
    <w:rsid w:val="006D5475"/>
    <w:rsid w:val="006D54D4"/>
    <w:rsid w:val="006D5781"/>
    <w:rsid w:val="006D5833"/>
    <w:rsid w:val="006D5C9B"/>
    <w:rsid w:val="006D64C1"/>
    <w:rsid w:val="006D655C"/>
    <w:rsid w:val="006D67C0"/>
    <w:rsid w:val="006D6DEF"/>
    <w:rsid w:val="006D6EBB"/>
    <w:rsid w:val="006D7262"/>
    <w:rsid w:val="006D745A"/>
    <w:rsid w:val="006D782B"/>
    <w:rsid w:val="006D7B06"/>
    <w:rsid w:val="006D7C28"/>
    <w:rsid w:val="006D7DCB"/>
    <w:rsid w:val="006E0008"/>
    <w:rsid w:val="006E008E"/>
    <w:rsid w:val="006E0175"/>
    <w:rsid w:val="006E0F2A"/>
    <w:rsid w:val="006E1461"/>
    <w:rsid w:val="006E14E2"/>
    <w:rsid w:val="006E1593"/>
    <w:rsid w:val="006E1847"/>
    <w:rsid w:val="006E1CC1"/>
    <w:rsid w:val="006E2361"/>
    <w:rsid w:val="006E23E0"/>
    <w:rsid w:val="006E28E0"/>
    <w:rsid w:val="006E2AE8"/>
    <w:rsid w:val="006E308A"/>
    <w:rsid w:val="006E32CB"/>
    <w:rsid w:val="006E37BE"/>
    <w:rsid w:val="006E3CB4"/>
    <w:rsid w:val="006E3DEB"/>
    <w:rsid w:val="006E4084"/>
    <w:rsid w:val="006E4636"/>
    <w:rsid w:val="006E49E1"/>
    <w:rsid w:val="006E4AB9"/>
    <w:rsid w:val="006E4AC0"/>
    <w:rsid w:val="006E4BD9"/>
    <w:rsid w:val="006E4E28"/>
    <w:rsid w:val="006E639E"/>
    <w:rsid w:val="006E6987"/>
    <w:rsid w:val="006E6B84"/>
    <w:rsid w:val="006E6F8A"/>
    <w:rsid w:val="006E709F"/>
    <w:rsid w:val="006E7296"/>
    <w:rsid w:val="006E7335"/>
    <w:rsid w:val="006E7431"/>
    <w:rsid w:val="006E74F5"/>
    <w:rsid w:val="006E7772"/>
    <w:rsid w:val="006E793E"/>
    <w:rsid w:val="006E7C58"/>
    <w:rsid w:val="006F0278"/>
    <w:rsid w:val="006F03A2"/>
    <w:rsid w:val="006F0D4A"/>
    <w:rsid w:val="006F12F1"/>
    <w:rsid w:val="006F1369"/>
    <w:rsid w:val="006F1466"/>
    <w:rsid w:val="006F1788"/>
    <w:rsid w:val="006F208B"/>
    <w:rsid w:val="006F2B88"/>
    <w:rsid w:val="006F2C7D"/>
    <w:rsid w:val="006F32DB"/>
    <w:rsid w:val="006F3710"/>
    <w:rsid w:val="006F3DDC"/>
    <w:rsid w:val="006F40B8"/>
    <w:rsid w:val="006F4AE7"/>
    <w:rsid w:val="006F4B67"/>
    <w:rsid w:val="006F4E41"/>
    <w:rsid w:val="006F4EFC"/>
    <w:rsid w:val="006F52F0"/>
    <w:rsid w:val="006F54DB"/>
    <w:rsid w:val="006F5C6F"/>
    <w:rsid w:val="006F61C1"/>
    <w:rsid w:val="006F6260"/>
    <w:rsid w:val="006F6605"/>
    <w:rsid w:val="006F66A2"/>
    <w:rsid w:val="006F6885"/>
    <w:rsid w:val="006F6B39"/>
    <w:rsid w:val="006F71EA"/>
    <w:rsid w:val="006F7B62"/>
    <w:rsid w:val="006F7E10"/>
    <w:rsid w:val="006F7EA7"/>
    <w:rsid w:val="00700D54"/>
    <w:rsid w:val="00700F0E"/>
    <w:rsid w:val="0070126F"/>
    <w:rsid w:val="00701B6C"/>
    <w:rsid w:val="00701D68"/>
    <w:rsid w:val="007024E1"/>
    <w:rsid w:val="007025CA"/>
    <w:rsid w:val="007027A2"/>
    <w:rsid w:val="00702866"/>
    <w:rsid w:val="00702E0F"/>
    <w:rsid w:val="00702F1F"/>
    <w:rsid w:val="0070328B"/>
    <w:rsid w:val="00703354"/>
    <w:rsid w:val="0070376F"/>
    <w:rsid w:val="007037D7"/>
    <w:rsid w:val="00703EA9"/>
    <w:rsid w:val="00704453"/>
    <w:rsid w:val="00704A00"/>
    <w:rsid w:val="00704E98"/>
    <w:rsid w:val="007050F3"/>
    <w:rsid w:val="00705266"/>
    <w:rsid w:val="0070565E"/>
    <w:rsid w:val="00705926"/>
    <w:rsid w:val="00705AEA"/>
    <w:rsid w:val="00705C82"/>
    <w:rsid w:val="00705D17"/>
    <w:rsid w:val="00705D39"/>
    <w:rsid w:val="00705EDD"/>
    <w:rsid w:val="00705F84"/>
    <w:rsid w:val="00706079"/>
    <w:rsid w:val="00706369"/>
    <w:rsid w:val="007066F4"/>
    <w:rsid w:val="00706B91"/>
    <w:rsid w:val="00706D9C"/>
    <w:rsid w:val="00707737"/>
    <w:rsid w:val="007078AC"/>
    <w:rsid w:val="0071064C"/>
    <w:rsid w:val="00710A42"/>
    <w:rsid w:val="00710BAE"/>
    <w:rsid w:val="00710C8D"/>
    <w:rsid w:val="00710EAC"/>
    <w:rsid w:val="00710F29"/>
    <w:rsid w:val="00711894"/>
    <w:rsid w:val="007119C3"/>
    <w:rsid w:val="00711C0F"/>
    <w:rsid w:val="00711E08"/>
    <w:rsid w:val="00712269"/>
    <w:rsid w:val="00712502"/>
    <w:rsid w:val="0071322A"/>
    <w:rsid w:val="007134E6"/>
    <w:rsid w:val="007135F7"/>
    <w:rsid w:val="0071371B"/>
    <w:rsid w:val="007142C7"/>
    <w:rsid w:val="00714385"/>
    <w:rsid w:val="0071484C"/>
    <w:rsid w:val="00714B43"/>
    <w:rsid w:val="00715274"/>
    <w:rsid w:val="00715356"/>
    <w:rsid w:val="007156F3"/>
    <w:rsid w:val="00715CEF"/>
    <w:rsid w:val="00715E5B"/>
    <w:rsid w:val="00715E92"/>
    <w:rsid w:val="0071649F"/>
    <w:rsid w:val="00716B07"/>
    <w:rsid w:val="00716CEF"/>
    <w:rsid w:val="00716F50"/>
    <w:rsid w:val="00716F5E"/>
    <w:rsid w:val="00717BC1"/>
    <w:rsid w:val="007201D9"/>
    <w:rsid w:val="007202E1"/>
    <w:rsid w:val="00720409"/>
    <w:rsid w:val="00720A01"/>
    <w:rsid w:val="00720C1B"/>
    <w:rsid w:val="00720EA9"/>
    <w:rsid w:val="007214FC"/>
    <w:rsid w:val="00721BEA"/>
    <w:rsid w:val="007222AA"/>
    <w:rsid w:val="007228D1"/>
    <w:rsid w:val="00722CF4"/>
    <w:rsid w:val="00722FB5"/>
    <w:rsid w:val="00722FF5"/>
    <w:rsid w:val="007234A8"/>
    <w:rsid w:val="007235E2"/>
    <w:rsid w:val="00723649"/>
    <w:rsid w:val="007238EC"/>
    <w:rsid w:val="00723BE8"/>
    <w:rsid w:val="00723DD2"/>
    <w:rsid w:val="00723EF9"/>
    <w:rsid w:val="00724054"/>
    <w:rsid w:val="0072418D"/>
    <w:rsid w:val="007249E2"/>
    <w:rsid w:val="00724AC2"/>
    <w:rsid w:val="00724E68"/>
    <w:rsid w:val="00725018"/>
    <w:rsid w:val="00725789"/>
    <w:rsid w:val="00725DCC"/>
    <w:rsid w:val="0072649C"/>
    <w:rsid w:val="00726BB7"/>
    <w:rsid w:val="00726C48"/>
    <w:rsid w:val="00727242"/>
    <w:rsid w:val="00727441"/>
    <w:rsid w:val="0072792A"/>
    <w:rsid w:val="00727C9A"/>
    <w:rsid w:val="00727D41"/>
    <w:rsid w:val="007300C1"/>
    <w:rsid w:val="00730212"/>
    <w:rsid w:val="0073026B"/>
    <w:rsid w:val="007305EC"/>
    <w:rsid w:val="00730D75"/>
    <w:rsid w:val="007310D9"/>
    <w:rsid w:val="007312A6"/>
    <w:rsid w:val="0073153D"/>
    <w:rsid w:val="00731A90"/>
    <w:rsid w:val="00731D02"/>
    <w:rsid w:val="00732149"/>
    <w:rsid w:val="0073263E"/>
    <w:rsid w:val="00732D11"/>
    <w:rsid w:val="00732E66"/>
    <w:rsid w:val="00733318"/>
    <w:rsid w:val="007337DC"/>
    <w:rsid w:val="00733D33"/>
    <w:rsid w:val="00733E0E"/>
    <w:rsid w:val="0073446D"/>
    <w:rsid w:val="00734A2C"/>
    <w:rsid w:val="00735062"/>
    <w:rsid w:val="007353D7"/>
    <w:rsid w:val="00735875"/>
    <w:rsid w:val="007359AD"/>
    <w:rsid w:val="00735A75"/>
    <w:rsid w:val="00735B4B"/>
    <w:rsid w:val="007362CE"/>
    <w:rsid w:val="00736486"/>
    <w:rsid w:val="00736911"/>
    <w:rsid w:val="00737E5D"/>
    <w:rsid w:val="00740987"/>
    <w:rsid w:val="0074173E"/>
    <w:rsid w:val="0074184D"/>
    <w:rsid w:val="007418CB"/>
    <w:rsid w:val="00742115"/>
    <w:rsid w:val="007421A6"/>
    <w:rsid w:val="007421C3"/>
    <w:rsid w:val="007425C1"/>
    <w:rsid w:val="00742F49"/>
    <w:rsid w:val="0074305A"/>
    <w:rsid w:val="00743C40"/>
    <w:rsid w:val="00743E27"/>
    <w:rsid w:val="00743E7F"/>
    <w:rsid w:val="0074467D"/>
    <w:rsid w:val="007447B4"/>
    <w:rsid w:val="007449BD"/>
    <w:rsid w:val="00744B4A"/>
    <w:rsid w:val="00744FA8"/>
    <w:rsid w:val="0074578D"/>
    <w:rsid w:val="007457BF"/>
    <w:rsid w:val="00745AF1"/>
    <w:rsid w:val="00745D39"/>
    <w:rsid w:val="007460B7"/>
    <w:rsid w:val="007463E3"/>
    <w:rsid w:val="007464A9"/>
    <w:rsid w:val="00746B15"/>
    <w:rsid w:val="00747398"/>
    <w:rsid w:val="00747FF8"/>
    <w:rsid w:val="00750F5A"/>
    <w:rsid w:val="007510B5"/>
    <w:rsid w:val="007512D0"/>
    <w:rsid w:val="0075186E"/>
    <w:rsid w:val="00751CD3"/>
    <w:rsid w:val="007523BB"/>
    <w:rsid w:val="007529AB"/>
    <w:rsid w:val="00752C17"/>
    <w:rsid w:val="00753094"/>
    <w:rsid w:val="007538BA"/>
    <w:rsid w:val="00753D11"/>
    <w:rsid w:val="00753E31"/>
    <w:rsid w:val="00754098"/>
    <w:rsid w:val="00754330"/>
    <w:rsid w:val="0075469F"/>
    <w:rsid w:val="00755158"/>
    <w:rsid w:val="0075530A"/>
    <w:rsid w:val="0075536A"/>
    <w:rsid w:val="00755596"/>
    <w:rsid w:val="007558B8"/>
    <w:rsid w:val="00755C76"/>
    <w:rsid w:val="007561C9"/>
    <w:rsid w:val="00756472"/>
    <w:rsid w:val="00756B27"/>
    <w:rsid w:val="00757267"/>
    <w:rsid w:val="007572A6"/>
    <w:rsid w:val="00757452"/>
    <w:rsid w:val="00757696"/>
    <w:rsid w:val="00757EB1"/>
    <w:rsid w:val="00760615"/>
    <w:rsid w:val="00760736"/>
    <w:rsid w:val="00760746"/>
    <w:rsid w:val="00760BF4"/>
    <w:rsid w:val="00760C39"/>
    <w:rsid w:val="00760DB5"/>
    <w:rsid w:val="00762064"/>
    <w:rsid w:val="0076211C"/>
    <w:rsid w:val="00762E90"/>
    <w:rsid w:val="00763754"/>
    <w:rsid w:val="0076376E"/>
    <w:rsid w:val="00763833"/>
    <w:rsid w:val="00763935"/>
    <w:rsid w:val="0076417C"/>
    <w:rsid w:val="007644BF"/>
    <w:rsid w:val="00764506"/>
    <w:rsid w:val="007648AB"/>
    <w:rsid w:val="00764DB9"/>
    <w:rsid w:val="00764F71"/>
    <w:rsid w:val="007653B1"/>
    <w:rsid w:val="00765BB0"/>
    <w:rsid w:val="0076636A"/>
    <w:rsid w:val="007663ED"/>
    <w:rsid w:val="00766A26"/>
    <w:rsid w:val="00766A50"/>
    <w:rsid w:val="007674E5"/>
    <w:rsid w:val="00767923"/>
    <w:rsid w:val="00767C98"/>
    <w:rsid w:val="007702C1"/>
    <w:rsid w:val="00770AA9"/>
    <w:rsid w:val="00770B4A"/>
    <w:rsid w:val="00770B94"/>
    <w:rsid w:val="00770D43"/>
    <w:rsid w:val="007718A2"/>
    <w:rsid w:val="007719E2"/>
    <w:rsid w:val="00771D3F"/>
    <w:rsid w:val="00771F31"/>
    <w:rsid w:val="00772260"/>
    <w:rsid w:val="007723E7"/>
    <w:rsid w:val="00772527"/>
    <w:rsid w:val="007726DC"/>
    <w:rsid w:val="007726F1"/>
    <w:rsid w:val="007728AB"/>
    <w:rsid w:val="00772C40"/>
    <w:rsid w:val="00772F52"/>
    <w:rsid w:val="0077392E"/>
    <w:rsid w:val="007746F5"/>
    <w:rsid w:val="00774C31"/>
    <w:rsid w:val="00774E6D"/>
    <w:rsid w:val="007756A1"/>
    <w:rsid w:val="00775BA3"/>
    <w:rsid w:val="00775F66"/>
    <w:rsid w:val="00776A1A"/>
    <w:rsid w:val="00776A1C"/>
    <w:rsid w:val="00776DAF"/>
    <w:rsid w:val="00776F96"/>
    <w:rsid w:val="007770B4"/>
    <w:rsid w:val="00777871"/>
    <w:rsid w:val="007779BA"/>
    <w:rsid w:val="00780234"/>
    <w:rsid w:val="007806EB"/>
    <w:rsid w:val="00780CC8"/>
    <w:rsid w:val="00780D2A"/>
    <w:rsid w:val="00780EA0"/>
    <w:rsid w:val="007811B3"/>
    <w:rsid w:val="00782013"/>
    <w:rsid w:val="00782243"/>
    <w:rsid w:val="00782640"/>
    <w:rsid w:val="007827B8"/>
    <w:rsid w:val="00782864"/>
    <w:rsid w:val="00782984"/>
    <w:rsid w:val="007829D9"/>
    <w:rsid w:val="00782C2A"/>
    <w:rsid w:val="00782E0F"/>
    <w:rsid w:val="00782F86"/>
    <w:rsid w:val="007830E8"/>
    <w:rsid w:val="00783451"/>
    <w:rsid w:val="00784626"/>
    <w:rsid w:val="007846D8"/>
    <w:rsid w:val="00784748"/>
    <w:rsid w:val="00784D62"/>
    <w:rsid w:val="00784E47"/>
    <w:rsid w:val="007855C4"/>
    <w:rsid w:val="00785A6B"/>
    <w:rsid w:val="00785D2D"/>
    <w:rsid w:val="00786176"/>
    <w:rsid w:val="00786AD3"/>
    <w:rsid w:val="00786D7B"/>
    <w:rsid w:val="00787A3B"/>
    <w:rsid w:val="00787D46"/>
    <w:rsid w:val="00790266"/>
    <w:rsid w:val="0079058C"/>
    <w:rsid w:val="00790B29"/>
    <w:rsid w:val="00790DBF"/>
    <w:rsid w:val="0079107F"/>
    <w:rsid w:val="0079145F"/>
    <w:rsid w:val="007915C9"/>
    <w:rsid w:val="00791B11"/>
    <w:rsid w:val="00792192"/>
    <w:rsid w:val="00792278"/>
    <w:rsid w:val="00792612"/>
    <w:rsid w:val="00792778"/>
    <w:rsid w:val="007929F6"/>
    <w:rsid w:val="00793266"/>
    <w:rsid w:val="00793448"/>
    <w:rsid w:val="00793502"/>
    <w:rsid w:val="00793BD7"/>
    <w:rsid w:val="0079415A"/>
    <w:rsid w:val="0079478C"/>
    <w:rsid w:val="007947A6"/>
    <w:rsid w:val="00794F1B"/>
    <w:rsid w:val="00795107"/>
    <w:rsid w:val="0079568C"/>
    <w:rsid w:val="007959F2"/>
    <w:rsid w:val="00796340"/>
    <w:rsid w:val="00796670"/>
    <w:rsid w:val="007967B4"/>
    <w:rsid w:val="007969A2"/>
    <w:rsid w:val="00797199"/>
    <w:rsid w:val="007974B7"/>
    <w:rsid w:val="00797AD6"/>
    <w:rsid w:val="007A016C"/>
    <w:rsid w:val="007A046E"/>
    <w:rsid w:val="007A0487"/>
    <w:rsid w:val="007A04CA"/>
    <w:rsid w:val="007A1740"/>
    <w:rsid w:val="007A176F"/>
    <w:rsid w:val="007A1952"/>
    <w:rsid w:val="007A195D"/>
    <w:rsid w:val="007A1AA8"/>
    <w:rsid w:val="007A1B6C"/>
    <w:rsid w:val="007A294F"/>
    <w:rsid w:val="007A33D9"/>
    <w:rsid w:val="007A3506"/>
    <w:rsid w:val="007A3597"/>
    <w:rsid w:val="007A387D"/>
    <w:rsid w:val="007A3AD0"/>
    <w:rsid w:val="007A3CF6"/>
    <w:rsid w:val="007A4901"/>
    <w:rsid w:val="007A4B77"/>
    <w:rsid w:val="007A4DA4"/>
    <w:rsid w:val="007A5147"/>
    <w:rsid w:val="007A5472"/>
    <w:rsid w:val="007A5488"/>
    <w:rsid w:val="007A58A1"/>
    <w:rsid w:val="007A5D35"/>
    <w:rsid w:val="007A63B1"/>
    <w:rsid w:val="007A65EC"/>
    <w:rsid w:val="007A6723"/>
    <w:rsid w:val="007A67A9"/>
    <w:rsid w:val="007A6EDB"/>
    <w:rsid w:val="007A7CA8"/>
    <w:rsid w:val="007A7CC8"/>
    <w:rsid w:val="007B0049"/>
    <w:rsid w:val="007B09EE"/>
    <w:rsid w:val="007B0E65"/>
    <w:rsid w:val="007B1390"/>
    <w:rsid w:val="007B1693"/>
    <w:rsid w:val="007B178D"/>
    <w:rsid w:val="007B1E78"/>
    <w:rsid w:val="007B1FFB"/>
    <w:rsid w:val="007B2C74"/>
    <w:rsid w:val="007B345F"/>
    <w:rsid w:val="007B3A1A"/>
    <w:rsid w:val="007B4064"/>
    <w:rsid w:val="007B437C"/>
    <w:rsid w:val="007B483B"/>
    <w:rsid w:val="007B50AC"/>
    <w:rsid w:val="007B51D2"/>
    <w:rsid w:val="007B53C4"/>
    <w:rsid w:val="007B540E"/>
    <w:rsid w:val="007B5EAC"/>
    <w:rsid w:val="007B610F"/>
    <w:rsid w:val="007B6258"/>
    <w:rsid w:val="007B6F1C"/>
    <w:rsid w:val="007B6F7C"/>
    <w:rsid w:val="007B70DA"/>
    <w:rsid w:val="007B71B0"/>
    <w:rsid w:val="007B72D9"/>
    <w:rsid w:val="007B7687"/>
    <w:rsid w:val="007B79B4"/>
    <w:rsid w:val="007B7B71"/>
    <w:rsid w:val="007C03D0"/>
    <w:rsid w:val="007C040D"/>
    <w:rsid w:val="007C0491"/>
    <w:rsid w:val="007C04E1"/>
    <w:rsid w:val="007C0540"/>
    <w:rsid w:val="007C0808"/>
    <w:rsid w:val="007C089C"/>
    <w:rsid w:val="007C0BE9"/>
    <w:rsid w:val="007C0D03"/>
    <w:rsid w:val="007C115A"/>
    <w:rsid w:val="007C1325"/>
    <w:rsid w:val="007C1803"/>
    <w:rsid w:val="007C187D"/>
    <w:rsid w:val="007C19A7"/>
    <w:rsid w:val="007C1BCF"/>
    <w:rsid w:val="007C1BDE"/>
    <w:rsid w:val="007C1D67"/>
    <w:rsid w:val="007C1E7F"/>
    <w:rsid w:val="007C2E72"/>
    <w:rsid w:val="007C2EF9"/>
    <w:rsid w:val="007C30A1"/>
    <w:rsid w:val="007C322F"/>
    <w:rsid w:val="007C3613"/>
    <w:rsid w:val="007C381A"/>
    <w:rsid w:val="007C3DDF"/>
    <w:rsid w:val="007C42BA"/>
    <w:rsid w:val="007C4393"/>
    <w:rsid w:val="007C46FF"/>
    <w:rsid w:val="007C4C62"/>
    <w:rsid w:val="007C536A"/>
    <w:rsid w:val="007C536E"/>
    <w:rsid w:val="007C53E4"/>
    <w:rsid w:val="007C56F6"/>
    <w:rsid w:val="007C5CCA"/>
    <w:rsid w:val="007C5F29"/>
    <w:rsid w:val="007C5FE4"/>
    <w:rsid w:val="007C6BBF"/>
    <w:rsid w:val="007C72DE"/>
    <w:rsid w:val="007C79BF"/>
    <w:rsid w:val="007C7AFF"/>
    <w:rsid w:val="007C7BED"/>
    <w:rsid w:val="007D073A"/>
    <w:rsid w:val="007D07BA"/>
    <w:rsid w:val="007D0974"/>
    <w:rsid w:val="007D0B6A"/>
    <w:rsid w:val="007D1AFB"/>
    <w:rsid w:val="007D220E"/>
    <w:rsid w:val="007D2A0D"/>
    <w:rsid w:val="007D2A59"/>
    <w:rsid w:val="007D2FCD"/>
    <w:rsid w:val="007D3816"/>
    <w:rsid w:val="007D3D2F"/>
    <w:rsid w:val="007D45C8"/>
    <w:rsid w:val="007D480A"/>
    <w:rsid w:val="007D4818"/>
    <w:rsid w:val="007D481E"/>
    <w:rsid w:val="007D49DA"/>
    <w:rsid w:val="007D4BB5"/>
    <w:rsid w:val="007D53B2"/>
    <w:rsid w:val="007D5AF6"/>
    <w:rsid w:val="007D5DDB"/>
    <w:rsid w:val="007D5F76"/>
    <w:rsid w:val="007D670E"/>
    <w:rsid w:val="007D6934"/>
    <w:rsid w:val="007D75E8"/>
    <w:rsid w:val="007D7D78"/>
    <w:rsid w:val="007E01A9"/>
    <w:rsid w:val="007E0331"/>
    <w:rsid w:val="007E0650"/>
    <w:rsid w:val="007E1424"/>
    <w:rsid w:val="007E1680"/>
    <w:rsid w:val="007E205A"/>
    <w:rsid w:val="007E21D5"/>
    <w:rsid w:val="007E44F0"/>
    <w:rsid w:val="007E4700"/>
    <w:rsid w:val="007E4CD8"/>
    <w:rsid w:val="007E4EDD"/>
    <w:rsid w:val="007E5226"/>
    <w:rsid w:val="007E55C9"/>
    <w:rsid w:val="007E5A93"/>
    <w:rsid w:val="007E5AF0"/>
    <w:rsid w:val="007E5CFD"/>
    <w:rsid w:val="007E6883"/>
    <w:rsid w:val="007E698A"/>
    <w:rsid w:val="007E71F6"/>
    <w:rsid w:val="007E7728"/>
    <w:rsid w:val="007E773F"/>
    <w:rsid w:val="007E7E92"/>
    <w:rsid w:val="007F018E"/>
    <w:rsid w:val="007F03B7"/>
    <w:rsid w:val="007F062B"/>
    <w:rsid w:val="007F07BF"/>
    <w:rsid w:val="007F1226"/>
    <w:rsid w:val="007F1B59"/>
    <w:rsid w:val="007F1BAD"/>
    <w:rsid w:val="007F2901"/>
    <w:rsid w:val="007F2B3D"/>
    <w:rsid w:val="007F332C"/>
    <w:rsid w:val="007F3615"/>
    <w:rsid w:val="007F3DA0"/>
    <w:rsid w:val="007F4403"/>
    <w:rsid w:val="007F44BB"/>
    <w:rsid w:val="007F4AAF"/>
    <w:rsid w:val="007F4FE0"/>
    <w:rsid w:val="007F54AE"/>
    <w:rsid w:val="007F5652"/>
    <w:rsid w:val="007F5BAF"/>
    <w:rsid w:val="007F63D7"/>
    <w:rsid w:val="007F65B5"/>
    <w:rsid w:val="007F66B9"/>
    <w:rsid w:val="007F66F7"/>
    <w:rsid w:val="007F68C1"/>
    <w:rsid w:val="007F6E4A"/>
    <w:rsid w:val="007F7111"/>
    <w:rsid w:val="007F7543"/>
    <w:rsid w:val="007F7645"/>
    <w:rsid w:val="007F772A"/>
    <w:rsid w:val="007F7789"/>
    <w:rsid w:val="0080017D"/>
    <w:rsid w:val="00800635"/>
    <w:rsid w:val="00800D23"/>
    <w:rsid w:val="00801F67"/>
    <w:rsid w:val="008023AF"/>
    <w:rsid w:val="00802549"/>
    <w:rsid w:val="00802852"/>
    <w:rsid w:val="0080289C"/>
    <w:rsid w:val="00803D13"/>
    <w:rsid w:val="008040FB"/>
    <w:rsid w:val="0080522B"/>
    <w:rsid w:val="00805261"/>
    <w:rsid w:val="00805F54"/>
    <w:rsid w:val="008062EB"/>
    <w:rsid w:val="00806D02"/>
    <w:rsid w:val="00806F4F"/>
    <w:rsid w:val="00806FB7"/>
    <w:rsid w:val="0080714A"/>
    <w:rsid w:val="00810960"/>
    <w:rsid w:val="00810A38"/>
    <w:rsid w:val="00811526"/>
    <w:rsid w:val="008118B1"/>
    <w:rsid w:val="0081194F"/>
    <w:rsid w:val="008120E9"/>
    <w:rsid w:val="00812576"/>
    <w:rsid w:val="008125A0"/>
    <w:rsid w:val="008125D9"/>
    <w:rsid w:val="008126EC"/>
    <w:rsid w:val="00812DB2"/>
    <w:rsid w:val="00812F2B"/>
    <w:rsid w:val="00813441"/>
    <w:rsid w:val="00813BA4"/>
    <w:rsid w:val="00814408"/>
    <w:rsid w:val="00814881"/>
    <w:rsid w:val="00814EF0"/>
    <w:rsid w:val="008155F9"/>
    <w:rsid w:val="00815A0B"/>
    <w:rsid w:val="00815AF8"/>
    <w:rsid w:val="00815D59"/>
    <w:rsid w:val="00815D78"/>
    <w:rsid w:val="00815E5C"/>
    <w:rsid w:val="00816274"/>
    <w:rsid w:val="008164A4"/>
    <w:rsid w:val="0081676E"/>
    <w:rsid w:val="008168B8"/>
    <w:rsid w:val="00816E92"/>
    <w:rsid w:val="008174BA"/>
    <w:rsid w:val="0081787A"/>
    <w:rsid w:val="008200F4"/>
    <w:rsid w:val="008202FF"/>
    <w:rsid w:val="00820C09"/>
    <w:rsid w:val="008212F0"/>
    <w:rsid w:val="00821739"/>
    <w:rsid w:val="00821844"/>
    <w:rsid w:val="008218B4"/>
    <w:rsid w:val="00821A7D"/>
    <w:rsid w:val="00821B6D"/>
    <w:rsid w:val="00821C3E"/>
    <w:rsid w:val="008221CF"/>
    <w:rsid w:val="0082251E"/>
    <w:rsid w:val="0082261D"/>
    <w:rsid w:val="0082267B"/>
    <w:rsid w:val="00822B7B"/>
    <w:rsid w:val="00822BFF"/>
    <w:rsid w:val="00822D57"/>
    <w:rsid w:val="00823187"/>
    <w:rsid w:val="0082411A"/>
    <w:rsid w:val="00824368"/>
    <w:rsid w:val="00824658"/>
    <w:rsid w:val="008247B3"/>
    <w:rsid w:val="00824B2A"/>
    <w:rsid w:val="00824BD0"/>
    <w:rsid w:val="008251D7"/>
    <w:rsid w:val="008252DB"/>
    <w:rsid w:val="008253A2"/>
    <w:rsid w:val="0082540E"/>
    <w:rsid w:val="00825CD2"/>
    <w:rsid w:val="00825D9D"/>
    <w:rsid w:val="0082627F"/>
    <w:rsid w:val="0082656C"/>
    <w:rsid w:val="008270FB"/>
    <w:rsid w:val="008271A9"/>
    <w:rsid w:val="008274F9"/>
    <w:rsid w:val="0082751E"/>
    <w:rsid w:val="00827691"/>
    <w:rsid w:val="0082795E"/>
    <w:rsid w:val="008300A4"/>
    <w:rsid w:val="00830121"/>
    <w:rsid w:val="008309E0"/>
    <w:rsid w:val="00830AE5"/>
    <w:rsid w:val="0083106D"/>
    <w:rsid w:val="00831BD7"/>
    <w:rsid w:val="00831C93"/>
    <w:rsid w:val="00831DC6"/>
    <w:rsid w:val="008322B5"/>
    <w:rsid w:val="008325BF"/>
    <w:rsid w:val="00832E09"/>
    <w:rsid w:val="0083300C"/>
    <w:rsid w:val="00833E68"/>
    <w:rsid w:val="00834205"/>
    <w:rsid w:val="0083461B"/>
    <w:rsid w:val="00834A95"/>
    <w:rsid w:val="0083566D"/>
    <w:rsid w:val="00835ACB"/>
    <w:rsid w:val="00835BE4"/>
    <w:rsid w:val="00835CC8"/>
    <w:rsid w:val="00836161"/>
    <w:rsid w:val="0083634C"/>
    <w:rsid w:val="00836529"/>
    <w:rsid w:val="00836C2D"/>
    <w:rsid w:val="00836E44"/>
    <w:rsid w:val="00836F35"/>
    <w:rsid w:val="0083720F"/>
    <w:rsid w:val="008373B6"/>
    <w:rsid w:val="00837925"/>
    <w:rsid w:val="00837DAE"/>
    <w:rsid w:val="00840A21"/>
    <w:rsid w:val="008410AE"/>
    <w:rsid w:val="008412D4"/>
    <w:rsid w:val="00841314"/>
    <w:rsid w:val="00841A8E"/>
    <w:rsid w:val="00842828"/>
    <w:rsid w:val="00843724"/>
    <w:rsid w:val="00843F0B"/>
    <w:rsid w:val="0084428C"/>
    <w:rsid w:val="0084457E"/>
    <w:rsid w:val="00844629"/>
    <w:rsid w:val="0084483B"/>
    <w:rsid w:val="008448C1"/>
    <w:rsid w:val="00844A6E"/>
    <w:rsid w:val="0084506E"/>
    <w:rsid w:val="0084667C"/>
    <w:rsid w:val="008471CF"/>
    <w:rsid w:val="008473F0"/>
    <w:rsid w:val="008473F2"/>
    <w:rsid w:val="00847DC6"/>
    <w:rsid w:val="0085055F"/>
    <w:rsid w:val="00850AC7"/>
    <w:rsid w:val="00850EC8"/>
    <w:rsid w:val="0085134F"/>
    <w:rsid w:val="008518ED"/>
    <w:rsid w:val="008519CA"/>
    <w:rsid w:val="00851A26"/>
    <w:rsid w:val="00851C81"/>
    <w:rsid w:val="00851D9A"/>
    <w:rsid w:val="00851E84"/>
    <w:rsid w:val="0085215E"/>
    <w:rsid w:val="0085245C"/>
    <w:rsid w:val="008527EA"/>
    <w:rsid w:val="00852A28"/>
    <w:rsid w:val="00852EA4"/>
    <w:rsid w:val="008531E2"/>
    <w:rsid w:val="008532E5"/>
    <w:rsid w:val="00853B99"/>
    <w:rsid w:val="00853E79"/>
    <w:rsid w:val="00854543"/>
    <w:rsid w:val="0085460D"/>
    <w:rsid w:val="008552EB"/>
    <w:rsid w:val="00855482"/>
    <w:rsid w:val="0085581C"/>
    <w:rsid w:val="00856926"/>
    <w:rsid w:val="00857259"/>
    <w:rsid w:val="00857913"/>
    <w:rsid w:val="00860036"/>
    <w:rsid w:val="0086035A"/>
    <w:rsid w:val="008604D9"/>
    <w:rsid w:val="00860521"/>
    <w:rsid w:val="00860F82"/>
    <w:rsid w:val="00861553"/>
    <w:rsid w:val="00861B7C"/>
    <w:rsid w:val="00861CEE"/>
    <w:rsid w:val="00861DD4"/>
    <w:rsid w:val="00861EE2"/>
    <w:rsid w:val="00862048"/>
    <w:rsid w:val="00862630"/>
    <w:rsid w:val="00862840"/>
    <w:rsid w:val="008628D6"/>
    <w:rsid w:val="00862A18"/>
    <w:rsid w:val="008632F9"/>
    <w:rsid w:val="0086367C"/>
    <w:rsid w:val="008637D4"/>
    <w:rsid w:val="00863D2C"/>
    <w:rsid w:val="00864130"/>
    <w:rsid w:val="00864530"/>
    <w:rsid w:val="00864815"/>
    <w:rsid w:val="00864FBA"/>
    <w:rsid w:val="00865713"/>
    <w:rsid w:val="00865DF8"/>
    <w:rsid w:val="008664EA"/>
    <w:rsid w:val="0086698F"/>
    <w:rsid w:val="00866F4C"/>
    <w:rsid w:val="00867A13"/>
    <w:rsid w:val="00867AFF"/>
    <w:rsid w:val="00867B38"/>
    <w:rsid w:val="00867FB2"/>
    <w:rsid w:val="00870221"/>
    <w:rsid w:val="0087028C"/>
    <w:rsid w:val="0087116F"/>
    <w:rsid w:val="0087170C"/>
    <w:rsid w:val="00871A7E"/>
    <w:rsid w:val="00871A99"/>
    <w:rsid w:val="00871BED"/>
    <w:rsid w:val="00872366"/>
    <w:rsid w:val="00872D1F"/>
    <w:rsid w:val="008734AF"/>
    <w:rsid w:val="00873796"/>
    <w:rsid w:val="00873880"/>
    <w:rsid w:val="008738C5"/>
    <w:rsid w:val="00873B68"/>
    <w:rsid w:val="00873D4E"/>
    <w:rsid w:val="008742D9"/>
    <w:rsid w:val="008744F0"/>
    <w:rsid w:val="00875229"/>
    <w:rsid w:val="00875471"/>
    <w:rsid w:val="0087593A"/>
    <w:rsid w:val="00876068"/>
    <w:rsid w:val="00877067"/>
    <w:rsid w:val="00877364"/>
    <w:rsid w:val="00877ED5"/>
    <w:rsid w:val="008801A2"/>
    <w:rsid w:val="008806C9"/>
    <w:rsid w:val="0088091A"/>
    <w:rsid w:val="00880A7B"/>
    <w:rsid w:val="00880DA9"/>
    <w:rsid w:val="0088119E"/>
    <w:rsid w:val="00881367"/>
    <w:rsid w:val="008817B5"/>
    <w:rsid w:val="0088190B"/>
    <w:rsid w:val="00881C81"/>
    <w:rsid w:val="00881D70"/>
    <w:rsid w:val="00881F82"/>
    <w:rsid w:val="008821CB"/>
    <w:rsid w:val="00882AE3"/>
    <w:rsid w:val="00882BD4"/>
    <w:rsid w:val="00882E4D"/>
    <w:rsid w:val="00882F4D"/>
    <w:rsid w:val="00883016"/>
    <w:rsid w:val="00883497"/>
    <w:rsid w:val="00883670"/>
    <w:rsid w:val="008837B1"/>
    <w:rsid w:val="00883AAE"/>
    <w:rsid w:val="00883B0C"/>
    <w:rsid w:val="00883B24"/>
    <w:rsid w:val="0088407A"/>
    <w:rsid w:val="008841B5"/>
    <w:rsid w:val="008843D3"/>
    <w:rsid w:val="008845E0"/>
    <w:rsid w:val="008859FF"/>
    <w:rsid w:val="00885B85"/>
    <w:rsid w:val="0088609A"/>
    <w:rsid w:val="00886471"/>
    <w:rsid w:val="008867FC"/>
    <w:rsid w:val="00886D3D"/>
    <w:rsid w:val="00886F09"/>
    <w:rsid w:val="00887252"/>
    <w:rsid w:val="0088786B"/>
    <w:rsid w:val="00887AFD"/>
    <w:rsid w:val="00887B53"/>
    <w:rsid w:val="00887B74"/>
    <w:rsid w:val="00887B93"/>
    <w:rsid w:val="0089066A"/>
    <w:rsid w:val="00890AAE"/>
    <w:rsid w:val="00890AB7"/>
    <w:rsid w:val="00890B1F"/>
    <w:rsid w:val="0089129A"/>
    <w:rsid w:val="00891520"/>
    <w:rsid w:val="0089162B"/>
    <w:rsid w:val="00891ACC"/>
    <w:rsid w:val="00891B0A"/>
    <w:rsid w:val="00891E66"/>
    <w:rsid w:val="008927B8"/>
    <w:rsid w:val="00892976"/>
    <w:rsid w:val="008934A5"/>
    <w:rsid w:val="008935D1"/>
    <w:rsid w:val="0089368E"/>
    <w:rsid w:val="00893B2F"/>
    <w:rsid w:val="00893B6E"/>
    <w:rsid w:val="00893BC2"/>
    <w:rsid w:val="00893BD2"/>
    <w:rsid w:val="00894467"/>
    <w:rsid w:val="00894F0D"/>
    <w:rsid w:val="008951B2"/>
    <w:rsid w:val="0089542C"/>
    <w:rsid w:val="00895ACA"/>
    <w:rsid w:val="00895BF9"/>
    <w:rsid w:val="00895DBA"/>
    <w:rsid w:val="00895DE0"/>
    <w:rsid w:val="00895F3F"/>
    <w:rsid w:val="00896033"/>
    <w:rsid w:val="00896379"/>
    <w:rsid w:val="00896791"/>
    <w:rsid w:val="0089694C"/>
    <w:rsid w:val="008969AD"/>
    <w:rsid w:val="008979C6"/>
    <w:rsid w:val="00897B18"/>
    <w:rsid w:val="00897B56"/>
    <w:rsid w:val="00897EF9"/>
    <w:rsid w:val="008A03C1"/>
    <w:rsid w:val="008A06C6"/>
    <w:rsid w:val="008A0E2A"/>
    <w:rsid w:val="008A1142"/>
    <w:rsid w:val="008A154A"/>
    <w:rsid w:val="008A17A5"/>
    <w:rsid w:val="008A1C0B"/>
    <w:rsid w:val="008A1CCB"/>
    <w:rsid w:val="008A20DD"/>
    <w:rsid w:val="008A2267"/>
    <w:rsid w:val="008A2D68"/>
    <w:rsid w:val="008A2DAB"/>
    <w:rsid w:val="008A50A2"/>
    <w:rsid w:val="008A521D"/>
    <w:rsid w:val="008A5637"/>
    <w:rsid w:val="008A5749"/>
    <w:rsid w:val="008A584D"/>
    <w:rsid w:val="008A597F"/>
    <w:rsid w:val="008A6196"/>
    <w:rsid w:val="008A6654"/>
    <w:rsid w:val="008A6C80"/>
    <w:rsid w:val="008A6EEB"/>
    <w:rsid w:val="008A7593"/>
    <w:rsid w:val="008A7696"/>
    <w:rsid w:val="008A7BE2"/>
    <w:rsid w:val="008B0637"/>
    <w:rsid w:val="008B0D2A"/>
    <w:rsid w:val="008B0D30"/>
    <w:rsid w:val="008B0DF7"/>
    <w:rsid w:val="008B15D5"/>
    <w:rsid w:val="008B1611"/>
    <w:rsid w:val="008B1633"/>
    <w:rsid w:val="008B1950"/>
    <w:rsid w:val="008B19B0"/>
    <w:rsid w:val="008B1EA9"/>
    <w:rsid w:val="008B1F2B"/>
    <w:rsid w:val="008B20A3"/>
    <w:rsid w:val="008B27CA"/>
    <w:rsid w:val="008B3597"/>
    <w:rsid w:val="008B369D"/>
    <w:rsid w:val="008B36F7"/>
    <w:rsid w:val="008B3928"/>
    <w:rsid w:val="008B3D50"/>
    <w:rsid w:val="008B3E81"/>
    <w:rsid w:val="008B3F59"/>
    <w:rsid w:val="008B4B8B"/>
    <w:rsid w:val="008B5076"/>
    <w:rsid w:val="008B50A5"/>
    <w:rsid w:val="008B50C0"/>
    <w:rsid w:val="008B564D"/>
    <w:rsid w:val="008B59AC"/>
    <w:rsid w:val="008B5D73"/>
    <w:rsid w:val="008B5E36"/>
    <w:rsid w:val="008B5E55"/>
    <w:rsid w:val="008B6578"/>
    <w:rsid w:val="008B6864"/>
    <w:rsid w:val="008B6B00"/>
    <w:rsid w:val="008B6E98"/>
    <w:rsid w:val="008B6EFC"/>
    <w:rsid w:val="008B7250"/>
    <w:rsid w:val="008B778D"/>
    <w:rsid w:val="008C06F0"/>
    <w:rsid w:val="008C0EED"/>
    <w:rsid w:val="008C14C6"/>
    <w:rsid w:val="008C1E3A"/>
    <w:rsid w:val="008C2394"/>
    <w:rsid w:val="008C26E4"/>
    <w:rsid w:val="008C281C"/>
    <w:rsid w:val="008C336D"/>
    <w:rsid w:val="008C33A3"/>
    <w:rsid w:val="008C3726"/>
    <w:rsid w:val="008C3838"/>
    <w:rsid w:val="008C3B21"/>
    <w:rsid w:val="008C3C4D"/>
    <w:rsid w:val="008C4558"/>
    <w:rsid w:val="008C5339"/>
    <w:rsid w:val="008C5D38"/>
    <w:rsid w:val="008C5DEA"/>
    <w:rsid w:val="008C5EBC"/>
    <w:rsid w:val="008C6760"/>
    <w:rsid w:val="008C69C0"/>
    <w:rsid w:val="008C6A73"/>
    <w:rsid w:val="008C700D"/>
    <w:rsid w:val="008D0651"/>
    <w:rsid w:val="008D0A14"/>
    <w:rsid w:val="008D0A17"/>
    <w:rsid w:val="008D0BCA"/>
    <w:rsid w:val="008D180B"/>
    <w:rsid w:val="008D2BF5"/>
    <w:rsid w:val="008D2C4C"/>
    <w:rsid w:val="008D30C1"/>
    <w:rsid w:val="008D3692"/>
    <w:rsid w:val="008D42EF"/>
    <w:rsid w:val="008D4431"/>
    <w:rsid w:val="008D4595"/>
    <w:rsid w:val="008D4FAA"/>
    <w:rsid w:val="008D50FC"/>
    <w:rsid w:val="008D524F"/>
    <w:rsid w:val="008D5282"/>
    <w:rsid w:val="008D560D"/>
    <w:rsid w:val="008D5721"/>
    <w:rsid w:val="008D5A82"/>
    <w:rsid w:val="008D64A3"/>
    <w:rsid w:val="008D7029"/>
    <w:rsid w:val="008D7508"/>
    <w:rsid w:val="008D7519"/>
    <w:rsid w:val="008E0289"/>
    <w:rsid w:val="008E03AF"/>
    <w:rsid w:val="008E0C62"/>
    <w:rsid w:val="008E0EA9"/>
    <w:rsid w:val="008E0EEE"/>
    <w:rsid w:val="008E159A"/>
    <w:rsid w:val="008E15F6"/>
    <w:rsid w:val="008E2978"/>
    <w:rsid w:val="008E2E71"/>
    <w:rsid w:val="008E31AF"/>
    <w:rsid w:val="008E34EA"/>
    <w:rsid w:val="008E3932"/>
    <w:rsid w:val="008E3AB6"/>
    <w:rsid w:val="008E49C5"/>
    <w:rsid w:val="008E4EEE"/>
    <w:rsid w:val="008E5F0B"/>
    <w:rsid w:val="008E62A5"/>
    <w:rsid w:val="008E6537"/>
    <w:rsid w:val="008E655C"/>
    <w:rsid w:val="008E664E"/>
    <w:rsid w:val="008E6BC9"/>
    <w:rsid w:val="008E724D"/>
    <w:rsid w:val="008E7659"/>
    <w:rsid w:val="008E7666"/>
    <w:rsid w:val="008E7BF7"/>
    <w:rsid w:val="008F0D66"/>
    <w:rsid w:val="008F11F0"/>
    <w:rsid w:val="008F11F8"/>
    <w:rsid w:val="008F13C6"/>
    <w:rsid w:val="008F1D02"/>
    <w:rsid w:val="008F1F0C"/>
    <w:rsid w:val="008F23B0"/>
    <w:rsid w:val="008F2836"/>
    <w:rsid w:val="008F2A12"/>
    <w:rsid w:val="008F2AD0"/>
    <w:rsid w:val="008F31C9"/>
    <w:rsid w:val="008F3335"/>
    <w:rsid w:val="008F3993"/>
    <w:rsid w:val="008F3EDA"/>
    <w:rsid w:val="008F462D"/>
    <w:rsid w:val="008F47C5"/>
    <w:rsid w:val="008F4AE7"/>
    <w:rsid w:val="008F4D98"/>
    <w:rsid w:val="008F57C8"/>
    <w:rsid w:val="008F6168"/>
    <w:rsid w:val="008F616A"/>
    <w:rsid w:val="008F6E28"/>
    <w:rsid w:val="008F7184"/>
    <w:rsid w:val="008F727B"/>
    <w:rsid w:val="008F731A"/>
    <w:rsid w:val="008F749E"/>
    <w:rsid w:val="008F7524"/>
    <w:rsid w:val="008F781E"/>
    <w:rsid w:val="008F78E1"/>
    <w:rsid w:val="008F7A21"/>
    <w:rsid w:val="008F7AF8"/>
    <w:rsid w:val="008F7FD5"/>
    <w:rsid w:val="009000E9"/>
    <w:rsid w:val="0090013B"/>
    <w:rsid w:val="00900410"/>
    <w:rsid w:val="009004F8"/>
    <w:rsid w:val="009007B7"/>
    <w:rsid w:val="00900953"/>
    <w:rsid w:val="0090163F"/>
    <w:rsid w:val="00901DDC"/>
    <w:rsid w:val="00901EEA"/>
    <w:rsid w:val="00902A00"/>
    <w:rsid w:val="00903092"/>
    <w:rsid w:val="009033BC"/>
    <w:rsid w:val="00903836"/>
    <w:rsid w:val="00903F69"/>
    <w:rsid w:val="009043E2"/>
    <w:rsid w:val="00904B1B"/>
    <w:rsid w:val="00904ECE"/>
    <w:rsid w:val="00905357"/>
    <w:rsid w:val="0090544A"/>
    <w:rsid w:val="00905964"/>
    <w:rsid w:val="00905DAE"/>
    <w:rsid w:val="00905FD8"/>
    <w:rsid w:val="00906C38"/>
    <w:rsid w:val="00907279"/>
    <w:rsid w:val="009079C9"/>
    <w:rsid w:val="00907B5C"/>
    <w:rsid w:val="00910850"/>
    <w:rsid w:val="0091095F"/>
    <w:rsid w:val="00910F1B"/>
    <w:rsid w:val="009110AA"/>
    <w:rsid w:val="009113DD"/>
    <w:rsid w:val="00911605"/>
    <w:rsid w:val="00911793"/>
    <w:rsid w:val="00911950"/>
    <w:rsid w:val="00912D58"/>
    <w:rsid w:val="00913131"/>
    <w:rsid w:val="009133CB"/>
    <w:rsid w:val="009134A1"/>
    <w:rsid w:val="009134C7"/>
    <w:rsid w:val="009137F1"/>
    <w:rsid w:val="009141CB"/>
    <w:rsid w:val="009142B2"/>
    <w:rsid w:val="00914493"/>
    <w:rsid w:val="00914E44"/>
    <w:rsid w:val="00914F42"/>
    <w:rsid w:val="009154D9"/>
    <w:rsid w:val="009155D1"/>
    <w:rsid w:val="009156CA"/>
    <w:rsid w:val="00915770"/>
    <w:rsid w:val="0091603E"/>
    <w:rsid w:val="0091610A"/>
    <w:rsid w:val="00916135"/>
    <w:rsid w:val="00916E66"/>
    <w:rsid w:val="0091741D"/>
    <w:rsid w:val="009177B4"/>
    <w:rsid w:val="00917A04"/>
    <w:rsid w:val="0092046E"/>
    <w:rsid w:val="009214D2"/>
    <w:rsid w:val="00921EE3"/>
    <w:rsid w:val="0092217D"/>
    <w:rsid w:val="00922186"/>
    <w:rsid w:val="00922ADA"/>
    <w:rsid w:val="00922CF6"/>
    <w:rsid w:val="00923452"/>
    <w:rsid w:val="009239DD"/>
    <w:rsid w:val="00923AC2"/>
    <w:rsid w:val="00923E64"/>
    <w:rsid w:val="00923F6F"/>
    <w:rsid w:val="009245B0"/>
    <w:rsid w:val="00924999"/>
    <w:rsid w:val="00924BBF"/>
    <w:rsid w:val="009252BA"/>
    <w:rsid w:val="00925AD4"/>
    <w:rsid w:val="00926445"/>
    <w:rsid w:val="00926868"/>
    <w:rsid w:val="00926B91"/>
    <w:rsid w:val="009277ED"/>
    <w:rsid w:val="00927ADD"/>
    <w:rsid w:val="009301FB"/>
    <w:rsid w:val="009303BE"/>
    <w:rsid w:val="009308F8"/>
    <w:rsid w:val="00930E42"/>
    <w:rsid w:val="00930EBB"/>
    <w:rsid w:val="009310CB"/>
    <w:rsid w:val="009312EE"/>
    <w:rsid w:val="00931D3B"/>
    <w:rsid w:val="00931E66"/>
    <w:rsid w:val="009322C8"/>
    <w:rsid w:val="009327E0"/>
    <w:rsid w:val="009327FD"/>
    <w:rsid w:val="009328A4"/>
    <w:rsid w:val="00932C99"/>
    <w:rsid w:val="00933143"/>
    <w:rsid w:val="009331E7"/>
    <w:rsid w:val="00933762"/>
    <w:rsid w:val="009337B7"/>
    <w:rsid w:val="00934B2D"/>
    <w:rsid w:val="00934EB7"/>
    <w:rsid w:val="0093519D"/>
    <w:rsid w:val="00935484"/>
    <w:rsid w:val="00935B52"/>
    <w:rsid w:val="00935CCE"/>
    <w:rsid w:val="00935E5B"/>
    <w:rsid w:val="00936241"/>
    <w:rsid w:val="009364D0"/>
    <w:rsid w:val="009369A8"/>
    <w:rsid w:val="00936C1E"/>
    <w:rsid w:val="0093708A"/>
    <w:rsid w:val="0093745A"/>
    <w:rsid w:val="0093788C"/>
    <w:rsid w:val="009378FF"/>
    <w:rsid w:val="009379D5"/>
    <w:rsid w:val="00937BB6"/>
    <w:rsid w:val="0094033A"/>
    <w:rsid w:val="009407EF"/>
    <w:rsid w:val="0094092E"/>
    <w:rsid w:val="00940971"/>
    <w:rsid w:val="00941373"/>
    <w:rsid w:val="0094193C"/>
    <w:rsid w:val="00942517"/>
    <w:rsid w:val="00942CA7"/>
    <w:rsid w:val="00942DC2"/>
    <w:rsid w:val="0094306B"/>
    <w:rsid w:val="00943AA5"/>
    <w:rsid w:val="00943C45"/>
    <w:rsid w:val="00943D83"/>
    <w:rsid w:val="00943F15"/>
    <w:rsid w:val="00943F86"/>
    <w:rsid w:val="009441A7"/>
    <w:rsid w:val="00944213"/>
    <w:rsid w:val="0094448B"/>
    <w:rsid w:val="009446A4"/>
    <w:rsid w:val="00945706"/>
    <w:rsid w:val="00945A5A"/>
    <w:rsid w:val="00945F14"/>
    <w:rsid w:val="009464B3"/>
    <w:rsid w:val="00946636"/>
    <w:rsid w:val="00947398"/>
    <w:rsid w:val="00950827"/>
    <w:rsid w:val="009513E2"/>
    <w:rsid w:val="00951528"/>
    <w:rsid w:val="00951C92"/>
    <w:rsid w:val="00951DC5"/>
    <w:rsid w:val="00952318"/>
    <w:rsid w:val="0095261E"/>
    <w:rsid w:val="00952821"/>
    <w:rsid w:val="009528D8"/>
    <w:rsid w:val="00952933"/>
    <w:rsid w:val="00953008"/>
    <w:rsid w:val="00953037"/>
    <w:rsid w:val="00953236"/>
    <w:rsid w:val="00953490"/>
    <w:rsid w:val="00953592"/>
    <w:rsid w:val="0095395A"/>
    <w:rsid w:val="00953C09"/>
    <w:rsid w:val="00954581"/>
    <w:rsid w:val="009546AC"/>
    <w:rsid w:val="00954776"/>
    <w:rsid w:val="0095499F"/>
    <w:rsid w:val="00954AB5"/>
    <w:rsid w:val="00954CCF"/>
    <w:rsid w:val="00954D4B"/>
    <w:rsid w:val="00954FC7"/>
    <w:rsid w:val="0095515E"/>
    <w:rsid w:val="0095556B"/>
    <w:rsid w:val="00955889"/>
    <w:rsid w:val="00956259"/>
    <w:rsid w:val="00956543"/>
    <w:rsid w:val="00956657"/>
    <w:rsid w:val="00956C47"/>
    <w:rsid w:val="00956D4A"/>
    <w:rsid w:val="009570BE"/>
    <w:rsid w:val="009571FA"/>
    <w:rsid w:val="0096022C"/>
    <w:rsid w:val="0096031E"/>
    <w:rsid w:val="0096042F"/>
    <w:rsid w:val="00960CDA"/>
    <w:rsid w:val="009611EB"/>
    <w:rsid w:val="00961550"/>
    <w:rsid w:val="009618C8"/>
    <w:rsid w:val="00961A20"/>
    <w:rsid w:val="00961D52"/>
    <w:rsid w:val="0096244D"/>
    <w:rsid w:val="00962721"/>
    <w:rsid w:val="009628D5"/>
    <w:rsid w:val="00962A53"/>
    <w:rsid w:val="00962B65"/>
    <w:rsid w:val="00962DC7"/>
    <w:rsid w:val="0096304D"/>
    <w:rsid w:val="009631EB"/>
    <w:rsid w:val="0096325B"/>
    <w:rsid w:val="009632C5"/>
    <w:rsid w:val="009635A9"/>
    <w:rsid w:val="009636BC"/>
    <w:rsid w:val="0096393B"/>
    <w:rsid w:val="00963AF9"/>
    <w:rsid w:val="009649F3"/>
    <w:rsid w:val="00965654"/>
    <w:rsid w:val="00965847"/>
    <w:rsid w:val="00965D53"/>
    <w:rsid w:val="00965F47"/>
    <w:rsid w:val="009664D7"/>
    <w:rsid w:val="00966E29"/>
    <w:rsid w:val="00967622"/>
    <w:rsid w:val="00967901"/>
    <w:rsid w:val="00967DF3"/>
    <w:rsid w:val="0097030C"/>
    <w:rsid w:val="00970523"/>
    <w:rsid w:val="00970A21"/>
    <w:rsid w:val="00970D1A"/>
    <w:rsid w:val="00970FB1"/>
    <w:rsid w:val="0097131B"/>
    <w:rsid w:val="0097144B"/>
    <w:rsid w:val="00971628"/>
    <w:rsid w:val="009718AA"/>
    <w:rsid w:val="00971B9D"/>
    <w:rsid w:val="00972C0F"/>
    <w:rsid w:val="00973131"/>
    <w:rsid w:val="009733BE"/>
    <w:rsid w:val="009734A1"/>
    <w:rsid w:val="009735C4"/>
    <w:rsid w:val="00973E14"/>
    <w:rsid w:val="00974167"/>
    <w:rsid w:val="00974F00"/>
    <w:rsid w:val="00974FC5"/>
    <w:rsid w:val="00975174"/>
    <w:rsid w:val="009752F5"/>
    <w:rsid w:val="009758C8"/>
    <w:rsid w:val="00975AFC"/>
    <w:rsid w:val="00975E1F"/>
    <w:rsid w:val="009761CE"/>
    <w:rsid w:val="00976964"/>
    <w:rsid w:val="00976B10"/>
    <w:rsid w:val="009772F7"/>
    <w:rsid w:val="00980561"/>
    <w:rsid w:val="0098057B"/>
    <w:rsid w:val="009807C7"/>
    <w:rsid w:val="00980B94"/>
    <w:rsid w:val="009817F3"/>
    <w:rsid w:val="00981FCE"/>
    <w:rsid w:val="009823B8"/>
    <w:rsid w:val="0098260C"/>
    <w:rsid w:val="00982687"/>
    <w:rsid w:val="00982830"/>
    <w:rsid w:val="00982EF9"/>
    <w:rsid w:val="009831D5"/>
    <w:rsid w:val="009834FE"/>
    <w:rsid w:val="009842EA"/>
    <w:rsid w:val="0098475A"/>
    <w:rsid w:val="00984902"/>
    <w:rsid w:val="00984FD1"/>
    <w:rsid w:val="009859DB"/>
    <w:rsid w:val="00985B32"/>
    <w:rsid w:val="00985B50"/>
    <w:rsid w:val="00985B8A"/>
    <w:rsid w:val="00985CDD"/>
    <w:rsid w:val="0098628D"/>
    <w:rsid w:val="009863B7"/>
    <w:rsid w:val="00986785"/>
    <w:rsid w:val="00986839"/>
    <w:rsid w:val="00986D2C"/>
    <w:rsid w:val="00986D4D"/>
    <w:rsid w:val="0098704C"/>
    <w:rsid w:val="00987475"/>
    <w:rsid w:val="00987587"/>
    <w:rsid w:val="00987BD1"/>
    <w:rsid w:val="00987FBE"/>
    <w:rsid w:val="00990177"/>
    <w:rsid w:val="00990554"/>
    <w:rsid w:val="009905F0"/>
    <w:rsid w:val="00990742"/>
    <w:rsid w:val="009908DB"/>
    <w:rsid w:val="00990A88"/>
    <w:rsid w:val="00990BC6"/>
    <w:rsid w:val="00990CC9"/>
    <w:rsid w:val="00990E8B"/>
    <w:rsid w:val="00991378"/>
    <w:rsid w:val="009923BD"/>
    <w:rsid w:val="00992913"/>
    <w:rsid w:val="00992C1B"/>
    <w:rsid w:val="00992DCA"/>
    <w:rsid w:val="00992F83"/>
    <w:rsid w:val="0099346F"/>
    <w:rsid w:val="00993625"/>
    <w:rsid w:val="009939B6"/>
    <w:rsid w:val="00993A58"/>
    <w:rsid w:val="00993ABB"/>
    <w:rsid w:val="00993D66"/>
    <w:rsid w:val="00994235"/>
    <w:rsid w:val="00994346"/>
    <w:rsid w:val="00994F61"/>
    <w:rsid w:val="00995214"/>
    <w:rsid w:val="00996042"/>
    <w:rsid w:val="00996796"/>
    <w:rsid w:val="009969B2"/>
    <w:rsid w:val="00996E10"/>
    <w:rsid w:val="00996E6C"/>
    <w:rsid w:val="0099748A"/>
    <w:rsid w:val="009975B9"/>
    <w:rsid w:val="00997AF1"/>
    <w:rsid w:val="00997C51"/>
    <w:rsid w:val="009A0972"/>
    <w:rsid w:val="009A0D08"/>
    <w:rsid w:val="009A1173"/>
    <w:rsid w:val="009A135F"/>
    <w:rsid w:val="009A15B3"/>
    <w:rsid w:val="009A1791"/>
    <w:rsid w:val="009A1AFD"/>
    <w:rsid w:val="009A1CC2"/>
    <w:rsid w:val="009A1D9A"/>
    <w:rsid w:val="009A1ED0"/>
    <w:rsid w:val="009A22E7"/>
    <w:rsid w:val="009A2B12"/>
    <w:rsid w:val="009A2E92"/>
    <w:rsid w:val="009A3069"/>
    <w:rsid w:val="009A369E"/>
    <w:rsid w:val="009A3794"/>
    <w:rsid w:val="009A38A8"/>
    <w:rsid w:val="009A3B54"/>
    <w:rsid w:val="009A3D67"/>
    <w:rsid w:val="009A3E89"/>
    <w:rsid w:val="009A4EE1"/>
    <w:rsid w:val="009A58DD"/>
    <w:rsid w:val="009A5CC1"/>
    <w:rsid w:val="009A6071"/>
    <w:rsid w:val="009A6188"/>
    <w:rsid w:val="009A630E"/>
    <w:rsid w:val="009A6319"/>
    <w:rsid w:val="009A6601"/>
    <w:rsid w:val="009A700D"/>
    <w:rsid w:val="009A7596"/>
    <w:rsid w:val="009A79A7"/>
    <w:rsid w:val="009A7C4E"/>
    <w:rsid w:val="009B0247"/>
    <w:rsid w:val="009B0653"/>
    <w:rsid w:val="009B066B"/>
    <w:rsid w:val="009B071E"/>
    <w:rsid w:val="009B079C"/>
    <w:rsid w:val="009B0DC7"/>
    <w:rsid w:val="009B10BE"/>
    <w:rsid w:val="009B16E6"/>
    <w:rsid w:val="009B17E2"/>
    <w:rsid w:val="009B1AAB"/>
    <w:rsid w:val="009B1BF9"/>
    <w:rsid w:val="009B1F03"/>
    <w:rsid w:val="009B2223"/>
    <w:rsid w:val="009B27FA"/>
    <w:rsid w:val="009B2A73"/>
    <w:rsid w:val="009B2E60"/>
    <w:rsid w:val="009B3024"/>
    <w:rsid w:val="009B32BB"/>
    <w:rsid w:val="009B36BB"/>
    <w:rsid w:val="009B36CC"/>
    <w:rsid w:val="009B37B0"/>
    <w:rsid w:val="009B3F4F"/>
    <w:rsid w:val="009B4692"/>
    <w:rsid w:val="009B471B"/>
    <w:rsid w:val="009B4841"/>
    <w:rsid w:val="009B49DE"/>
    <w:rsid w:val="009B53A0"/>
    <w:rsid w:val="009B5B4D"/>
    <w:rsid w:val="009B60E4"/>
    <w:rsid w:val="009B6A20"/>
    <w:rsid w:val="009B6D99"/>
    <w:rsid w:val="009B6D9B"/>
    <w:rsid w:val="009B717B"/>
    <w:rsid w:val="009B7183"/>
    <w:rsid w:val="009B73B2"/>
    <w:rsid w:val="009B7454"/>
    <w:rsid w:val="009B75A3"/>
    <w:rsid w:val="009B78E6"/>
    <w:rsid w:val="009C003F"/>
    <w:rsid w:val="009C0048"/>
    <w:rsid w:val="009C0419"/>
    <w:rsid w:val="009C07F5"/>
    <w:rsid w:val="009C0896"/>
    <w:rsid w:val="009C0AE5"/>
    <w:rsid w:val="009C0BAB"/>
    <w:rsid w:val="009C1355"/>
    <w:rsid w:val="009C1984"/>
    <w:rsid w:val="009C1ABE"/>
    <w:rsid w:val="009C1B07"/>
    <w:rsid w:val="009C1B92"/>
    <w:rsid w:val="009C217C"/>
    <w:rsid w:val="009C29AF"/>
    <w:rsid w:val="009C3011"/>
    <w:rsid w:val="009C309A"/>
    <w:rsid w:val="009C34AB"/>
    <w:rsid w:val="009C34FB"/>
    <w:rsid w:val="009C3939"/>
    <w:rsid w:val="009C417D"/>
    <w:rsid w:val="009C48BF"/>
    <w:rsid w:val="009C541A"/>
    <w:rsid w:val="009C5B3F"/>
    <w:rsid w:val="009C64DE"/>
    <w:rsid w:val="009C6549"/>
    <w:rsid w:val="009C707E"/>
    <w:rsid w:val="009C7080"/>
    <w:rsid w:val="009C7CD6"/>
    <w:rsid w:val="009C7CDD"/>
    <w:rsid w:val="009C7E82"/>
    <w:rsid w:val="009D02BF"/>
    <w:rsid w:val="009D038B"/>
    <w:rsid w:val="009D0CEC"/>
    <w:rsid w:val="009D12AD"/>
    <w:rsid w:val="009D1694"/>
    <w:rsid w:val="009D1BB2"/>
    <w:rsid w:val="009D2165"/>
    <w:rsid w:val="009D21E4"/>
    <w:rsid w:val="009D2555"/>
    <w:rsid w:val="009D25A3"/>
    <w:rsid w:val="009D2678"/>
    <w:rsid w:val="009D2F50"/>
    <w:rsid w:val="009D3BBF"/>
    <w:rsid w:val="009D4A96"/>
    <w:rsid w:val="009D4CA2"/>
    <w:rsid w:val="009D5E68"/>
    <w:rsid w:val="009D621D"/>
    <w:rsid w:val="009D658A"/>
    <w:rsid w:val="009D6B01"/>
    <w:rsid w:val="009D7997"/>
    <w:rsid w:val="009D79AC"/>
    <w:rsid w:val="009E038F"/>
    <w:rsid w:val="009E05BC"/>
    <w:rsid w:val="009E0B3E"/>
    <w:rsid w:val="009E0B96"/>
    <w:rsid w:val="009E0F2C"/>
    <w:rsid w:val="009E1387"/>
    <w:rsid w:val="009E182D"/>
    <w:rsid w:val="009E188C"/>
    <w:rsid w:val="009E19BD"/>
    <w:rsid w:val="009E1F4A"/>
    <w:rsid w:val="009E243F"/>
    <w:rsid w:val="009E2536"/>
    <w:rsid w:val="009E2AFF"/>
    <w:rsid w:val="009E3014"/>
    <w:rsid w:val="009E32A2"/>
    <w:rsid w:val="009E344E"/>
    <w:rsid w:val="009E3644"/>
    <w:rsid w:val="009E380B"/>
    <w:rsid w:val="009E3ACB"/>
    <w:rsid w:val="009E3B84"/>
    <w:rsid w:val="009E485A"/>
    <w:rsid w:val="009E4B00"/>
    <w:rsid w:val="009E4B63"/>
    <w:rsid w:val="009E4EAC"/>
    <w:rsid w:val="009E5641"/>
    <w:rsid w:val="009E5839"/>
    <w:rsid w:val="009E5FFD"/>
    <w:rsid w:val="009E6E3B"/>
    <w:rsid w:val="009E74DE"/>
    <w:rsid w:val="009E7D91"/>
    <w:rsid w:val="009F025A"/>
    <w:rsid w:val="009F0B1A"/>
    <w:rsid w:val="009F1187"/>
    <w:rsid w:val="009F146C"/>
    <w:rsid w:val="009F1C98"/>
    <w:rsid w:val="009F1E78"/>
    <w:rsid w:val="009F2633"/>
    <w:rsid w:val="009F27DE"/>
    <w:rsid w:val="009F290E"/>
    <w:rsid w:val="009F2B18"/>
    <w:rsid w:val="009F2D34"/>
    <w:rsid w:val="009F330E"/>
    <w:rsid w:val="009F3839"/>
    <w:rsid w:val="009F3BFC"/>
    <w:rsid w:val="009F455A"/>
    <w:rsid w:val="009F459A"/>
    <w:rsid w:val="009F4AAC"/>
    <w:rsid w:val="009F5309"/>
    <w:rsid w:val="009F59F8"/>
    <w:rsid w:val="009F5B93"/>
    <w:rsid w:val="009F5DCA"/>
    <w:rsid w:val="009F6006"/>
    <w:rsid w:val="009F6D51"/>
    <w:rsid w:val="009F6DD2"/>
    <w:rsid w:val="009F6EB8"/>
    <w:rsid w:val="009F73EE"/>
    <w:rsid w:val="009F75C6"/>
    <w:rsid w:val="00A0005D"/>
    <w:rsid w:val="00A004FB"/>
    <w:rsid w:val="00A00C76"/>
    <w:rsid w:val="00A00C8A"/>
    <w:rsid w:val="00A013FB"/>
    <w:rsid w:val="00A015A1"/>
    <w:rsid w:val="00A0177F"/>
    <w:rsid w:val="00A017A3"/>
    <w:rsid w:val="00A01923"/>
    <w:rsid w:val="00A01FE5"/>
    <w:rsid w:val="00A02034"/>
    <w:rsid w:val="00A0228B"/>
    <w:rsid w:val="00A0288A"/>
    <w:rsid w:val="00A03123"/>
    <w:rsid w:val="00A0375F"/>
    <w:rsid w:val="00A04A48"/>
    <w:rsid w:val="00A04BC4"/>
    <w:rsid w:val="00A04D3E"/>
    <w:rsid w:val="00A04DA1"/>
    <w:rsid w:val="00A04DC4"/>
    <w:rsid w:val="00A0519F"/>
    <w:rsid w:val="00A058F2"/>
    <w:rsid w:val="00A058FE"/>
    <w:rsid w:val="00A0613B"/>
    <w:rsid w:val="00A067FE"/>
    <w:rsid w:val="00A069F5"/>
    <w:rsid w:val="00A06A9E"/>
    <w:rsid w:val="00A06AD7"/>
    <w:rsid w:val="00A06E35"/>
    <w:rsid w:val="00A077E9"/>
    <w:rsid w:val="00A07A25"/>
    <w:rsid w:val="00A07C7D"/>
    <w:rsid w:val="00A10609"/>
    <w:rsid w:val="00A1089E"/>
    <w:rsid w:val="00A10B45"/>
    <w:rsid w:val="00A10E54"/>
    <w:rsid w:val="00A10F01"/>
    <w:rsid w:val="00A11728"/>
    <w:rsid w:val="00A119A9"/>
    <w:rsid w:val="00A126C6"/>
    <w:rsid w:val="00A12779"/>
    <w:rsid w:val="00A12AB4"/>
    <w:rsid w:val="00A12F3B"/>
    <w:rsid w:val="00A13058"/>
    <w:rsid w:val="00A134B3"/>
    <w:rsid w:val="00A1354A"/>
    <w:rsid w:val="00A1512B"/>
    <w:rsid w:val="00A1594B"/>
    <w:rsid w:val="00A162EF"/>
    <w:rsid w:val="00A1632A"/>
    <w:rsid w:val="00A1672B"/>
    <w:rsid w:val="00A16BB5"/>
    <w:rsid w:val="00A16D0B"/>
    <w:rsid w:val="00A17250"/>
    <w:rsid w:val="00A174DD"/>
    <w:rsid w:val="00A17506"/>
    <w:rsid w:val="00A17636"/>
    <w:rsid w:val="00A177F6"/>
    <w:rsid w:val="00A1793D"/>
    <w:rsid w:val="00A17A4A"/>
    <w:rsid w:val="00A17C99"/>
    <w:rsid w:val="00A20320"/>
    <w:rsid w:val="00A205AB"/>
    <w:rsid w:val="00A20C95"/>
    <w:rsid w:val="00A21A49"/>
    <w:rsid w:val="00A21E8F"/>
    <w:rsid w:val="00A22023"/>
    <w:rsid w:val="00A22241"/>
    <w:rsid w:val="00A22717"/>
    <w:rsid w:val="00A22929"/>
    <w:rsid w:val="00A22CBC"/>
    <w:rsid w:val="00A22D61"/>
    <w:rsid w:val="00A230EB"/>
    <w:rsid w:val="00A23874"/>
    <w:rsid w:val="00A2398B"/>
    <w:rsid w:val="00A23A56"/>
    <w:rsid w:val="00A2400F"/>
    <w:rsid w:val="00A2445C"/>
    <w:rsid w:val="00A2451E"/>
    <w:rsid w:val="00A247F3"/>
    <w:rsid w:val="00A24812"/>
    <w:rsid w:val="00A248D5"/>
    <w:rsid w:val="00A24D70"/>
    <w:rsid w:val="00A255CF"/>
    <w:rsid w:val="00A2571B"/>
    <w:rsid w:val="00A266CE"/>
    <w:rsid w:val="00A268F3"/>
    <w:rsid w:val="00A26A78"/>
    <w:rsid w:val="00A2749F"/>
    <w:rsid w:val="00A279CB"/>
    <w:rsid w:val="00A27AB7"/>
    <w:rsid w:val="00A306B4"/>
    <w:rsid w:val="00A30769"/>
    <w:rsid w:val="00A307B3"/>
    <w:rsid w:val="00A31167"/>
    <w:rsid w:val="00A317E9"/>
    <w:rsid w:val="00A31914"/>
    <w:rsid w:val="00A31C8E"/>
    <w:rsid w:val="00A31DB4"/>
    <w:rsid w:val="00A3287B"/>
    <w:rsid w:val="00A32E34"/>
    <w:rsid w:val="00A3301D"/>
    <w:rsid w:val="00A33036"/>
    <w:rsid w:val="00A335A6"/>
    <w:rsid w:val="00A33680"/>
    <w:rsid w:val="00A33A63"/>
    <w:rsid w:val="00A33EEB"/>
    <w:rsid w:val="00A342C6"/>
    <w:rsid w:val="00A34623"/>
    <w:rsid w:val="00A34DAF"/>
    <w:rsid w:val="00A34FCE"/>
    <w:rsid w:val="00A3543E"/>
    <w:rsid w:val="00A356D1"/>
    <w:rsid w:val="00A35971"/>
    <w:rsid w:val="00A35CCE"/>
    <w:rsid w:val="00A36BF1"/>
    <w:rsid w:val="00A36D6D"/>
    <w:rsid w:val="00A36E83"/>
    <w:rsid w:val="00A37721"/>
    <w:rsid w:val="00A37A08"/>
    <w:rsid w:val="00A37A8E"/>
    <w:rsid w:val="00A404D8"/>
    <w:rsid w:val="00A40522"/>
    <w:rsid w:val="00A4071E"/>
    <w:rsid w:val="00A407C9"/>
    <w:rsid w:val="00A407EB"/>
    <w:rsid w:val="00A40897"/>
    <w:rsid w:val="00A416F9"/>
    <w:rsid w:val="00A419A4"/>
    <w:rsid w:val="00A41DEC"/>
    <w:rsid w:val="00A41EC6"/>
    <w:rsid w:val="00A421F6"/>
    <w:rsid w:val="00A4231A"/>
    <w:rsid w:val="00A423CF"/>
    <w:rsid w:val="00A427DA"/>
    <w:rsid w:val="00A42BA0"/>
    <w:rsid w:val="00A434B9"/>
    <w:rsid w:val="00A44335"/>
    <w:rsid w:val="00A4492D"/>
    <w:rsid w:val="00A45096"/>
    <w:rsid w:val="00A45518"/>
    <w:rsid w:val="00A47201"/>
    <w:rsid w:val="00A479D9"/>
    <w:rsid w:val="00A50DC2"/>
    <w:rsid w:val="00A510BC"/>
    <w:rsid w:val="00A51B54"/>
    <w:rsid w:val="00A51F11"/>
    <w:rsid w:val="00A52538"/>
    <w:rsid w:val="00A52CDA"/>
    <w:rsid w:val="00A52D61"/>
    <w:rsid w:val="00A53209"/>
    <w:rsid w:val="00A5322A"/>
    <w:rsid w:val="00A53306"/>
    <w:rsid w:val="00A5393E"/>
    <w:rsid w:val="00A53C4C"/>
    <w:rsid w:val="00A53D00"/>
    <w:rsid w:val="00A54756"/>
    <w:rsid w:val="00A54A10"/>
    <w:rsid w:val="00A54ACA"/>
    <w:rsid w:val="00A54C24"/>
    <w:rsid w:val="00A55656"/>
    <w:rsid w:val="00A55CAC"/>
    <w:rsid w:val="00A56147"/>
    <w:rsid w:val="00A56312"/>
    <w:rsid w:val="00A5647A"/>
    <w:rsid w:val="00A56989"/>
    <w:rsid w:val="00A56AD2"/>
    <w:rsid w:val="00A56AE4"/>
    <w:rsid w:val="00A56D27"/>
    <w:rsid w:val="00A571DB"/>
    <w:rsid w:val="00A576C8"/>
    <w:rsid w:val="00A57748"/>
    <w:rsid w:val="00A57945"/>
    <w:rsid w:val="00A600BF"/>
    <w:rsid w:val="00A606DB"/>
    <w:rsid w:val="00A61328"/>
    <w:rsid w:val="00A61B95"/>
    <w:rsid w:val="00A620C9"/>
    <w:rsid w:val="00A62138"/>
    <w:rsid w:val="00A62249"/>
    <w:rsid w:val="00A6248E"/>
    <w:rsid w:val="00A627BB"/>
    <w:rsid w:val="00A629B4"/>
    <w:rsid w:val="00A62A33"/>
    <w:rsid w:val="00A62CEF"/>
    <w:rsid w:val="00A63633"/>
    <w:rsid w:val="00A636A3"/>
    <w:rsid w:val="00A636FA"/>
    <w:rsid w:val="00A63870"/>
    <w:rsid w:val="00A6442E"/>
    <w:rsid w:val="00A652BD"/>
    <w:rsid w:val="00A652D1"/>
    <w:rsid w:val="00A656D4"/>
    <w:rsid w:val="00A65835"/>
    <w:rsid w:val="00A65B40"/>
    <w:rsid w:val="00A65E3F"/>
    <w:rsid w:val="00A665D7"/>
    <w:rsid w:val="00A666DB"/>
    <w:rsid w:val="00A6688F"/>
    <w:rsid w:val="00A66CCB"/>
    <w:rsid w:val="00A66F28"/>
    <w:rsid w:val="00A66F32"/>
    <w:rsid w:val="00A67286"/>
    <w:rsid w:val="00A67C46"/>
    <w:rsid w:val="00A70029"/>
    <w:rsid w:val="00A70156"/>
    <w:rsid w:val="00A706CD"/>
    <w:rsid w:val="00A70EB2"/>
    <w:rsid w:val="00A7159C"/>
    <w:rsid w:val="00A72194"/>
    <w:rsid w:val="00A721D0"/>
    <w:rsid w:val="00A72A81"/>
    <w:rsid w:val="00A72C69"/>
    <w:rsid w:val="00A731E3"/>
    <w:rsid w:val="00A73456"/>
    <w:rsid w:val="00A74043"/>
    <w:rsid w:val="00A7418F"/>
    <w:rsid w:val="00A7437C"/>
    <w:rsid w:val="00A7458E"/>
    <w:rsid w:val="00A746EC"/>
    <w:rsid w:val="00A7512A"/>
    <w:rsid w:val="00A752F5"/>
    <w:rsid w:val="00A756AE"/>
    <w:rsid w:val="00A75E02"/>
    <w:rsid w:val="00A761B5"/>
    <w:rsid w:val="00A7625F"/>
    <w:rsid w:val="00A76381"/>
    <w:rsid w:val="00A7687E"/>
    <w:rsid w:val="00A76909"/>
    <w:rsid w:val="00A77B94"/>
    <w:rsid w:val="00A8037A"/>
    <w:rsid w:val="00A8094A"/>
    <w:rsid w:val="00A811F8"/>
    <w:rsid w:val="00A8177F"/>
    <w:rsid w:val="00A8185A"/>
    <w:rsid w:val="00A81869"/>
    <w:rsid w:val="00A81E40"/>
    <w:rsid w:val="00A81EA6"/>
    <w:rsid w:val="00A82099"/>
    <w:rsid w:val="00A82957"/>
    <w:rsid w:val="00A83315"/>
    <w:rsid w:val="00A83C49"/>
    <w:rsid w:val="00A84202"/>
    <w:rsid w:val="00A84885"/>
    <w:rsid w:val="00A84A5C"/>
    <w:rsid w:val="00A84C84"/>
    <w:rsid w:val="00A84F04"/>
    <w:rsid w:val="00A85036"/>
    <w:rsid w:val="00A85136"/>
    <w:rsid w:val="00A8615E"/>
    <w:rsid w:val="00A863AF"/>
    <w:rsid w:val="00A86526"/>
    <w:rsid w:val="00A8661D"/>
    <w:rsid w:val="00A86A6C"/>
    <w:rsid w:val="00A86D69"/>
    <w:rsid w:val="00A86F26"/>
    <w:rsid w:val="00A87569"/>
    <w:rsid w:val="00A875BD"/>
    <w:rsid w:val="00A87772"/>
    <w:rsid w:val="00A87AD9"/>
    <w:rsid w:val="00A87D59"/>
    <w:rsid w:val="00A90145"/>
    <w:rsid w:val="00A90800"/>
    <w:rsid w:val="00A90EAB"/>
    <w:rsid w:val="00A91381"/>
    <w:rsid w:val="00A916C6"/>
    <w:rsid w:val="00A9249D"/>
    <w:rsid w:val="00A92A5F"/>
    <w:rsid w:val="00A92D24"/>
    <w:rsid w:val="00A92D37"/>
    <w:rsid w:val="00A933A5"/>
    <w:rsid w:val="00A937B2"/>
    <w:rsid w:val="00A93A63"/>
    <w:rsid w:val="00A940EA"/>
    <w:rsid w:val="00A94179"/>
    <w:rsid w:val="00A94347"/>
    <w:rsid w:val="00A943C0"/>
    <w:rsid w:val="00A94868"/>
    <w:rsid w:val="00A94956"/>
    <w:rsid w:val="00A94A48"/>
    <w:rsid w:val="00A9596F"/>
    <w:rsid w:val="00A96196"/>
    <w:rsid w:val="00A961D4"/>
    <w:rsid w:val="00A9666E"/>
    <w:rsid w:val="00A9673D"/>
    <w:rsid w:val="00A96B80"/>
    <w:rsid w:val="00A96F69"/>
    <w:rsid w:val="00A970F6"/>
    <w:rsid w:val="00A971F1"/>
    <w:rsid w:val="00A976E2"/>
    <w:rsid w:val="00A977EF"/>
    <w:rsid w:val="00AA102A"/>
    <w:rsid w:val="00AA1180"/>
    <w:rsid w:val="00AA1593"/>
    <w:rsid w:val="00AA23CC"/>
    <w:rsid w:val="00AA2B42"/>
    <w:rsid w:val="00AA3242"/>
    <w:rsid w:val="00AA33AC"/>
    <w:rsid w:val="00AA36EF"/>
    <w:rsid w:val="00AA4224"/>
    <w:rsid w:val="00AA4C62"/>
    <w:rsid w:val="00AA4ED8"/>
    <w:rsid w:val="00AA4FE7"/>
    <w:rsid w:val="00AA56AE"/>
    <w:rsid w:val="00AA58AC"/>
    <w:rsid w:val="00AA5CC5"/>
    <w:rsid w:val="00AA6215"/>
    <w:rsid w:val="00AA6258"/>
    <w:rsid w:val="00AA644F"/>
    <w:rsid w:val="00AA67D4"/>
    <w:rsid w:val="00AA6E38"/>
    <w:rsid w:val="00AA6F82"/>
    <w:rsid w:val="00AA705F"/>
    <w:rsid w:val="00AA7125"/>
    <w:rsid w:val="00AA7444"/>
    <w:rsid w:val="00AA7682"/>
    <w:rsid w:val="00AA76F6"/>
    <w:rsid w:val="00AA77DF"/>
    <w:rsid w:val="00AA78CC"/>
    <w:rsid w:val="00AB00F2"/>
    <w:rsid w:val="00AB1768"/>
    <w:rsid w:val="00AB18EC"/>
    <w:rsid w:val="00AB1CC2"/>
    <w:rsid w:val="00AB1D93"/>
    <w:rsid w:val="00AB2575"/>
    <w:rsid w:val="00AB29C7"/>
    <w:rsid w:val="00AB2AE1"/>
    <w:rsid w:val="00AB2B06"/>
    <w:rsid w:val="00AB2C75"/>
    <w:rsid w:val="00AB2DF8"/>
    <w:rsid w:val="00AB2F8B"/>
    <w:rsid w:val="00AB3142"/>
    <w:rsid w:val="00AB36E0"/>
    <w:rsid w:val="00AB3C0B"/>
    <w:rsid w:val="00AB3FB0"/>
    <w:rsid w:val="00AB4B80"/>
    <w:rsid w:val="00AB4BBF"/>
    <w:rsid w:val="00AB4C91"/>
    <w:rsid w:val="00AB4D3D"/>
    <w:rsid w:val="00AB60F7"/>
    <w:rsid w:val="00AB62DC"/>
    <w:rsid w:val="00AB6CAE"/>
    <w:rsid w:val="00AB6CD3"/>
    <w:rsid w:val="00AB713D"/>
    <w:rsid w:val="00AB74A0"/>
    <w:rsid w:val="00AB767E"/>
    <w:rsid w:val="00AB7699"/>
    <w:rsid w:val="00AB7B30"/>
    <w:rsid w:val="00AB7BFA"/>
    <w:rsid w:val="00AB7F5B"/>
    <w:rsid w:val="00AC086D"/>
    <w:rsid w:val="00AC0EEF"/>
    <w:rsid w:val="00AC13EB"/>
    <w:rsid w:val="00AC1EAB"/>
    <w:rsid w:val="00AC20F7"/>
    <w:rsid w:val="00AC24DC"/>
    <w:rsid w:val="00AC32DE"/>
    <w:rsid w:val="00AC3E39"/>
    <w:rsid w:val="00AC4198"/>
    <w:rsid w:val="00AC422D"/>
    <w:rsid w:val="00AC4398"/>
    <w:rsid w:val="00AC4B3B"/>
    <w:rsid w:val="00AC5202"/>
    <w:rsid w:val="00AC53DF"/>
    <w:rsid w:val="00AC55CC"/>
    <w:rsid w:val="00AC55FD"/>
    <w:rsid w:val="00AC5A7F"/>
    <w:rsid w:val="00AC5FD1"/>
    <w:rsid w:val="00AC72DF"/>
    <w:rsid w:val="00AC75E9"/>
    <w:rsid w:val="00AC7976"/>
    <w:rsid w:val="00AC79B6"/>
    <w:rsid w:val="00AC7CFE"/>
    <w:rsid w:val="00AC7D55"/>
    <w:rsid w:val="00AC7F57"/>
    <w:rsid w:val="00AD04C9"/>
    <w:rsid w:val="00AD05FC"/>
    <w:rsid w:val="00AD0797"/>
    <w:rsid w:val="00AD0837"/>
    <w:rsid w:val="00AD08E5"/>
    <w:rsid w:val="00AD0C79"/>
    <w:rsid w:val="00AD1B53"/>
    <w:rsid w:val="00AD1D41"/>
    <w:rsid w:val="00AD2057"/>
    <w:rsid w:val="00AD257F"/>
    <w:rsid w:val="00AD2703"/>
    <w:rsid w:val="00AD2AC4"/>
    <w:rsid w:val="00AD2CE2"/>
    <w:rsid w:val="00AD2F99"/>
    <w:rsid w:val="00AD321B"/>
    <w:rsid w:val="00AD3466"/>
    <w:rsid w:val="00AD373C"/>
    <w:rsid w:val="00AD39B5"/>
    <w:rsid w:val="00AD42BE"/>
    <w:rsid w:val="00AD439A"/>
    <w:rsid w:val="00AD4500"/>
    <w:rsid w:val="00AD47A6"/>
    <w:rsid w:val="00AD4AB6"/>
    <w:rsid w:val="00AD54AF"/>
    <w:rsid w:val="00AD5638"/>
    <w:rsid w:val="00AD5943"/>
    <w:rsid w:val="00AD5B63"/>
    <w:rsid w:val="00AD74C4"/>
    <w:rsid w:val="00AD7545"/>
    <w:rsid w:val="00AD7A34"/>
    <w:rsid w:val="00AE00B6"/>
    <w:rsid w:val="00AE021A"/>
    <w:rsid w:val="00AE0913"/>
    <w:rsid w:val="00AE0C3C"/>
    <w:rsid w:val="00AE0C70"/>
    <w:rsid w:val="00AE0F0A"/>
    <w:rsid w:val="00AE13ED"/>
    <w:rsid w:val="00AE15FB"/>
    <w:rsid w:val="00AE199A"/>
    <w:rsid w:val="00AE19B6"/>
    <w:rsid w:val="00AE2159"/>
    <w:rsid w:val="00AE2214"/>
    <w:rsid w:val="00AE2577"/>
    <w:rsid w:val="00AE26DB"/>
    <w:rsid w:val="00AE2839"/>
    <w:rsid w:val="00AE2D41"/>
    <w:rsid w:val="00AE3447"/>
    <w:rsid w:val="00AE38C1"/>
    <w:rsid w:val="00AE3B37"/>
    <w:rsid w:val="00AE3C6D"/>
    <w:rsid w:val="00AE4869"/>
    <w:rsid w:val="00AE49B5"/>
    <w:rsid w:val="00AE4DAF"/>
    <w:rsid w:val="00AE52EA"/>
    <w:rsid w:val="00AE54A3"/>
    <w:rsid w:val="00AE556E"/>
    <w:rsid w:val="00AE5759"/>
    <w:rsid w:val="00AE5CB3"/>
    <w:rsid w:val="00AE6040"/>
    <w:rsid w:val="00AE60FD"/>
    <w:rsid w:val="00AE65D5"/>
    <w:rsid w:val="00AE6DAF"/>
    <w:rsid w:val="00AE7F72"/>
    <w:rsid w:val="00AF022B"/>
    <w:rsid w:val="00AF0366"/>
    <w:rsid w:val="00AF063C"/>
    <w:rsid w:val="00AF078C"/>
    <w:rsid w:val="00AF0911"/>
    <w:rsid w:val="00AF0989"/>
    <w:rsid w:val="00AF09AC"/>
    <w:rsid w:val="00AF0B23"/>
    <w:rsid w:val="00AF0C3E"/>
    <w:rsid w:val="00AF1055"/>
    <w:rsid w:val="00AF1252"/>
    <w:rsid w:val="00AF1355"/>
    <w:rsid w:val="00AF1384"/>
    <w:rsid w:val="00AF15F5"/>
    <w:rsid w:val="00AF16D6"/>
    <w:rsid w:val="00AF1BFC"/>
    <w:rsid w:val="00AF2074"/>
    <w:rsid w:val="00AF235B"/>
    <w:rsid w:val="00AF32CA"/>
    <w:rsid w:val="00AF3568"/>
    <w:rsid w:val="00AF3A4F"/>
    <w:rsid w:val="00AF3BFE"/>
    <w:rsid w:val="00AF3E07"/>
    <w:rsid w:val="00AF3E41"/>
    <w:rsid w:val="00AF3FF8"/>
    <w:rsid w:val="00AF44A4"/>
    <w:rsid w:val="00AF459B"/>
    <w:rsid w:val="00AF4C46"/>
    <w:rsid w:val="00AF4E30"/>
    <w:rsid w:val="00AF51B6"/>
    <w:rsid w:val="00AF539E"/>
    <w:rsid w:val="00AF5704"/>
    <w:rsid w:val="00AF5A1B"/>
    <w:rsid w:val="00AF70BB"/>
    <w:rsid w:val="00AF73B7"/>
    <w:rsid w:val="00AF7D08"/>
    <w:rsid w:val="00AF7E91"/>
    <w:rsid w:val="00B007BD"/>
    <w:rsid w:val="00B00C9E"/>
    <w:rsid w:val="00B00D08"/>
    <w:rsid w:val="00B017E6"/>
    <w:rsid w:val="00B01AC9"/>
    <w:rsid w:val="00B01C3F"/>
    <w:rsid w:val="00B02917"/>
    <w:rsid w:val="00B02D8A"/>
    <w:rsid w:val="00B0309D"/>
    <w:rsid w:val="00B03154"/>
    <w:rsid w:val="00B03387"/>
    <w:rsid w:val="00B037DB"/>
    <w:rsid w:val="00B03C82"/>
    <w:rsid w:val="00B0410D"/>
    <w:rsid w:val="00B04A67"/>
    <w:rsid w:val="00B04ED3"/>
    <w:rsid w:val="00B04EE8"/>
    <w:rsid w:val="00B0500C"/>
    <w:rsid w:val="00B0508F"/>
    <w:rsid w:val="00B051FF"/>
    <w:rsid w:val="00B05AF8"/>
    <w:rsid w:val="00B0610E"/>
    <w:rsid w:val="00B06271"/>
    <w:rsid w:val="00B06409"/>
    <w:rsid w:val="00B06463"/>
    <w:rsid w:val="00B06C2D"/>
    <w:rsid w:val="00B06F6B"/>
    <w:rsid w:val="00B06F85"/>
    <w:rsid w:val="00B071F6"/>
    <w:rsid w:val="00B0738E"/>
    <w:rsid w:val="00B10E50"/>
    <w:rsid w:val="00B1119A"/>
    <w:rsid w:val="00B11460"/>
    <w:rsid w:val="00B11983"/>
    <w:rsid w:val="00B1286B"/>
    <w:rsid w:val="00B12910"/>
    <w:rsid w:val="00B12EC2"/>
    <w:rsid w:val="00B135F9"/>
    <w:rsid w:val="00B14230"/>
    <w:rsid w:val="00B14B97"/>
    <w:rsid w:val="00B14E31"/>
    <w:rsid w:val="00B150FA"/>
    <w:rsid w:val="00B15B8A"/>
    <w:rsid w:val="00B15E55"/>
    <w:rsid w:val="00B1614D"/>
    <w:rsid w:val="00B172D8"/>
    <w:rsid w:val="00B175FB"/>
    <w:rsid w:val="00B17708"/>
    <w:rsid w:val="00B1796F"/>
    <w:rsid w:val="00B205B2"/>
    <w:rsid w:val="00B20EBC"/>
    <w:rsid w:val="00B2155F"/>
    <w:rsid w:val="00B218E3"/>
    <w:rsid w:val="00B21E37"/>
    <w:rsid w:val="00B22106"/>
    <w:rsid w:val="00B22354"/>
    <w:rsid w:val="00B22CB7"/>
    <w:rsid w:val="00B234D0"/>
    <w:rsid w:val="00B2370A"/>
    <w:rsid w:val="00B23B36"/>
    <w:rsid w:val="00B24421"/>
    <w:rsid w:val="00B24584"/>
    <w:rsid w:val="00B2543D"/>
    <w:rsid w:val="00B2558A"/>
    <w:rsid w:val="00B25981"/>
    <w:rsid w:val="00B2614A"/>
    <w:rsid w:val="00B261D6"/>
    <w:rsid w:val="00B26271"/>
    <w:rsid w:val="00B262D1"/>
    <w:rsid w:val="00B26813"/>
    <w:rsid w:val="00B26D3D"/>
    <w:rsid w:val="00B2710B"/>
    <w:rsid w:val="00B271A2"/>
    <w:rsid w:val="00B273EE"/>
    <w:rsid w:val="00B276F4"/>
    <w:rsid w:val="00B2789E"/>
    <w:rsid w:val="00B306F0"/>
    <w:rsid w:val="00B30EEF"/>
    <w:rsid w:val="00B31630"/>
    <w:rsid w:val="00B3193F"/>
    <w:rsid w:val="00B31A6E"/>
    <w:rsid w:val="00B3245B"/>
    <w:rsid w:val="00B3280E"/>
    <w:rsid w:val="00B32B47"/>
    <w:rsid w:val="00B32CAF"/>
    <w:rsid w:val="00B32DC6"/>
    <w:rsid w:val="00B33021"/>
    <w:rsid w:val="00B33552"/>
    <w:rsid w:val="00B3394E"/>
    <w:rsid w:val="00B33C54"/>
    <w:rsid w:val="00B34607"/>
    <w:rsid w:val="00B34792"/>
    <w:rsid w:val="00B34B24"/>
    <w:rsid w:val="00B34CFB"/>
    <w:rsid w:val="00B350F1"/>
    <w:rsid w:val="00B355FC"/>
    <w:rsid w:val="00B35B31"/>
    <w:rsid w:val="00B35C18"/>
    <w:rsid w:val="00B35F2B"/>
    <w:rsid w:val="00B36148"/>
    <w:rsid w:val="00B36637"/>
    <w:rsid w:val="00B3678E"/>
    <w:rsid w:val="00B3683C"/>
    <w:rsid w:val="00B36856"/>
    <w:rsid w:val="00B36CCD"/>
    <w:rsid w:val="00B3731E"/>
    <w:rsid w:val="00B374F5"/>
    <w:rsid w:val="00B40215"/>
    <w:rsid w:val="00B4092A"/>
    <w:rsid w:val="00B409B4"/>
    <w:rsid w:val="00B411FE"/>
    <w:rsid w:val="00B4172D"/>
    <w:rsid w:val="00B4204D"/>
    <w:rsid w:val="00B42703"/>
    <w:rsid w:val="00B42DDA"/>
    <w:rsid w:val="00B43553"/>
    <w:rsid w:val="00B44257"/>
    <w:rsid w:val="00B44328"/>
    <w:rsid w:val="00B4458C"/>
    <w:rsid w:val="00B44A98"/>
    <w:rsid w:val="00B44E86"/>
    <w:rsid w:val="00B44FBF"/>
    <w:rsid w:val="00B45084"/>
    <w:rsid w:val="00B45288"/>
    <w:rsid w:val="00B460DF"/>
    <w:rsid w:val="00B4629B"/>
    <w:rsid w:val="00B464C8"/>
    <w:rsid w:val="00B46A10"/>
    <w:rsid w:val="00B471FA"/>
    <w:rsid w:val="00B47207"/>
    <w:rsid w:val="00B474DB"/>
    <w:rsid w:val="00B47555"/>
    <w:rsid w:val="00B476B4"/>
    <w:rsid w:val="00B47976"/>
    <w:rsid w:val="00B50019"/>
    <w:rsid w:val="00B503B8"/>
    <w:rsid w:val="00B5054C"/>
    <w:rsid w:val="00B50F49"/>
    <w:rsid w:val="00B51303"/>
    <w:rsid w:val="00B5187A"/>
    <w:rsid w:val="00B52007"/>
    <w:rsid w:val="00B520A1"/>
    <w:rsid w:val="00B5222C"/>
    <w:rsid w:val="00B54495"/>
    <w:rsid w:val="00B5481D"/>
    <w:rsid w:val="00B54919"/>
    <w:rsid w:val="00B55207"/>
    <w:rsid w:val="00B554F2"/>
    <w:rsid w:val="00B55B5E"/>
    <w:rsid w:val="00B55D33"/>
    <w:rsid w:val="00B5727E"/>
    <w:rsid w:val="00B5735D"/>
    <w:rsid w:val="00B57A92"/>
    <w:rsid w:val="00B57CCC"/>
    <w:rsid w:val="00B57D8F"/>
    <w:rsid w:val="00B57ED4"/>
    <w:rsid w:val="00B605F1"/>
    <w:rsid w:val="00B606A7"/>
    <w:rsid w:val="00B608B7"/>
    <w:rsid w:val="00B60A8D"/>
    <w:rsid w:val="00B60F5A"/>
    <w:rsid w:val="00B61000"/>
    <w:rsid w:val="00B61281"/>
    <w:rsid w:val="00B613D3"/>
    <w:rsid w:val="00B6234D"/>
    <w:rsid w:val="00B62696"/>
    <w:rsid w:val="00B62909"/>
    <w:rsid w:val="00B635D3"/>
    <w:rsid w:val="00B6382F"/>
    <w:rsid w:val="00B638A7"/>
    <w:rsid w:val="00B63A3C"/>
    <w:rsid w:val="00B63C2C"/>
    <w:rsid w:val="00B6409A"/>
    <w:rsid w:val="00B64552"/>
    <w:rsid w:val="00B647BE"/>
    <w:rsid w:val="00B64A45"/>
    <w:rsid w:val="00B64C82"/>
    <w:rsid w:val="00B65845"/>
    <w:rsid w:val="00B660BE"/>
    <w:rsid w:val="00B66113"/>
    <w:rsid w:val="00B66974"/>
    <w:rsid w:val="00B6698C"/>
    <w:rsid w:val="00B66EC2"/>
    <w:rsid w:val="00B6735B"/>
    <w:rsid w:val="00B67DA6"/>
    <w:rsid w:val="00B70380"/>
    <w:rsid w:val="00B70CB2"/>
    <w:rsid w:val="00B70CB5"/>
    <w:rsid w:val="00B70FC9"/>
    <w:rsid w:val="00B710B7"/>
    <w:rsid w:val="00B71C69"/>
    <w:rsid w:val="00B71EBB"/>
    <w:rsid w:val="00B720CB"/>
    <w:rsid w:val="00B72357"/>
    <w:rsid w:val="00B72E41"/>
    <w:rsid w:val="00B72E88"/>
    <w:rsid w:val="00B738DC"/>
    <w:rsid w:val="00B73989"/>
    <w:rsid w:val="00B7402B"/>
    <w:rsid w:val="00B7416B"/>
    <w:rsid w:val="00B745D5"/>
    <w:rsid w:val="00B75166"/>
    <w:rsid w:val="00B753D0"/>
    <w:rsid w:val="00B76388"/>
    <w:rsid w:val="00B764A2"/>
    <w:rsid w:val="00B764E4"/>
    <w:rsid w:val="00B76644"/>
    <w:rsid w:val="00B769BD"/>
    <w:rsid w:val="00B76B73"/>
    <w:rsid w:val="00B76B84"/>
    <w:rsid w:val="00B76C3C"/>
    <w:rsid w:val="00B76F28"/>
    <w:rsid w:val="00B76FC3"/>
    <w:rsid w:val="00B770A1"/>
    <w:rsid w:val="00B772E8"/>
    <w:rsid w:val="00B77304"/>
    <w:rsid w:val="00B77CFE"/>
    <w:rsid w:val="00B77FD4"/>
    <w:rsid w:val="00B807DF"/>
    <w:rsid w:val="00B80C20"/>
    <w:rsid w:val="00B817A8"/>
    <w:rsid w:val="00B81B25"/>
    <w:rsid w:val="00B81F00"/>
    <w:rsid w:val="00B82056"/>
    <w:rsid w:val="00B82F59"/>
    <w:rsid w:val="00B8354C"/>
    <w:rsid w:val="00B839CC"/>
    <w:rsid w:val="00B83B53"/>
    <w:rsid w:val="00B83F0C"/>
    <w:rsid w:val="00B84812"/>
    <w:rsid w:val="00B85265"/>
    <w:rsid w:val="00B85DB4"/>
    <w:rsid w:val="00B86447"/>
    <w:rsid w:val="00B86F61"/>
    <w:rsid w:val="00B872F0"/>
    <w:rsid w:val="00B8791B"/>
    <w:rsid w:val="00B904E8"/>
    <w:rsid w:val="00B90D11"/>
    <w:rsid w:val="00B90D42"/>
    <w:rsid w:val="00B90EA9"/>
    <w:rsid w:val="00B91100"/>
    <w:rsid w:val="00B9123A"/>
    <w:rsid w:val="00B914E1"/>
    <w:rsid w:val="00B91857"/>
    <w:rsid w:val="00B91F5C"/>
    <w:rsid w:val="00B91FC5"/>
    <w:rsid w:val="00B91FE8"/>
    <w:rsid w:val="00B92061"/>
    <w:rsid w:val="00B923DA"/>
    <w:rsid w:val="00B92AF8"/>
    <w:rsid w:val="00B92DB2"/>
    <w:rsid w:val="00B92F71"/>
    <w:rsid w:val="00B92FA4"/>
    <w:rsid w:val="00B9354A"/>
    <w:rsid w:val="00B939E0"/>
    <w:rsid w:val="00B93E0C"/>
    <w:rsid w:val="00B9470F"/>
    <w:rsid w:val="00B94864"/>
    <w:rsid w:val="00B94DBE"/>
    <w:rsid w:val="00B94EB7"/>
    <w:rsid w:val="00B94F91"/>
    <w:rsid w:val="00B95150"/>
    <w:rsid w:val="00B95229"/>
    <w:rsid w:val="00B9582F"/>
    <w:rsid w:val="00B958A0"/>
    <w:rsid w:val="00B9610B"/>
    <w:rsid w:val="00B96BBA"/>
    <w:rsid w:val="00B96CC6"/>
    <w:rsid w:val="00B96EFC"/>
    <w:rsid w:val="00B97531"/>
    <w:rsid w:val="00B9779A"/>
    <w:rsid w:val="00B97E7F"/>
    <w:rsid w:val="00BA0208"/>
    <w:rsid w:val="00BA071F"/>
    <w:rsid w:val="00BA07E8"/>
    <w:rsid w:val="00BA081A"/>
    <w:rsid w:val="00BA109B"/>
    <w:rsid w:val="00BA114D"/>
    <w:rsid w:val="00BA15BE"/>
    <w:rsid w:val="00BA1CFF"/>
    <w:rsid w:val="00BA2369"/>
    <w:rsid w:val="00BA3040"/>
    <w:rsid w:val="00BA3696"/>
    <w:rsid w:val="00BA3AF0"/>
    <w:rsid w:val="00BA3EAA"/>
    <w:rsid w:val="00BA4328"/>
    <w:rsid w:val="00BA4377"/>
    <w:rsid w:val="00BA483A"/>
    <w:rsid w:val="00BA5096"/>
    <w:rsid w:val="00BA5B0A"/>
    <w:rsid w:val="00BA5FFF"/>
    <w:rsid w:val="00BA60A0"/>
    <w:rsid w:val="00BA610B"/>
    <w:rsid w:val="00BA658E"/>
    <w:rsid w:val="00BA6A74"/>
    <w:rsid w:val="00BA6C44"/>
    <w:rsid w:val="00BA6C5B"/>
    <w:rsid w:val="00BA6DD4"/>
    <w:rsid w:val="00BA70F6"/>
    <w:rsid w:val="00BA728F"/>
    <w:rsid w:val="00BA74A4"/>
    <w:rsid w:val="00BA756B"/>
    <w:rsid w:val="00BA7748"/>
    <w:rsid w:val="00BA7813"/>
    <w:rsid w:val="00BA7FBC"/>
    <w:rsid w:val="00BB049C"/>
    <w:rsid w:val="00BB05F0"/>
    <w:rsid w:val="00BB09C3"/>
    <w:rsid w:val="00BB1565"/>
    <w:rsid w:val="00BB18AA"/>
    <w:rsid w:val="00BB1A7D"/>
    <w:rsid w:val="00BB1EB5"/>
    <w:rsid w:val="00BB2393"/>
    <w:rsid w:val="00BB258E"/>
    <w:rsid w:val="00BB2B84"/>
    <w:rsid w:val="00BB2D08"/>
    <w:rsid w:val="00BB31AB"/>
    <w:rsid w:val="00BB37D0"/>
    <w:rsid w:val="00BB3873"/>
    <w:rsid w:val="00BB3E0F"/>
    <w:rsid w:val="00BB41A9"/>
    <w:rsid w:val="00BB4267"/>
    <w:rsid w:val="00BB4278"/>
    <w:rsid w:val="00BB42DE"/>
    <w:rsid w:val="00BB4658"/>
    <w:rsid w:val="00BB4A32"/>
    <w:rsid w:val="00BB4C4A"/>
    <w:rsid w:val="00BB4EFD"/>
    <w:rsid w:val="00BB5193"/>
    <w:rsid w:val="00BB528C"/>
    <w:rsid w:val="00BB5476"/>
    <w:rsid w:val="00BB5540"/>
    <w:rsid w:val="00BB5777"/>
    <w:rsid w:val="00BB6153"/>
    <w:rsid w:val="00BB6178"/>
    <w:rsid w:val="00BB62D9"/>
    <w:rsid w:val="00BB6FF8"/>
    <w:rsid w:val="00BB7729"/>
    <w:rsid w:val="00BB790E"/>
    <w:rsid w:val="00BB7956"/>
    <w:rsid w:val="00BC012B"/>
    <w:rsid w:val="00BC0F47"/>
    <w:rsid w:val="00BC1987"/>
    <w:rsid w:val="00BC1C45"/>
    <w:rsid w:val="00BC1FB8"/>
    <w:rsid w:val="00BC31FD"/>
    <w:rsid w:val="00BC33DF"/>
    <w:rsid w:val="00BC344E"/>
    <w:rsid w:val="00BC346A"/>
    <w:rsid w:val="00BC3AA6"/>
    <w:rsid w:val="00BC40F9"/>
    <w:rsid w:val="00BC4172"/>
    <w:rsid w:val="00BC43C1"/>
    <w:rsid w:val="00BC48E6"/>
    <w:rsid w:val="00BC6418"/>
    <w:rsid w:val="00BC6556"/>
    <w:rsid w:val="00BC6894"/>
    <w:rsid w:val="00BC6E64"/>
    <w:rsid w:val="00BC748D"/>
    <w:rsid w:val="00BD075C"/>
    <w:rsid w:val="00BD1736"/>
    <w:rsid w:val="00BD206D"/>
    <w:rsid w:val="00BD2780"/>
    <w:rsid w:val="00BD38E3"/>
    <w:rsid w:val="00BD402F"/>
    <w:rsid w:val="00BD41FB"/>
    <w:rsid w:val="00BD4601"/>
    <w:rsid w:val="00BD5104"/>
    <w:rsid w:val="00BD51CD"/>
    <w:rsid w:val="00BD525C"/>
    <w:rsid w:val="00BD52D8"/>
    <w:rsid w:val="00BD6F86"/>
    <w:rsid w:val="00BD71C7"/>
    <w:rsid w:val="00BD7E00"/>
    <w:rsid w:val="00BD7ED1"/>
    <w:rsid w:val="00BE0158"/>
    <w:rsid w:val="00BE07C9"/>
    <w:rsid w:val="00BE089F"/>
    <w:rsid w:val="00BE0944"/>
    <w:rsid w:val="00BE09C7"/>
    <w:rsid w:val="00BE0A1F"/>
    <w:rsid w:val="00BE1056"/>
    <w:rsid w:val="00BE1573"/>
    <w:rsid w:val="00BE15A5"/>
    <w:rsid w:val="00BE1B1A"/>
    <w:rsid w:val="00BE1BFC"/>
    <w:rsid w:val="00BE1E1A"/>
    <w:rsid w:val="00BE1E6B"/>
    <w:rsid w:val="00BE2431"/>
    <w:rsid w:val="00BE2594"/>
    <w:rsid w:val="00BE2FC2"/>
    <w:rsid w:val="00BE30EA"/>
    <w:rsid w:val="00BE344E"/>
    <w:rsid w:val="00BE36A4"/>
    <w:rsid w:val="00BE4091"/>
    <w:rsid w:val="00BE40AB"/>
    <w:rsid w:val="00BE4346"/>
    <w:rsid w:val="00BE46ED"/>
    <w:rsid w:val="00BE4CB9"/>
    <w:rsid w:val="00BE52EE"/>
    <w:rsid w:val="00BE65F1"/>
    <w:rsid w:val="00BE6DC7"/>
    <w:rsid w:val="00BE7729"/>
    <w:rsid w:val="00BF01CE"/>
    <w:rsid w:val="00BF0568"/>
    <w:rsid w:val="00BF07C6"/>
    <w:rsid w:val="00BF080A"/>
    <w:rsid w:val="00BF0A71"/>
    <w:rsid w:val="00BF0B7A"/>
    <w:rsid w:val="00BF0F37"/>
    <w:rsid w:val="00BF1587"/>
    <w:rsid w:val="00BF16DD"/>
    <w:rsid w:val="00BF1B44"/>
    <w:rsid w:val="00BF214A"/>
    <w:rsid w:val="00BF34F3"/>
    <w:rsid w:val="00BF35AC"/>
    <w:rsid w:val="00BF397C"/>
    <w:rsid w:val="00BF40BA"/>
    <w:rsid w:val="00BF4186"/>
    <w:rsid w:val="00BF43D1"/>
    <w:rsid w:val="00BF45FD"/>
    <w:rsid w:val="00BF4723"/>
    <w:rsid w:val="00BF4A89"/>
    <w:rsid w:val="00BF4D14"/>
    <w:rsid w:val="00BF51AB"/>
    <w:rsid w:val="00BF5E3A"/>
    <w:rsid w:val="00BF6677"/>
    <w:rsid w:val="00BF6EE7"/>
    <w:rsid w:val="00BF72BE"/>
    <w:rsid w:val="00BF7751"/>
    <w:rsid w:val="00BF78F3"/>
    <w:rsid w:val="00BF7EA3"/>
    <w:rsid w:val="00BF7F4D"/>
    <w:rsid w:val="00C004EC"/>
    <w:rsid w:val="00C0068C"/>
    <w:rsid w:val="00C008A3"/>
    <w:rsid w:val="00C00ABC"/>
    <w:rsid w:val="00C00BAE"/>
    <w:rsid w:val="00C00C35"/>
    <w:rsid w:val="00C00D0B"/>
    <w:rsid w:val="00C01C1C"/>
    <w:rsid w:val="00C02128"/>
    <w:rsid w:val="00C02835"/>
    <w:rsid w:val="00C02C5D"/>
    <w:rsid w:val="00C02C73"/>
    <w:rsid w:val="00C03215"/>
    <w:rsid w:val="00C03568"/>
    <w:rsid w:val="00C03604"/>
    <w:rsid w:val="00C040C4"/>
    <w:rsid w:val="00C0416E"/>
    <w:rsid w:val="00C04367"/>
    <w:rsid w:val="00C0452F"/>
    <w:rsid w:val="00C04907"/>
    <w:rsid w:val="00C0504E"/>
    <w:rsid w:val="00C051F0"/>
    <w:rsid w:val="00C053F4"/>
    <w:rsid w:val="00C0591D"/>
    <w:rsid w:val="00C05E5F"/>
    <w:rsid w:val="00C067F4"/>
    <w:rsid w:val="00C06C78"/>
    <w:rsid w:val="00C06F08"/>
    <w:rsid w:val="00C07CF1"/>
    <w:rsid w:val="00C07D11"/>
    <w:rsid w:val="00C10236"/>
    <w:rsid w:val="00C1024C"/>
    <w:rsid w:val="00C10464"/>
    <w:rsid w:val="00C10470"/>
    <w:rsid w:val="00C1093F"/>
    <w:rsid w:val="00C10E1F"/>
    <w:rsid w:val="00C111B1"/>
    <w:rsid w:val="00C11B66"/>
    <w:rsid w:val="00C11EDB"/>
    <w:rsid w:val="00C121DC"/>
    <w:rsid w:val="00C122C4"/>
    <w:rsid w:val="00C122D0"/>
    <w:rsid w:val="00C126E7"/>
    <w:rsid w:val="00C12A66"/>
    <w:rsid w:val="00C12AD1"/>
    <w:rsid w:val="00C137A8"/>
    <w:rsid w:val="00C13BCD"/>
    <w:rsid w:val="00C13CAB"/>
    <w:rsid w:val="00C14B08"/>
    <w:rsid w:val="00C14B49"/>
    <w:rsid w:val="00C151E8"/>
    <w:rsid w:val="00C159D8"/>
    <w:rsid w:val="00C15A6E"/>
    <w:rsid w:val="00C15C1A"/>
    <w:rsid w:val="00C15E38"/>
    <w:rsid w:val="00C16091"/>
    <w:rsid w:val="00C163ED"/>
    <w:rsid w:val="00C165F9"/>
    <w:rsid w:val="00C16673"/>
    <w:rsid w:val="00C169BC"/>
    <w:rsid w:val="00C16D61"/>
    <w:rsid w:val="00C16E53"/>
    <w:rsid w:val="00C175B2"/>
    <w:rsid w:val="00C17C05"/>
    <w:rsid w:val="00C17C20"/>
    <w:rsid w:val="00C17D91"/>
    <w:rsid w:val="00C20078"/>
    <w:rsid w:val="00C20132"/>
    <w:rsid w:val="00C20E72"/>
    <w:rsid w:val="00C20FE9"/>
    <w:rsid w:val="00C2153C"/>
    <w:rsid w:val="00C2170C"/>
    <w:rsid w:val="00C2174B"/>
    <w:rsid w:val="00C217D4"/>
    <w:rsid w:val="00C21EE4"/>
    <w:rsid w:val="00C21FB7"/>
    <w:rsid w:val="00C21FF2"/>
    <w:rsid w:val="00C221E1"/>
    <w:rsid w:val="00C22AA5"/>
    <w:rsid w:val="00C22C06"/>
    <w:rsid w:val="00C23630"/>
    <w:rsid w:val="00C23860"/>
    <w:rsid w:val="00C24158"/>
    <w:rsid w:val="00C2416B"/>
    <w:rsid w:val="00C24754"/>
    <w:rsid w:val="00C249C3"/>
    <w:rsid w:val="00C25328"/>
    <w:rsid w:val="00C253D2"/>
    <w:rsid w:val="00C2554C"/>
    <w:rsid w:val="00C25AF7"/>
    <w:rsid w:val="00C25F73"/>
    <w:rsid w:val="00C25FA2"/>
    <w:rsid w:val="00C26126"/>
    <w:rsid w:val="00C262FE"/>
    <w:rsid w:val="00C26662"/>
    <w:rsid w:val="00C27566"/>
    <w:rsid w:val="00C276CC"/>
    <w:rsid w:val="00C27C9F"/>
    <w:rsid w:val="00C27E9C"/>
    <w:rsid w:val="00C30160"/>
    <w:rsid w:val="00C3028B"/>
    <w:rsid w:val="00C304C3"/>
    <w:rsid w:val="00C30ACD"/>
    <w:rsid w:val="00C30B2B"/>
    <w:rsid w:val="00C30E72"/>
    <w:rsid w:val="00C311F4"/>
    <w:rsid w:val="00C31708"/>
    <w:rsid w:val="00C31838"/>
    <w:rsid w:val="00C318EA"/>
    <w:rsid w:val="00C323F6"/>
    <w:rsid w:val="00C3250C"/>
    <w:rsid w:val="00C3294D"/>
    <w:rsid w:val="00C3315A"/>
    <w:rsid w:val="00C33F16"/>
    <w:rsid w:val="00C34008"/>
    <w:rsid w:val="00C34303"/>
    <w:rsid w:val="00C3457B"/>
    <w:rsid w:val="00C35089"/>
    <w:rsid w:val="00C35287"/>
    <w:rsid w:val="00C35A03"/>
    <w:rsid w:val="00C35A5E"/>
    <w:rsid w:val="00C35BEB"/>
    <w:rsid w:val="00C36CA9"/>
    <w:rsid w:val="00C371A0"/>
    <w:rsid w:val="00C375AB"/>
    <w:rsid w:val="00C403AC"/>
    <w:rsid w:val="00C4080C"/>
    <w:rsid w:val="00C40871"/>
    <w:rsid w:val="00C40B4F"/>
    <w:rsid w:val="00C40F39"/>
    <w:rsid w:val="00C40F99"/>
    <w:rsid w:val="00C4120D"/>
    <w:rsid w:val="00C41641"/>
    <w:rsid w:val="00C4170C"/>
    <w:rsid w:val="00C419A6"/>
    <w:rsid w:val="00C41BFC"/>
    <w:rsid w:val="00C41F28"/>
    <w:rsid w:val="00C4229B"/>
    <w:rsid w:val="00C422F5"/>
    <w:rsid w:val="00C42AF5"/>
    <w:rsid w:val="00C430D6"/>
    <w:rsid w:val="00C434F4"/>
    <w:rsid w:val="00C435D0"/>
    <w:rsid w:val="00C435F1"/>
    <w:rsid w:val="00C43702"/>
    <w:rsid w:val="00C43AAF"/>
    <w:rsid w:val="00C43DB3"/>
    <w:rsid w:val="00C4418F"/>
    <w:rsid w:val="00C44354"/>
    <w:rsid w:val="00C449DD"/>
    <w:rsid w:val="00C450BB"/>
    <w:rsid w:val="00C4537F"/>
    <w:rsid w:val="00C45448"/>
    <w:rsid w:val="00C456D0"/>
    <w:rsid w:val="00C45888"/>
    <w:rsid w:val="00C45A90"/>
    <w:rsid w:val="00C45F96"/>
    <w:rsid w:val="00C4616C"/>
    <w:rsid w:val="00C462F4"/>
    <w:rsid w:val="00C46484"/>
    <w:rsid w:val="00C464B7"/>
    <w:rsid w:val="00C464E9"/>
    <w:rsid w:val="00C46E9F"/>
    <w:rsid w:val="00C46FDD"/>
    <w:rsid w:val="00C470AD"/>
    <w:rsid w:val="00C47203"/>
    <w:rsid w:val="00C472E2"/>
    <w:rsid w:val="00C47504"/>
    <w:rsid w:val="00C47653"/>
    <w:rsid w:val="00C4789F"/>
    <w:rsid w:val="00C47B62"/>
    <w:rsid w:val="00C504B5"/>
    <w:rsid w:val="00C50F54"/>
    <w:rsid w:val="00C515C4"/>
    <w:rsid w:val="00C5225F"/>
    <w:rsid w:val="00C52CBE"/>
    <w:rsid w:val="00C532D9"/>
    <w:rsid w:val="00C53498"/>
    <w:rsid w:val="00C53DA2"/>
    <w:rsid w:val="00C5435D"/>
    <w:rsid w:val="00C54658"/>
    <w:rsid w:val="00C54F64"/>
    <w:rsid w:val="00C54F9D"/>
    <w:rsid w:val="00C54FB2"/>
    <w:rsid w:val="00C55038"/>
    <w:rsid w:val="00C5534C"/>
    <w:rsid w:val="00C553CF"/>
    <w:rsid w:val="00C55863"/>
    <w:rsid w:val="00C5620E"/>
    <w:rsid w:val="00C5641F"/>
    <w:rsid w:val="00C5675F"/>
    <w:rsid w:val="00C5694D"/>
    <w:rsid w:val="00C56B0C"/>
    <w:rsid w:val="00C56FC7"/>
    <w:rsid w:val="00C57469"/>
    <w:rsid w:val="00C57604"/>
    <w:rsid w:val="00C610C6"/>
    <w:rsid w:val="00C611A1"/>
    <w:rsid w:val="00C61483"/>
    <w:rsid w:val="00C6192B"/>
    <w:rsid w:val="00C61B84"/>
    <w:rsid w:val="00C61F81"/>
    <w:rsid w:val="00C62665"/>
    <w:rsid w:val="00C62BAE"/>
    <w:rsid w:val="00C63316"/>
    <w:rsid w:val="00C63417"/>
    <w:rsid w:val="00C6348B"/>
    <w:rsid w:val="00C63695"/>
    <w:rsid w:val="00C63786"/>
    <w:rsid w:val="00C63BD0"/>
    <w:rsid w:val="00C64088"/>
    <w:rsid w:val="00C641BB"/>
    <w:rsid w:val="00C644F9"/>
    <w:rsid w:val="00C6469B"/>
    <w:rsid w:val="00C64818"/>
    <w:rsid w:val="00C64900"/>
    <w:rsid w:val="00C64924"/>
    <w:rsid w:val="00C64E01"/>
    <w:rsid w:val="00C64E28"/>
    <w:rsid w:val="00C65651"/>
    <w:rsid w:val="00C65874"/>
    <w:rsid w:val="00C65C94"/>
    <w:rsid w:val="00C65E50"/>
    <w:rsid w:val="00C66178"/>
    <w:rsid w:val="00C66431"/>
    <w:rsid w:val="00C66518"/>
    <w:rsid w:val="00C671BE"/>
    <w:rsid w:val="00C6752C"/>
    <w:rsid w:val="00C679C7"/>
    <w:rsid w:val="00C67C2C"/>
    <w:rsid w:val="00C67C35"/>
    <w:rsid w:val="00C67D70"/>
    <w:rsid w:val="00C7073E"/>
    <w:rsid w:val="00C708DA"/>
    <w:rsid w:val="00C711CD"/>
    <w:rsid w:val="00C712CF"/>
    <w:rsid w:val="00C715C7"/>
    <w:rsid w:val="00C7245A"/>
    <w:rsid w:val="00C728FE"/>
    <w:rsid w:val="00C72A7D"/>
    <w:rsid w:val="00C72F31"/>
    <w:rsid w:val="00C72FB5"/>
    <w:rsid w:val="00C731FB"/>
    <w:rsid w:val="00C73382"/>
    <w:rsid w:val="00C73530"/>
    <w:rsid w:val="00C735C6"/>
    <w:rsid w:val="00C73B00"/>
    <w:rsid w:val="00C7464F"/>
    <w:rsid w:val="00C748BA"/>
    <w:rsid w:val="00C74BCF"/>
    <w:rsid w:val="00C74CF7"/>
    <w:rsid w:val="00C74E52"/>
    <w:rsid w:val="00C74F47"/>
    <w:rsid w:val="00C74FD5"/>
    <w:rsid w:val="00C75D94"/>
    <w:rsid w:val="00C761E1"/>
    <w:rsid w:val="00C766F7"/>
    <w:rsid w:val="00C7673A"/>
    <w:rsid w:val="00C7675C"/>
    <w:rsid w:val="00C7680D"/>
    <w:rsid w:val="00C76888"/>
    <w:rsid w:val="00C76A64"/>
    <w:rsid w:val="00C777AC"/>
    <w:rsid w:val="00C77B0A"/>
    <w:rsid w:val="00C77DE0"/>
    <w:rsid w:val="00C8003D"/>
    <w:rsid w:val="00C801DD"/>
    <w:rsid w:val="00C804D6"/>
    <w:rsid w:val="00C805B0"/>
    <w:rsid w:val="00C8098E"/>
    <w:rsid w:val="00C80F45"/>
    <w:rsid w:val="00C812CE"/>
    <w:rsid w:val="00C8166E"/>
    <w:rsid w:val="00C81B58"/>
    <w:rsid w:val="00C81DD6"/>
    <w:rsid w:val="00C829D5"/>
    <w:rsid w:val="00C82A23"/>
    <w:rsid w:val="00C82E21"/>
    <w:rsid w:val="00C82FA3"/>
    <w:rsid w:val="00C8308C"/>
    <w:rsid w:val="00C8317D"/>
    <w:rsid w:val="00C83898"/>
    <w:rsid w:val="00C83F00"/>
    <w:rsid w:val="00C83FDD"/>
    <w:rsid w:val="00C8421A"/>
    <w:rsid w:val="00C845F0"/>
    <w:rsid w:val="00C84C50"/>
    <w:rsid w:val="00C84CBF"/>
    <w:rsid w:val="00C84F64"/>
    <w:rsid w:val="00C85012"/>
    <w:rsid w:val="00C851BD"/>
    <w:rsid w:val="00C854D0"/>
    <w:rsid w:val="00C8550C"/>
    <w:rsid w:val="00C85899"/>
    <w:rsid w:val="00C85B18"/>
    <w:rsid w:val="00C85D5C"/>
    <w:rsid w:val="00C8655A"/>
    <w:rsid w:val="00C86A14"/>
    <w:rsid w:val="00C86C28"/>
    <w:rsid w:val="00C87175"/>
    <w:rsid w:val="00C87246"/>
    <w:rsid w:val="00C873F8"/>
    <w:rsid w:val="00C87EEC"/>
    <w:rsid w:val="00C90703"/>
    <w:rsid w:val="00C907FF"/>
    <w:rsid w:val="00C90A2C"/>
    <w:rsid w:val="00C90D4A"/>
    <w:rsid w:val="00C91734"/>
    <w:rsid w:val="00C91D65"/>
    <w:rsid w:val="00C91EBD"/>
    <w:rsid w:val="00C925F9"/>
    <w:rsid w:val="00C92785"/>
    <w:rsid w:val="00C92FFD"/>
    <w:rsid w:val="00C93555"/>
    <w:rsid w:val="00C9361F"/>
    <w:rsid w:val="00C93FD5"/>
    <w:rsid w:val="00C94517"/>
    <w:rsid w:val="00C945E7"/>
    <w:rsid w:val="00C94645"/>
    <w:rsid w:val="00C94812"/>
    <w:rsid w:val="00C954FE"/>
    <w:rsid w:val="00C95703"/>
    <w:rsid w:val="00C957B8"/>
    <w:rsid w:val="00C957F4"/>
    <w:rsid w:val="00C95FF7"/>
    <w:rsid w:val="00C960CF"/>
    <w:rsid w:val="00C968BE"/>
    <w:rsid w:val="00C9690B"/>
    <w:rsid w:val="00C96DFB"/>
    <w:rsid w:val="00C96FDC"/>
    <w:rsid w:val="00C977C0"/>
    <w:rsid w:val="00C97C6F"/>
    <w:rsid w:val="00CA020D"/>
    <w:rsid w:val="00CA0325"/>
    <w:rsid w:val="00CA03E5"/>
    <w:rsid w:val="00CA06DB"/>
    <w:rsid w:val="00CA06FB"/>
    <w:rsid w:val="00CA07E8"/>
    <w:rsid w:val="00CA0C2D"/>
    <w:rsid w:val="00CA0CD1"/>
    <w:rsid w:val="00CA199E"/>
    <w:rsid w:val="00CA1C33"/>
    <w:rsid w:val="00CA1FA1"/>
    <w:rsid w:val="00CA29EA"/>
    <w:rsid w:val="00CA36E5"/>
    <w:rsid w:val="00CA3DF4"/>
    <w:rsid w:val="00CA3E34"/>
    <w:rsid w:val="00CA4242"/>
    <w:rsid w:val="00CA449C"/>
    <w:rsid w:val="00CA468E"/>
    <w:rsid w:val="00CA47DF"/>
    <w:rsid w:val="00CA4DBC"/>
    <w:rsid w:val="00CA52A5"/>
    <w:rsid w:val="00CA53A6"/>
    <w:rsid w:val="00CA55A9"/>
    <w:rsid w:val="00CA5FD4"/>
    <w:rsid w:val="00CA6DDE"/>
    <w:rsid w:val="00CA72ED"/>
    <w:rsid w:val="00CA7732"/>
    <w:rsid w:val="00CA783C"/>
    <w:rsid w:val="00CA7A87"/>
    <w:rsid w:val="00CA7BE2"/>
    <w:rsid w:val="00CA7EE0"/>
    <w:rsid w:val="00CA7F5B"/>
    <w:rsid w:val="00CB025D"/>
    <w:rsid w:val="00CB08E6"/>
    <w:rsid w:val="00CB0D1D"/>
    <w:rsid w:val="00CB1056"/>
    <w:rsid w:val="00CB1D72"/>
    <w:rsid w:val="00CB1DD2"/>
    <w:rsid w:val="00CB2076"/>
    <w:rsid w:val="00CB3256"/>
    <w:rsid w:val="00CB3506"/>
    <w:rsid w:val="00CB3C29"/>
    <w:rsid w:val="00CB3D53"/>
    <w:rsid w:val="00CB458E"/>
    <w:rsid w:val="00CB5000"/>
    <w:rsid w:val="00CB5040"/>
    <w:rsid w:val="00CB51A6"/>
    <w:rsid w:val="00CB556A"/>
    <w:rsid w:val="00CB6189"/>
    <w:rsid w:val="00CB66AF"/>
    <w:rsid w:val="00CB66B8"/>
    <w:rsid w:val="00CB670F"/>
    <w:rsid w:val="00CB67F6"/>
    <w:rsid w:val="00CB6D41"/>
    <w:rsid w:val="00CB7556"/>
    <w:rsid w:val="00CB7570"/>
    <w:rsid w:val="00CB7ABA"/>
    <w:rsid w:val="00CB7DBF"/>
    <w:rsid w:val="00CB7DE4"/>
    <w:rsid w:val="00CC0331"/>
    <w:rsid w:val="00CC0431"/>
    <w:rsid w:val="00CC0B4F"/>
    <w:rsid w:val="00CC0EC1"/>
    <w:rsid w:val="00CC11AE"/>
    <w:rsid w:val="00CC14C4"/>
    <w:rsid w:val="00CC17ED"/>
    <w:rsid w:val="00CC1B16"/>
    <w:rsid w:val="00CC1D43"/>
    <w:rsid w:val="00CC1D66"/>
    <w:rsid w:val="00CC1E55"/>
    <w:rsid w:val="00CC1F9C"/>
    <w:rsid w:val="00CC24AD"/>
    <w:rsid w:val="00CC25A4"/>
    <w:rsid w:val="00CC2720"/>
    <w:rsid w:val="00CC2B83"/>
    <w:rsid w:val="00CC2BC7"/>
    <w:rsid w:val="00CC3011"/>
    <w:rsid w:val="00CC33E0"/>
    <w:rsid w:val="00CC3C7C"/>
    <w:rsid w:val="00CC3CDF"/>
    <w:rsid w:val="00CC41C3"/>
    <w:rsid w:val="00CC465C"/>
    <w:rsid w:val="00CC49F4"/>
    <w:rsid w:val="00CC4B32"/>
    <w:rsid w:val="00CC4B3C"/>
    <w:rsid w:val="00CC5380"/>
    <w:rsid w:val="00CC563C"/>
    <w:rsid w:val="00CC576D"/>
    <w:rsid w:val="00CC5B87"/>
    <w:rsid w:val="00CC6065"/>
    <w:rsid w:val="00CC613C"/>
    <w:rsid w:val="00CC6297"/>
    <w:rsid w:val="00CC7970"/>
    <w:rsid w:val="00CC7CD7"/>
    <w:rsid w:val="00CC7D7E"/>
    <w:rsid w:val="00CD04A7"/>
    <w:rsid w:val="00CD05E5"/>
    <w:rsid w:val="00CD062F"/>
    <w:rsid w:val="00CD08A3"/>
    <w:rsid w:val="00CD0AB8"/>
    <w:rsid w:val="00CD10B5"/>
    <w:rsid w:val="00CD22B4"/>
    <w:rsid w:val="00CD242F"/>
    <w:rsid w:val="00CD2819"/>
    <w:rsid w:val="00CD2926"/>
    <w:rsid w:val="00CD296F"/>
    <w:rsid w:val="00CD2AC5"/>
    <w:rsid w:val="00CD30BB"/>
    <w:rsid w:val="00CD34A1"/>
    <w:rsid w:val="00CD36D4"/>
    <w:rsid w:val="00CD3F4E"/>
    <w:rsid w:val="00CD4052"/>
    <w:rsid w:val="00CD44D9"/>
    <w:rsid w:val="00CD4768"/>
    <w:rsid w:val="00CD49AF"/>
    <w:rsid w:val="00CD589D"/>
    <w:rsid w:val="00CD59C3"/>
    <w:rsid w:val="00CD619C"/>
    <w:rsid w:val="00CD6577"/>
    <w:rsid w:val="00CD6F68"/>
    <w:rsid w:val="00CD7461"/>
    <w:rsid w:val="00CD7658"/>
    <w:rsid w:val="00CD792F"/>
    <w:rsid w:val="00CE015B"/>
    <w:rsid w:val="00CE0299"/>
    <w:rsid w:val="00CE0EFA"/>
    <w:rsid w:val="00CE12C6"/>
    <w:rsid w:val="00CE14B4"/>
    <w:rsid w:val="00CE1544"/>
    <w:rsid w:val="00CE1AF2"/>
    <w:rsid w:val="00CE206B"/>
    <w:rsid w:val="00CE2C9C"/>
    <w:rsid w:val="00CE2E11"/>
    <w:rsid w:val="00CE2FE5"/>
    <w:rsid w:val="00CE3759"/>
    <w:rsid w:val="00CE37BB"/>
    <w:rsid w:val="00CE3A14"/>
    <w:rsid w:val="00CE3AC3"/>
    <w:rsid w:val="00CE3C36"/>
    <w:rsid w:val="00CE438A"/>
    <w:rsid w:val="00CE4713"/>
    <w:rsid w:val="00CE48FC"/>
    <w:rsid w:val="00CE4ADE"/>
    <w:rsid w:val="00CE4B5A"/>
    <w:rsid w:val="00CE58B8"/>
    <w:rsid w:val="00CE5936"/>
    <w:rsid w:val="00CE5F00"/>
    <w:rsid w:val="00CE618B"/>
    <w:rsid w:val="00CE657F"/>
    <w:rsid w:val="00CE65D8"/>
    <w:rsid w:val="00CE6686"/>
    <w:rsid w:val="00CE6902"/>
    <w:rsid w:val="00CE69E9"/>
    <w:rsid w:val="00CE6B71"/>
    <w:rsid w:val="00CE7FB3"/>
    <w:rsid w:val="00CF014D"/>
    <w:rsid w:val="00CF0296"/>
    <w:rsid w:val="00CF0952"/>
    <w:rsid w:val="00CF14F7"/>
    <w:rsid w:val="00CF1698"/>
    <w:rsid w:val="00CF17B1"/>
    <w:rsid w:val="00CF1872"/>
    <w:rsid w:val="00CF1E28"/>
    <w:rsid w:val="00CF20F2"/>
    <w:rsid w:val="00CF210B"/>
    <w:rsid w:val="00CF2301"/>
    <w:rsid w:val="00CF2396"/>
    <w:rsid w:val="00CF2863"/>
    <w:rsid w:val="00CF297F"/>
    <w:rsid w:val="00CF2BFA"/>
    <w:rsid w:val="00CF3083"/>
    <w:rsid w:val="00CF3D6C"/>
    <w:rsid w:val="00CF4E94"/>
    <w:rsid w:val="00CF5200"/>
    <w:rsid w:val="00CF592C"/>
    <w:rsid w:val="00CF5B5A"/>
    <w:rsid w:val="00CF5B9E"/>
    <w:rsid w:val="00CF5FCD"/>
    <w:rsid w:val="00CF67D4"/>
    <w:rsid w:val="00CF73DA"/>
    <w:rsid w:val="00CF74FF"/>
    <w:rsid w:val="00CF7629"/>
    <w:rsid w:val="00CF7A4A"/>
    <w:rsid w:val="00CF7FF7"/>
    <w:rsid w:val="00D000C2"/>
    <w:rsid w:val="00D00960"/>
    <w:rsid w:val="00D00C02"/>
    <w:rsid w:val="00D012C4"/>
    <w:rsid w:val="00D01572"/>
    <w:rsid w:val="00D01BF8"/>
    <w:rsid w:val="00D02939"/>
    <w:rsid w:val="00D03246"/>
    <w:rsid w:val="00D049BA"/>
    <w:rsid w:val="00D04BA3"/>
    <w:rsid w:val="00D04DE5"/>
    <w:rsid w:val="00D06580"/>
    <w:rsid w:val="00D067E9"/>
    <w:rsid w:val="00D06C21"/>
    <w:rsid w:val="00D06CAB"/>
    <w:rsid w:val="00D0723A"/>
    <w:rsid w:val="00D073F0"/>
    <w:rsid w:val="00D0765F"/>
    <w:rsid w:val="00D07798"/>
    <w:rsid w:val="00D0790C"/>
    <w:rsid w:val="00D07F89"/>
    <w:rsid w:val="00D10321"/>
    <w:rsid w:val="00D1047C"/>
    <w:rsid w:val="00D10BF3"/>
    <w:rsid w:val="00D10C9F"/>
    <w:rsid w:val="00D10D32"/>
    <w:rsid w:val="00D10FCC"/>
    <w:rsid w:val="00D115DD"/>
    <w:rsid w:val="00D115E7"/>
    <w:rsid w:val="00D1169A"/>
    <w:rsid w:val="00D11DEE"/>
    <w:rsid w:val="00D11EDC"/>
    <w:rsid w:val="00D1225A"/>
    <w:rsid w:val="00D123AE"/>
    <w:rsid w:val="00D127A0"/>
    <w:rsid w:val="00D127B1"/>
    <w:rsid w:val="00D13379"/>
    <w:rsid w:val="00D13770"/>
    <w:rsid w:val="00D14699"/>
    <w:rsid w:val="00D1488F"/>
    <w:rsid w:val="00D14ABB"/>
    <w:rsid w:val="00D14BC7"/>
    <w:rsid w:val="00D1501C"/>
    <w:rsid w:val="00D1517D"/>
    <w:rsid w:val="00D15275"/>
    <w:rsid w:val="00D1572D"/>
    <w:rsid w:val="00D158C1"/>
    <w:rsid w:val="00D158D6"/>
    <w:rsid w:val="00D158E9"/>
    <w:rsid w:val="00D15C68"/>
    <w:rsid w:val="00D15FD9"/>
    <w:rsid w:val="00D16209"/>
    <w:rsid w:val="00D162EE"/>
    <w:rsid w:val="00D16DAA"/>
    <w:rsid w:val="00D177E5"/>
    <w:rsid w:val="00D2032F"/>
    <w:rsid w:val="00D203D4"/>
    <w:rsid w:val="00D2047A"/>
    <w:rsid w:val="00D206B8"/>
    <w:rsid w:val="00D2083D"/>
    <w:rsid w:val="00D20A67"/>
    <w:rsid w:val="00D21794"/>
    <w:rsid w:val="00D21B42"/>
    <w:rsid w:val="00D21E16"/>
    <w:rsid w:val="00D22250"/>
    <w:rsid w:val="00D2239F"/>
    <w:rsid w:val="00D22416"/>
    <w:rsid w:val="00D22574"/>
    <w:rsid w:val="00D2295E"/>
    <w:rsid w:val="00D22F94"/>
    <w:rsid w:val="00D23039"/>
    <w:rsid w:val="00D230D5"/>
    <w:rsid w:val="00D239C1"/>
    <w:rsid w:val="00D24343"/>
    <w:rsid w:val="00D243C6"/>
    <w:rsid w:val="00D24B03"/>
    <w:rsid w:val="00D24B3B"/>
    <w:rsid w:val="00D24DA1"/>
    <w:rsid w:val="00D24FD6"/>
    <w:rsid w:val="00D2575B"/>
    <w:rsid w:val="00D25ADF"/>
    <w:rsid w:val="00D25B31"/>
    <w:rsid w:val="00D263E9"/>
    <w:rsid w:val="00D2646B"/>
    <w:rsid w:val="00D26C22"/>
    <w:rsid w:val="00D26EBB"/>
    <w:rsid w:val="00D27059"/>
    <w:rsid w:val="00D2712D"/>
    <w:rsid w:val="00D27269"/>
    <w:rsid w:val="00D27281"/>
    <w:rsid w:val="00D27A2E"/>
    <w:rsid w:val="00D27BE7"/>
    <w:rsid w:val="00D30196"/>
    <w:rsid w:val="00D303EE"/>
    <w:rsid w:val="00D308D4"/>
    <w:rsid w:val="00D3100C"/>
    <w:rsid w:val="00D3118A"/>
    <w:rsid w:val="00D3146B"/>
    <w:rsid w:val="00D316BB"/>
    <w:rsid w:val="00D31B0C"/>
    <w:rsid w:val="00D31B88"/>
    <w:rsid w:val="00D31E1E"/>
    <w:rsid w:val="00D31E8E"/>
    <w:rsid w:val="00D31EE9"/>
    <w:rsid w:val="00D31FBC"/>
    <w:rsid w:val="00D32222"/>
    <w:rsid w:val="00D3274F"/>
    <w:rsid w:val="00D328EB"/>
    <w:rsid w:val="00D32B19"/>
    <w:rsid w:val="00D32BB7"/>
    <w:rsid w:val="00D32BD5"/>
    <w:rsid w:val="00D32E25"/>
    <w:rsid w:val="00D32FC4"/>
    <w:rsid w:val="00D33317"/>
    <w:rsid w:val="00D3356D"/>
    <w:rsid w:val="00D335B0"/>
    <w:rsid w:val="00D337EE"/>
    <w:rsid w:val="00D33F1A"/>
    <w:rsid w:val="00D3424D"/>
    <w:rsid w:val="00D34516"/>
    <w:rsid w:val="00D34AA7"/>
    <w:rsid w:val="00D34C72"/>
    <w:rsid w:val="00D34DBB"/>
    <w:rsid w:val="00D34FAF"/>
    <w:rsid w:val="00D35651"/>
    <w:rsid w:val="00D3586F"/>
    <w:rsid w:val="00D35928"/>
    <w:rsid w:val="00D35A06"/>
    <w:rsid w:val="00D3654D"/>
    <w:rsid w:val="00D3727B"/>
    <w:rsid w:val="00D372FC"/>
    <w:rsid w:val="00D37513"/>
    <w:rsid w:val="00D37A33"/>
    <w:rsid w:val="00D37D50"/>
    <w:rsid w:val="00D400F3"/>
    <w:rsid w:val="00D40438"/>
    <w:rsid w:val="00D406FF"/>
    <w:rsid w:val="00D40B6F"/>
    <w:rsid w:val="00D41313"/>
    <w:rsid w:val="00D413F3"/>
    <w:rsid w:val="00D417DD"/>
    <w:rsid w:val="00D4202D"/>
    <w:rsid w:val="00D42105"/>
    <w:rsid w:val="00D422C1"/>
    <w:rsid w:val="00D42580"/>
    <w:rsid w:val="00D42C8A"/>
    <w:rsid w:val="00D42DE0"/>
    <w:rsid w:val="00D434F6"/>
    <w:rsid w:val="00D43BAC"/>
    <w:rsid w:val="00D43D41"/>
    <w:rsid w:val="00D43E37"/>
    <w:rsid w:val="00D44B5E"/>
    <w:rsid w:val="00D44C58"/>
    <w:rsid w:val="00D44F79"/>
    <w:rsid w:val="00D4521D"/>
    <w:rsid w:val="00D4540F"/>
    <w:rsid w:val="00D45546"/>
    <w:rsid w:val="00D46042"/>
    <w:rsid w:val="00D465A4"/>
    <w:rsid w:val="00D46802"/>
    <w:rsid w:val="00D46864"/>
    <w:rsid w:val="00D468B9"/>
    <w:rsid w:val="00D46E96"/>
    <w:rsid w:val="00D47B7B"/>
    <w:rsid w:val="00D50D9B"/>
    <w:rsid w:val="00D50FFE"/>
    <w:rsid w:val="00D515C0"/>
    <w:rsid w:val="00D51CCF"/>
    <w:rsid w:val="00D51CF3"/>
    <w:rsid w:val="00D52606"/>
    <w:rsid w:val="00D52E3A"/>
    <w:rsid w:val="00D534D6"/>
    <w:rsid w:val="00D536F9"/>
    <w:rsid w:val="00D53FDA"/>
    <w:rsid w:val="00D54B76"/>
    <w:rsid w:val="00D54F36"/>
    <w:rsid w:val="00D54FB7"/>
    <w:rsid w:val="00D5616F"/>
    <w:rsid w:val="00D56792"/>
    <w:rsid w:val="00D56DB9"/>
    <w:rsid w:val="00D576E6"/>
    <w:rsid w:val="00D60319"/>
    <w:rsid w:val="00D60A7A"/>
    <w:rsid w:val="00D60EF1"/>
    <w:rsid w:val="00D61434"/>
    <w:rsid w:val="00D619FF"/>
    <w:rsid w:val="00D61AEC"/>
    <w:rsid w:val="00D61BBA"/>
    <w:rsid w:val="00D61D66"/>
    <w:rsid w:val="00D61E27"/>
    <w:rsid w:val="00D62145"/>
    <w:rsid w:val="00D6270E"/>
    <w:rsid w:val="00D62963"/>
    <w:rsid w:val="00D62A98"/>
    <w:rsid w:val="00D63125"/>
    <w:rsid w:val="00D6369F"/>
    <w:rsid w:val="00D63B0E"/>
    <w:rsid w:val="00D64086"/>
    <w:rsid w:val="00D6422B"/>
    <w:rsid w:val="00D647F9"/>
    <w:rsid w:val="00D65A5C"/>
    <w:rsid w:val="00D6665A"/>
    <w:rsid w:val="00D66B72"/>
    <w:rsid w:val="00D66C0F"/>
    <w:rsid w:val="00D66DEB"/>
    <w:rsid w:val="00D671B1"/>
    <w:rsid w:val="00D6755F"/>
    <w:rsid w:val="00D67FA6"/>
    <w:rsid w:val="00D67FC9"/>
    <w:rsid w:val="00D709B1"/>
    <w:rsid w:val="00D70B8B"/>
    <w:rsid w:val="00D70C7A"/>
    <w:rsid w:val="00D70D07"/>
    <w:rsid w:val="00D71B53"/>
    <w:rsid w:val="00D71B83"/>
    <w:rsid w:val="00D71D27"/>
    <w:rsid w:val="00D71F86"/>
    <w:rsid w:val="00D72097"/>
    <w:rsid w:val="00D723F0"/>
    <w:rsid w:val="00D72593"/>
    <w:rsid w:val="00D72DA3"/>
    <w:rsid w:val="00D732B1"/>
    <w:rsid w:val="00D73746"/>
    <w:rsid w:val="00D7391D"/>
    <w:rsid w:val="00D741C6"/>
    <w:rsid w:val="00D7428A"/>
    <w:rsid w:val="00D7466B"/>
    <w:rsid w:val="00D749B9"/>
    <w:rsid w:val="00D749DF"/>
    <w:rsid w:val="00D74D80"/>
    <w:rsid w:val="00D754F0"/>
    <w:rsid w:val="00D75D53"/>
    <w:rsid w:val="00D7696B"/>
    <w:rsid w:val="00D76A10"/>
    <w:rsid w:val="00D76E6D"/>
    <w:rsid w:val="00D77C35"/>
    <w:rsid w:val="00D77DF6"/>
    <w:rsid w:val="00D80D54"/>
    <w:rsid w:val="00D80EE7"/>
    <w:rsid w:val="00D80F59"/>
    <w:rsid w:val="00D813EC"/>
    <w:rsid w:val="00D814C8"/>
    <w:rsid w:val="00D81562"/>
    <w:rsid w:val="00D817CA"/>
    <w:rsid w:val="00D82390"/>
    <w:rsid w:val="00D823D4"/>
    <w:rsid w:val="00D826E2"/>
    <w:rsid w:val="00D82F2A"/>
    <w:rsid w:val="00D83908"/>
    <w:rsid w:val="00D839F5"/>
    <w:rsid w:val="00D83A0E"/>
    <w:rsid w:val="00D83BAB"/>
    <w:rsid w:val="00D83D19"/>
    <w:rsid w:val="00D83D80"/>
    <w:rsid w:val="00D83ED4"/>
    <w:rsid w:val="00D83FF5"/>
    <w:rsid w:val="00D840C5"/>
    <w:rsid w:val="00D8426B"/>
    <w:rsid w:val="00D8438F"/>
    <w:rsid w:val="00D84458"/>
    <w:rsid w:val="00D847C1"/>
    <w:rsid w:val="00D84D86"/>
    <w:rsid w:val="00D85EFF"/>
    <w:rsid w:val="00D85FA3"/>
    <w:rsid w:val="00D86355"/>
    <w:rsid w:val="00D86639"/>
    <w:rsid w:val="00D86A84"/>
    <w:rsid w:val="00D86BA8"/>
    <w:rsid w:val="00D87224"/>
    <w:rsid w:val="00D8767E"/>
    <w:rsid w:val="00D876A2"/>
    <w:rsid w:val="00D878CE"/>
    <w:rsid w:val="00D87BBD"/>
    <w:rsid w:val="00D87E82"/>
    <w:rsid w:val="00D90055"/>
    <w:rsid w:val="00D90693"/>
    <w:rsid w:val="00D90E5E"/>
    <w:rsid w:val="00D9107E"/>
    <w:rsid w:val="00D913BF"/>
    <w:rsid w:val="00D9164A"/>
    <w:rsid w:val="00D91ACB"/>
    <w:rsid w:val="00D91C4D"/>
    <w:rsid w:val="00D91C74"/>
    <w:rsid w:val="00D92281"/>
    <w:rsid w:val="00D926C8"/>
    <w:rsid w:val="00D92990"/>
    <w:rsid w:val="00D92A9B"/>
    <w:rsid w:val="00D930AB"/>
    <w:rsid w:val="00D931E1"/>
    <w:rsid w:val="00D93486"/>
    <w:rsid w:val="00D936AE"/>
    <w:rsid w:val="00D93A1D"/>
    <w:rsid w:val="00D94157"/>
    <w:rsid w:val="00D943A6"/>
    <w:rsid w:val="00D943AE"/>
    <w:rsid w:val="00D94A33"/>
    <w:rsid w:val="00D94AA2"/>
    <w:rsid w:val="00D95C7E"/>
    <w:rsid w:val="00D95E1D"/>
    <w:rsid w:val="00D96675"/>
    <w:rsid w:val="00D96931"/>
    <w:rsid w:val="00D973F1"/>
    <w:rsid w:val="00D97544"/>
    <w:rsid w:val="00D977D2"/>
    <w:rsid w:val="00D97D21"/>
    <w:rsid w:val="00DA0B21"/>
    <w:rsid w:val="00DA0B2B"/>
    <w:rsid w:val="00DA0FBF"/>
    <w:rsid w:val="00DA158A"/>
    <w:rsid w:val="00DA274C"/>
    <w:rsid w:val="00DA2AA3"/>
    <w:rsid w:val="00DA3D88"/>
    <w:rsid w:val="00DA4663"/>
    <w:rsid w:val="00DA4797"/>
    <w:rsid w:val="00DA4889"/>
    <w:rsid w:val="00DA4ED4"/>
    <w:rsid w:val="00DA5234"/>
    <w:rsid w:val="00DA5361"/>
    <w:rsid w:val="00DA5433"/>
    <w:rsid w:val="00DA589F"/>
    <w:rsid w:val="00DA6274"/>
    <w:rsid w:val="00DA65F4"/>
    <w:rsid w:val="00DA6A46"/>
    <w:rsid w:val="00DA7278"/>
    <w:rsid w:val="00DA73B5"/>
    <w:rsid w:val="00DA7525"/>
    <w:rsid w:val="00DA7FD6"/>
    <w:rsid w:val="00DB024F"/>
    <w:rsid w:val="00DB0672"/>
    <w:rsid w:val="00DB0C4A"/>
    <w:rsid w:val="00DB115F"/>
    <w:rsid w:val="00DB119B"/>
    <w:rsid w:val="00DB132D"/>
    <w:rsid w:val="00DB2509"/>
    <w:rsid w:val="00DB275E"/>
    <w:rsid w:val="00DB281A"/>
    <w:rsid w:val="00DB2F01"/>
    <w:rsid w:val="00DB3063"/>
    <w:rsid w:val="00DB367C"/>
    <w:rsid w:val="00DB3777"/>
    <w:rsid w:val="00DB40DF"/>
    <w:rsid w:val="00DB42D8"/>
    <w:rsid w:val="00DB4406"/>
    <w:rsid w:val="00DB48E7"/>
    <w:rsid w:val="00DB4902"/>
    <w:rsid w:val="00DB49DA"/>
    <w:rsid w:val="00DB4A74"/>
    <w:rsid w:val="00DB50AE"/>
    <w:rsid w:val="00DB50D6"/>
    <w:rsid w:val="00DB5590"/>
    <w:rsid w:val="00DB56A1"/>
    <w:rsid w:val="00DB57B3"/>
    <w:rsid w:val="00DB5A51"/>
    <w:rsid w:val="00DB63CE"/>
    <w:rsid w:val="00DB66CC"/>
    <w:rsid w:val="00DB6704"/>
    <w:rsid w:val="00DB677D"/>
    <w:rsid w:val="00DB6E9B"/>
    <w:rsid w:val="00DB78E7"/>
    <w:rsid w:val="00DC0282"/>
    <w:rsid w:val="00DC094D"/>
    <w:rsid w:val="00DC0F44"/>
    <w:rsid w:val="00DC101C"/>
    <w:rsid w:val="00DC16F6"/>
    <w:rsid w:val="00DC1E02"/>
    <w:rsid w:val="00DC2656"/>
    <w:rsid w:val="00DC26D7"/>
    <w:rsid w:val="00DC2DC2"/>
    <w:rsid w:val="00DC31D4"/>
    <w:rsid w:val="00DC3499"/>
    <w:rsid w:val="00DC3C07"/>
    <w:rsid w:val="00DC4428"/>
    <w:rsid w:val="00DC4603"/>
    <w:rsid w:val="00DC4923"/>
    <w:rsid w:val="00DC4955"/>
    <w:rsid w:val="00DC4AD1"/>
    <w:rsid w:val="00DC4B5B"/>
    <w:rsid w:val="00DC4D20"/>
    <w:rsid w:val="00DC5BA9"/>
    <w:rsid w:val="00DC7028"/>
    <w:rsid w:val="00DC70FE"/>
    <w:rsid w:val="00DC750E"/>
    <w:rsid w:val="00DC76DD"/>
    <w:rsid w:val="00DC786A"/>
    <w:rsid w:val="00DC790E"/>
    <w:rsid w:val="00DD0151"/>
    <w:rsid w:val="00DD02C4"/>
    <w:rsid w:val="00DD06D0"/>
    <w:rsid w:val="00DD0D78"/>
    <w:rsid w:val="00DD0F1D"/>
    <w:rsid w:val="00DD1269"/>
    <w:rsid w:val="00DD12FA"/>
    <w:rsid w:val="00DD164C"/>
    <w:rsid w:val="00DD17C8"/>
    <w:rsid w:val="00DD1C61"/>
    <w:rsid w:val="00DD1D67"/>
    <w:rsid w:val="00DD2072"/>
    <w:rsid w:val="00DD27AE"/>
    <w:rsid w:val="00DD29B5"/>
    <w:rsid w:val="00DD3F61"/>
    <w:rsid w:val="00DD4492"/>
    <w:rsid w:val="00DD4B8A"/>
    <w:rsid w:val="00DD4C0C"/>
    <w:rsid w:val="00DD5089"/>
    <w:rsid w:val="00DD51D7"/>
    <w:rsid w:val="00DD56EC"/>
    <w:rsid w:val="00DD5858"/>
    <w:rsid w:val="00DD66D0"/>
    <w:rsid w:val="00DD68B7"/>
    <w:rsid w:val="00DD6F54"/>
    <w:rsid w:val="00DD77E8"/>
    <w:rsid w:val="00DD7C23"/>
    <w:rsid w:val="00DD7FB4"/>
    <w:rsid w:val="00DE0129"/>
    <w:rsid w:val="00DE01FC"/>
    <w:rsid w:val="00DE06C8"/>
    <w:rsid w:val="00DE06CF"/>
    <w:rsid w:val="00DE075D"/>
    <w:rsid w:val="00DE0BC9"/>
    <w:rsid w:val="00DE1903"/>
    <w:rsid w:val="00DE1A9F"/>
    <w:rsid w:val="00DE1EAF"/>
    <w:rsid w:val="00DE1FDE"/>
    <w:rsid w:val="00DE260B"/>
    <w:rsid w:val="00DE2D75"/>
    <w:rsid w:val="00DE320B"/>
    <w:rsid w:val="00DE3400"/>
    <w:rsid w:val="00DE3548"/>
    <w:rsid w:val="00DE36FF"/>
    <w:rsid w:val="00DE386A"/>
    <w:rsid w:val="00DE399C"/>
    <w:rsid w:val="00DE538B"/>
    <w:rsid w:val="00DE552C"/>
    <w:rsid w:val="00DE57AC"/>
    <w:rsid w:val="00DE57D7"/>
    <w:rsid w:val="00DE5AC4"/>
    <w:rsid w:val="00DE5BBC"/>
    <w:rsid w:val="00DE647C"/>
    <w:rsid w:val="00DE6A3E"/>
    <w:rsid w:val="00DE6D55"/>
    <w:rsid w:val="00DE780E"/>
    <w:rsid w:val="00DE79E8"/>
    <w:rsid w:val="00DE79F9"/>
    <w:rsid w:val="00DE7B8F"/>
    <w:rsid w:val="00DE7C4D"/>
    <w:rsid w:val="00DF004F"/>
    <w:rsid w:val="00DF00B6"/>
    <w:rsid w:val="00DF085C"/>
    <w:rsid w:val="00DF0E41"/>
    <w:rsid w:val="00DF0F37"/>
    <w:rsid w:val="00DF101F"/>
    <w:rsid w:val="00DF1062"/>
    <w:rsid w:val="00DF11A3"/>
    <w:rsid w:val="00DF16B4"/>
    <w:rsid w:val="00DF1772"/>
    <w:rsid w:val="00DF17C9"/>
    <w:rsid w:val="00DF1AF4"/>
    <w:rsid w:val="00DF2384"/>
    <w:rsid w:val="00DF262F"/>
    <w:rsid w:val="00DF2782"/>
    <w:rsid w:val="00DF2C3D"/>
    <w:rsid w:val="00DF310F"/>
    <w:rsid w:val="00DF37E9"/>
    <w:rsid w:val="00DF3A4C"/>
    <w:rsid w:val="00DF4189"/>
    <w:rsid w:val="00DF4915"/>
    <w:rsid w:val="00DF4D34"/>
    <w:rsid w:val="00DF5C5A"/>
    <w:rsid w:val="00DF634B"/>
    <w:rsid w:val="00DF635C"/>
    <w:rsid w:val="00DF6E72"/>
    <w:rsid w:val="00DF7092"/>
    <w:rsid w:val="00DF7318"/>
    <w:rsid w:val="00DF7546"/>
    <w:rsid w:val="00DF76D5"/>
    <w:rsid w:val="00DF7BB1"/>
    <w:rsid w:val="00DF7BE4"/>
    <w:rsid w:val="00DF7D61"/>
    <w:rsid w:val="00DF7D6E"/>
    <w:rsid w:val="00E0052B"/>
    <w:rsid w:val="00E00553"/>
    <w:rsid w:val="00E01407"/>
    <w:rsid w:val="00E0155A"/>
    <w:rsid w:val="00E01B14"/>
    <w:rsid w:val="00E021C3"/>
    <w:rsid w:val="00E03520"/>
    <w:rsid w:val="00E03679"/>
    <w:rsid w:val="00E042FF"/>
    <w:rsid w:val="00E04432"/>
    <w:rsid w:val="00E04498"/>
    <w:rsid w:val="00E04EA4"/>
    <w:rsid w:val="00E050A4"/>
    <w:rsid w:val="00E050D3"/>
    <w:rsid w:val="00E068A0"/>
    <w:rsid w:val="00E07481"/>
    <w:rsid w:val="00E07887"/>
    <w:rsid w:val="00E07B4F"/>
    <w:rsid w:val="00E07CC2"/>
    <w:rsid w:val="00E1085A"/>
    <w:rsid w:val="00E10F99"/>
    <w:rsid w:val="00E113F5"/>
    <w:rsid w:val="00E114C9"/>
    <w:rsid w:val="00E11967"/>
    <w:rsid w:val="00E11EE8"/>
    <w:rsid w:val="00E11F67"/>
    <w:rsid w:val="00E12401"/>
    <w:rsid w:val="00E12494"/>
    <w:rsid w:val="00E12D37"/>
    <w:rsid w:val="00E12D49"/>
    <w:rsid w:val="00E12FD2"/>
    <w:rsid w:val="00E13A6A"/>
    <w:rsid w:val="00E13EDB"/>
    <w:rsid w:val="00E141C5"/>
    <w:rsid w:val="00E1445D"/>
    <w:rsid w:val="00E151E5"/>
    <w:rsid w:val="00E1569C"/>
    <w:rsid w:val="00E15B64"/>
    <w:rsid w:val="00E15B71"/>
    <w:rsid w:val="00E15E19"/>
    <w:rsid w:val="00E16635"/>
    <w:rsid w:val="00E1672F"/>
    <w:rsid w:val="00E16ABF"/>
    <w:rsid w:val="00E1742E"/>
    <w:rsid w:val="00E1797F"/>
    <w:rsid w:val="00E17DE5"/>
    <w:rsid w:val="00E20107"/>
    <w:rsid w:val="00E204BE"/>
    <w:rsid w:val="00E20892"/>
    <w:rsid w:val="00E20F1D"/>
    <w:rsid w:val="00E2182C"/>
    <w:rsid w:val="00E21944"/>
    <w:rsid w:val="00E22293"/>
    <w:rsid w:val="00E22671"/>
    <w:rsid w:val="00E22F6E"/>
    <w:rsid w:val="00E23C98"/>
    <w:rsid w:val="00E24CA9"/>
    <w:rsid w:val="00E24CAF"/>
    <w:rsid w:val="00E24F12"/>
    <w:rsid w:val="00E25282"/>
    <w:rsid w:val="00E2530A"/>
    <w:rsid w:val="00E25745"/>
    <w:rsid w:val="00E25C94"/>
    <w:rsid w:val="00E25D30"/>
    <w:rsid w:val="00E26381"/>
    <w:rsid w:val="00E26756"/>
    <w:rsid w:val="00E27081"/>
    <w:rsid w:val="00E27225"/>
    <w:rsid w:val="00E272E8"/>
    <w:rsid w:val="00E27407"/>
    <w:rsid w:val="00E274C8"/>
    <w:rsid w:val="00E30803"/>
    <w:rsid w:val="00E30905"/>
    <w:rsid w:val="00E30A85"/>
    <w:rsid w:val="00E30B28"/>
    <w:rsid w:val="00E30D08"/>
    <w:rsid w:val="00E30DAD"/>
    <w:rsid w:val="00E313EA"/>
    <w:rsid w:val="00E31446"/>
    <w:rsid w:val="00E3173F"/>
    <w:rsid w:val="00E317DF"/>
    <w:rsid w:val="00E31BBD"/>
    <w:rsid w:val="00E31CD4"/>
    <w:rsid w:val="00E32034"/>
    <w:rsid w:val="00E32316"/>
    <w:rsid w:val="00E3246F"/>
    <w:rsid w:val="00E32E53"/>
    <w:rsid w:val="00E32E72"/>
    <w:rsid w:val="00E32ECD"/>
    <w:rsid w:val="00E3387C"/>
    <w:rsid w:val="00E33FBF"/>
    <w:rsid w:val="00E34170"/>
    <w:rsid w:val="00E34395"/>
    <w:rsid w:val="00E344AD"/>
    <w:rsid w:val="00E3469B"/>
    <w:rsid w:val="00E34EB6"/>
    <w:rsid w:val="00E34FB2"/>
    <w:rsid w:val="00E35201"/>
    <w:rsid w:val="00E35314"/>
    <w:rsid w:val="00E35873"/>
    <w:rsid w:val="00E35A98"/>
    <w:rsid w:val="00E35B47"/>
    <w:rsid w:val="00E364DD"/>
    <w:rsid w:val="00E36BAA"/>
    <w:rsid w:val="00E36DD3"/>
    <w:rsid w:val="00E3701D"/>
    <w:rsid w:val="00E3750B"/>
    <w:rsid w:val="00E3764B"/>
    <w:rsid w:val="00E37DD0"/>
    <w:rsid w:val="00E40702"/>
    <w:rsid w:val="00E40856"/>
    <w:rsid w:val="00E40951"/>
    <w:rsid w:val="00E410A2"/>
    <w:rsid w:val="00E419B7"/>
    <w:rsid w:val="00E419E5"/>
    <w:rsid w:val="00E41FD5"/>
    <w:rsid w:val="00E42112"/>
    <w:rsid w:val="00E4268D"/>
    <w:rsid w:val="00E42C30"/>
    <w:rsid w:val="00E4341A"/>
    <w:rsid w:val="00E43661"/>
    <w:rsid w:val="00E436CA"/>
    <w:rsid w:val="00E441C5"/>
    <w:rsid w:val="00E44248"/>
    <w:rsid w:val="00E4429D"/>
    <w:rsid w:val="00E445CF"/>
    <w:rsid w:val="00E4492B"/>
    <w:rsid w:val="00E45329"/>
    <w:rsid w:val="00E45560"/>
    <w:rsid w:val="00E45E49"/>
    <w:rsid w:val="00E45F55"/>
    <w:rsid w:val="00E46692"/>
    <w:rsid w:val="00E46905"/>
    <w:rsid w:val="00E46A93"/>
    <w:rsid w:val="00E46ADE"/>
    <w:rsid w:val="00E46FBE"/>
    <w:rsid w:val="00E47654"/>
    <w:rsid w:val="00E47673"/>
    <w:rsid w:val="00E4769A"/>
    <w:rsid w:val="00E476CB"/>
    <w:rsid w:val="00E47D91"/>
    <w:rsid w:val="00E47DCC"/>
    <w:rsid w:val="00E47F6C"/>
    <w:rsid w:val="00E50D54"/>
    <w:rsid w:val="00E51170"/>
    <w:rsid w:val="00E5121E"/>
    <w:rsid w:val="00E512DA"/>
    <w:rsid w:val="00E51608"/>
    <w:rsid w:val="00E517B9"/>
    <w:rsid w:val="00E51DFF"/>
    <w:rsid w:val="00E521A9"/>
    <w:rsid w:val="00E53B2C"/>
    <w:rsid w:val="00E544BB"/>
    <w:rsid w:val="00E54CE1"/>
    <w:rsid w:val="00E54D2E"/>
    <w:rsid w:val="00E54E0F"/>
    <w:rsid w:val="00E55DFF"/>
    <w:rsid w:val="00E5766C"/>
    <w:rsid w:val="00E576E3"/>
    <w:rsid w:val="00E57843"/>
    <w:rsid w:val="00E57896"/>
    <w:rsid w:val="00E57CE0"/>
    <w:rsid w:val="00E57F4B"/>
    <w:rsid w:val="00E60C48"/>
    <w:rsid w:val="00E61907"/>
    <w:rsid w:val="00E61A6E"/>
    <w:rsid w:val="00E61FD2"/>
    <w:rsid w:val="00E624D4"/>
    <w:rsid w:val="00E6273A"/>
    <w:rsid w:val="00E62884"/>
    <w:rsid w:val="00E631D3"/>
    <w:rsid w:val="00E6405D"/>
    <w:rsid w:val="00E644B9"/>
    <w:rsid w:val="00E64605"/>
    <w:rsid w:val="00E64667"/>
    <w:rsid w:val="00E64D13"/>
    <w:rsid w:val="00E64DCF"/>
    <w:rsid w:val="00E65147"/>
    <w:rsid w:val="00E653A9"/>
    <w:rsid w:val="00E6565B"/>
    <w:rsid w:val="00E6570F"/>
    <w:rsid w:val="00E65C4E"/>
    <w:rsid w:val="00E6635A"/>
    <w:rsid w:val="00E664E4"/>
    <w:rsid w:val="00E66766"/>
    <w:rsid w:val="00E668CB"/>
    <w:rsid w:val="00E66EDA"/>
    <w:rsid w:val="00E6716E"/>
    <w:rsid w:val="00E6723C"/>
    <w:rsid w:val="00E67715"/>
    <w:rsid w:val="00E67726"/>
    <w:rsid w:val="00E67EEC"/>
    <w:rsid w:val="00E70150"/>
    <w:rsid w:val="00E70767"/>
    <w:rsid w:val="00E708E3"/>
    <w:rsid w:val="00E70C6E"/>
    <w:rsid w:val="00E71A84"/>
    <w:rsid w:val="00E71B72"/>
    <w:rsid w:val="00E721CA"/>
    <w:rsid w:val="00E722E2"/>
    <w:rsid w:val="00E73538"/>
    <w:rsid w:val="00E73553"/>
    <w:rsid w:val="00E7358E"/>
    <w:rsid w:val="00E73591"/>
    <w:rsid w:val="00E738D4"/>
    <w:rsid w:val="00E73C15"/>
    <w:rsid w:val="00E74953"/>
    <w:rsid w:val="00E7568A"/>
    <w:rsid w:val="00E75B23"/>
    <w:rsid w:val="00E75C82"/>
    <w:rsid w:val="00E76A41"/>
    <w:rsid w:val="00E771EF"/>
    <w:rsid w:val="00E7758D"/>
    <w:rsid w:val="00E77BAE"/>
    <w:rsid w:val="00E77C94"/>
    <w:rsid w:val="00E808B2"/>
    <w:rsid w:val="00E8104F"/>
    <w:rsid w:val="00E81051"/>
    <w:rsid w:val="00E815C2"/>
    <w:rsid w:val="00E81F46"/>
    <w:rsid w:val="00E825BA"/>
    <w:rsid w:val="00E8265F"/>
    <w:rsid w:val="00E8267F"/>
    <w:rsid w:val="00E82A8E"/>
    <w:rsid w:val="00E83E54"/>
    <w:rsid w:val="00E83F36"/>
    <w:rsid w:val="00E8449B"/>
    <w:rsid w:val="00E84636"/>
    <w:rsid w:val="00E846A2"/>
    <w:rsid w:val="00E84A3A"/>
    <w:rsid w:val="00E84A83"/>
    <w:rsid w:val="00E84A99"/>
    <w:rsid w:val="00E84D69"/>
    <w:rsid w:val="00E84E8D"/>
    <w:rsid w:val="00E85973"/>
    <w:rsid w:val="00E859C7"/>
    <w:rsid w:val="00E85CC5"/>
    <w:rsid w:val="00E85F3B"/>
    <w:rsid w:val="00E85FFD"/>
    <w:rsid w:val="00E8605B"/>
    <w:rsid w:val="00E86130"/>
    <w:rsid w:val="00E86EC2"/>
    <w:rsid w:val="00E86F68"/>
    <w:rsid w:val="00E87402"/>
    <w:rsid w:val="00E87DEA"/>
    <w:rsid w:val="00E910A9"/>
    <w:rsid w:val="00E92162"/>
    <w:rsid w:val="00E92261"/>
    <w:rsid w:val="00E92552"/>
    <w:rsid w:val="00E92DBF"/>
    <w:rsid w:val="00E930B3"/>
    <w:rsid w:val="00E9312C"/>
    <w:rsid w:val="00E93469"/>
    <w:rsid w:val="00E934E6"/>
    <w:rsid w:val="00E93507"/>
    <w:rsid w:val="00E94636"/>
    <w:rsid w:val="00E95160"/>
    <w:rsid w:val="00E95A64"/>
    <w:rsid w:val="00E95AFC"/>
    <w:rsid w:val="00E965DC"/>
    <w:rsid w:val="00E96799"/>
    <w:rsid w:val="00E96F4E"/>
    <w:rsid w:val="00E979E2"/>
    <w:rsid w:val="00E97B8D"/>
    <w:rsid w:val="00E97D16"/>
    <w:rsid w:val="00E97F12"/>
    <w:rsid w:val="00EA0947"/>
    <w:rsid w:val="00EA0A04"/>
    <w:rsid w:val="00EA0B32"/>
    <w:rsid w:val="00EA0C3B"/>
    <w:rsid w:val="00EA1B35"/>
    <w:rsid w:val="00EA1B3F"/>
    <w:rsid w:val="00EA1DAA"/>
    <w:rsid w:val="00EA1E74"/>
    <w:rsid w:val="00EA2297"/>
    <w:rsid w:val="00EA2772"/>
    <w:rsid w:val="00EA2A42"/>
    <w:rsid w:val="00EA2AB9"/>
    <w:rsid w:val="00EA3306"/>
    <w:rsid w:val="00EA3431"/>
    <w:rsid w:val="00EA35D3"/>
    <w:rsid w:val="00EA3F05"/>
    <w:rsid w:val="00EA4342"/>
    <w:rsid w:val="00EA487B"/>
    <w:rsid w:val="00EA49B6"/>
    <w:rsid w:val="00EA5119"/>
    <w:rsid w:val="00EA5335"/>
    <w:rsid w:val="00EA5E49"/>
    <w:rsid w:val="00EA5F72"/>
    <w:rsid w:val="00EA6BE2"/>
    <w:rsid w:val="00EA7260"/>
    <w:rsid w:val="00EA73FB"/>
    <w:rsid w:val="00EA76BD"/>
    <w:rsid w:val="00EA77D0"/>
    <w:rsid w:val="00EA78B4"/>
    <w:rsid w:val="00EA797D"/>
    <w:rsid w:val="00EA7BC2"/>
    <w:rsid w:val="00EB0039"/>
    <w:rsid w:val="00EB02C0"/>
    <w:rsid w:val="00EB0433"/>
    <w:rsid w:val="00EB0435"/>
    <w:rsid w:val="00EB07CE"/>
    <w:rsid w:val="00EB1389"/>
    <w:rsid w:val="00EB1DFE"/>
    <w:rsid w:val="00EB2138"/>
    <w:rsid w:val="00EB2477"/>
    <w:rsid w:val="00EB2B87"/>
    <w:rsid w:val="00EB2DB8"/>
    <w:rsid w:val="00EB2F90"/>
    <w:rsid w:val="00EB36F1"/>
    <w:rsid w:val="00EB3BC0"/>
    <w:rsid w:val="00EB4F58"/>
    <w:rsid w:val="00EB517A"/>
    <w:rsid w:val="00EB517E"/>
    <w:rsid w:val="00EB525D"/>
    <w:rsid w:val="00EB5450"/>
    <w:rsid w:val="00EB5D42"/>
    <w:rsid w:val="00EB5E38"/>
    <w:rsid w:val="00EB61BA"/>
    <w:rsid w:val="00EB6524"/>
    <w:rsid w:val="00EB6BA7"/>
    <w:rsid w:val="00EB6EF5"/>
    <w:rsid w:val="00EB6F1F"/>
    <w:rsid w:val="00EB729A"/>
    <w:rsid w:val="00EB7532"/>
    <w:rsid w:val="00EB75D7"/>
    <w:rsid w:val="00EB776D"/>
    <w:rsid w:val="00EB798E"/>
    <w:rsid w:val="00EB79EA"/>
    <w:rsid w:val="00EC07D3"/>
    <w:rsid w:val="00EC0B18"/>
    <w:rsid w:val="00EC1751"/>
    <w:rsid w:val="00EC1D20"/>
    <w:rsid w:val="00EC23BC"/>
    <w:rsid w:val="00EC240A"/>
    <w:rsid w:val="00EC2C92"/>
    <w:rsid w:val="00EC3418"/>
    <w:rsid w:val="00EC38BA"/>
    <w:rsid w:val="00EC395D"/>
    <w:rsid w:val="00EC39CF"/>
    <w:rsid w:val="00EC42AF"/>
    <w:rsid w:val="00EC49B0"/>
    <w:rsid w:val="00EC4E1E"/>
    <w:rsid w:val="00EC4E7B"/>
    <w:rsid w:val="00EC5212"/>
    <w:rsid w:val="00EC5781"/>
    <w:rsid w:val="00EC57BE"/>
    <w:rsid w:val="00EC59BF"/>
    <w:rsid w:val="00EC67E0"/>
    <w:rsid w:val="00EC7174"/>
    <w:rsid w:val="00EC7449"/>
    <w:rsid w:val="00EC7A5D"/>
    <w:rsid w:val="00EC7D1C"/>
    <w:rsid w:val="00EC7DDE"/>
    <w:rsid w:val="00ED0220"/>
    <w:rsid w:val="00ED03AA"/>
    <w:rsid w:val="00ED0490"/>
    <w:rsid w:val="00ED0847"/>
    <w:rsid w:val="00ED0940"/>
    <w:rsid w:val="00ED1056"/>
    <w:rsid w:val="00ED227C"/>
    <w:rsid w:val="00ED2358"/>
    <w:rsid w:val="00ED2381"/>
    <w:rsid w:val="00ED2551"/>
    <w:rsid w:val="00ED2C97"/>
    <w:rsid w:val="00ED2D72"/>
    <w:rsid w:val="00ED2E80"/>
    <w:rsid w:val="00ED30BF"/>
    <w:rsid w:val="00ED3200"/>
    <w:rsid w:val="00ED3544"/>
    <w:rsid w:val="00ED3690"/>
    <w:rsid w:val="00ED4B91"/>
    <w:rsid w:val="00ED59A9"/>
    <w:rsid w:val="00ED5B0E"/>
    <w:rsid w:val="00ED634B"/>
    <w:rsid w:val="00ED6599"/>
    <w:rsid w:val="00ED6F2E"/>
    <w:rsid w:val="00ED70B5"/>
    <w:rsid w:val="00ED7853"/>
    <w:rsid w:val="00ED7856"/>
    <w:rsid w:val="00ED7B75"/>
    <w:rsid w:val="00EE07C3"/>
    <w:rsid w:val="00EE0AA5"/>
    <w:rsid w:val="00EE0C08"/>
    <w:rsid w:val="00EE109D"/>
    <w:rsid w:val="00EE147E"/>
    <w:rsid w:val="00EE1D46"/>
    <w:rsid w:val="00EE1D6E"/>
    <w:rsid w:val="00EE2008"/>
    <w:rsid w:val="00EE2592"/>
    <w:rsid w:val="00EE2646"/>
    <w:rsid w:val="00EE2CC2"/>
    <w:rsid w:val="00EE2D64"/>
    <w:rsid w:val="00EE3244"/>
    <w:rsid w:val="00EE3476"/>
    <w:rsid w:val="00EE35BF"/>
    <w:rsid w:val="00EE379D"/>
    <w:rsid w:val="00EE3FAB"/>
    <w:rsid w:val="00EE419D"/>
    <w:rsid w:val="00EE43BE"/>
    <w:rsid w:val="00EE491E"/>
    <w:rsid w:val="00EE5B11"/>
    <w:rsid w:val="00EE5D03"/>
    <w:rsid w:val="00EE5D40"/>
    <w:rsid w:val="00EE5E24"/>
    <w:rsid w:val="00EE6197"/>
    <w:rsid w:val="00EE62F0"/>
    <w:rsid w:val="00EE6868"/>
    <w:rsid w:val="00EE6D36"/>
    <w:rsid w:val="00EE7BCA"/>
    <w:rsid w:val="00EF00D2"/>
    <w:rsid w:val="00EF0295"/>
    <w:rsid w:val="00EF0548"/>
    <w:rsid w:val="00EF06FB"/>
    <w:rsid w:val="00EF0770"/>
    <w:rsid w:val="00EF0972"/>
    <w:rsid w:val="00EF0A9E"/>
    <w:rsid w:val="00EF0B9F"/>
    <w:rsid w:val="00EF0E83"/>
    <w:rsid w:val="00EF189B"/>
    <w:rsid w:val="00EF1A87"/>
    <w:rsid w:val="00EF1D21"/>
    <w:rsid w:val="00EF1E78"/>
    <w:rsid w:val="00EF1F0F"/>
    <w:rsid w:val="00EF24A5"/>
    <w:rsid w:val="00EF2919"/>
    <w:rsid w:val="00EF2A9B"/>
    <w:rsid w:val="00EF3604"/>
    <w:rsid w:val="00EF3CAA"/>
    <w:rsid w:val="00EF4061"/>
    <w:rsid w:val="00EF42C2"/>
    <w:rsid w:val="00EF4781"/>
    <w:rsid w:val="00EF4868"/>
    <w:rsid w:val="00EF4967"/>
    <w:rsid w:val="00EF4AEB"/>
    <w:rsid w:val="00EF4F87"/>
    <w:rsid w:val="00EF5018"/>
    <w:rsid w:val="00EF5119"/>
    <w:rsid w:val="00EF601F"/>
    <w:rsid w:val="00EF6194"/>
    <w:rsid w:val="00EF64FA"/>
    <w:rsid w:val="00EF653E"/>
    <w:rsid w:val="00EF65BE"/>
    <w:rsid w:val="00EF6947"/>
    <w:rsid w:val="00EF7135"/>
    <w:rsid w:val="00EF7AE8"/>
    <w:rsid w:val="00EF7E04"/>
    <w:rsid w:val="00F0043B"/>
    <w:rsid w:val="00F00502"/>
    <w:rsid w:val="00F005A8"/>
    <w:rsid w:val="00F008FD"/>
    <w:rsid w:val="00F00B9A"/>
    <w:rsid w:val="00F011F6"/>
    <w:rsid w:val="00F01528"/>
    <w:rsid w:val="00F01738"/>
    <w:rsid w:val="00F01B75"/>
    <w:rsid w:val="00F01C53"/>
    <w:rsid w:val="00F01FC0"/>
    <w:rsid w:val="00F025E6"/>
    <w:rsid w:val="00F02C09"/>
    <w:rsid w:val="00F03DD4"/>
    <w:rsid w:val="00F03F18"/>
    <w:rsid w:val="00F0589E"/>
    <w:rsid w:val="00F05AE0"/>
    <w:rsid w:val="00F05DF3"/>
    <w:rsid w:val="00F05E68"/>
    <w:rsid w:val="00F05E7C"/>
    <w:rsid w:val="00F06089"/>
    <w:rsid w:val="00F06091"/>
    <w:rsid w:val="00F0626A"/>
    <w:rsid w:val="00F06342"/>
    <w:rsid w:val="00F066D8"/>
    <w:rsid w:val="00F067E2"/>
    <w:rsid w:val="00F06DEC"/>
    <w:rsid w:val="00F07078"/>
    <w:rsid w:val="00F070C8"/>
    <w:rsid w:val="00F07256"/>
    <w:rsid w:val="00F074FE"/>
    <w:rsid w:val="00F07B9F"/>
    <w:rsid w:val="00F07FA9"/>
    <w:rsid w:val="00F1018F"/>
    <w:rsid w:val="00F10C53"/>
    <w:rsid w:val="00F10C95"/>
    <w:rsid w:val="00F10D5A"/>
    <w:rsid w:val="00F113A4"/>
    <w:rsid w:val="00F11495"/>
    <w:rsid w:val="00F114C6"/>
    <w:rsid w:val="00F119F7"/>
    <w:rsid w:val="00F11C21"/>
    <w:rsid w:val="00F11E30"/>
    <w:rsid w:val="00F12271"/>
    <w:rsid w:val="00F130DD"/>
    <w:rsid w:val="00F13F46"/>
    <w:rsid w:val="00F13F62"/>
    <w:rsid w:val="00F1464C"/>
    <w:rsid w:val="00F149BD"/>
    <w:rsid w:val="00F1580F"/>
    <w:rsid w:val="00F159DA"/>
    <w:rsid w:val="00F15B4C"/>
    <w:rsid w:val="00F15B69"/>
    <w:rsid w:val="00F15C94"/>
    <w:rsid w:val="00F163F0"/>
    <w:rsid w:val="00F16A67"/>
    <w:rsid w:val="00F16CFC"/>
    <w:rsid w:val="00F16EF9"/>
    <w:rsid w:val="00F1722B"/>
    <w:rsid w:val="00F20044"/>
    <w:rsid w:val="00F207EF"/>
    <w:rsid w:val="00F20E86"/>
    <w:rsid w:val="00F21084"/>
    <w:rsid w:val="00F212CE"/>
    <w:rsid w:val="00F215DE"/>
    <w:rsid w:val="00F2180F"/>
    <w:rsid w:val="00F21DFE"/>
    <w:rsid w:val="00F21F46"/>
    <w:rsid w:val="00F226B4"/>
    <w:rsid w:val="00F22B0D"/>
    <w:rsid w:val="00F22D79"/>
    <w:rsid w:val="00F23008"/>
    <w:rsid w:val="00F23B2E"/>
    <w:rsid w:val="00F23C3F"/>
    <w:rsid w:val="00F242A6"/>
    <w:rsid w:val="00F2469A"/>
    <w:rsid w:val="00F24AB0"/>
    <w:rsid w:val="00F24B8D"/>
    <w:rsid w:val="00F24C4F"/>
    <w:rsid w:val="00F24DBC"/>
    <w:rsid w:val="00F24E6D"/>
    <w:rsid w:val="00F24E72"/>
    <w:rsid w:val="00F25128"/>
    <w:rsid w:val="00F251DA"/>
    <w:rsid w:val="00F251F7"/>
    <w:rsid w:val="00F252BA"/>
    <w:rsid w:val="00F2552B"/>
    <w:rsid w:val="00F25770"/>
    <w:rsid w:val="00F25D23"/>
    <w:rsid w:val="00F2604A"/>
    <w:rsid w:val="00F2676C"/>
    <w:rsid w:val="00F26C8D"/>
    <w:rsid w:val="00F2711B"/>
    <w:rsid w:val="00F2721C"/>
    <w:rsid w:val="00F275E6"/>
    <w:rsid w:val="00F2765D"/>
    <w:rsid w:val="00F27C02"/>
    <w:rsid w:val="00F27D02"/>
    <w:rsid w:val="00F27D1D"/>
    <w:rsid w:val="00F27FE2"/>
    <w:rsid w:val="00F301AE"/>
    <w:rsid w:val="00F3043C"/>
    <w:rsid w:val="00F305E3"/>
    <w:rsid w:val="00F30602"/>
    <w:rsid w:val="00F315DB"/>
    <w:rsid w:val="00F316B9"/>
    <w:rsid w:val="00F31D7E"/>
    <w:rsid w:val="00F31F90"/>
    <w:rsid w:val="00F323AD"/>
    <w:rsid w:val="00F32F47"/>
    <w:rsid w:val="00F332B7"/>
    <w:rsid w:val="00F33A90"/>
    <w:rsid w:val="00F33D65"/>
    <w:rsid w:val="00F33E73"/>
    <w:rsid w:val="00F34337"/>
    <w:rsid w:val="00F34354"/>
    <w:rsid w:val="00F34BAD"/>
    <w:rsid w:val="00F34BEF"/>
    <w:rsid w:val="00F34C3B"/>
    <w:rsid w:val="00F350D5"/>
    <w:rsid w:val="00F35A94"/>
    <w:rsid w:val="00F35DDA"/>
    <w:rsid w:val="00F36111"/>
    <w:rsid w:val="00F3668F"/>
    <w:rsid w:val="00F3686C"/>
    <w:rsid w:val="00F36B7F"/>
    <w:rsid w:val="00F36C3F"/>
    <w:rsid w:val="00F37346"/>
    <w:rsid w:val="00F3746E"/>
    <w:rsid w:val="00F3770C"/>
    <w:rsid w:val="00F37D77"/>
    <w:rsid w:val="00F37F3F"/>
    <w:rsid w:val="00F40018"/>
    <w:rsid w:val="00F40183"/>
    <w:rsid w:val="00F40347"/>
    <w:rsid w:val="00F40E78"/>
    <w:rsid w:val="00F40ED2"/>
    <w:rsid w:val="00F41074"/>
    <w:rsid w:val="00F410A5"/>
    <w:rsid w:val="00F41214"/>
    <w:rsid w:val="00F41CD1"/>
    <w:rsid w:val="00F431C1"/>
    <w:rsid w:val="00F43696"/>
    <w:rsid w:val="00F43ABE"/>
    <w:rsid w:val="00F43B0D"/>
    <w:rsid w:val="00F43C22"/>
    <w:rsid w:val="00F44FBF"/>
    <w:rsid w:val="00F4547D"/>
    <w:rsid w:val="00F46965"/>
    <w:rsid w:val="00F4723E"/>
    <w:rsid w:val="00F47B13"/>
    <w:rsid w:val="00F47C5A"/>
    <w:rsid w:val="00F47D5F"/>
    <w:rsid w:val="00F47DB5"/>
    <w:rsid w:val="00F47DFD"/>
    <w:rsid w:val="00F47F70"/>
    <w:rsid w:val="00F500A8"/>
    <w:rsid w:val="00F500DF"/>
    <w:rsid w:val="00F5022A"/>
    <w:rsid w:val="00F50A8A"/>
    <w:rsid w:val="00F50EE4"/>
    <w:rsid w:val="00F5152D"/>
    <w:rsid w:val="00F51D69"/>
    <w:rsid w:val="00F51DE2"/>
    <w:rsid w:val="00F51FFD"/>
    <w:rsid w:val="00F523C8"/>
    <w:rsid w:val="00F52BBC"/>
    <w:rsid w:val="00F52E14"/>
    <w:rsid w:val="00F53238"/>
    <w:rsid w:val="00F5338D"/>
    <w:rsid w:val="00F53755"/>
    <w:rsid w:val="00F53876"/>
    <w:rsid w:val="00F53A57"/>
    <w:rsid w:val="00F544E8"/>
    <w:rsid w:val="00F54DA9"/>
    <w:rsid w:val="00F54E90"/>
    <w:rsid w:val="00F54F46"/>
    <w:rsid w:val="00F553CA"/>
    <w:rsid w:val="00F55C73"/>
    <w:rsid w:val="00F55DFF"/>
    <w:rsid w:val="00F56189"/>
    <w:rsid w:val="00F562AE"/>
    <w:rsid w:val="00F56A02"/>
    <w:rsid w:val="00F56F3B"/>
    <w:rsid w:val="00F600BA"/>
    <w:rsid w:val="00F60423"/>
    <w:rsid w:val="00F6060F"/>
    <w:rsid w:val="00F60B01"/>
    <w:rsid w:val="00F60B96"/>
    <w:rsid w:val="00F60D72"/>
    <w:rsid w:val="00F6119F"/>
    <w:rsid w:val="00F61983"/>
    <w:rsid w:val="00F61CBA"/>
    <w:rsid w:val="00F620D1"/>
    <w:rsid w:val="00F62315"/>
    <w:rsid w:val="00F6242D"/>
    <w:rsid w:val="00F62516"/>
    <w:rsid w:val="00F63181"/>
    <w:rsid w:val="00F63259"/>
    <w:rsid w:val="00F638CD"/>
    <w:rsid w:val="00F63BF2"/>
    <w:rsid w:val="00F64649"/>
    <w:rsid w:val="00F649B6"/>
    <w:rsid w:val="00F649F5"/>
    <w:rsid w:val="00F64B78"/>
    <w:rsid w:val="00F64C13"/>
    <w:rsid w:val="00F64D91"/>
    <w:rsid w:val="00F64EAC"/>
    <w:rsid w:val="00F64FE8"/>
    <w:rsid w:val="00F65286"/>
    <w:rsid w:val="00F65960"/>
    <w:rsid w:val="00F65C6D"/>
    <w:rsid w:val="00F6614D"/>
    <w:rsid w:val="00F662A2"/>
    <w:rsid w:val="00F66EBA"/>
    <w:rsid w:val="00F67627"/>
    <w:rsid w:val="00F6789D"/>
    <w:rsid w:val="00F6799D"/>
    <w:rsid w:val="00F67A66"/>
    <w:rsid w:val="00F70FCB"/>
    <w:rsid w:val="00F7192A"/>
    <w:rsid w:val="00F71D39"/>
    <w:rsid w:val="00F71E60"/>
    <w:rsid w:val="00F71E74"/>
    <w:rsid w:val="00F720F1"/>
    <w:rsid w:val="00F72B28"/>
    <w:rsid w:val="00F72BBD"/>
    <w:rsid w:val="00F72C61"/>
    <w:rsid w:val="00F72CE5"/>
    <w:rsid w:val="00F72FBF"/>
    <w:rsid w:val="00F73213"/>
    <w:rsid w:val="00F73667"/>
    <w:rsid w:val="00F741A6"/>
    <w:rsid w:val="00F75A5C"/>
    <w:rsid w:val="00F75ADE"/>
    <w:rsid w:val="00F7604C"/>
    <w:rsid w:val="00F76E42"/>
    <w:rsid w:val="00F77150"/>
    <w:rsid w:val="00F7795A"/>
    <w:rsid w:val="00F779FD"/>
    <w:rsid w:val="00F80500"/>
    <w:rsid w:val="00F811DE"/>
    <w:rsid w:val="00F816B0"/>
    <w:rsid w:val="00F82CD1"/>
    <w:rsid w:val="00F82EB2"/>
    <w:rsid w:val="00F8351E"/>
    <w:rsid w:val="00F83A3A"/>
    <w:rsid w:val="00F842B0"/>
    <w:rsid w:val="00F846E8"/>
    <w:rsid w:val="00F8490C"/>
    <w:rsid w:val="00F84EBD"/>
    <w:rsid w:val="00F856A9"/>
    <w:rsid w:val="00F85DAB"/>
    <w:rsid w:val="00F865C6"/>
    <w:rsid w:val="00F86609"/>
    <w:rsid w:val="00F86908"/>
    <w:rsid w:val="00F86BFD"/>
    <w:rsid w:val="00F87524"/>
    <w:rsid w:val="00F87553"/>
    <w:rsid w:val="00F877D9"/>
    <w:rsid w:val="00F87870"/>
    <w:rsid w:val="00F87BBA"/>
    <w:rsid w:val="00F87D6C"/>
    <w:rsid w:val="00F9020A"/>
    <w:rsid w:val="00F90A82"/>
    <w:rsid w:val="00F90BAE"/>
    <w:rsid w:val="00F912DF"/>
    <w:rsid w:val="00F91370"/>
    <w:rsid w:val="00F919FA"/>
    <w:rsid w:val="00F9228C"/>
    <w:rsid w:val="00F9254B"/>
    <w:rsid w:val="00F925ED"/>
    <w:rsid w:val="00F92B03"/>
    <w:rsid w:val="00F92C2B"/>
    <w:rsid w:val="00F92DF4"/>
    <w:rsid w:val="00F93528"/>
    <w:rsid w:val="00F936E1"/>
    <w:rsid w:val="00F937F4"/>
    <w:rsid w:val="00F93B73"/>
    <w:rsid w:val="00F93BC1"/>
    <w:rsid w:val="00F940DB"/>
    <w:rsid w:val="00F943D3"/>
    <w:rsid w:val="00F9441F"/>
    <w:rsid w:val="00F949D9"/>
    <w:rsid w:val="00F94EF4"/>
    <w:rsid w:val="00F95088"/>
    <w:rsid w:val="00F951C4"/>
    <w:rsid w:val="00F965B2"/>
    <w:rsid w:val="00F965F1"/>
    <w:rsid w:val="00F96B5A"/>
    <w:rsid w:val="00F96B97"/>
    <w:rsid w:val="00F96DBD"/>
    <w:rsid w:val="00F976D1"/>
    <w:rsid w:val="00FA0766"/>
    <w:rsid w:val="00FA0969"/>
    <w:rsid w:val="00FA0E3A"/>
    <w:rsid w:val="00FA0F41"/>
    <w:rsid w:val="00FA1502"/>
    <w:rsid w:val="00FA1FC5"/>
    <w:rsid w:val="00FA211A"/>
    <w:rsid w:val="00FA306B"/>
    <w:rsid w:val="00FA3869"/>
    <w:rsid w:val="00FA3978"/>
    <w:rsid w:val="00FA3A8E"/>
    <w:rsid w:val="00FA4456"/>
    <w:rsid w:val="00FA4967"/>
    <w:rsid w:val="00FA4C3B"/>
    <w:rsid w:val="00FA4DA4"/>
    <w:rsid w:val="00FA4DE2"/>
    <w:rsid w:val="00FA53F9"/>
    <w:rsid w:val="00FA55C5"/>
    <w:rsid w:val="00FA5C01"/>
    <w:rsid w:val="00FA6474"/>
    <w:rsid w:val="00FA653D"/>
    <w:rsid w:val="00FA6616"/>
    <w:rsid w:val="00FA6761"/>
    <w:rsid w:val="00FA6B9A"/>
    <w:rsid w:val="00FA75DB"/>
    <w:rsid w:val="00FA7B0E"/>
    <w:rsid w:val="00FA7B1D"/>
    <w:rsid w:val="00FA7EB4"/>
    <w:rsid w:val="00FA7F80"/>
    <w:rsid w:val="00FB076B"/>
    <w:rsid w:val="00FB0917"/>
    <w:rsid w:val="00FB0C57"/>
    <w:rsid w:val="00FB100F"/>
    <w:rsid w:val="00FB12AC"/>
    <w:rsid w:val="00FB12F9"/>
    <w:rsid w:val="00FB1316"/>
    <w:rsid w:val="00FB27CA"/>
    <w:rsid w:val="00FB27FD"/>
    <w:rsid w:val="00FB2846"/>
    <w:rsid w:val="00FB2D26"/>
    <w:rsid w:val="00FB2D79"/>
    <w:rsid w:val="00FB346C"/>
    <w:rsid w:val="00FB361C"/>
    <w:rsid w:val="00FB39A3"/>
    <w:rsid w:val="00FB3A34"/>
    <w:rsid w:val="00FB4AA2"/>
    <w:rsid w:val="00FB4CC3"/>
    <w:rsid w:val="00FB4D1D"/>
    <w:rsid w:val="00FB4F2A"/>
    <w:rsid w:val="00FB5024"/>
    <w:rsid w:val="00FB5411"/>
    <w:rsid w:val="00FB588F"/>
    <w:rsid w:val="00FB5992"/>
    <w:rsid w:val="00FB5B09"/>
    <w:rsid w:val="00FB5FC7"/>
    <w:rsid w:val="00FB6227"/>
    <w:rsid w:val="00FB6860"/>
    <w:rsid w:val="00FB6B22"/>
    <w:rsid w:val="00FB724D"/>
    <w:rsid w:val="00FB7775"/>
    <w:rsid w:val="00FB7AF3"/>
    <w:rsid w:val="00FB7CD2"/>
    <w:rsid w:val="00FC01FB"/>
    <w:rsid w:val="00FC0A53"/>
    <w:rsid w:val="00FC1824"/>
    <w:rsid w:val="00FC1CD9"/>
    <w:rsid w:val="00FC1E21"/>
    <w:rsid w:val="00FC1FA4"/>
    <w:rsid w:val="00FC2B42"/>
    <w:rsid w:val="00FC2C28"/>
    <w:rsid w:val="00FC2E21"/>
    <w:rsid w:val="00FC3EBB"/>
    <w:rsid w:val="00FC4C18"/>
    <w:rsid w:val="00FC4C43"/>
    <w:rsid w:val="00FC550E"/>
    <w:rsid w:val="00FC576E"/>
    <w:rsid w:val="00FC5D41"/>
    <w:rsid w:val="00FC5F78"/>
    <w:rsid w:val="00FC5F8E"/>
    <w:rsid w:val="00FC6172"/>
    <w:rsid w:val="00FC6393"/>
    <w:rsid w:val="00FC6D6A"/>
    <w:rsid w:val="00FC7063"/>
    <w:rsid w:val="00FC75B1"/>
    <w:rsid w:val="00FC7695"/>
    <w:rsid w:val="00FC7831"/>
    <w:rsid w:val="00FC7B2B"/>
    <w:rsid w:val="00FD0226"/>
    <w:rsid w:val="00FD02DC"/>
    <w:rsid w:val="00FD0939"/>
    <w:rsid w:val="00FD0A37"/>
    <w:rsid w:val="00FD17D4"/>
    <w:rsid w:val="00FD1B92"/>
    <w:rsid w:val="00FD1F5B"/>
    <w:rsid w:val="00FD22FD"/>
    <w:rsid w:val="00FD299B"/>
    <w:rsid w:val="00FD3A13"/>
    <w:rsid w:val="00FD3B0C"/>
    <w:rsid w:val="00FD3BC5"/>
    <w:rsid w:val="00FD3C4D"/>
    <w:rsid w:val="00FD4BBC"/>
    <w:rsid w:val="00FD4EEC"/>
    <w:rsid w:val="00FD4F82"/>
    <w:rsid w:val="00FD5058"/>
    <w:rsid w:val="00FD5AC1"/>
    <w:rsid w:val="00FD6314"/>
    <w:rsid w:val="00FD661B"/>
    <w:rsid w:val="00FD6EE9"/>
    <w:rsid w:val="00FD750E"/>
    <w:rsid w:val="00FD793C"/>
    <w:rsid w:val="00FD7BBB"/>
    <w:rsid w:val="00FD7C44"/>
    <w:rsid w:val="00FD7E9C"/>
    <w:rsid w:val="00FD7F67"/>
    <w:rsid w:val="00FE08F3"/>
    <w:rsid w:val="00FE0A97"/>
    <w:rsid w:val="00FE0AC8"/>
    <w:rsid w:val="00FE0CD2"/>
    <w:rsid w:val="00FE0FA3"/>
    <w:rsid w:val="00FE1986"/>
    <w:rsid w:val="00FE19C3"/>
    <w:rsid w:val="00FE1B1A"/>
    <w:rsid w:val="00FE2214"/>
    <w:rsid w:val="00FE22A8"/>
    <w:rsid w:val="00FE2358"/>
    <w:rsid w:val="00FE2617"/>
    <w:rsid w:val="00FE2717"/>
    <w:rsid w:val="00FE2B0A"/>
    <w:rsid w:val="00FE3074"/>
    <w:rsid w:val="00FE3E4B"/>
    <w:rsid w:val="00FE3EB0"/>
    <w:rsid w:val="00FE44F0"/>
    <w:rsid w:val="00FE4B59"/>
    <w:rsid w:val="00FE4E6F"/>
    <w:rsid w:val="00FE5189"/>
    <w:rsid w:val="00FE5193"/>
    <w:rsid w:val="00FE52C1"/>
    <w:rsid w:val="00FE5B07"/>
    <w:rsid w:val="00FE5F90"/>
    <w:rsid w:val="00FE6E5D"/>
    <w:rsid w:val="00FE708A"/>
    <w:rsid w:val="00FE7441"/>
    <w:rsid w:val="00FE7623"/>
    <w:rsid w:val="00FF0336"/>
    <w:rsid w:val="00FF0483"/>
    <w:rsid w:val="00FF05D8"/>
    <w:rsid w:val="00FF090D"/>
    <w:rsid w:val="00FF0DDE"/>
    <w:rsid w:val="00FF0E92"/>
    <w:rsid w:val="00FF120D"/>
    <w:rsid w:val="00FF148F"/>
    <w:rsid w:val="00FF1CFB"/>
    <w:rsid w:val="00FF1E5C"/>
    <w:rsid w:val="00FF1E83"/>
    <w:rsid w:val="00FF1ECA"/>
    <w:rsid w:val="00FF28BF"/>
    <w:rsid w:val="00FF2F1F"/>
    <w:rsid w:val="00FF3255"/>
    <w:rsid w:val="00FF34BC"/>
    <w:rsid w:val="00FF3BBB"/>
    <w:rsid w:val="00FF424E"/>
    <w:rsid w:val="00FF4491"/>
    <w:rsid w:val="00FF4920"/>
    <w:rsid w:val="00FF5702"/>
    <w:rsid w:val="00FF5709"/>
    <w:rsid w:val="00FF5CD4"/>
    <w:rsid w:val="00FF6325"/>
    <w:rsid w:val="00FF69BB"/>
    <w:rsid w:val="00FF726A"/>
    <w:rsid w:val="00FF7331"/>
    <w:rsid w:val="00FF7620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5D892D7"/>
  <w15:chartTrackingRefBased/>
  <w15:docId w15:val="{8C8A6697-3B3B-42CC-B53C-0CDD12B4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4F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9618C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9618C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9618C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9618C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locked/>
    <w:rsid w:val="0022555B"/>
    <w:rPr>
      <w:rFonts w:cs="Times New Roman"/>
      <w:b/>
      <w:bCs/>
    </w:rPr>
  </w:style>
  <w:style w:type="character" w:customStyle="1" w:styleId="Heading5Char">
    <w:name w:val="Heading 5 Char"/>
    <w:link w:val="Heading5"/>
    <w:rsid w:val="005350E4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locked/>
    <w:rsid w:val="0022555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uiPriority w:val="99"/>
    <w:locked/>
    <w:rsid w:val="0022555B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0A0BE5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uiPriority w:val="99"/>
    <w:locked/>
    <w:rsid w:val="0022555B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 Char,Body Char1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 Char,Body"/>
    <w:basedOn w:val="Normal"/>
    <w:link w:val="BodyTextChar"/>
    <w:uiPriority w:val="99"/>
    <w:rsid w:val="009618C8"/>
    <w:pPr>
      <w:spacing w:after="120"/>
    </w:pPr>
  </w:style>
  <w:style w:type="paragraph" w:styleId="Header">
    <w:name w:val="header"/>
    <w:basedOn w:val="Normal"/>
    <w:link w:val="HeaderChar"/>
    <w:uiPriority w:val="99"/>
    <w:rsid w:val="009618C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350E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18C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18C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350E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618C8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618C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618C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18C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18C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18C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18C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18C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18C8"/>
    <w:pPr>
      <w:ind w:left="284"/>
    </w:pPr>
  </w:style>
  <w:style w:type="paragraph" w:customStyle="1" w:styleId="AAFrameAddress">
    <w:name w:val="AA Frame Address"/>
    <w:basedOn w:val="Heading1"/>
    <w:uiPriority w:val="99"/>
    <w:rsid w:val="009618C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18C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18C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18C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18C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18C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18C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18C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18C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18C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18C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18C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18C8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18C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18C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18C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18C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18C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18C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18C8"/>
    <w:pPr>
      <w:ind w:left="567" w:hanging="567"/>
    </w:pPr>
  </w:style>
  <w:style w:type="paragraph" w:styleId="ListBullet5">
    <w:name w:val="List Bullet 5"/>
    <w:basedOn w:val="Normal"/>
    <w:uiPriority w:val="99"/>
    <w:rsid w:val="009618C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9618C8"/>
    <w:pPr>
      <w:ind w:firstLine="284"/>
    </w:pPr>
  </w:style>
  <w:style w:type="character" w:customStyle="1" w:styleId="BodyTextFirstIndentChar1">
    <w:name w:val="Body Text First Indent Char1"/>
    <w:link w:val="BodyTextFirstIndent"/>
    <w:uiPriority w:val="99"/>
    <w:locked/>
    <w:rsid w:val="0022555B"/>
  </w:style>
  <w:style w:type="paragraph" w:styleId="BodyTextIndent">
    <w:name w:val="Body Text Indent"/>
    <w:aliases w:val="i"/>
    <w:basedOn w:val="Normal"/>
    <w:link w:val="BodyTextIndentChar1"/>
    <w:rsid w:val="009618C8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22555B"/>
  </w:style>
  <w:style w:type="paragraph" w:styleId="BodyTextFirstIndent2">
    <w:name w:val="Body Text First Indent 2"/>
    <w:basedOn w:val="BodyTextIndent"/>
    <w:link w:val="BodyTextFirstIndent2Char1"/>
    <w:uiPriority w:val="99"/>
    <w:rsid w:val="009618C8"/>
    <w:pPr>
      <w:ind w:left="284" w:firstLine="284"/>
    </w:pPr>
  </w:style>
  <w:style w:type="character" w:customStyle="1" w:styleId="BodyTextFirstIndent2Char1">
    <w:name w:val="Body Text First Indent 2 Char1"/>
    <w:link w:val="BodyTextFirstIndent2"/>
    <w:uiPriority w:val="99"/>
    <w:locked/>
    <w:rsid w:val="0022555B"/>
  </w:style>
  <w:style w:type="character" w:styleId="Strong">
    <w:name w:val="Strong"/>
    <w:uiPriority w:val="99"/>
    <w:qFormat/>
    <w:rsid w:val="009618C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618C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18C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18C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618C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9618C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18C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18C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18C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18C8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18C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18C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18C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18C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18C8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18C8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9908DB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22555B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618C8"/>
  </w:style>
  <w:style w:type="paragraph" w:customStyle="1" w:styleId="ASSETS">
    <w:name w:val="ASSETS"/>
    <w:basedOn w:val="Normal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9618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uiPriority w:val="99"/>
    <w:locked/>
    <w:rsid w:val="0022555B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555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94B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  <w:tab w:val="left" w:pos="567"/>
        <w:tab w:val="left" w:pos="630"/>
        <w:tab w:val="left" w:pos="900"/>
        <w:tab w:val="left" w:pos="99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94BF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3057D6"/>
    <w:pPr>
      <w:spacing w:line="240" w:lineRule="auto"/>
    </w:pPr>
  </w:style>
  <w:style w:type="character" w:customStyle="1" w:styleId="SignatureChar1">
    <w:name w:val="Signature Char1"/>
    <w:link w:val="Signature"/>
    <w:uiPriority w:val="99"/>
    <w:locked/>
    <w:rsid w:val="0022555B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45071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2555B"/>
    <w:rPr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22555B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22555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HTMLPreformatted">
    <w:name w:val="HTML Preformatted"/>
    <w:basedOn w:val="Normal"/>
    <w:link w:val="HTMLPreformattedChar"/>
    <w:rsid w:val="006069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lang w:eastAsia="ko-KR"/>
    </w:rPr>
  </w:style>
  <w:style w:type="character" w:customStyle="1" w:styleId="HTMLPreformattedChar">
    <w:name w:val="HTML Preformatted Char"/>
    <w:link w:val="HTMLPreformatted"/>
    <w:rsid w:val="0022555B"/>
    <w:rPr>
      <w:rFonts w:ascii="Courier New" w:eastAsia="Batang" w:hAnsi="Courier New" w:cs="Courier New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0269B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71C5B"/>
    <w:rPr>
      <w:szCs w:val="22"/>
    </w:rPr>
  </w:style>
  <w:style w:type="paragraph" w:styleId="Revision">
    <w:name w:val="Revision"/>
    <w:hidden/>
    <w:uiPriority w:val="99"/>
    <w:semiHidden/>
    <w:rsid w:val="00BA3EAA"/>
    <w:rPr>
      <w:rFonts w:ascii="Arial" w:hAnsi="Arial"/>
      <w:sz w:val="18"/>
      <w:szCs w:val="22"/>
    </w:rPr>
  </w:style>
  <w:style w:type="paragraph" w:customStyle="1" w:styleId="Default">
    <w:name w:val="Default"/>
    <w:uiPriority w:val="99"/>
    <w:rsid w:val="001F6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954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581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95458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5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54581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171C5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71C5B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4A5B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A5B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">
    <w:name w:val="Heading 4 Char"/>
    <w:semiHidden/>
    <w:rsid w:val="0022555B"/>
    <w:rPr>
      <w:rFonts w:ascii="Calibri Light" w:eastAsia="Times New Roman" w:hAnsi="Calibri Light" w:cs="Angsana New"/>
      <w:i/>
      <w:iCs/>
      <w:color w:val="2F5496"/>
      <w:sz w:val="18"/>
      <w:szCs w:val="22"/>
    </w:rPr>
  </w:style>
  <w:style w:type="character" w:customStyle="1" w:styleId="Heading6Char">
    <w:name w:val="Heading 6 Char"/>
    <w:semiHidden/>
    <w:rsid w:val="0022555B"/>
    <w:rPr>
      <w:rFonts w:ascii="Calibri Light" w:eastAsia="Times New Roman" w:hAnsi="Calibri Light" w:cs="Angsana New"/>
      <w:color w:val="1F3763"/>
      <w:sz w:val="18"/>
      <w:szCs w:val="22"/>
    </w:rPr>
  </w:style>
  <w:style w:type="character" w:customStyle="1" w:styleId="Heading7Char">
    <w:name w:val="Heading 7 Char"/>
    <w:semiHidden/>
    <w:rsid w:val="0022555B"/>
    <w:rPr>
      <w:rFonts w:ascii="Calibri Light" w:eastAsia="Times New Roman" w:hAnsi="Calibri Light" w:cs="Angsana New"/>
      <w:i/>
      <w:iCs/>
      <w:color w:val="1F3763"/>
      <w:sz w:val="18"/>
      <w:szCs w:val="22"/>
    </w:rPr>
  </w:style>
  <w:style w:type="character" w:customStyle="1" w:styleId="Heading9Char">
    <w:name w:val="Heading 9 Char"/>
    <w:semiHidden/>
    <w:rsid w:val="0022555B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FootnoteTextChar1">
    <w:name w:val="Footnote Text Char1"/>
    <w:aliases w:val="ft Char1"/>
    <w:semiHidden/>
    <w:rsid w:val="0022555B"/>
    <w:rPr>
      <w:rFonts w:ascii="Arial" w:hAnsi="Arial"/>
      <w:szCs w:val="25"/>
    </w:rPr>
  </w:style>
  <w:style w:type="character" w:customStyle="1" w:styleId="SignatureChar">
    <w:name w:val="Signature Char"/>
    <w:semiHidden/>
    <w:rsid w:val="0022555B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semiHidden/>
    <w:rsid w:val="0022555B"/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uiPriority w:val="99"/>
    <w:semiHidden/>
    <w:rsid w:val="0022555B"/>
    <w:rPr>
      <w:rFonts w:ascii="Arial" w:hAnsi="Arial"/>
      <w:sz w:val="18"/>
      <w:szCs w:val="22"/>
      <w:lang w:val="en-US" w:eastAsia="en-US" w:bidi="th-TH"/>
    </w:rPr>
  </w:style>
  <w:style w:type="character" w:customStyle="1" w:styleId="BodyTextFirstIndent2Char">
    <w:name w:val="Body Text First Indent 2 Char"/>
    <w:uiPriority w:val="99"/>
    <w:semiHidden/>
    <w:rsid w:val="0022555B"/>
  </w:style>
  <w:style w:type="character" w:customStyle="1" w:styleId="BodyText3Char">
    <w:name w:val="Body Text 3 Char"/>
    <w:uiPriority w:val="99"/>
    <w:semiHidden/>
    <w:rsid w:val="0022555B"/>
    <w:rPr>
      <w:rFonts w:ascii="Arial" w:hAnsi="Arial"/>
      <w:sz w:val="16"/>
    </w:rPr>
  </w:style>
  <w:style w:type="character" w:customStyle="1" w:styleId="BodyTextIndent2Char">
    <w:name w:val="Body Text Indent 2 Char"/>
    <w:uiPriority w:val="99"/>
    <w:semiHidden/>
    <w:rsid w:val="0022555B"/>
    <w:rPr>
      <w:rFonts w:ascii="Arial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semiHidden/>
    <w:rsid w:val="0022555B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2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Subhead3Char">
    <w:name w:val="Subhead 3 Char"/>
    <w:link w:val="Subhead3"/>
    <w:locked/>
    <w:rsid w:val="0022555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22555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uiPriority w:val="99"/>
    <w:rsid w:val="0022555B"/>
  </w:style>
  <w:style w:type="character" w:customStyle="1" w:styleId="atn">
    <w:name w:val="atn"/>
    <w:rsid w:val="0022555B"/>
  </w:style>
  <w:style w:type="character" w:customStyle="1" w:styleId="st1">
    <w:name w:val="st1"/>
    <w:rsid w:val="0022555B"/>
  </w:style>
  <w:style w:type="paragraph" w:customStyle="1" w:styleId="Pa38">
    <w:name w:val="Pa38"/>
    <w:basedOn w:val="Normal"/>
    <w:next w:val="Normal"/>
    <w:uiPriority w:val="99"/>
    <w:rsid w:val="003962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936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80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3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3687E-0514-455D-A3C4-E9281261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2546</TotalTime>
  <Pages>50</Pages>
  <Words>12688</Words>
  <Characters>49036</Characters>
  <Application>Microsoft Office Word</Application>
  <DocSecurity>0</DocSecurity>
  <Lines>408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</vt:lpstr>
    </vt:vector>
  </TitlesOfParts>
  <Company>KPMG</Company>
  <LinksUpToDate>false</LinksUpToDate>
  <CharactersWithSpaces>61601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</dc:title>
  <dc:subject/>
  <dc:creator>tadsong_h22</dc:creator>
  <cp:keywords/>
  <dc:description/>
  <cp:lastModifiedBy>Tumradee Thanawatchai</cp:lastModifiedBy>
  <cp:revision>359</cp:revision>
  <cp:lastPrinted>2022-02-10T10:51:00Z</cp:lastPrinted>
  <dcterms:created xsi:type="dcterms:W3CDTF">2022-01-11T04:12:00Z</dcterms:created>
  <dcterms:modified xsi:type="dcterms:W3CDTF">2022-02-18T06:56:00Z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