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8D" w:rsidRPr="00CC472A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sz w:val="31"/>
          <w:szCs w:val="31"/>
        </w:rPr>
      </w:pPr>
    </w:p>
    <w:p w:rsidR="00773A8D" w:rsidRPr="00CC472A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sz w:val="31"/>
          <w:szCs w:val="31"/>
        </w:rPr>
      </w:pPr>
    </w:p>
    <w:p w:rsidR="00773A8D" w:rsidRPr="00CC472A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sz w:val="31"/>
          <w:szCs w:val="31"/>
        </w:rPr>
      </w:pPr>
    </w:p>
    <w:p w:rsidR="00773A8D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sz w:val="31"/>
          <w:szCs w:val="31"/>
        </w:rPr>
      </w:pPr>
    </w:p>
    <w:p w:rsidR="00773A8D" w:rsidRPr="00055361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sz w:val="22"/>
          <w:szCs w:val="22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ind w:right="553"/>
        <w:jc w:val="center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 xml:space="preserve">บริษัท บีอีซี เวิลด์ จำกัด </w:t>
      </w:r>
      <w:r w:rsidRPr="00D4736F">
        <w:rPr>
          <w:rFonts w:ascii="Angsana New" w:hAnsi="Angsana New"/>
          <w:b/>
          <w:bCs/>
        </w:rPr>
        <w:t>(</w:t>
      </w:r>
      <w:r w:rsidRPr="00D4736F">
        <w:rPr>
          <w:rFonts w:ascii="Angsana New" w:hAnsi="Angsana New"/>
          <w:b/>
          <w:bCs/>
          <w:cs/>
        </w:rPr>
        <w:t>มหาชน</w:t>
      </w:r>
      <w:r w:rsidRPr="00D4736F">
        <w:rPr>
          <w:rFonts w:ascii="Angsana New" w:hAnsi="Angsana New"/>
          <w:b/>
          <w:bCs/>
        </w:rPr>
        <w:t>)</w:t>
      </w: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 xml:space="preserve"> </w:t>
      </w: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ind w:right="553"/>
        <w:jc w:val="center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/>
          <w:b/>
          <w:bCs/>
          <w:cs/>
        </w:rPr>
        <w:t>งบการเงินรวมและงบการเงิน</w:t>
      </w:r>
      <w:r w:rsidRPr="00D4736F">
        <w:rPr>
          <w:rFonts w:ascii="Angsana New" w:hAnsi="Angsana New" w:hint="cs"/>
          <w:b/>
          <w:bCs/>
          <w:cs/>
        </w:rPr>
        <w:t>เฉพาะกิจการ</w:t>
      </w: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ind w:right="553"/>
        <w:jc w:val="center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 xml:space="preserve">วันที่ </w:t>
      </w:r>
      <w:r w:rsidRPr="00D4736F">
        <w:rPr>
          <w:rFonts w:ascii="Angsana New" w:hAnsi="Angsana New"/>
          <w:b/>
          <w:bCs/>
        </w:rPr>
        <w:t xml:space="preserve">31 </w:t>
      </w:r>
      <w:r w:rsidRPr="00D4736F">
        <w:rPr>
          <w:rFonts w:ascii="Angsana New" w:hAnsi="Angsana New"/>
          <w:b/>
          <w:bCs/>
          <w:cs/>
        </w:rPr>
        <w:t xml:space="preserve">ธันวาคม </w:t>
      </w:r>
      <w:r w:rsidR="00F520A7">
        <w:rPr>
          <w:rFonts w:ascii="Angsana New" w:hAnsi="Angsana New"/>
          <w:b/>
          <w:bCs/>
        </w:rPr>
        <w:t>256</w:t>
      </w:r>
      <w:r w:rsidR="00AA661F">
        <w:rPr>
          <w:rFonts w:ascii="Angsana New" w:hAnsi="Angsana New"/>
          <w:b/>
          <w:bCs/>
        </w:rPr>
        <w:t>4</w:t>
      </w: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Pr="00D4736F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73A8D" w:rsidRDefault="00773A8D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773A8D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C43316" w:rsidRDefault="00C43316" w:rsidP="00AC1B15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5334A8" w:rsidRDefault="005334A8" w:rsidP="00AC1B15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F25735" w:rsidRDefault="00F25735" w:rsidP="00AC1B15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0D41E5" w:rsidRDefault="000D41E5" w:rsidP="00AC1B15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024F01" w:rsidRDefault="00024F01" w:rsidP="00AC1B15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873B33" w:rsidRPr="0092398D" w:rsidRDefault="003B3ED9" w:rsidP="003317F2">
      <w:pPr>
        <w:tabs>
          <w:tab w:val="left" w:pos="360"/>
          <w:tab w:val="left" w:pos="900"/>
          <w:tab w:val="left" w:pos="1440"/>
        </w:tabs>
        <w:ind w:right="470" w:hanging="142"/>
        <w:rPr>
          <w:sz w:val="30"/>
          <w:szCs w:val="30"/>
        </w:rPr>
      </w:pPr>
      <w:r w:rsidRPr="0092398D">
        <w:rPr>
          <w:b/>
          <w:bCs/>
          <w:sz w:val="30"/>
          <w:szCs w:val="30"/>
          <w:cs/>
        </w:rPr>
        <w:tab/>
      </w:r>
      <w:r w:rsidRPr="0092398D">
        <w:rPr>
          <w:b/>
          <w:bCs/>
          <w:sz w:val="30"/>
          <w:szCs w:val="30"/>
          <w:cs/>
        </w:rPr>
        <w:tab/>
      </w:r>
      <w:r w:rsidRPr="0092398D">
        <w:rPr>
          <w:b/>
          <w:bCs/>
          <w:sz w:val="30"/>
          <w:szCs w:val="30"/>
          <w:cs/>
        </w:rPr>
        <w:tab/>
      </w:r>
      <w:r w:rsidRPr="0092398D">
        <w:rPr>
          <w:b/>
          <w:bCs/>
          <w:sz w:val="30"/>
          <w:szCs w:val="30"/>
          <w:cs/>
        </w:rPr>
        <w:tab/>
      </w:r>
      <w:r w:rsidRPr="0092398D">
        <w:rPr>
          <w:b/>
          <w:bCs/>
          <w:sz w:val="30"/>
          <w:szCs w:val="30"/>
          <w:cs/>
        </w:rPr>
        <w:tab/>
      </w:r>
      <w:r w:rsidR="008265E5" w:rsidRPr="0092398D">
        <w:rPr>
          <w:b/>
          <w:bCs/>
          <w:sz w:val="30"/>
          <w:szCs w:val="30"/>
          <w:cs/>
        </w:rPr>
        <w:t xml:space="preserve">      </w:t>
      </w:r>
      <w:r w:rsidR="003E62CB" w:rsidRPr="0092398D">
        <w:rPr>
          <w:b/>
          <w:bCs/>
          <w:sz w:val="30"/>
          <w:szCs w:val="30"/>
          <w:cs/>
        </w:rPr>
        <w:t xml:space="preserve">             </w:t>
      </w:r>
      <w:r w:rsidR="00873B33" w:rsidRPr="0092398D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="00873B33" w:rsidRPr="0092398D">
        <w:rPr>
          <w:sz w:val="30"/>
          <w:szCs w:val="30"/>
        </w:rPr>
        <w:t xml:space="preserve"> </w:t>
      </w:r>
    </w:p>
    <w:p w:rsidR="00873B33" w:rsidRPr="0092398D" w:rsidRDefault="00873B33" w:rsidP="003317F2">
      <w:pPr>
        <w:tabs>
          <w:tab w:val="left" w:pos="360"/>
          <w:tab w:val="left" w:pos="900"/>
          <w:tab w:val="left" w:pos="1440"/>
        </w:tabs>
        <w:spacing w:line="120" w:lineRule="auto"/>
        <w:ind w:right="470"/>
        <w:jc w:val="center"/>
        <w:rPr>
          <w:sz w:val="14"/>
          <w:szCs w:val="14"/>
        </w:rPr>
      </w:pPr>
    </w:p>
    <w:p w:rsidR="00873B33" w:rsidRPr="0092398D" w:rsidRDefault="00873B33" w:rsidP="003317F2">
      <w:pPr>
        <w:tabs>
          <w:tab w:val="left" w:pos="360"/>
          <w:tab w:val="left" w:pos="900"/>
          <w:tab w:val="left" w:pos="1440"/>
        </w:tabs>
        <w:ind w:right="470"/>
        <w:jc w:val="both"/>
        <w:rPr>
          <w:sz w:val="30"/>
          <w:szCs w:val="30"/>
        </w:rPr>
      </w:pPr>
      <w:r w:rsidRPr="0092398D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="00AC1F33" w:rsidRPr="0092398D">
        <w:rPr>
          <w:b/>
          <w:bCs/>
          <w:sz w:val="30"/>
          <w:szCs w:val="30"/>
          <w:cs/>
        </w:rPr>
        <w:t>บีอีซี เวิลด์</w:t>
      </w:r>
      <w:r w:rsidRPr="0092398D">
        <w:rPr>
          <w:b/>
          <w:bCs/>
          <w:sz w:val="30"/>
          <w:szCs w:val="30"/>
          <w:cs/>
        </w:rPr>
        <w:t xml:space="preserve"> จำกัด </w:t>
      </w:r>
      <w:r w:rsidRPr="0092398D">
        <w:rPr>
          <w:b/>
          <w:bCs/>
          <w:sz w:val="30"/>
          <w:szCs w:val="30"/>
        </w:rPr>
        <w:t>(</w:t>
      </w:r>
      <w:r w:rsidRPr="0092398D">
        <w:rPr>
          <w:b/>
          <w:bCs/>
          <w:sz w:val="30"/>
          <w:szCs w:val="30"/>
          <w:cs/>
        </w:rPr>
        <w:t>มหาชน</w:t>
      </w:r>
      <w:r w:rsidRPr="0092398D">
        <w:rPr>
          <w:b/>
          <w:bCs/>
          <w:sz w:val="30"/>
          <w:szCs w:val="30"/>
        </w:rPr>
        <w:t>)</w:t>
      </w:r>
      <w:r w:rsidRPr="0092398D">
        <w:rPr>
          <w:sz w:val="30"/>
          <w:szCs w:val="30"/>
        </w:rPr>
        <w:t xml:space="preserve"> </w:t>
      </w:r>
    </w:p>
    <w:p w:rsidR="002940A0" w:rsidRPr="000D41E5" w:rsidRDefault="002940A0" w:rsidP="003317F2">
      <w:pPr>
        <w:tabs>
          <w:tab w:val="left" w:pos="360"/>
          <w:tab w:val="left" w:pos="900"/>
          <w:tab w:val="left" w:pos="1440"/>
        </w:tabs>
        <w:ind w:right="470"/>
        <w:jc w:val="both"/>
        <w:rPr>
          <w:sz w:val="12"/>
          <w:szCs w:val="12"/>
        </w:rPr>
      </w:pPr>
    </w:p>
    <w:p w:rsidR="00B068FC" w:rsidRPr="0092398D" w:rsidRDefault="00B068FC" w:rsidP="003317F2">
      <w:pPr>
        <w:tabs>
          <w:tab w:val="left" w:pos="360"/>
          <w:tab w:val="left" w:pos="900"/>
          <w:tab w:val="left" w:pos="1440"/>
        </w:tabs>
        <w:ind w:right="470"/>
        <w:jc w:val="thaiDistribute"/>
        <w:rPr>
          <w:b/>
          <w:bCs/>
          <w:sz w:val="30"/>
          <w:szCs w:val="30"/>
          <w:cs/>
        </w:rPr>
      </w:pPr>
      <w:r w:rsidRPr="0092398D">
        <w:rPr>
          <w:b/>
          <w:bCs/>
          <w:spacing w:val="-2"/>
          <w:sz w:val="30"/>
          <w:szCs w:val="30"/>
          <w:cs/>
        </w:rPr>
        <w:t>ความเห็น</w:t>
      </w:r>
    </w:p>
    <w:p w:rsidR="00347A0F" w:rsidRPr="0092398D" w:rsidRDefault="00347A0F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pacing w:val="-3"/>
          <w:sz w:val="30"/>
          <w:szCs w:val="30"/>
        </w:rPr>
      </w:pPr>
      <w:r w:rsidRPr="0092398D">
        <w:rPr>
          <w:sz w:val="30"/>
          <w:szCs w:val="30"/>
        </w:rPr>
        <w:tab/>
      </w:r>
      <w:r w:rsidRPr="0092398D">
        <w:rPr>
          <w:sz w:val="30"/>
          <w:szCs w:val="30"/>
          <w:cs/>
        </w:rPr>
        <w:tab/>
      </w:r>
      <w:r w:rsidRPr="0092398D">
        <w:rPr>
          <w:spacing w:val="-3"/>
          <w:sz w:val="30"/>
          <w:szCs w:val="30"/>
          <w:cs/>
        </w:rPr>
        <w:t xml:space="preserve">ข้าพเจ้าได้ตรวจสอบงบการเงินรวมของบริษัท </w:t>
      </w:r>
      <w:r w:rsidR="00AC1F33" w:rsidRPr="0092398D">
        <w:rPr>
          <w:spacing w:val="-3"/>
          <w:sz w:val="30"/>
          <w:szCs w:val="30"/>
          <w:cs/>
        </w:rPr>
        <w:t>บีอีซี เวิลด์</w:t>
      </w:r>
      <w:r w:rsidRPr="0092398D">
        <w:rPr>
          <w:spacing w:val="-3"/>
          <w:sz w:val="30"/>
          <w:szCs w:val="30"/>
          <w:cs/>
        </w:rPr>
        <w:t xml:space="preserve"> จำกัด (มหาชน) และบริษัทย่อย ซึ่งประกอบด้วย </w:t>
      </w:r>
      <w:r w:rsidR="000F4F5F" w:rsidRPr="0092398D">
        <w:rPr>
          <w:spacing w:val="-3"/>
          <w:sz w:val="30"/>
          <w:szCs w:val="30"/>
          <w:cs/>
        </w:rPr>
        <w:br/>
      </w:r>
      <w:r w:rsidRPr="0092398D">
        <w:rPr>
          <w:spacing w:val="-3"/>
          <w:sz w:val="30"/>
          <w:szCs w:val="30"/>
          <w:cs/>
        </w:rPr>
        <w:t xml:space="preserve">งบแสดงฐานะการเงินรวม ณ วันที่ </w:t>
      </w:r>
      <w:r w:rsidRPr="0092398D">
        <w:rPr>
          <w:spacing w:val="-3"/>
          <w:sz w:val="30"/>
          <w:szCs w:val="30"/>
        </w:rPr>
        <w:t>31</w:t>
      </w:r>
      <w:r w:rsidRPr="0092398D">
        <w:rPr>
          <w:spacing w:val="-3"/>
          <w:sz w:val="30"/>
          <w:szCs w:val="30"/>
          <w:cs/>
        </w:rPr>
        <w:t xml:space="preserve"> ธันวาคม </w:t>
      </w:r>
      <w:r w:rsidR="00AA661F">
        <w:rPr>
          <w:spacing w:val="-3"/>
          <w:sz w:val="30"/>
          <w:szCs w:val="30"/>
        </w:rPr>
        <w:t>2564</w:t>
      </w:r>
      <w:r w:rsidRPr="0092398D">
        <w:rPr>
          <w:spacing w:val="-3"/>
          <w:sz w:val="30"/>
          <w:szCs w:val="30"/>
        </w:rPr>
        <w:t xml:space="preserve"> </w:t>
      </w:r>
      <w:r w:rsidR="003E23FD" w:rsidRPr="0092398D">
        <w:rPr>
          <w:spacing w:val="-3"/>
          <w:sz w:val="30"/>
          <w:szCs w:val="30"/>
          <w:cs/>
        </w:rPr>
        <w:t xml:space="preserve">งบกำไรขาดทุนรวม </w:t>
      </w:r>
      <w:r w:rsidRPr="0092398D">
        <w:rPr>
          <w:spacing w:val="-3"/>
          <w:sz w:val="30"/>
          <w:szCs w:val="30"/>
          <w:cs/>
        </w:rPr>
        <w:t xml:space="preserve">งบกำไรขาดทุนเบ็ดเสร็จรวม งบแสดงการเปลี่ยนแปลงส่วนของผู้ถือหุ้นรวม และงบกระแสเงินสดรวม </w:t>
      </w:r>
      <w:r w:rsidR="006E0A8A" w:rsidRPr="0092398D">
        <w:rPr>
          <w:spacing w:val="-3"/>
          <w:sz w:val="30"/>
          <w:szCs w:val="30"/>
          <w:cs/>
        </w:rPr>
        <w:t>สำหรับปีสิ้นสุดวันเดียวกัน และหมายเหตุประกอบงบการเงินรวม</w:t>
      </w:r>
      <w:r w:rsidR="004B3C50" w:rsidRPr="0092398D">
        <w:rPr>
          <w:spacing w:val="-3"/>
          <w:sz w:val="30"/>
          <w:szCs w:val="30"/>
          <w:cs/>
        </w:rPr>
        <w:t xml:space="preserve"> </w:t>
      </w:r>
      <w:r w:rsidR="006E0A8A" w:rsidRPr="0092398D">
        <w:rPr>
          <w:spacing w:val="-3"/>
          <w:sz w:val="30"/>
          <w:szCs w:val="30"/>
          <w:cs/>
        </w:rPr>
        <w:t>รวมถึงสรุปนโยบายการบัญชีที่สำคัญ และได้ตรวจสอบงบการเงินเฉพาะ</w:t>
      </w:r>
      <w:r w:rsidR="00CF5182">
        <w:rPr>
          <w:rFonts w:hint="cs"/>
          <w:spacing w:val="-3"/>
          <w:sz w:val="30"/>
          <w:szCs w:val="30"/>
          <w:cs/>
        </w:rPr>
        <w:t>กิจการ</w:t>
      </w:r>
      <w:r w:rsidRPr="0092398D">
        <w:rPr>
          <w:spacing w:val="-3"/>
          <w:sz w:val="30"/>
          <w:szCs w:val="30"/>
          <w:cs/>
        </w:rPr>
        <w:t xml:space="preserve">ของบริษัท </w:t>
      </w:r>
      <w:r w:rsidR="00AC1F33" w:rsidRPr="0092398D">
        <w:rPr>
          <w:spacing w:val="-3"/>
          <w:sz w:val="30"/>
          <w:szCs w:val="30"/>
          <w:cs/>
        </w:rPr>
        <w:t>บีอีซี เวิลด์</w:t>
      </w:r>
      <w:r w:rsidRPr="0092398D">
        <w:rPr>
          <w:spacing w:val="-3"/>
          <w:sz w:val="30"/>
          <w:szCs w:val="30"/>
          <w:cs/>
        </w:rPr>
        <w:t xml:space="preserve"> จำกัด</w:t>
      </w:r>
      <w:r w:rsidRPr="0092398D">
        <w:rPr>
          <w:spacing w:val="-3"/>
          <w:sz w:val="30"/>
          <w:szCs w:val="30"/>
        </w:rPr>
        <w:t xml:space="preserve"> (</w:t>
      </w:r>
      <w:r w:rsidRPr="0092398D">
        <w:rPr>
          <w:spacing w:val="-3"/>
          <w:sz w:val="30"/>
          <w:szCs w:val="30"/>
          <w:cs/>
        </w:rPr>
        <w:t>มหาชน</w:t>
      </w:r>
      <w:r w:rsidRPr="0092398D">
        <w:rPr>
          <w:spacing w:val="-3"/>
          <w:sz w:val="30"/>
          <w:szCs w:val="30"/>
        </w:rPr>
        <w:t xml:space="preserve">) </w:t>
      </w:r>
      <w:r w:rsidRPr="0092398D">
        <w:rPr>
          <w:spacing w:val="-3"/>
          <w:sz w:val="30"/>
          <w:szCs w:val="30"/>
          <w:cs/>
        </w:rPr>
        <w:t xml:space="preserve">เช่นเดียวกัน </w:t>
      </w:r>
    </w:p>
    <w:p w:rsidR="00347A0F" w:rsidRPr="0092398D" w:rsidRDefault="00347A0F" w:rsidP="00CC5F07">
      <w:pPr>
        <w:pStyle w:val="a6"/>
        <w:tabs>
          <w:tab w:val="left" w:pos="900"/>
        </w:tabs>
        <w:ind w:left="0" w:right="138"/>
        <w:jc w:val="thaiDistribute"/>
        <w:rPr>
          <w:spacing w:val="4"/>
          <w:sz w:val="30"/>
          <w:szCs w:val="30"/>
        </w:rPr>
      </w:pPr>
      <w:r w:rsidRPr="0092398D">
        <w:rPr>
          <w:spacing w:val="4"/>
          <w:sz w:val="30"/>
          <w:szCs w:val="30"/>
        </w:rPr>
        <w:tab/>
      </w:r>
      <w:r w:rsidRPr="0092398D">
        <w:rPr>
          <w:spacing w:val="4"/>
          <w:sz w:val="30"/>
          <w:szCs w:val="30"/>
          <w:cs/>
        </w:rPr>
        <w:t>ข้าพเจ้าเห็นว่า งบการเงิน</w:t>
      </w:r>
      <w:r w:rsidR="009915B5" w:rsidRPr="0092398D">
        <w:rPr>
          <w:spacing w:val="4"/>
          <w:sz w:val="30"/>
          <w:szCs w:val="30"/>
          <w:cs/>
        </w:rPr>
        <w:t>ข้างต้น</w:t>
      </w:r>
      <w:r w:rsidRPr="0092398D">
        <w:rPr>
          <w:spacing w:val="4"/>
          <w:sz w:val="30"/>
          <w:szCs w:val="30"/>
          <w:cs/>
        </w:rPr>
        <w:t xml:space="preserve">นี้แสดงฐานะการเงิน ณ วันที่ </w:t>
      </w:r>
      <w:r w:rsidRPr="0092398D">
        <w:rPr>
          <w:spacing w:val="4"/>
          <w:sz w:val="30"/>
          <w:szCs w:val="30"/>
        </w:rPr>
        <w:t xml:space="preserve">31 </w:t>
      </w:r>
      <w:r w:rsidRPr="0092398D">
        <w:rPr>
          <w:spacing w:val="4"/>
          <w:sz w:val="30"/>
          <w:szCs w:val="30"/>
          <w:cs/>
        </w:rPr>
        <w:t xml:space="preserve">ธันวาคม </w:t>
      </w:r>
      <w:r w:rsidR="00043865">
        <w:rPr>
          <w:spacing w:val="4"/>
          <w:sz w:val="30"/>
          <w:szCs w:val="30"/>
        </w:rPr>
        <w:t>256</w:t>
      </w:r>
      <w:r w:rsidR="00AA661F">
        <w:rPr>
          <w:spacing w:val="4"/>
          <w:sz w:val="30"/>
          <w:szCs w:val="30"/>
        </w:rPr>
        <w:t>4</w:t>
      </w:r>
      <w:r w:rsidRPr="0092398D">
        <w:rPr>
          <w:spacing w:val="4"/>
          <w:sz w:val="30"/>
          <w:szCs w:val="30"/>
          <w:cs/>
        </w:rPr>
        <w:t xml:space="preserve"> ผลการดำเนินงาน</w:t>
      </w:r>
      <w:r w:rsidR="002A694B">
        <w:rPr>
          <w:rFonts w:hint="cs"/>
          <w:spacing w:val="4"/>
          <w:sz w:val="30"/>
          <w:szCs w:val="30"/>
          <w:cs/>
        </w:rPr>
        <w:t xml:space="preserve"> </w:t>
      </w:r>
      <w:r w:rsidRPr="0092398D">
        <w:rPr>
          <w:spacing w:val="4"/>
          <w:sz w:val="30"/>
          <w:szCs w:val="30"/>
          <w:cs/>
        </w:rPr>
        <w:t xml:space="preserve">และกระแสเงินสด สำหรับปีสิ้นสุดวันเดียวกันของบริษัท </w:t>
      </w:r>
      <w:r w:rsidR="00AC1F33" w:rsidRPr="0092398D">
        <w:rPr>
          <w:spacing w:val="4"/>
          <w:sz w:val="30"/>
          <w:szCs w:val="30"/>
          <w:cs/>
        </w:rPr>
        <w:t>บีอีซี เวิลด์</w:t>
      </w:r>
      <w:r w:rsidRPr="0092398D">
        <w:rPr>
          <w:spacing w:val="4"/>
          <w:sz w:val="30"/>
          <w:szCs w:val="30"/>
          <w:cs/>
        </w:rPr>
        <w:t xml:space="preserve"> จำกัด </w:t>
      </w:r>
      <w:r w:rsidRPr="0092398D">
        <w:rPr>
          <w:spacing w:val="4"/>
          <w:sz w:val="30"/>
          <w:szCs w:val="30"/>
        </w:rPr>
        <w:t>(</w:t>
      </w:r>
      <w:r w:rsidRPr="0092398D">
        <w:rPr>
          <w:spacing w:val="4"/>
          <w:sz w:val="30"/>
          <w:szCs w:val="30"/>
          <w:cs/>
        </w:rPr>
        <w:t>มหาชน</w:t>
      </w:r>
      <w:r w:rsidRPr="0092398D">
        <w:rPr>
          <w:spacing w:val="4"/>
          <w:sz w:val="30"/>
          <w:szCs w:val="30"/>
        </w:rPr>
        <w:t xml:space="preserve">) </w:t>
      </w:r>
      <w:r w:rsidRPr="0092398D">
        <w:rPr>
          <w:spacing w:val="4"/>
          <w:sz w:val="30"/>
          <w:szCs w:val="30"/>
          <w:cs/>
        </w:rPr>
        <w:t xml:space="preserve">และบริษัทย่อย และเฉพาะของบริษัท </w:t>
      </w:r>
      <w:r w:rsidR="00AC1F33" w:rsidRPr="0092398D">
        <w:rPr>
          <w:spacing w:val="4"/>
          <w:sz w:val="30"/>
          <w:szCs w:val="30"/>
          <w:cs/>
        </w:rPr>
        <w:t>บีอีซี เวิลด์</w:t>
      </w:r>
      <w:r w:rsidRPr="0092398D">
        <w:rPr>
          <w:spacing w:val="4"/>
          <w:sz w:val="30"/>
          <w:szCs w:val="30"/>
          <w:cs/>
        </w:rPr>
        <w:t xml:space="preserve"> จำกัด </w:t>
      </w:r>
      <w:r w:rsidRPr="0092398D">
        <w:rPr>
          <w:spacing w:val="4"/>
          <w:sz w:val="30"/>
          <w:szCs w:val="30"/>
        </w:rPr>
        <w:t>(</w:t>
      </w:r>
      <w:r w:rsidRPr="0092398D">
        <w:rPr>
          <w:spacing w:val="4"/>
          <w:sz w:val="30"/>
          <w:szCs w:val="30"/>
          <w:cs/>
        </w:rPr>
        <w:t>มหาชน</w:t>
      </w:r>
      <w:r w:rsidRPr="0092398D">
        <w:rPr>
          <w:spacing w:val="4"/>
          <w:sz w:val="30"/>
          <w:szCs w:val="30"/>
        </w:rPr>
        <w:t>)</w:t>
      </w:r>
      <w:r w:rsidRPr="0092398D">
        <w:rPr>
          <w:spacing w:val="4"/>
          <w:sz w:val="30"/>
          <w:szCs w:val="30"/>
          <w:cs/>
        </w:rPr>
        <w:t xml:space="preserve"> โดยถูกต้องตามที่ควรในสาระสำคัญ</w:t>
      </w:r>
      <w:r w:rsidR="00602905">
        <w:rPr>
          <w:rFonts w:hint="cs"/>
          <w:spacing w:val="4"/>
          <w:sz w:val="30"/>
          <w:szCs w:val="30"/>
          <w:cs/>
        </w:rPr>
        <w:t xml:space="preserve"> </w:t>
      </w:r>
      <w:r w:rsidRPr="0092398D">
        <w:rPr>
          <w:spacing w:val="4"/>
          <w:sz w:val="30"/>
          <w:szCs w:val="30"/>
          <w:cs/>
        </w:rPr>
        <w:t>ตามมาตรฐานการรายงานทางการเงิน</w:t>
      </w:r>
    </w:p>
    <w:p w:rsidR="002940A0" w:rsidRPr="00177990" w:rsidRDefault="002940A0" w:rsidP="00CC5F07">
      <w:pPr>
        <w:pStyle w:val="a6"/>
        <w:tabs>
          <w:tab w:val="left" w:pos="900"/>
        </w:tabs>
        <w:ind w:left="0" w:right="138"/>
        <w:jc w:val="thaiDistribute"/>
        <w:rPr>
          <w:spacing w:val="-3"/>
          <w:sz w:val="4"/>
          <w:szCs w:val="4"/>
        </w:rPr>
      </w:pPr>
    </w:p>
    <w:p w:rsidR="00347A0F" w:rsidRPr="0092398D" w:rsidRDefault="00347A0F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z w:val="30"/>
          <w:szCs w:val="30"/>
          <w:cs/>
        </w:rPr>
      </w:pPr>
      <w:r w:rsidRPr="0092398D">
        <w:rPr>
          <w:b/>
          <w:bCs/>
          <w:spacing w:val="-2"/>
          <w:sz w:val="30"/>
          <w:szCs w:val="30"/>
          <w:cs/>
        </w:rPr>
        <w:t>เกณฑ์ในการแสดงความเห็น</w:t>
      </w:r>
    </w:p>
    <w:p w:rsidR="00347A0F" w:rsidRPr="0092398D" w:rsidRDefault="00347A0F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</w:rPr>
        <w:tab/>
      </w:r>
      <w:r w:rsidRPr="0092398D">
        <w:rPr>
          <w:sz w:val="30"/>
          <w:szCs w:val="30"/>
          <w:cs/>
        </w:rPr>
        <w:tab/>
        <w:t>ข้าพเจ้าได้ปฏิบัติงานตรวจสอบตามมาตรฐานการสอบบัญชี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ความรับผิดชอบของข้าพเจ้าได้กล่าวไว้ใน</w:t>
      </w:r>
      <w:r w:rsidR="00153C71">
        <w:rPr>
          <w:rFonts w:hint="cs"/>
          <w:sz w:val="30"/>
          <w:szCs w:val="30"/>
          <w:cs/>
        </w:rPr>
        <w:t>วรรค</w:t>
      </w:r>
      <w:r w:rsidRPr="0092398D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ข้าพเจ้ามีความเป็นอิสระจาก</w:t>
      </w:r>
      <w:r w:rsidR="005C1A42">
        <w:rPr>
          <w:rFonts w:hint="cs"/>
          <w:sz w:val="30"/>
          <w:szCs w:val="30"/>
          <w:cs/>
        </w:rPr>
        <w:t>กลุ่ม</w:t>
      </w:r>
      <w:r w:rsidRPr="0092398D">
        <w:rPr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92398D">
        <w:rPr>
          <w:sz w:val="30"/>
          <w:szCs w:val="30"/>
        </w:rPr>
        <w:t xml:space="preserve"> </w:t>
      </w:r>
      <w:r w:rsidR="004F3383">
        <w:rPr>
          <w:rFonts w:hint="cs"/>
          <w:sz w:val="30"/>
          <w:szCs w:val="30"/>
          <w:cs/>
        </w:rPr>
        <w:t xml:space="preserve">ในส่วนที่เกี่ยวข้องกับการตรวจสอบงบการเงิน </w:t>
      </w:r>
      <w:r w:rsidRPr="0092398D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ซึ่งเป็นไปตามข้อกำหนดเหล่านี้</w:t>
      </w:r>
      <w:r w:rsidR="009915B5"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602905">
        <w:rPr>
          <w:rFonts w:hint="cs"/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:rsidR="002940A0" w:rsidRPr="00177990" w:rsidRDefault="002940A0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4"/>
          <w:szCs w:val="4"/>
        </w:rPr>
      </w:pPr>
    </w:p>
    <w:p w:rsidR="00347A0F" w:rsidRPr="0092398D" w:rsidRDefault="00347A0F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z w:val="30"/>
          <w:szCs w:val="30"/>
          <w:cs/>
        </w:rPr>
      </w:pPr>
      <w:r w:rsidRPr="0092398D">
        <w:rPr>
          <w:b/>
          <w:bCs/>
          <w:spacing w:val="-2"/>
          <w:sz w:val="30"/>
          <w:szCs w:val="30"/>
          <w:cs/>
        </w:rPr>
        <w:t>เรื่องสำคัญในการตรวจสอบ</w:t>
      </w:r>
    </w:p>
    <w:p w:rsidR="00347A0F" w:rsidRDefault="00347A0F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pacing w:val="-6"/>
          <w:sz w:val="30"/>
          <w:szCs w:val="30"/>
        </w:rPr>
        <w:tab/>
      </w:r>
      <w:r w:rsidRPr="0092398D">
        <w:rPr>
          <w:spacing w:val="-6"/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>เรื่องสำคัญในการตรวจสอบคือเรื่องต่างๆ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057107" w:rsidRPr="0092398D">
        <w:rPr>
          <w:sz w:val="30"/>
          <w:szCs w:val="30"/>
          <w:cs/>
        </w:rPr>
        <w:t xml:space="preserve"> </w:t>
      </w:r>
      <w:r w:rsidR="004F3383">
        <w:rPr>
          <w:rFonts w:hint="cs"/>
          <w:sz w:val="30"/>
          <w:szCs w:val="30"/>
          <w:cs/>
        </w:rPr>
        <w:t>ในการตรวจสอบงบการเงินสำหรับงวดปัจจุบัน ข้าพเจ้าได้นำเรื่อง</w:t>
      </w:r>
      <w:r w:rsidRPr="0092398D">
        <w:rPr>
          <w:sz w:val="30"/>
          <w:szCs w:val="30"/>
          <w:cs/>
        </w:rPr>
        <w:t>เหล่านี้</w:t>
      </w:r>
      <w:r w:rsidR="004F3383">
        <w:rPr>
          <w:rFonts w:hint="cs"/>
          <w:sz w:val="30"/>
          <w:szCs w:val="30"/>
          <w:cs/>
        </w:rPr>
        <w:t>มาพิจารณา</w:t>
      </w:r>
      <w:r w:rsidRPr="0092398D">
        <w:rPr>
          <w:sz w:val="30"/>
          <w:szCs w:val="30"/>
          <w:cs/>
        </w:rPr>
        <w:t>ในบริบทของการตรวจสอบ</w:t>
      </w:r>
      <w:r w:rsidR="004F3383">
        <w:rPr>
          <w:rFonts w:hint="cs"/>
          <w:sz w:val="30"/>
          <w:szCs w:val="30"/>
          <w:cs/>
        </w:rPr>
        <w:br/>
      </w:r>
      <w:r w:rsidRPr="00193D64">
        <w:rPr>
          <w:spacing w:val="-6"/>
          <w:sz w:val="30"/>
          <w:szCs w:val="30"/>
          <w:cs/>
        </w:rPr>
        <w:t>งบการเงินโดยรวมและในการแสดงความเห็นของข้าพเจ้า</w:t>
      </w:r>
      <w:r w:rsidRPr="00193D64">
        <w:rPr>
          <w:spacing w:val="-6"/>
          <w:sz w:val="30"/>
          <w:szCs w:val="30"/>
        </w:rPr>
        <w:t xml:space="preserve"> </w:t>
      </w:r>
      <w:r w:rsidRPr="00193D64">
        <w:rPr>
          <w:spacing w:val="-6"/>
          <w:sz w:val="30"/>
          <w:szCs w:val="30"/>
          <w:cs/>
        </w:rPr>
        <w:t>ทั้งนี้</w:t>
      </w:r>
      <w:r w:rsidRPr="00193D64">
        <w:rPr>
          <w:spacing w:val="-6"/>
          <w:sz w:val="30"/>
          <w:szCs w:val="30"/>
        </w:rPr>
        <w:t xml:space="preserve"> </w:t>
      </w:r>
      <w:r w:rsidRPr="00193D64">
        <w:rPr>
          <w:spacing w:val="-6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3E5BC9" w:rsidRPr="00AD62F7" w:rsidRDefault="003E5BC9" w:rsidP="003E5BC9">
      <w:pPr>
        <w:ind w:left="910" w:right="13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สินทรัพย์ภาษีเงินได้รอการตัดบัญชี</w:t>
      </w:r>
    </w:p>
    <w:p w:rsidR="003E5BC9" w:rsidRPr="00A64A7D" w:rsidRDefault="003E5BC9" w:rsidP="003E5BC9">
      <w:pPr>
        <w:ind w:right="138" w:firstLine="91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>256</w:t>
      </w:r>
      <w:r w:rsidR="00AA661F">
        <w:rPr>
          <w:sz w:val="30"/>
          <w:szCs w:val="30"/>
        </w:rPr>
        <w:t>4</w:t>
      </w:r>
      <w:r>
        <w:rPr>
          <w:sz w:val="30"/>
          <w:szCs w:val="30"/>
        </w:rPr>
        <w:t xml:space="preserve">  </w:t>
      </w:r>
      <w:r>
        <w:rPr>
          <w:rFonts w:hint="cs"/>
          <w:sz w:val="30"/>
          <w:szCs w:val="30"/>
          <w:cs/>
        </w:rPr>
        <w:t xml:space="preserve">งบการเงินรวมของบริษัทมีสินทรัพย์ภาษีเงินได้รอการตัดบัญชี จำนวน </w:t>
      </w:r>
      <w:r w:rsidR="00353913">
        <w:rPr>
          <w:sz w:val="30"/>
          <w:szCs w:val="30"/>
        </w:rPr>
        <w:t>844.20</w:t>
      </w:r>
      <w:r>
        <w:rPr>
          <w:rFonts w:hint="cs"/>
          <w:sz w:val="30"/>
          <w:szCs w:val="30"/>
          <w:cs/>
        </w:rPr>
        <w:t>ล้านบาท ซึ่งถือว่าเป็นสินทรัพย์ที่มีนัยสำคัญต่องบแสดงฐานะการเงินในงบการเงินรวม ทั้งนี้กลุ่มบริษัท</w:t>
      </w:r>
      <w:r w:rsidRPr="00617744">
        <w:rPr>
          <w:rFonts w:hint="cs"/>
          <w:sz w:val="30"/>
          <w:szCs w:val="30"/>
          <w:cs/>
        </w:rPr>
        <w:t>ได้เปิดเผยนโยบายการบัญชีและรายละเอียดเกี่ยวกับภาษีเงินได้รอการตัดบัญชีไว้ในหมายเหตุประกอบ</w:t>
      </w:r>
      <w:r w:rsidRPr="00353913">
        <w:rPr>
          <w:rFonts w:hint="cs"/>
          <w:sz w:val="30"/>
          <w:szCs w:val="30"/>
          <w:cs/>
        </w:rPr>
        <w:t xml:space="preserve">งบการเงินข้อ </w:t>
      </w:r>
      <w:r w:rsidR="00F62B33">
        <w:rPr>
          <w:sz w:val="30"/>
          <w:szCs w:val="30"/>
        </w:rPr>
        <w:t>3</w:t>
      </w:r>
      <w:r w:rsidRPr="00353913">
        <w:rPr>
          <w:rFonts w:hint="cs"/>
          <w:sz w:val="30"/>
          <w:szCs w:val="30"/>
          <w:cs/>
        </w:rPr>
        <w:t>.</w:t>
      </w:r>
      <w:r w:rsidRPr="00353913">
        <w:rPr>
          <w:sz w:val="30"/>
          <w:szCs w:val="30"/>
        </w:rPr>
        <w:t>1</w:t>
      </w:r>
      <w:r w:rsidR="001C1B32">
        <w:rPr>
          <w:sz w:val="30"/>
          <w:szCs w:val="30"/>
        </w:rPr>
        <w:t>9</w:t>
      </w:r>
      <w:r w:rsidRPr="00353913">
        <w:rPr>
          <w:rFonts w:hint="cs"/>
          <w:sz w:val="30"/>
          <w:szCs w:val="30"/>
          <w:cs/>
        </w:rPr>
        <w:t xml:space="preserve"> และข้อ </w:t>
      </w:r>
      <w:r w:rsidR="00AA661F" w:rsidRPr="00353913">
        <w:rPr>
          <w:sz w:val="30"/>
          <w:szCs w:val="30"/>
        </w:rPr>
        <w:t>3</w:t>
      </w:r>
      <w:r w:rsidR="00622EB0">
        <w:rPr>
          <w:sz w:val="30"/>
          <w:szCs w:val="30"/>
        </w:rPr>
        <w:t>1</w:t>
      </w:r>
      <w:r w:rsidRPr="00353913">
        <w:rPr>
          <w:rFonts w:hint="cs"/>
          <w:sz w:val="30"/>
          <w:szCs w:val="30"/>
          <w:cs/>
        </w:rPr>
        <w:t xml:space="preserve"> ตามลำดับ 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กลุ่มบริษัทจะมีกำไรทางภาษีเพียง</w:t>
      </w:r>
      <w:r w:rsidRPr="00727A02">
        <w:rPr>
          <w:rFonts w:hint="cs"/>
          <w:sz w:val="30"/>
          <w:szCs w:val="30"/>
          <w:cs/>
        </w:rPr>
        <w:t>พอที่จะนำสินทรัพย์ภาษีเงินได้รอการตัดบัญชีมาใช้ประโยชน์ในอนาคตได้ ซึ่งในการพิจ</w:t>
      </w:r>
      <w:r>
        <w:rPr>
          <w:rFonts w:hint="cs"/>
          <w:sz w:val="30"/>
          <w:szCs w:val="30"/>
          <w:cs/>
        </w:rPr>
        <w:t>ารณาว่าบริษัท</w:t>
      </w:r>
      <w:r w:rsidRPr="00727A02">
        <w:rPr>
          <w:rFonts w:hint="cs"/>
          <w:sz w:val="30"/>
          <w:szCs w:val="30"/>
          <w:cs/>
        </w:rPr>
        <w:t>จะมีกำไรทางภาษีในอนาคตเพียงพอที่จะนำผลขาดทุนทางภาษีมาใช้ประโยชน์ได้นั้น  ต้องอาศั</w:t>
      </w:r>
      <w:r>
        <w:rPr>
          <w:rFonts w:hint="cs"/>
          <w:sz w:val="30"/>
          <w:szCs w:val="30"/>
          <w:cs/>
        </w:rPr>
        <w:t>ย</w:t>
      </w:r>
      <w:r>
        <w:rPr>
          <w:rFonts w:hint="cs"/>
          <w:sz w:val="30"/>
          <w:szCs w:val="30"/>
          <w:cs/>
        </w:rPr>
        <w:br/>
      </w:r>
      <w:r w:rsidRPr="00727A02">
        <w:rPr>
          <w:rFonts w:hint="cs"/>
          <w:sz w:val="30"/>
          <w:szCs w:val="30"/>
          <w:cs/>
        </w:rPr>
        <w:t>ดุลยพินิจของฝ่ายบริหารอย่างมากในการจัด</w:t>
      </w:r>
      <w:r>
        <w:rPr>
          <w:rFonts w:hint="cs"/>
          <w:sz w:val="30"/>
          <w:szCs w:val="30"/>
          <w:cs/>
        </w:rPr>
        <w:t>ทำ</w:t>
      </w:r>
      <w:r w:rsidRPr="00D247F6">
        <w:rPr>
          <w:rFonts w:hint="cs"/>
          <w:sz w:val="30"/>
          <w:szCs w:val="30"/>
          <w:cs/>
        </w:rPr>
        <w:t>แผนธุรกิจและประมาณการกำไร</w:t>
      </w:r>
      <w:r>
        <w:rPr>
          <w:rFonts w:hint="cs"/>
          <w:sz w:val="30"/>
          <w:szCs w:val="30"/>
          <w:cs/>
        </w:rPr>
        <w:t>ทาง</w:t>
      </w:r>
      <w:r w:rsidRPr="00D247F6">
        <w:rPr>
          <w:rFonts w:hint="cs"/>
          <w:sz w:val="30"/>
          <w:szCs w:val="30"/>
          <w:cs/>
        </w:rPr>
        <w:t>ภาษี</w:t>
      </w:r>
      <w:r>
        <w:rPr>
          <w:rFonts w:hint="cs"/>
          <w:spacing w:val="4"/>
          <w:sz w:val="30"/>
          <w:szCs w:val="30"/>
          <w:cs/>
        </w:rPr>
        <w:t>ในอนาคตที่คาดว่าจะเกิดขึ้นตามแผนธุรกิจที่ได้อนุมัติ ดังนั้นจึงมีความเสี่ยงเกี่ยวกับมูลค่าสินทรัพย์ภาษีเงินได้รอการตัดบัญชี</w:t>
      </w:r>
    </w:p>
    <w:p w:rsidR="00193D64" w:rsidRDefault="00193D64" w:rsidP="003E5BC9">
      <w:pPr>
        <w:ind w:right="138"/>
        <w:jc w:val="center"/>
        <w:rPr>
          <w:b/>
          <w:bCs/>
          <w:sz w:val="30"/>
          <w:szCs w:val="30"/>
        </w:rPr>
      </w:pPr>
    </w:p>
    <w:p w:rsidR="003E5BC9" w:rsidRPr="003E5BC9" w:rsidRDefault="003E5BC9" w:rsidP="003E5BC9">
      <w:pPr>
        <w:ind w:right="138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-2</w:t>
      </w:r>
      <w:r w:rsidRPr="0092398D">
        <w:rPr>
          <w:b/>
          <w:bCs/>
          <w:sz w:val="30"/>
          <w:szCs w:val="30"/>
        </w:rPr>
        <w:t>-</w:t>
      </w:r>
    </w:p>
    <w:p w:rsidR="003E5BC9" w:rsidRDefault="003E5BC9" w:rsidP="003E5BC9">
      <w:pPr>
        <w:ind w:right="138" w:firstLine="910"/>
        <w:jc w:val="thaiDistribute"/>
        <w:rPr>
          <w:spacing w:val="4"/>
          <w:sz w:val="30"/>
          <w:szCs w:val="30"/>
          <w:shd w:val="clear" w:color="auto" w:fill="FFFFFF"/>
        </w:rPr>
      </w:pPr>
      <w:r w:rsidRPr="00D247F6">
        <w:rPr>
          <w:spacing w:val="4"/>
          <w:sz w:val="30"/>
          <w:szCs w:val="30"/>
          <w:shd w:val="clear" w:color="auto" w:fill="FFFFFF"/>
          <w:cs/>
        </w:rPr>
        <w:t>ข้าพเจ้าได้ประเมินประมาณการกำไรทางภาษีในอนาคต</w:t>
      </w:r>
      <w:r>
        <w:rPr>
          <w:rFonts w:hint="cs"/>
          <w:spacing w:val="4"/>
          <w:sz w:val="30"/>
          <w:szCs w:val="30"/>
          <w:shd w:val="clear" w:color="auto" w:fill="FFFFFF"/>
          <w:cs/>
        </w:rPr>
        <w:t>ของผู้บริหาร ด้วย</w:t>
      </w:r>
      <w:r w:rsidRPr="00D247F6">
        <w:rPr>
          <w:spacing w:val="4"/>
          <w:sz w:val="30"/>
          <w:szCs w:val="30"/>
          <w:shd w:val="clear" w:color="auto" w:fill="FFFFFF"/>
          <w:cs/>
        </w:rPr>
        <w:t>การตรวจสอบข้อมูลที่จำเป็นและ</w:t>
      </w:r>
      <w:r>
        <w:rPr>
          <w:rFonts w:hint="cs"/>
          <w:spacing w:val="4"/>
          <w:sz w:val="30"/>
          <w:szCs w:val="30"/>
          <w:shd w:val="clear" w:color="auto" w:fill="FFFFFF"/>
          <w:cs/>
        </w:rPr>
        <w:t>ข้อ</w:t>
      </w:r>
      <w:r w:rsidRPr="00D247F6">
        <w:rPr>
          <w:spacing w:val="4"/>
          <w:sz w:val="30"/>
          <w:szCs w:val="30"/>
          <w:shd w:val="clear" w:color="auto" w:fill="FFFFFF"/>
          <w:cs/>
        </w:rPr>
        <w:t>สมมติฐานทางด้านเศรษฐกิจที่สำคัญที่ใช้ในการจัดทำประมาณการดังกล่าว โดยการเปรียบเทียบกับแหล่งข้อมูลทั้งภายนอก</w:t>
      </w:r>
      <w:r>
        <w:rPr>
          <w:spacing w:val="4"/>
          <w:sz w:val="30"/>
          <w:szCs w:val="30"/>
          <w:shd w:val="clear" w:color="auto" w:fill="FFFFFF"/>
          <w:cs/>
        </w:rPr>
        <w:t>และภายในของบริษัท</w:t>
      </w:r>
      <w:r>
        <w:rPr>
          <w:rFonts w:hint="cs"/>
          <w:spacing w:val="4"/>
          <w:sz w:val="30"/>
          <w:szCs w:val="30"/>
          <w:shd w:val="clear" w:color="auto" w:fill="FFFFFF"/>
          <w:cs/>
        </w:rPr>
        <w:t xml:space="preserve"> </w:t>
      </w:r>
      <w:r w:rsidRPr="00D247F6">
        <w:rPr>
          <w:spacing w:val="4"/>
          <w:sz w:val="30"/>
          <w:szCs w:val="30"/>
          <w:shd w:val="clear" w:color="auto" w:fill="FFFFFF"/>
          <w:cs/>
        </w:rPr>
        <w:t>ข้าพเจ้าได้ให้ความสำคัญกับข้อมูลและข้อสมมติ</w:t>
      </w:r>
      <w:r>
        <w:rPr>
          <w:rFonts w:hint="cs"/>
          <w:spacing w:val="4"/>
          <w:sz w:val="30"/>
          <w:szCs w:val="30"/>
          <w:shd w:val="clear" w:color="auto" w:fill="FFFFFF"/>
          <w:cs/>
        </w:rPr>
        <w:t>ฐาน</w:t>
      </w:r>
      <w:r w:rsidRPr="00D247F6">
        <w:rPr>
          <w:spacing w:val="4"/>
          <w:sz w:val="30"/>
          <w:szCs w:val="30"/>
          <w:shd w:val="clear" w:color="auto" w:fill="FFFFFF"/>
          <w:cs/>
        </w:rPr>
        <w:t>ที่มีผลกระทบกับอัตราการเติบโตของรายได้และอัตรากำไรขั้นต้นโดยตรง นอกจากนี้ข้าพเจ้าได้เปรียบเทียบประมาณการกำไรทางภาษีในอดีตกับกำไรทางภาษีที่เกิดขึ้นจริง</w:t>
      </w:r>
      <w:r>
        <w:rPr>
          <w:rFonts w:hint="cs"/>
          <w:spacing w:val="4"/>
          <w:sz w:val="30"/>
          <w:szCs w:val="30"/>
          <w:shd w:val="clear" w:color="auto" w:fill="FFFFFF"/>
          <w:cs/>
        </w:rPr>
        <w:t xml:space="preserve"> </w:t>
      </w:r>
      <w:r w:rsidRPr="00D247F6">
        <w:rPr>
          <w:spacing w:val="4"/>
          <w:sz w:val="30"/>
          <w:szCs w:val="30"/>
          <w:shd w:val="clear" w:color="auto" w:fill="FFFFFF"/>
          <w:cs/>
        </w:rPr>
        <w:t>เพื่อประเมินการใช้ดุล</w:t>
      </w:r>
      <w:r>
        <w:rPr>
          <w:rFonts w:hint="cs"/>
          <w:spacing w:val="4"/>
          <w:sz w:val="30"/>
          <w:szCs w:val="30"/>
          <w:shd w:val="clear" w:color="auto" w:fill="FFFFFF"/>
          <w:cs/>
        </w:rPr>
        <w:t>ย</w:t>
      </w:r>
      <w:r w:rsidRPr="00D247F6">
        <w:rPr>
          <w:spacing w:val="4"/>
          <w:sz w:val="30"/>
          <w:szCs w:val="30"/>
          <w:shd w:val="clear" w:color="auto" w:fill="FFFFFF"/>
          <w:cs/>
        </w:rPr>
        <w:t>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</w:t>
      </w:r>
      <w:r>
        <w:rPr>
          <w:spacing w:val="4"/>
          <w:sz w:val="30"/>
          <w:szCs w:val="30"/>
          <w:shd w:val="clear" w:color="auto" w:fill="FFFFFF"/>
          <w:cs/>
        </w:rPr>
        <w:t>้อมูลและข้อสมมติ</w:t>
      </w:r>
      <w:r>
        <w:rPr>
          <w:rFonts w:hint="cs"/>
          <w:spacing w:val="4"/>
          <w:sz w:val="30"/>
          <w:szCs w:val="30"/>
          <w:shd w:val="clear" w:color="auto" w:fill="FFFFFF"/>
          <w:cs/>
        </w:rPr>
        <w:t>ฐาน</w:t>
      </w:r>
      <w:r>
        <w:rPr>
          <w:spacing w:val="4"/>
          <w:sz w:val="30"/>
          <w:szCs w:val="30"/>
          <w:shd w:val="clear" w:color="auto" w:fill="FFFFFF"/>
          <w:cs/>
        </w:rPr>
        <w:t>ดังกล่าวข้างต้น</w:t>
      </w:r>
    </w:p>
    <w:p w:rsidR="003E5BC9" w:rsidRDefault="003E5BC9" w:rsidP="003E5BC9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92398D">
        <w:rPr>
          <w:sz w:val="30"/>
          <w:szCs w:val="30"/>
          <w:cs/>
        </w:rPr>
        <w:t>จากผลการทดสอบข้างต้นให้ผลเป็นที่น่าพอใจ และข้าพเจ้าเห็นว่า</w:t>
      </w:r>
      <w:r>
        <w:rPr>
          <w:rFonts w:hint="cs"/>
          <w:sz w:val="30"/>
          <w:szCs w:val="30"/>
          <w:cs/>
        </w:rPr>
        <w:t>สินทรัพย์ภาษีเงินได้รอ</w:t>
      </w:r>
      <w:r w:rsidR="00CB0860">
        <w:rPr>
          <w:rFonts w:hint="cs"/>
          <w:sz w:val="30"/>
          <w:szCs w:val="30"/>
          <w:cs/>
        </w:rPr>
        <w:t>การ</w:t>
      </w:r>
      <w:r>
        <w:rPr>
          <w:rFonts w:hint="cs"/>
          <w:sz w:val="30"/>
          <w:szCs w:val="30"/>
          <w:cs/>
        </w:rPr>
        <w:t>ตัดบัญชี</w:t>
      </w:r>
      <w:r w:rsidRPr="0092398D">
        <w:rPr>
          <w:sz w:val="30"/>
          <w:szCs w:val="30"/>
          <w:cs/>
        </w:rPr>
        <w:t>แสดงในมูลค่าที่เหมาะสมแล้ว</w:t>
      </w:r>
    </w:p>
    <w:p w:rsidR="000D41E5" w:rsidRPr="000D41E5" w:rsidRDefault="000D41E5" w:rsidP="000D41E5">
      <w:pPr>
        <w:ind w:right="138"/>
        <w:jc w:val="center"/>
        <w:rPr>
          <w:b/>
          <w:bCs/>
          <w:sz w:val="8"/>
          <w:szCs w:val="8"/>
        </w:rPr>
      </w:pPr>
    </w:p>
    <w:p w:rsidR="0076523D" w:rsidRPr="0092398D" w:rsidRDefault="0076523D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z w:val="30"/>
          <w:szCs w:val="30"/>
        </w:rPr>
      </w:pPr>
      <w:r w:rsidRPr="0092398D">
        <w:rPr>
          <w:b/>
          <w:bCs/>
          <w:sz w:val="30"/>
          <w:szCs w:val="30"/>
          <w:cs/>
        </w:rPr>
        <w:t>ข้อมูลอื่น</w:t>
      </w:r>
    </w:p>
    <w:p w:rsidR="0076523D" w:rsidRPr="0092398D" w:rsidRDefault="0076523D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="00D21A6F" w:rsidRPr="0092398D">
        <w:rPr>
          <w:sz w:val="30"/>
          <w:szCs w:val="30"/>
          <w:cs/>
        </w:rPr>
        <w:t>แต่ไม่</w:t>
      </w:r>
      <w:r w:rsidRPr="0092398D">
        <w:rPr>
          <w:sz w:val="30"/>
          <w:szCs w:val="30"/>
          <w:cs/>
        </w:rPr>
        <w:t>รวม</w:t>
      </w:r>
      <w:r w:rsidR="00D21A6F" w:rsidRPr="0092398D">
        <w:rPr>
          <w:sz w:val="30"/>
          <w:szCs w:val="30"/>
          <w:cs/>
        </w:rPr>
        <w:t>ถึงงบการเงินและ</w:t>
      </w:r>
      <w:r w:rsidRPr="0092398D">
        <w:rPr>
          <w:sz w:val="30"/>
          <w:szCs w:val="30"/>
          <w:cs/>
        </w:rPr>
        <w:t>รายงานของผู้สอบบัญชี</w:t>
      </w:r>
      <w:r w:rsidR="00D21A6F" w:rsidRPr="0092398D">
        <w:rPr>
          <w:sz w:val="30"/>
          <w:szCs w:val="30"/>
          <w:cs/>
        </w:rPr>
        <w:t xml:space="preserve">ที่อยู่ในรายงานประจำปีนั้น </w:t>
      </w:r>
      <w:r w:rsidR="00F84ECE">
        <w:rPr>
          <w:rFonts w:hint="cs"/>
          <w:sz w:val="30"/>
          <w:szCs w:val="30"/>
          <w:cs/>
        </w:rPr>
        <w:t>ซึ่งคาดว่าจะถูกจัดเตรียมให้ข้าพเจ้า</w:t>
      </w:r>
      <w:r w:rsidR="00D21A6F" w:rsidRPr="0092398D">
        <w:rPr>
          <w:sz w:val="30"/>
          <w:szCs w:val="30"/>
          <w:cs/>
        </w:rPr>
        <w:t>ภายหลังวันที่ใน</w:t>
      </w:r>
      <w:r w:rsidRPr="0092398D">
        <w:rPr>
          <w:sz w:val="30"/>
          <w:szCs w:val="30"/>
          <w:cs/>
        </w:rPr>
        <w:t>รายงานของผู้สอบบัญชีนี้</w:t>
      </w:r>
      <w:r w:rsidRPr="0092398D">
        <w:rPr>
          <w:sz w:val="30"/>
          <w:szCs w:val="30"/>
        </w:rPr>
        <w:t xml:space="preserve"> </w:t>
      </w:r>
    </w:p>
    <w:p w:rsidR="0076523D" w:rsidRDefault="0076523D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</w:rPr>
        <w:tab/>
      </w:r>
      <w:r w:rsidR="003317F2"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>ความเห็นของข้าพเจ้าต่องบการเงินไม่ครอบคลุมถึงข้อมูลอื่น</w:t>
      </w:r>
      <w:r w:rsidR="00F84ECE">
        <w:rPr>
          <w:rFonts w:hint="cs"/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และข้าพเจ้าไม่ได้ให้ความเชื่อมั่นต่อข้อมูลอื่น</w:t>
      </w:r>
      <w:r w:rsidRPr="0092398D">
        <w:rPr>
          <w:sz w:val="30"/>
          <w:szCs w:val="30"/>
        </w:rPr>
        <w:t xml:space="preserve"> </w:t>
      </w:r>
    </w:p>
    <w:p w:rsidR="00864F78" w:rsidRDefault="00864F78" w:rsidP="00864F78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35570B" w:rsidRPr="0092398D" w:rsidRDefault="00F238D2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</w:r>
      <w:r w:rsidR="0076523D" w:rsidRPr="0092398D">
        <w:rPr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</w:t>
      </w:r>
      <w:r w:rsidRPr="0092398D">
        <w:rPr>
          <w:sz w:val="30"/>
          <w:szCs w:val="30"/>
          <w:cs/>
        </w:rPr>
        <w:t>าวกับผู้มีหน้าที่ในการกำกับดูแล</w:t>
      </w:r>
      <w:r w:rsidR="00F625A8">
        <w:rPr>
          <w:rFonts w:hint="cs"/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  <w:r w:rsidR="0076523D" w:rsidRPr="0092398D">
        <w:rPr>
          <w:sz w:val="30"/>
          <w:szCs w:val="30"/>
        </w:rPr>
        <w:t xml:space="preserve"> </w:t>
      </w:r>
    </w:p>
    <w:p w:rsidR="003E13DE" w:rsidRPr="00177990" w:rsidRDefault="003E13DE" w:rsidP="00CC5F07">
      <w:pPr>
        <w:pStyle w:val="a6"/>
        <w:tabs>
          <w:tab w:val="left" w:pos="900"/>
        </w:tabs>
        <w:ind w:left="0" w:right="138"/>
        <w:jc w:val="thaiDistribute"/>
        <w:rPr>
          <w:sz w:val="4"/>
          <w:szCs w:val="4"/>
        </w:rPr>
      </w:pPr>
    </w:p>
    <w:p w:rsidR="000B4185" w:rsidRPr="0092398D" w:rsidRDefault="000B4185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z w:val="30"/>
          <w:szCs w:val="30"/>
        </w:rPr>
      </w:pPr>
      <w:r w:rsidRPr="0092398D">
        <w:rPr>
          <w:b/>
          <w:bCs/>
          <w:sz w:val="30"/>
          <w:szCs w:val="30"/>
          <w:cs/>
        </w:rPr>
        <w:t>ความรับผิดชอบของผู้บริหาร</w:t>
      </w:r>
      <w:r w:rsidR="00B93956" w:rsidRPr="0092398D">
        <w:rPr>
          <w:b/>
          <w:bCs/>
          <w:sz w:val="30"/>
          <w:szCs w:val="30"/>
          <w:cs/>
        </w:rPr>
        <w:t>และผู้มีหน้าที่ในการกำกับดูแล</w:t>
      </w:r>
      <w:r w:rsidRPr="0092398D">
        <w:rPr>
          <w:b/>
          <w:bCs/>
          <w:sz w:val="30"/>
          <w:szCs w:val="30"/>
          <w:cs/>
        </w:rPr>
        <w:t>ต่องบการเงิน</w:t>
      </w:r>
    </w:p>
    <w:p w:rsidR="00B93956" w:rsidRDefault="00B93956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  <w:t>ผู้บริหารมีหน้าที่</w:t>
      </w:r>
      <w:r w:rsidR="00057107" w:rsidRPr="0092398D">
        <w:rPr>
          <w:sz w:val="30"/>
          <w:szCs w:val="30"/>
          <w:cs/>
        </w:rPr>
        <w:t>รับผิดชอบ</w:t>
      </w:r>
      <w:r w:rsidR="000E25BC">
        <w:rPr>
          <w:sz w:val="30"/>
          <w:szCs w:val="30"/>
          <w:cs/>
        </w:rPr>
        <w:t>ในการจัดทำและ</w:t>
      </w:r>
      <w:r w:rsidRPr="0092398D">
        <w:rPr>
          <w:sz w:val="30"/>
          <w:szCs w:val="30"/>
          <w:cs/>
        </w:rPr>
        <w:t>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B2882" w:rsidRPr="0092398D" w:rsidRDefault="002B2882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  <w:t>ในการจัดทำงบการเงิน ผู้บริหารรับผิดชอบในการประเมินความสามารถของ</w:t>
      </w:r>
      <w:r w:rsidR="00CC7A76">
        <w:rPr>
          <w:rFonts w:hint="cs"/>
          <w:sz w:val="30"/>
          <w:szCs w:val="30"/>
          <w:cs/>
        </w:rPr>
        <w:t>กลุ่ม</w:t>
      </w:r>
      <w:r w:rsidRPr="0092398D">
        <w:rPr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617744" w:rsidRPr="003E5BC9" w:rsidRDefault="002B2882" w:rsidP="00727A02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pacing w:val="-4"/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</w:r>
      <w:r w:rsidRPr="003E5BC9">
        <w:rPr>
          <w:spacing w:val="-4"/>
          <w:sz w:val="30"/>
          <w:szCs w:val="30"/>
          <w:cs/>
        </w:rPr>
        <w:t>ผู้มีหน้าที่ในก</w:t>
      </w:r>
      <w:r w:rsidR="00F625A8" w:rsidRPr="003E5BC9">
        <w:rPr>
          <w:spacing w:val="-4"/>
          <w:sz w:val="30"/>
          <w:szCs w:val="30"/>
          <w:cs/>
        </w:rPr>
        <w:t>ารกำกับดูแลมีหน้าที่ในการ</w:t>
      </w:r>
      <w:r w:rsidR="00F625A8" w:rsidRPr="003E5BC9">
        <w:rPr>
          <w:rFonts w:hint="cs"/>
          <w:spacing w:val="-4"/>
          <w:sz w:val="30"/>
          <w:szCs w:val="30"/>
          <w:cs/>
        </w:rPr>
        <w:t>กำกับ</w:t>
      </w:r>
      <w:r w:rsidRPr="003E5BC9">
        <w:rPr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87CFD" w:rsidRPr="003E5BC9">
        <w:rPr>
          <w:rFonts w:hint="cs"/>
          <w:spacing w:val="-4"/>
          <w:sz w:val="30"/>
          <w:szCs w:val="30"/>
          <w:cs/>
        </w:rPr>
        <w:t>กลุ่ม</w:t>
      </w:r>
      <w:r w:rsidRPr="003E5BC9">
        <w:rPr>
          <w:spacing w:val="-4"/>
          <w:sz w:val="30"/>
          <w:szCs w:val="30"/>
          <w:cs/>
        </w:rPr>
        <w:t>บริษัท</w:t>
      </w:r>
    </w:p>
    <w:p w:rsidR="005D1ACF" w:rsidRPr="00177990" w:rsidRDefault="005D1ACF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z w:val="4"/>
          <w:szCs w:val="4"/>
        </w:rPr>
      </w:pPr>
    </w:p>
    <w:p w:rsidR="00FE3FD2" w:rsidRDefault="00FE3FD2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z w:val="30"/>
          <w:szCs w:val="30"/>
        </w:rPr>
      </w:pPr>
      <w:r w:rsidRPr="0092398D">
        <w:rPr>
          <w:b/>
          <w:bCs/>
          <w:sz w:val="30"/>
          <w:szCs w:val="30"/>
          <w:cs/>
        </w:rPr>
        <w:t>ความรับผิดชอบของผู้สอบบัญชี</w:t>
      </w:r>
      <w:r w:rsidR="002B2882" w:rsidRPr="0092398D">
        <w:rPr>
          <w:b/>
          <w:bCs/>
          <w:sz w:val="30"/>
          <w:szCs w:val="30"/>
          <w:cs/>
        </w:rPr>
        <w:t>ต่อการตรวจสอบงบการเงิน</w:t>
      </w:r>
    </w:p>
    <w:p w:rsidR="003E5BC9" w:rsidRDefault="002B2882" w:rsidP="00DE797C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ไม่ว่าจะเกิดจากการทุจริตหรือข้อผิดพลาด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ความเชื่อมั่นอย่างสมเหตุสมผลคือความเชื่อมั่นใน</w:t>
      </w:r>
      <w:r w:rsidR="006F4CCC">
        <w:rPr>
          <w:rFonts w:hint="cs"/>
          <w:sz w:val="30"/>
          <w:szCs w:val="30"/>
          <w:cs/>
        </w:rPr>
        <w:br/>
      </w:r>
    </w:p>
    <w:p w:rsidR="003E5BC9" w:rsidRDefault="003E5BC9" w:rsidP="00DE797C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</w:p>
    <w:p w:rsidR="003E5BC9" w:rsidRPr="003E5BC9" w:rsidRDefault="003E5BC9" w:rsidP="003E5BC9">
      <w:pPr>
        <w:ind w:right="138"/>
        <w:jc w:val="center"/>
        <w:rPr>
          <w:b/>
          <w:bCs/>
          <w:sz w:val="30"/>
          <w:szCs w:val="30"/>
        </w:rPr>
      </w:pPr>
      <w:r w:rsidRPr="006F4CCC">
        <w:rPr>
          <w:b/>
          <w:bCs/>
          <w:sz w:val="30"/>
          <w:szCs w:val="30"/>
        </w:rPr>
        <w:lastRenderedPageBreak/>
        <w:t>-3-</w:t>
      </w:r>
    </w:p>
    <w:p w:rsidR="002B2882" w:rsidRDefault="002B2882" w:rsidP="00DE797C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>ระดับสูง</w:t>
      </w:r>
      <w:r w:rsidR="00545DE2" w:rsidRPr="0092398D">
        <w:rPr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แต่ไม่ได้เป็นการรับประกันว่าการปฏิบัติงานตรวจสอบตามมาตรฐานการสอบบัญชี</w:t>
      </w:r>
      <w:r w:rsidR="00545DE2" w:rsidRPr="0092398D">
        <w:rPr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</w:t>
      </w:r>
      <w:r w:rsidR="00545DE2" w:rsidRPr="0092398D">
        <w:rPr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และถ</w:t>
      </w:r>
      <w:r w:rsidR="00057107" w:rsidRPr="0092398D">
        <w:rPr>
          <w:sz w:val="30"/>
          <w:szCs w:val="30"/>
          <w:cs/>
        </w:rPr>
        <w:t>ือว่ามีสาระสำคัญเมื่อคาดการณ์</w:t>
      </w:r>
      <w:r w:rsidR="0031041A" w:rsidRPr="0092398D">
        <w:rPr>
          <w:sz w:val="30"/>
          <w:szCs w:val="30"/>
          <w:cs/>
        </w:rPr>
        <w:t>ได้</w:t>
      </w:r>
      <w:r w:rsidRPr="0092398D">
        <w:rPr>
          <w:sz w:val="30"/>
          <w:szCs w:val="30"/>
          <w:cs/>
        </w:rPr>
        <w:t>อย่างสมเหตุสมผลว่ารายการที่ขัดต่อข้อเท็จจริงแต่ละรายการหรือทุกรายการรวมกัน</w:t>
      </w:r>
      <w:r w:rsidR="00545DE2" w:rsidRPr="0092398D">
        <w:rPr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จะมีผลต่อการตัดสินใจทางเศรษฐกิจของผู้ใช้งบการเงินจากการใช้งบการเงินเหล่านี้</w:t>
      </w:r>
    </w:p>
    <w:p w:rsidR="002B2882" w:rsidRPr="0092398D" w:rsidRDefault="002B2882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30"/>
          <w:szCs w:val="30"/>
          <w:cs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147952" w:rsidRPr="00864F78" w:rsidRDefault="002B2882" w:rsidP="00864F78">
      <w:pPr>
        <w:numPr>
          <w:ilvl w:val="0"/>
          <w:numId w:val="21"/>
        </w:numPr>
        <w:autoSpaceDE w:val="0"/>
        <w:autoSpaceDN w:val="0"/>
        <w:adjustRightInd w:val="0"/>
        <w:ind w:left="913" w:right="138" w:hanging="272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 w:rsidRPr="0092398D">
        <w:rPr>
          <w:sz w:val="30"/>
          <w:szCs w:val="30"/>
          <w:cs/>
        </w:rPr>
        <w:br/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F43271">
        <w:rPr>
          <w:sz w:val="30"/>
          <w:szCs w:val="30"/>
          <w:cs/>
        </w:rPr>
        <w:t>การ</w:t>
      </w:r>
      <w:r w:rsidRPr="0092398D">
        <w:rPr>
          <w:sz w:val="30"/>
          <w:szCs w:val="30"/>
          <w:cs/>
        </w:rPr>
        <w:t xml:space="preserve">แสดงข้อมูล การแสดงข้อมูลที่ไม่ตรงตามข้อเท็จจริงหรือการแทรกแซงการควบคุมภายใน  </w:t>
      </w:r>
    </w:p>
    <w:p w:rsidR="00864F78" w:rsidRPr="00E7197B" w:rsidRDefault="002B2882" w:rsidP="00E7197B">
      <w:pPr>
        <w:numPr>
          <w:ilvl w:val="0"/>
          <w:numId w:val="21"/>
        </w:numPr>
        <w:autoSpaceDE w:val="0"/>
        <w:autoSpaceDN w:val="0"/>
        <w:adjustRightInd w:val="0"/>
        <w:ind w:left="913" w:right="138" w:hanging="272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3271">
        <w:rPr>
          <w:rFonts w:hint="cs"/>
          <w:sz w:val="30"/>
          <w:szCs w:val="30"/>
          <w:cs/>
        </w:rPr>
        <w:t>กลุ่ม</w:t>
      </w:r>
      <w:r w:rsidRPr="0092398D">
        <w:rPr>
          <w:sz w:val="30"/>
          <w:szCs w:val="30"/>
          <w:cs/>
        </w:rPr>
        <w:t>บริษัท</w:t>
      </w:r>
    </w:p>
    <w:p w:rsidR="00BF225E" w:rsidRDefault="00125C2C" w:rsidP="00CC5F07">
      <w:pPr>
        <w:numPr>
          <w:ilvl w:val="0"/>
          <w:numId w:val="21"/>
        </w:numPr>
        <w:autoSpaceDE w:val="0"/>
        <w:autoSpaceDN w:val="0"/>
        <w:adjustRightInd w:val="0"/>
        <w:ind w:left="913" w:right="138" w:hanging="272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:rsidR="00125C2C" w:rsidRPr="00147952" w:rsidRDefault="00125C2C" w:rsidP="00147952">
      <w:pPr>
        <w:numPr>
          <w:ilvl w:val="0"/>
          <w:numId w:val="21"/>
        </w:numPr>
        <w:autoSpaceDE w:val="0"/>
        <w:autoSpaceDN w:val="0"/>
        <w:adjustRightInd w:val="0"/>
        <w:ind w:left="913" w:right="138" w:hanging="272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</w:t>
      </w:r>
      <w:r w:rsidR="00F43271">
        <w:rPr>
          <w:rFonts w:hint="cs"/>
          <w:sz w:val="30"/>
          <w:szCs w:val="30"/>
          <w:cs/>
        </w:rPr>
        <w:t>และ</w:t>
      </w:r>
      <w:r w:rsidRPr="0092398D">
        <w:rPr>
          <w:sz w:val="30"/>
          <w:szCs w:val="30"/>
          <w:cs/>
        </w:rPr>
        <w:t>จากหลักฐานการสอบบัญชีที่ได้รับ</w:t>
      </w:r>
      <w:r w:rsidR="000A4EAD">
        <w:rPr>
          <w:sz w:val="22"/>
          <w:szCs w:val="22"/>
        </w:rPr>
        <w:t xml:space="preserve"> </w:t>
      </w:r>
      <w:r w:rsidR="00F43271">
        <w:rPr>
          <w:rFonts w:hint="cs"/>
          <w:sz w:val="30"/>
          <w:szCs w:val="30"/>
          <w:cs/>
        </w:rPr>
        <w:t>สรุป</w:t>
      </w:r>
      <w:r w:rsidRPr="0092398D">
        <w:rPr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3271">
        <w:rPr>
          <w:rFonts w:hint="cs"/>
          <w:sz w:val="30"/>
          <w:szCs w:val="30"/>
          <w:cs/>
        </w:rPr>
        <w:t>กลุ่ม</w:t>
      </w:r>
      <w:r w:rsidRPr="0092398D">
        <w:rPr>
          <w:sz w:val="30"/>
          <w:szCs w:val="30"/>
          <w:cs/>
        </w:rPr>
        <w:t xml:space="preserve">บริษัทในการดำเนินงานต่อเนื่องหรือไม่  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64571">
        <w:rPr>
          <w:rFonts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หรือถ้าการเปิดเผย</w:t>
      </w:r>
      <w:r w:rsidR="00B64571">
        <w:rPr>
          <w:rFonts w:hint="cs"/>
          <w:sz w:val="30"/>
          <w:szCs w:val="30"/>
          <w:cs/>
        </w:rPr>
        <w:t>ข้อมูล</w:t>
      </w:r>
      <w:r w:rsidRPr="0092398D">
        <w:rPr>
          <w:sz w:val="30"/>
          <w:szCs w:val="30"/>
          <w:cs/>
        </w:rPr>
        <w:t>ดังกล่าวไม่เพียงพอ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ความเห็นของข้าพเจ้าจะเปลี่ยนแปลงไป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ข้อสรุปของข้าพเจ้าขึ้นอยู่กับ</w:t>
      </w:r>
      <w:r w:rsidR="00727A02">
        <w:rPr>
          <w:rFonts w:hint="cs"/>
          <w:sz w:val="30"/>
          <w:szCs w:val="30"/>
          <w:cs/>
        </w:rPr>
        <w:br/>
      </w:r>
      <w:r w:rsidRPr="00147952">
        <w:rPr>
          <w:sz w:val="30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147952">
        <w:rPr>
          <w:sz w:val="30"/>
          <w:szCs w:val="30"/>
        </w:rPr>
        <w:t xml:space="preserve"> </w:t>
      </w:r>
      <w:r w:rsidRPr="00147952">
        <w:rPr>
          <w:sz w:val="30"/>
          <w:szCs w:val="30"/>
          <w:cs/>
        </w:rPr>
        <w:t>อย่างไรก็ตาม</w:t>
      </w:r>
      <w:r w:rsidRPr="00147952">
        <w:rPr>
          <w:sz w:val="30"/>
          <w:szCs w:val="30"/>
        </w:rPr>
        <w:t xml:space="preserve"> </w:t>
      </w:r>
      <w:r w:rsidRPr="00147952">
        <w:rPr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F43271" w:rsidRPr="00147952">
        <w:rPr>
          <w:rFonts w:hint="cs"/>
          <w:sz w:val="30"/>
          <w:szCs w:val="30"/>
          <w:cs/>
        </w:rPr>
        <w:t>กลุ่ม</w:t>
      </w:r>
      <w:r w:rsidRPr="00147952">
        <w:rPr>
          <w:sz w:val="30"/>
          <w:szCs w:val="30"/>
          <w:cs/>
        </w:rPr>
        <w:t xml:space="preserve">บริษัทต้องหยุดการดำเนินงานต่อเนื่อง  </w:t>
      </w:r>
    </w:p>
    <w:p w:rsidR="005D1ACF" w:rsidRPr="00727A02" w:rsidRDefault="00064E6C" w:rsidP="005D1ACF">
      <w:pPr>
        <w:numPr>
          <w:ilvl w:val="0"/>
          <w:numId w:val="21"/>
        </w:numPr>
        <w:autoSpaceDE w:val="0"/>
        <w:autoSpaceDN w:val="0"/>
        <w:adjustRightInd w:val="0"/>
        <w:ind w:left="913" w:right="138" w:hanging="272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>ประเมินการนำเสนอ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โครงสร้างและเนื้อหาของงบการเงินโดยรวม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รวมถึงการเปิดเผย</w:t>
      </w:r>
      <w:r w:rsidR="00B64571">
        <w:rPr>
          <w:rFonts w:hint="cs"/>
          <w:sz w:val="30"/>
          <w:szCs w:val="30"/>
          <w:cs/>
        </w:rPr>
        <w:t>ข้อมูล</w:t>
      </w:r>
      <w:r w:rsidRPr="0092398D">
        <w:rPr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B64571">
        <w:rPr>
          <w:rFonts w:hint="cs"/>
          <w:sz w:val="30"/>
          <w:szCs w:val="30"/>
          <w:cs/>
        </w:rPr>
        <w:t>หรือไม่</w:t>
      </w:r>
    </w:p>
    <w:p w:rsidR="00B76923" w:rsidRPr="0092398D" w:rsidRDefault="00B76923" w:rsidP="00CC5F07">
      <w:pPr>
        <w:numPr>
          <w:ilvl w:val="0"/>
          <w:numId w:val="21"/>
        </w:numPr>
        <w:autoSpaceDE w:val="0"/>
        <w:autoSpaceDN w:val="0"/>
        <w:adjustRightInd w:val="0"/>
        <w:ind w:left="913" w:right="138" w:hanging="272"/>
        <w:jc w:val="thaiDistribute"/>
        <w:rPr>
          <w:sz w:val="30"/>
          <w:szCs w:val="30"/>
        </w:rPr>
      </w:pPr>
      <w:r w:rsidRPr="0092398D">
        <w:rPr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CA46A7">
        <w:rPr>
          <w:rFonts w:hint="cs"/>
          <w:sz w:val="30"/>
          <w:szCs w:val="30"/>
          <w:cs/>
        </w:rPr>
        <w:t>ภายในกลุ่ม</w:t>
      </w:r>
      <w:r w:rsidR="0093174F">
        <w:rPr>
          <w:sz w:val="30"/>
          <w:szCs w:val="30"/>
          <w:cs/>
        </w:rPr>
        <w:t>หรือ</w:t>
      </w:r>
      <w:r w:rsidR="00CA46A7">
        <w:rPr>
          <w:sz w:val="30"/>
          <w:szCs w:val="30"/>
          <w:cs/>
        </w:rPr>
        <w:t>กิจกรรมทางธุรกิจภายใน</w:t>
      </w:r>
      <w:r w:rsidR="00CA46A7">
        <w:rPr>
          <w:rFonts w:hint="cs"/>
          <w:sz w:val="30"/>
          <w:szCs w:val="30"/>
          <w:cs/>
        </w:rPr>
        <w:t>กลุ่ม</w:t>
      </w:r>
      <w:r w:rsidRPr="0092398D">
        <w:rPr>
          <w:sz w:val="30"/>
          <w:szCs w:val="30"/>
          <w:cs/>
        </w:rPr>
        <w:t>บริษัทเพื่อแสดงความเห็นต่องบการเงินรวม ข้าพเจ้ารับผิดชอบต่อการกำหนดแนวทาง การควบคุ</w:t>
      </w:r>
      <w:r w:rsidR="00CA46A7">
        <w:rPr>
          <w:sz w:val="30"/>
          <w:szCs w:val="30"/>
          <w:cs/>
        </w:rPr>
        <w:t>มดูแล และการปฏิบัติงานตรวจสอบ</w:t>
      </w:r>
      <w:r w:rsidR="00CA46A7">
        <w:rPr>
          <w:rFonts w:hint="cs"/>
          <w:sz w:val="30"/>
          <w:szCs w:val="30"/>
          <w:cs/>
        </w:rPr>
        <w:t>กลุ่ม</w:t>
      </w:r>
      <w:r w:rsidRPr="0092398D">
        <w:rPr>
          <w:sz w:val="30"/>
          <w:szCs w:val="30"/>
          <w:cs/>
        </w:rPr>
        <w:t>บริษัท ข้าพเจ้าเป็นผู้รับผิดชอบแต่เพียงผู้เดียวต่อความเห็นของข้าพเจ้า</w:t>
      </w:r>
    </w:p>
    <w:p w:rsidR="00BC71A3" w:rsidRPr="00177990" w:rsidRDefault="00BC71A3" w:rsidP="00CC5F07">
      <w:pPr>
        <w:tabs>
          <w:tab w:val="left" w:pos="360"/>
          <w:tab w:val="left" w:pos="900"/>
          <w:tab w:val="left" w:pos="1440"/>
        </w:tabs>
        <w:ind w:left="913" w:right="138"/>
        <w:jc w:val="thaiDistribute"/>
        <w:rPr>
          <w:sz w:val="4"/>
          <w:szCs w:val="4"/>
        </w:rPr>
      </w:pPr>
    </w:p>
    <w:p w:rsidR="00E7197B" w:rsidRDefault="00E7197B" w:rsidP="00E7197B">
      <w:pPr>
        <w:ind w:right="138"/>
        <w:jc w:val="center"/>
        <w:rPr>
          <w:b/>
          <w:bCs/>
          <w:sz w:val="8"/>
          <w:szCs w:val="8"/>
        </w:rPr>
      </w:pPr>
    </w:p>
    <w:p w:rsidR="003E5BC9" w:rsidRDefault="003E5BC9" w:rsidP="00E7197B">
      <w:pPr>
        <w:ind w:right="138"/>
        <w:jc w:val="center"/>
        <w:rPr>
          <w:b/>
          <w:bCs/>
          <w:sz w:val="8"/>
          <w:szCs w:val="8"/>
        </w:rPr>
      </w:pPr>
    </w:p>
    <w:p w:rsidR="003E5BC9" w:rsidRDefault="003E5BC9" w:rsidP="00E7197B">
      <w:pPr>
        <w:ind w:right="138"/>
        <w:jc w:val="center"/>
        <w:rPr>
          <w:b/>
          <w:bCs/>
          <w:sz w:val="8"/>
          <w:szCs w:val="8"/>
        </w:rPr>
      </w:pPr>
    </w:p>
    <w:p w:rsidR="003E5BC9" w:rsidRDefault="003E5BC9" w:rsidP="00E7197B">
      <w:pPr>
        <w:ind w:right="138"/>
        <w:jc w:val="center"/>
        <w:rPr>
          <w:b/>
          <w:bCs/>
          <w:sz w:val="8"/>
          <w:szCs w:val="8"/>
        </w:rPr>
      </w:pPr>
    </w:p>
    <w:p w:rsidR="003E5BC9" w:rsidRPr="00E7197B" w:rsidRDefault="003E5BC9" w:rsidP="00E7197B">
      <w:pPr>
        <w:ind w:right="138"/>
        <w:jc w:val="center"/>
        <w:rPr>
          <w:b/>
          <w:bCs/>
          <w:sz w:val="8"/>
          <w:szCs w:val="8"/>
        </w:rPr>
      </w:pPr>
    </w:p>
    <w:p w:rsidR="003E5BC9" w:rsidRDefault="003E5BC9" w:rsidP="00C74D0C">
      <w:pPr>
        <w:tabs>
          <w:tab w:val="left" w:pos="0"/>
          <w:tab w:val="left" w:pos="360"/>
          <w:tab w:val="left" w:pos="1440"/>
        </w:tabs>
        <w:ind w:right="138" w:firstLine="900"/>
        <w:jc w:val="thaiDistribute"/>
        <w:rPr>
          <w:sz w:val="30"/>
          <w:szCs w:val="30"/>
        </w:rPr>
      </w:pPr>
    </w:p>
    <w:p w:rsidR="003E5BC9" w:rsidRDefault="003E5BC9" w:rsidP="00C74D0C">
      <w:pPr>
        <w:tabs>
          <w:tab w:val="left" w:pos="0"/>
          <w:tab w:val="left" w:pos="360"/>
          <w:tab w:val="left" w:pos="1440"/>
        </w:tabs>
        <w:ind w:right="138" w:firstLine="900"/>
        <w:jc w:val="thaiDistribute"/>
        <w:rPr>
          <w:sz w:val="30"/>
          <w:szCs w:val="30"/>
        </w:rPr>
      </w:pPr>
    </w:p>
    <w:p w:rsidR="003E5BC9" w:rsidRPr="003E5BC9" w:rsidRDefault="003E5BC9" w:rsidP="003E5BC9">
      <w:pPr>
        <w:ind w:right="138"/>
        <w:jc w:val="center"/>
        <w:rPr>
          <w:b/>
          <w:bCs/>
          <w:sz w:val="30"/>
          <w:szCs w:val="30"/>
        </w:rPr>
      </w:pPr>
      <w:r w:rsidRPr="006F4CCC">
        <w:rPr>
          <w:b/>
          <w:bCs/>
          <w:sz w:val="30"/>
          <w:szCs w:val="30"/>
        </w:rPr>
        <w:lastRenderedPageBreak/>
        <w:t>-</w:t>
      </w:r>
      <w:r>
        <w:rPr>
          <w:b/>
          <w:bCs/>
          <w:sz w:val="30"/>
          <w:szCs w:val="30"/>
        </w:rPr>
        <w:t>4</w:t>
      </w:r>
      <w:r w:rsidRPr="006F4CCC">
        <w:rPr>
          <w:b/>
          <w:bCs/>
          <w:sz w:val="30"/>
          <w:szCs w:val="30"/>
        </w:rPr>
        <w:t>-</w:t>
      </w:r>
    </w:p>
    <w:p w:rsidR="00064E6C" w:rsidRPr="0092398D" w:rsidRDefault="00064E6C" w:rsidP="00C74D0C">
      <w:pPr>
        <w:tabs>
          <w:tab w:val="left" w:pos="0"/>
          <w:tab w:val="left" w:pos="360"/>
          <w:tab w:val="left" w:pos="1440"/>
        </w:tabs>
        <w:ind w:right="138" w:firstLine="900"/>
        <w:jc w:val="thaiDistribute"/>
        <w:rPr>
          <w:b/>
          <w:bCs/>
          <w:sz w:val="30"/>
          <w:szCs w:val="30"/>
        </w:rPr>
      </w:pPr>
      <w:r w:rsidRPr="0092398D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64571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92398D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92398D">
        <w:rPr>
          <w:sz w:val="30"/>
          <w:szCs w:val="30"/>
        </w:rPr>
        <w:t xml:space="preserve"> </w:t>
      </w:r>
      <w:r w:rsidRPr="0092398D">
        <w:rPr>
          <w:sz w:val="30"/>
          <w:szCs w:val="30"/>
          <w:cs/>
        </w:rPr>
        <w:t>ประเด็นที่มีนัยสำคัญที่พบจากการตรวจสอบ</w:t>
      </w:r>
      <w:r w:rsidR="00AE0A2E">
        <w:rPr>
          <w:rFonts w:hint="cs"/>
          <w:sz w:val="30"/>
          <w:szCs w:val="30"/>
          <w:cs/>
        </w:rPr>
        <w:t xml:space="preserve"> </w:t>
      </w:r>
      <w:r w:rsidRPr="0092398D">
        <w:rPr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AE0A2E">
        <w:rPr>
          <w:rFonts w:hint="cs"/>
          <w:sz w:val="30"/>
          <w:szCs w:val="30"/>
          <w:cs/>
        </w:rPr>
        <w:t>หาก</w:t>
      </w:r>
      <w:r w:rsidRPr="0092398D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BC71A3" w:rsidRPr="00177990" w:rsidRDefault="00064E6C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4"/>
          <w:szCs w:val="4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</w:r>
    </w:p>
    <w:p w:rsidR="00064E6C" w:rsidRPr="0092398D" w:rsidRDefault="00BC71A3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z w:val="30"/>
          <w:szCs w:val="30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</w:r>
      <w:r w:rsidR="00064E6C" w:rsidRPr="0092398D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545DE2" w:rsidRPr="0092398D">
        <w:rPr>
          <w:sz w:val="30"/>
          <w:szCs w:val="30"/>
          <w:cs/>
        </w:rPr>
        <w:t xml:space="preserve"> </w:t>
      </w:r>
      <w:r w:rsidR="00064E6C" w:rsidRPr="0092398D">
        <w:rPr>
          <w:sz w:val="30"/>
          <w:szCs w:val="30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="00545DE2" w:rsidRPr="0092398D">
        <w:rPr>
          <w:sz w:val="30"/>
          <w:szCs w:val="30"/>
          <w:cs/>
        </w:rPr>
        <w:t xml:space="preserve"> </w:t>
      </w:r>
      <w:r w:rsidR="00064E6C" w:rsidRPr="0092398D">
        <w:rPr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545DE2" w:rsidRPr="0092398D">
        <w:rPr>
          <w:sz w:val="30"/>
          <w:szCs w:val="30"/>
          <w:cs/>
        </w:rPr>
        <w:t xml:space="preserve"> </w:t>
      </w:r>
      <w:r w:rsidR="00064E6C" w:rsidRPr="0092398D">
        <w:rPr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545DE2" w:rsidRPr="0092398D">
        <w:rPr>
          <w:sz w:val="30"/>
          <w:szCs w:val="30"/>
          <w:cs/>
        </w:rPr>
        <w:t xml:space="preserve"> </w:t>
      </w:r>
      <w:r w:rsidR="00064E6C" w:rsidRPr="0092398D">
        <w:rPr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:rsidR="00BC71A3" w:rsidRPr="00177990" w:rsidRDefault="002B2882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sz w:val="4"/>
          <w:szCs w:val="4"/>
        </w:rPr>
      </w:pPr>
      <w:r w:rsidRPr="0092398D">
        <w:rPr>
          <w:sz w:val="30"/>
          <w:szCs w:val="30"/>
          <w:cs/>
        </w:rPr>
        <w:tab/>
      </w:r>
      <w:r w:rsidRPr="0092398D">
        <w:rPr>
          <w:sz w:val="30"/>
          <w:szCs w:val="30"/>
          <w:cs/>
        </w:rPr>
        <w:tab/>
      </w:r>
    </w:p>
    <w:p w:rsidR="002B2882" w:rsidRDefault="00BC71A3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pacing w:val="6"/>
          <w:sz w:val="30"/>
          <w:szCs w:val="30"/>
        </w:rPr>
      </w:pPr>
      <w:r w:rsidRPr="00922170">
        <w:rPr>
          <w:spacing w:val="6"/>
          <w:sz w:val="30"/>
          <w:szCs w:val="30"/>
          <w:cs/>
        </w:rPr>
        <w:tab/>
      </w:r>
      <w:r w:rsidRPr="00922170">
        <w:rPr>
          <w:spacing w:val="6"/>
          <w:sz w:val="30"/>
          <w:szCs w:val="30"/>
          <w:cs/>
        </w:rPr>
        <w:tab/>
      </w:r>
      <w:r w:rsidR="002B2882" w:rsidRPr="00197152">
        <w:rPr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="002B2882" w:rsidRPr="00197152">
        <w:rPr>
          <w:sz w:val="30"/>
          <w:szCs w:val="30"/>
        </w:rPr>
        <w:t xml:space="preserve"> </w:t>
      </w:r>
      <w:r w:rsidR="002B2882" w:rsidRPr="00197152">
        <w:rPr>
          <w:sz w:val="30"/>
          <w:szCs w:val="30"/>
          <w:cs/>
        </w:rPr>
        <w:t>ข้าพเจ้าได้พิจารณาเรื่องต่าง</w:t>
      </w:r>
      <w:r w:rsidR="002B2882" w:rsidRPr="00197152">
        <w:rPr>
          <w:sz w:val="30"/>
          <w:szCs w:val="30"/>
        </w:rPr>
        <w:t xml:space="preserve"> </w:t>
      </w:r>
      <w:r w:rsidR="002B2882" w:rsidRPr="00197152">
        <w:rPr>
          <w:sz w:val="30"/>
          <w:szCs w:val="30"/>
          <w:cs/>
        </w:rPr>
        <w:t>ๆ</w:t>
      </w:r>
      <w:r w:rsidR="002B2882" w:rsidRPr="00197152">
        <w:rPr>
          <w:sz w:val="30"/>
          <w:szCs w:val="30"/>
        </w:rPr>
        <w:t xml:space="preserve"> </w:t>
      </w:r>
      <w:r w:rsidR="002B2882" w:rsidRPr="00197152">
        <w:rPr>
          <w:sz w:val="30"/>
          <w:szCs w:val="30"/>
          <w:cs/>
        </w:rPr>
        <w:t>ที่ม</w:t>
      </w:r>
      <w:r w:rsidR="00197152" w:rsidRPr="00197152">
        <w:rPr>
          <w:sz w:val="30"/>
          <w:szCs w:val="30"/>
          <w:cs/>
        </w:rPr>
        <w:t>ีนัยสำคัญ</w:t>
      </w:r>
      <w:r w:rsidR="002B2882" w:rsidRPr="00197152">
        <w:rPr>
          <w:sz w:val="30"/>
          <w:szCs w:val="30"/>
          <w:cs/>
        </w:rPr>
        <w:t>ที่สุดในการ</w:t>
      </w:r>
      <w:r w:rsidR="002B2882" w:rsidRPr="00922170">
        <w:rPr>
          <w:spacing w:val="6"/>
          <w:sz w:val="30"/>
          <w:szCs w:val="30"/>
          <w:cs/>
        </w:rPr>
        <w:t>ตรวจสอบงบการเงินในงวดปัจจุบัน</w:t>
      </w:r>
      <w:r w:rsidR="00545DE2" w:rsidRPr="00922170">
        <w:rPr>
          <w:spacing w:val="6"/>
          <w:sz w:val="30"/>
          <w:szCs w:val="30"/>
          <w:cs/>
        </w:rPr>
        <w:t xml:space="preserve"> </w:t>
      </w:r>
      <w:r w:rsidR="002B2882" w:rsidRPr="00922170">
        <w:rPr>
          <w:spacing w:val="6"/>
          <w:sz w:val="30"/>
          <w:szCs w:val="30"/>
          <w:cs/>
        </w:rPr>
        <w:t>และกำหนดเป็นเรื่องสำคัญในการตรวจสอบ</w:t>
      </w:r>
      <w:r w:rsidR="002B2882" w:rsidRPr="00922170">
        <w:rPr>
          <w:spacing w:val="6"/>
          <w:sz w:val="30"/>
          <w:szCs w:val="30"/>
        </w:rPr>
        <w:t xml:space="preserve"> </w:t>
      </w:r>
      <w:r w:rsidR="002B2882" w:rsidRPr="00922170">
        <w:rPr>
          <w:spacing w:val="6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="00545DE2" w:rsidRPr="00922170">
        <w:rPr>
          <w:spacing w:val="6"/>
          <w:sz w:val="30"/>
          <w:szCs w:val="30"/>
          <w:cs/>
        </w:rPr>
        <w:t xml:space="preserve"> </w:t>
      </w:r>
      <w:r w:rsidR="002B2882" w:rsidRPr="00922170">
        <w:rPr>
          <w:spacing w:val="6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2B2882" w:rsidRPr="00922170">
        <w:rPr>
          <w:spacing w:val="6"/>
          <w:sz w:val="30"/>
          <w:szCs w:val="30"/>
        </w:rPr>
        <w:t xml:space="preserve"> </w:t>
      </w:r>
      <w:r w:rsidR="002B2882" w:rsidRPr="00922170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="002B2882" w:rsidRPr="00922170">
        <w:rPr>
          <w:spacing w:val="6"/>
          <w:sz w:val="30"/>
          <w:szCs w:val="30"/>
        </w:rPr>
        <w:t xml:space="preserve"> </w:t>
      </w:r>
      <w:r w:rsidR="002B2882" w:rsidRPr="00922170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B56C9A">
        <w:rPr>
          <w:rFonts w:hint="cs"/>
          <w:spacing w:val="6"/>
          <w:sz w:val="30"/>
          <w:szCs w:val="30"/>
          <w:cs/>
        </w:rPr>
        <w:t xml:space="preserve"> </w:t>
      </w:r>
      <w:r w:rsidR="002B2882" w:rsidRPr="00922170">
        <w:rPr>
          <w:spacing w:val="6"/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64F78" w:rsidRDefault="00864F78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pacing w:val="6"/>
          <w:sz w:val="30"/>
          <w:szCs w:val="30"/>
        </w:rPr>
      </w:pPr>
    </w:p>
    <w:p w:rsidR="00864F78" w:rsidRPr="00922170" w:rsidRDefault="00864F78" w:rsidP="00CC5F07">
      <w:pPr>
        <w:tabs>
          <w:tab w:val="left" w:pos="360"/>
          <w:tab w:val="left" w:pos="900"/>
          <w:tab w:val="left" w:pos="1440"/>
        </w:tabs>
        <w:ind w:right="138"/>
        <w:jc w:val="thaiDistribute"/>
        <w:rPr>
          <w:b/>
          <w:bCs/>
          <w:spacing w:val="6"/>
          <w:sz w:val="30"/>
          <w:szCs w:val="30"/>
        </w:rPr>
      </w:pPr>
    </w:p>
    <w:p w:rsidR="00F80ECA" w:rsidRPr="0092398D" w:rsidRDefault="00F80ECA" w:rsidP="00C14828">
      <w:pPr>
        <w:tabs>
          <w:tab w:val="center" w:pos="7020"/>
          <w:tab w:val="left" w:pos="9000"/>
        </w:tabs>
        <w:ind w:right="470"/>
        <w:jc w:val="both"/>
        <w:rPr>
          <w:sz w:val="30"/>
          <w:szCs w:val="30"/>
        </w:rPr>
      </w:pPr>
      <w:r w:rsidRPr="0092398D">
        <w:tab/>
      </w:r>
      <w:r w:rsidRPr="0092398D">
        <w:rPr>
          <w:sz w:val="30"/>
          <w:szCs w:val="30"/>
        </w:rPr>
        <w:t xml:space="preserve">                 (</w:t>
      </w:r>
      <w:proofErr w:type="gramStart"/>
      <w:r w:rsidR="00C34E53">
        <w:rPr>
          <w:rFonts w:hint="cs"/>
          <w:sz w:val="30"/>
          <w:szCs w:val="30"/>
          <w:cs/>
        </w:rPr>
        <w:t>ดร.วิรัช  อภิเมธีธำรง</w:t>
      </w:r>
      <w:proofErr w:type="gramEnd"/>
      <w:r w:rsidRPr="0092398D">
        <w:rPr>
          <w:sz w:val="30"/>
          <w:szCs w:val="30"/>
        </w:rPr>
        <w:t>)</w:t>
      </w:r>
    </w:p>
    <w:p w:rsidR="000D6666" w:rsidRPr="0092398D" w:rsidRDefault="00F80ECA" w:rsidP="003317F2">
      <w:pPr>
        <w:tabs>
          <w:tab w:val="center" w:pos="7200"/>
        </w:tabs>
        <w:spacing w:line="192" w:lineRule="auto"/>
        <w:ind w:right="470"/>
        <w:jc w:val="both"/>
        <w:rPr>
          <w:sz w:val="30"/>
          <w:szCs w:val="30"/>
        </w:rPr>
      </w:pPr>
      <w:r w:rsidRPr="0092398D">
        <w:rPr>
          <w:sz w:val="30"/>
          <w:szCs w:val="30"/>
        </w:rPr>
        <w:tab/>
        <w:t xml:space="preserve">                 </w:t>
      </w:r>
      <w:r w:rsidRPr="0092398D">
        <w:rPr>
          <w:sz w:val="30"/>
          <w:szCs w:val="30"/>
          <w:cs/>
        </w:rPr>
        <w:t>ผู้สอบบัญชีรับอนุญาตเลขทะเบียน</w:t>
      </w:r>
      <w:r w:rsidRPr="0092398D">
        <w:rPr>
          <w:sz w:val="30"/>
          <w:szCs w:val="30"/>
        </w:rPr>
        <w:t xml:space="preserve"> </w:t>
      </w:r>
      <w:r w:rsidR="00C34E53">
        <w:rPr>
          <w:sz w:val="30"/>
          <w:szCs w:val="30"/>
        </w:rPr>
        <w:t>1378</w:t>
      </w:r>
    </w:p>
    <w:p w:rsidR="00043865" w:rsidRDefault="00043865" w:rsidP="003317F2">
      <w:pPr>
        <w:spacing w:line="192" w:lineRule="auto"/>
        <w:ind w:right="470"/>
        <w:jc w:val="both"/>
        <w:rPr>
          <w:sz w:val="30"/>
          <w:szCs w:val="30"/>
        </w:rPr>
      </w:pPr>
    </w:p>
    <w:p w:rsidR="00F80ECA" w:rsidRPr="0092398D" w:rsidRDefault="00AA661F" w:rsidP="003317F2">
      <w:pPr>
        <w:spacing w:line="192" w:lineRule="auto"/>
        <w:ind w:right="470"/>
        <w:jc w:val="both"/>
        <w:rPr>
          <w:sz w:val="30"/>
          <w:szCs w:val="30"/>
        </w:rPr>
      </w:pPr>
      <w:r>
        <w:rPr>
          <w:sz w:val="30"/>
          <w:szCs w:val="30"/>
        </w:rPr>
        <w:t>17</w:t>
      </w:r>
      <w:r w:rsidR="00F80ECA" w:rsidRPr="007B482E">
        <w:rPr>
          <w:sz w:val="30"/>
          <w:szCs w:val="30"/>
        </w:rPr>
        <w:t xml:space="preserve"> </w:t>
      </w:r>
      <w:r w:rsidR="005F4836" w:rsidRPr="007B482E">
        <w:rPr>
          <w:sz w:val="30"/>
          <w:szCs w:val="30"/>
          <w:cs/>
        </w:rPr>
        <w:t>กุมภาพันธ์</w:t>
      </w:r>
      <w:r w:rsidR="00F80ECA" w:rsidRPr="007B482E">
        <w:rPr>
          <w:sz w:val="30"/>
          <w:szCs w:val="30"/>
          <w:cs/>
        </w:rPr>
        <w:t xml:space="preserve"> </w:t>
      </w:r>
      <w:r w:rsidR="00043865" w:rsidRPr="007B482E">
        <w:rPr>
          <w:sz w:val="30"/>
          <w:szCs w:val="30"/>
        </w:rPr>
        <w:t>256</w:t>
      </w:r>
      <w:r>
        <w:rPr>
          <w:sz w:val="30"/>
          <w:szCs w:val="30"/>
        </w:rPr>
        <w:t>5</w:t>
      </w:r>
    </w:p>
    <w:sectPr w:rsidR="00F80ECA" w:rsidRPr="0092398D" w:rsidSect="000D41E5">
      <w:type w:val="continuous"/>
      <w:pgSz w:w="11909" w:h="16834" w:code="9"/>
      <w:pgMar w:top="1418" w:right="709" w:bottom="284" w:left="1729" w:header="1440" w:footer="720" w:gutter="0"/>
      <w:cols w:space="720"/>
      <w:noEndnote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EF4" w:rsidRDefault="00162EF4" w:rsidP="003A646B">
      <w:r>
        <w:separator/>
      </w:r>
    </w:p>
  </w:endnote>
  <w:endnote w:type="continuationSeparator" w:id="0">
    <w:p w:rsidR="00162EF4" w:rsidRDefault="00162EF4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EF4" w:rsidRDefault="00162EF4" w:rsidP="003A646B">
      <w:r>
        <w:separator/>
      </w:r>
    </w:p>
  </w:footnote>
  <w:footnote w:type="continuationSeparator" w:id="0">
    <w:p w:rsidR="00162EF4" w:rsidRDefault="00162EF4" w:rsidP="003A6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117"/>
    <w:multiLevelType w:val="hybridMultilevel"/>
    <w:tmpl w:val="0A5E040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70E53BD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8072249"/>
    <w:multiLevelType w:val="singleLevel"/>
    <w:tmpl w:val="1EB8EFC6"/>
    <w:lvl w:ilvl="0">
      <w:start w:val="2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>
    <w:nsid w:val="0B474745"/>
    <w:multiLevelType w:val="multilevel"/>
    <w:tmpl w:val="695EB8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63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">
    <w:nsid w:val="12422482"/>
    <w:multiLevelType w:val="multilevel"/>
    <w:tmpl w:val="1688C8DC"/>
    <w:lvl w:ilvl="0">
      <w:start w:val="2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2"/>
      <w:numFmt w:val="decimal"/>
      <w:lvlText w:val="21.%2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</w:abstractNum>
  <w:abstractNum w:abstractNumId="5">
    <w:nsid w:val="1B98514A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BFE1861"/>
    <w:multiLevelType w:val="multilevel"/>
    <w:tmpl w:val="F3FE06D8"/>
    <w:lvl w:ilvl="0">
      <w:start w:val="9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CA76E70"/>
    <w:multiLevelType w:val="hybridMultilevel"/>
    <w:tmpl w:val="0A5E040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1445761"/>
    <w:multiLevelType w:val="multilevel"/>
    <w:tmpl w:val="D19A76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728EB"/>
    <w:multiLevelType w:val="hybridMultilevel"/>
    <w:tmpl w:val="76147CC6"/>
    <w:lvl w:ilvl="0" w:tplc="71E25F5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2A6915"/>
    <w:multiLevelType w:val="multilevel"/>
    <w:tmpl w:val="88AEFB3A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440"/>
      </w:pPr>
      <w:rPr>
        <w:rFonts w:hint="default"/>
      </w:rPr>
    </w:lvl>
  </w:abstractNum>
  <w:abstractNum w:abstractNumId="11">
    <w:nsid w:val="2C685543"/>
    <w:multiLevelType w:val="hybridMultilevel"/>
    <w:tmpl w:val="8CCAC842"/>
    <w:lvl w:ilvl="0" w:tplc="EB444F66">
      <w:start w:val="1"/>
      <w:numFmt w:val="decimal"/>
      <w:lvlText w:val="4.%1"/>
      <w:lvlJc w:val="left"/>
      <w:pPr>
        <w:ind w:left="1211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2">
    <w:nsid w:val="2F701D0B"/>
    <w:multiLevelType w:val="multilevel"/>
    <w:tmpl w:val="D6B47A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numFmt w:val="decimal"/>
      <w:isLgl/>
      <w:lvlText w:val="%1.2"/>
      <w:lvlJc w:val="left"/>
      <w:pPr>
        <w:tabs>
          <w:tab w:val="num" w:pos="1080"/>
        </w:tabs>
        <w:ind w:left="1080" w:hanging="63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>
    <w:nsid w:val="324B1ED7"/>
    <w:multiLevelType w:val="hybridMultilevel"/>
    <w:tmpl w:val="C94639B4"/>
    <w:lvl w:ilvl="0" w:tplc="040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4">
    <w:nsid w:val="32786532"/>
    <w:multiLevelType w:val="multilevel"/>
    <w:tmpl w:val="EC285D12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362A3379"/>
    <w:multiLevelType w:val="multilevel"/>
    <w:tmpl w:val="CF5479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ED65336"/>
    <w:multiLevelType w:val="singleLevel"/>
    <w:tmpl w:val="F7448F1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7">
    <w:nsid w:val="42FD2E19"/>
    <w:multiLevelType w:val="hybridMultilevel"/>
    <w:tmpl w:val="0FAA660C"/>
    <w:lvl w:ilvl="0" w:tplc="0164A3A2">
      <w:start w:val="1"/>
      <w:numFmt w:val="bullet"/>
      <w:lvlText w:val="-"/>
      <w:lvlJc w:val="left"/>
      <w:pPr>
        <w:ind w:left="74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497C92"/>
    <w:multiLevelType w:val="hybridMultilevel"/>
    <w:tmpl w:val="94AA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AC70E5"/>
    <w:multiLevelType w:val="hybridMultilevel"/>
    <w:tmpl w:val="8F507232"/>
    <w:lvl w:ilvl="0" w:tplc="16309E68">
      <w:start w:val="1"/>
      <w:numFmt w:val="decimal"/>
      <w:lvlText w:val="%1.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F25074F"/>
    <w:multiLevelType w:val="hybridMultilevel"/>
    <w:tmpl w:val="0A5E040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D374220"/>
    <w:multiLevelType w:val="multilevel"/>
    <w:tmpl w:val="F09C3D40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DC21C39"/>
    <w:multiLevelType w:val="hybridMultilevel"/>
    <w:tmpl w:val="B882FF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EA34FA7"/>
    <w:multiLevelType w:val="hybridMultilevel"/>
    <w:tmpl w:val="0A5E040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>
    <w:nsid w:val="60BF4C1E"/>
    <w:multiLevelType w:val="hybridMultilevel"/>
    <w:tmpl w:val="D19A7692"/>
    <w:lvl w:ilvl="0" w:tplc="236A1FA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E1EB9"/>
    <w:multiLevelType w:val="hybridMultilevel"/>
    <w:tmpl w:val="64BC0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34F1D"/>
    <w:multiLevelType w:val="hybridMultilevel"/>
    <w:tmpl w:val="FC70DC26"/>
    <w:lvl w:ilvl="0" w:tplc="04090001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0">
    <w:nsid w:val="7B373DDB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16"/>
  </w:num>
  <w:num w:numId="4">
    <w:abstractNumId w:val="2"/>
  </w:num>
  <w:num w:numId="5">
    <w:abstractNumId w:val="4"/>
  </w:num>
  <w:num w:numId="6">
    <w:abstractNumId w:val="15"/>
  </w:num>
  <w:num w:numId="7">
    <w:abstractNumId w:val="9"/>
  </w:num>
  <w:num w:numId="8">
    <w:abstractNumId w:val="6"/>
  </w:num>
  <w:num w:numId="9">
    <w:abstractNumId w:val="27"/>
  </w:num>
  <w:num w:numId="10">
    <w:abstractNumId w:val="24"/>
  </w:num>
  <w:num w:numId="11">
    <w:abstractNumId w:val="30"/>
  </w:num>
  <w:num w:numId="12">
    <w:abstractNumId w:val="8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28"/>
  </w:num>
  <w:num w:numId="18">
    <w:abstractNumId w:val="11"/>
  </w:num>
  <w:num w:numId="19">
    <w:abstractNumId w:val="14"/>
  </w:num>
  <w:num w:numId="20">
    <w:abstractNumId w:val="18"/>
  </w:num>
  <w:num w:numId="21">
    <w:abstractNumId w:val="23"/>
  </w:num>
  <w:num w:numId="22">
    <w:abstractNumId w:val="10"/>
  </w:num>
  <w:num w:numId="23">
    <w:abstractNumId w:val="21"/>
  </w:num>
  <w:num w:numId="24">
    <w:abstractNumId w:val="0"/>
  </w:num>
  <w:num w:numId="25">
    <w:abstractNumId w:val="26"/>
  </w:num>
  <w:num w:numId="26">
    <w:abstractNumId w:val="7"/>
  </w:num>
  <w:num w:numId="27">
    <w:abstractNumId w:val="25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9"/>
  </w:num>
  <w:num w:numId="31">
    <w:abstractNumId w:val="13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3B33"/>
    <w:rsid w:val="00002456"/>
    <w:rsid w:val="000038B0"/>
    <w:rsid w:val="000047C1"/>
    <w:rsid w:val="00005135"/>
    <w:rsid w:val="000054A1"/>
    <w:rsid w:val="00006636"/>
    <w:rsid w:val="00007A1B"/>
    <w:rsid w:val="0001087E"/>
    <w:rsid w:val="00010CE9"/>
    <w:rsid w:val="000116C0"/>
    <w:rsid w:val="00011E49"/>
    <w:rsid w:val="000121F9"/>
    <w:rsid w:val="000135E3"/>
    <w:rsid w:val="000144AE"/>
    <w:rsid w:val="0001498C"/>
    <w:rsid w:val="00015071"/>
    <w:rsid w:val="000151CE"/>
    <w:rsid w:val="00015570"/>
    <w:rsid w:val="00015FDB"/>
    <w:rsid w:val="000162A7"/>
    <w:rsid w:val="00017741"/>
    <w:rsid w:val="000206E2"/>
    <w:rsid w:val="0002254F"/>
    <w:rsid w:val="00022AB3"/>
    <w:rsid w:val="000244D3"/>
    <w:rsid w:val="000247F2"/>
    <w:rsid w:val="00024863"/>
    <w:rsid w:val="00024AE2"/>
    <w:rsid w:val="00024DFB"/>
    <w:rsid w:val="00024F01"/>
    <w:rsid w:val="00025173"/>
    <w:rsid w:val="00025765"/>
    <w:rsid w:val="00025F1B"/>
    <w:rsid w:val="00026274"/>
    <w:rsid w:val="00026F23"/>
    <w:rsid w:val="00027A50"/>
    <w:rsid w:val="000322C1"/>
    <w:rsid w:val="0003442E"/>
    <w:rsid w:val="00034A7C"/>
    <w:rsid w:val="00035D2B"/>
    <w:rsid w:val="00036123"/>
    <w:rsid w:val="00036883"/>
    <w:rsid w:val="00036A19"/>
    <w:rsid w:val="000371B3"/>
    <w:rsid w:val="0003730A"/>
    <w:rsid w:val="00040772"/>
    <w:rsid w:val="00041755"/>
    <w:rsid w:val="00042156"/>
    <w:rsid w:val="000421E7"/>
    <w:rsid w:val="000430BD"/>
    <w:rsid w:val="00043339"/>
    <w:rsid w:val="000437AD"/>
    <w:rsid w:val="00043865"/>
    <w:rsid w:val="00044343"/>
    <w:rsid w:val="00044DB6"/>
    <w:rsid w:val="00044EC2"/>
    <w:rsid w:val="000453C6"/>
    <w:rsid w:val="0004686C"/>
    <w:rsid w:val="00046873"/>
    <w:rsid w:val="00046A79"/>
    <w:rsid w:val="000506E3"/>
    <w:rsid w:val="000510E8"/>
    <w:rsid w:val="000536E5"/>
    <w:rsid w:val="00053DBA"/>
    <w:rsid w:val="000544DB"/>
    <w:rsid w:val="00054C52"/>
    <w:rsid w:val="00054FFD"/>
    <w:rsid w:val="00055E66"/>
    <w:rsid w:val="00056C4A"/>
    <w:rsid w:val="00057107"/>
    <w:rsid w:val="00060803"/>
    <w:rsid w:val="00060BFA"/>
    <w:rsid w:val="00063376"/>
    <w:rsid w:val="000639FF"/>
    <w:rsid w:val="00063D1E"/>
    <w:rsid w:val="00064E6C"/>
    <w:rsid w:val="00065EAC"/>
    <w:rsid w:val="00067417"/>
    <w:rsid w:val="00067B13"/>
    <w:rsid w:val="00070B02"/>
    <w:rsid w:val="0007101F"/>
    <w:rsid w:val="000719D1"/>
    <w:rsid w:val="00071C8C"/>
    <w:rsid w:val="00073874"/>
    <w:rsid w:val="000741CA"/>
    <w:rsid w:val="000747C3"/>
    <w:rsid w:val="00074B1E"/>
    <w:rsid w:val="00076B5D"/>
    <w:rsid w:val="00076CC8"/>
    <w:rsid w:val="000803E5"/>
    <w:rsid w:val="00081595"/>
    <w:rsid w:val="0008165F"/>
    <w:rsid w:val="00081B1E"/>
    <w:rsid w:val="00081CA2"/>
    <w:rsid w:val="000831DF"/>
    <w:rsid w:val="000832E5"/>
    <w:rsid w:val="00085604"/>
    <w:rsid w:val="00085A14"/>
    <w:rsid w:val="00086AEF"/>
    <w:rsid w:val="00087B87"/>
    <w:rsid w:val="00087C99"/>
    <w:rsid w:val="00090EDF"/>
    <w:rsid w:val="00092515"/>
    <w:rsid w:val="00092BDD"/>
    <w:rsid w:val="0009581D"/>
    <w:rsid w:val="00096752"/>
    <w:rsid w:val="00097EFF"/>
    <w:rsid w:val="000A3C27"/>
    <w:rsid w:val="000A3FA4"/>
    <w:rsid w:val="000A4A93"/>
    <w:rsid w:val="000A4EAD"/>
    <w:rsid w:val="000A7029"/>
    <w:rsid w:val="000A723E"/>
    <w:rsid w:val="000B13C6"/>
    <w:rsid w:val="000B14D7"/>
    <w:rsid w:val="000B2157"/>
    <w:rsid w:val="000B35AF"/>
    <w:rsid w:val="000B4185"/>
    <w:rsid w:val="000B4D1A"/>
    <w:rsid w:val="000B5DBA"/>
    <w:rsid w:val="000B5F67"/>
    <w:rsid w:val="000B6EF7"/>
    <w:rsid w:val="000B7075"/>
    <w:rsid w:val="000C06BE"/>
    <w:rsid w:val="000C2255"/>
    <w:rsid w:val="000C2530"/>
    <w:rsid w:val="000C3B75"/>
    <w:rsid w:val="000C3BF4"/>
    <w:rsid w:val="000C3C9B"/>
    <w:rsid w:val="000C4633"/>
    <w:rsid w:val="000C5912"/>
    <w:rsid w:val="000C5F92"/>
    <w:rsid w:val="000D13FD"/>
    <w:rsid w:val="000D18BD"/>
    <w:rsid w:val="000D1C84"/>
    <w:rsid w:val="000D2748"/>
    <w:rsid w:val="000D35E2"/>
    <w:rsid w:val="000D3CF5"/>
    <w:rsid w:val="000D41E5"/>
    <w:rsid w:val="000D5BE8"/>
    <w:rsid w:val="000D63E4"/>
    <w:rsid w:val="000D6666"/>
    <w:rsid w:val="000D742C"/>
    <w:rsid w:val="000D7970"/>
    <w:rsid w:val="000D7F22"/>
    <w:rsid w:val="000E00F7"/>
    <w:rsid w:val="000E0D14"/>
    <w:rsid w:val="000E1613"/>
    <w:rsid w:val="000E25BC"/>
    <w:rsid w:val="000E2681"/>
    <w:rsid w:val="000E29F1"/>
    <w:rsid w:val="000E4708"/>
    <w:rsid w:val="000E4777"/>
    <w:rsid w:val="000E4DFA"/>
    <w:rsid w:val="000E53E2"/>
    <w:rsid w:val="000E70B1"/>
    <w:rsid w:val="000E753B"/>
    <w:rsid w:val="000F2C7D"/>
    <w:rsid w:val="000F3A2E"/>
    <w:rsid w:val="000F406D"/>
    <w:rsid w:val="000F484B"/>
    <w:rsid w:val="000F4F5F"/>
    <w:rsid w:val="000F65F0"/>
    <w:rsid w:val="000F789C"/>
    <w:rsid w:val="000F7B88"/>
    <w:rsid w:val="00100DEB"/>
    <w:rsid w:val="00101067"/>
    <w:rsid w:val="00102F9C"/>
    <w:rsid w:val="00103011"/>
    <w:rsid w:val="00105414"/>
    <w:rsid w:val="00106B16"/>
    <w:rsid w:val="0011029E"/>
    <w:rsid w:val="001107CC"/>
    <w:rsid w:val="0011163B"/>
    <w:rsid w:val="001124FB"/>
    <w:rsid w:val="00114AB2"/>
    <w:rsid w:val="0011584D"/>
    <w:rsid w:val="00122FDD"/>
    <w:rsid w:val="00124346"/>
    <w:rsid w:val="00125BA1"/>
    <w:rsid w:val="00125C2C"/>
    <w:rsid w:val="001269CD"/>
    <w:rsid w:val="00126E0D"/>
    <w:rsid w:val="00130D47"/>
    <w:rsid w:val="00132453"/>
    <w:rsid w:val="00133637"/>
    <w:rsid w:val="001343EA"/>
    <w:rsid w:val="00134BB7"/>
    <w:rsid w:val="001356BC"/>
    <w:rsid w:val="00136A4D"/>
    <w:rsid w:val="00137AA7"/>
    <w:rsid w:val="00140A48"/>
    <w:rsid w:val="001418C2"/>
    <w:rsid w:val="0014296B"/>
    <w:rsid w:val="00145444"/>
    <w:rsid w:val="00145690"/>
    <w:rsid w:val="001458B9"/>
    <w:rsid w:val="00146960"/>
    <w:rsid w:val="00147952"/>
    <w:rsid w:val="00153C71"/>
    <w:rsid w:val="00154696"/>
    <w:rsid w:val="00154BE4"/>
    <w:rsid w:val="001550DA"/>
    <w:rsid w:val="001558A6"/>
    <w:rsid w:val="001601F4"/>
    <w:rsid w:val="00160AB5"/>
    <w:rsid w:val="00161220"/>
    <w:rsid w:val="00161B32"/>
    <w:rsid w:val="00162219"/>
    <w:rsid w:val="0016228B"/>
    <w:rsid w:val="001627D8"/>
    <w:rsid w:val="00162EF4"/>
    <w:rsid w:val="00164804"/>
    <w:rsid w:val="0016493C"/>
    <w:rsid w:val="00164CC7"/>
    <w:rsid w:val="00166483"/>
    <w:rsid w:val="001668BA"/>
    <w:rsid w:val="00166A67"/>
    <w:rsid w:val="00171F50"/>
    <w:rsid w:val="0017204F"/>
    <w:rsid w:val="001734E9"/>
    <w:rsid w:val="00173C5F"/>
    <w:rsid w:val="00173C74"/>
    <w:rsid w:val="001750CE"/>
    <w:rsid w:val="00175466"/>
    <w:rsid w:val="00176B72"/>
    <w:rsid w:val="00176D7E"/>
    <w:rsid w:val="001773F6"/>
    <w:rsid w:val="0017747B"/>
    <w:rsid w:val="001774D4"/>
    <w:rsid w:val="00177990"/>
    <w:rsid w:val="00180C8E"/>
    <w:rsid w:val="00180DFA"/>
    <w:rsid w:val="00181966"/>
    <w:rsid w:val="00181C68"/>
    <w:rsid w:val="00182BB6"/>
    <w:rsid w:val="00183D69"/>
    <w:rsid w:val="0018432F"/>
    <w:rsid w:val="00184354"/>
    <w:rsid w:val="001850F9"/>
    <w:rsid w:val="0018540C"/>
    <w:rsid w:val="00185BB1"/>
    <w:rsid w:val="00185F34"/>
    <w:rsid w:val="00187BAE"/>
    <w:rsid w:val="0019275D"/>
    <w:rsid w:val="001936FB"/>
    <w:rsid w:val="00193D64"/>
    <w:rsid w:val="001966C8"/>
    <w:rsid w:val="00197152"/>
    <w:rsid w:val="00197163"/>
    <w:rsid w:val="001A00DD"/>
    <w:rsid w:val="001A1C74"/>
    <w:rsid w:val="001A1E20"/>
    <w:rsid w:val="001A207E"/>
    <w:rsid w:val="001A2821"/>
    <w:rsid w:val="001A283A"/>
    <w:rsid w:val="001A3174"/>
    <w:rsid w:val="001A6AD5"/>
    <w:rsid w:val="001B035B"/>
    <w:rsid w:val="001B0BB1"/>
    <w:rsid w:val="001B1A4F"/>
    <w:rsid w:val="001B3E72"/>
    <w:rsid w:val="001B4828"/>
    <w:rsid w:val="001B4F62"/>
    <w:rsid w:val="001B5BE0"/>
    <w:rsid w:val="001B6405"/>
    <w:rsid w:val="001C0741"/>
    <w:rsid w:val="001C1B32"/>
    <w:rsid w:val="001C2D2E"/>
    <w:rsid w:val="001C4520"/>
    <w:rsid w:val="001C4AB5"/>
    <w:rsid w:val="001C5968"/>
    <w:rsid w:val="001C622A"/>
    <w:rsid w:val="001C6846"/>
    <w:rsid w:val="001C6CDA"/>
    <w:rsid w:val="001C709E"/>
    <w:rsid w:val="001C727D"/>
    <w:rsid w:val="001C7386"/>
    <w:rsid w:val="001C79B9"/>
    <w:rsid w:val="001D0885"/>
    <w:rsid w:val="001D14E8"/>
    <w:rsid w:val="001D2A7F"/>
    <w:rsid w:val="001D3213"/>
    <w:rsid w:val="001D5582"/>
    <w:rsid w:val="001D60A6"/>
    <w:rsid w:val="001D6104"/>
    <w:rsid w:val="001D6E0A"/>
    <w:rsid w:val="001D70B9"/>
    <w:rsid w:val="001D738C"/>
    <w:rsid w:val="001D7A31"/>
    <w:rsid w:val="001E1327"/>
    <w:rsid w:val="001E1DAE"/>
    <w:rsid w:val="001E2885"/>
    <w:rsid w:val="001E3A89"/>
    <w:rsid w:val="001E7D4D"/>
    <w:rsid w:val="001F0B8B"/>
    <w:rsid w:val="001F3125"/>
    <w:rsid w:val="001F4338"/>
    <w:rsid w:val="001F51AC"/>
    <w:rsid w:val="001F532B"/>
    <w:rsid w:val="001F6550"/>
    <w:rsid w:val="00200FA5"/>
    <w:rsid w:val="00201729"/>
    <w:rsid w:val="002017B8"/>
    <w:rsid w:val="002023D1"/>
    <w:rsid w:val="00203CE9"/>
    <w:rsid w:val="002064BB"/>
    <w:rsid w:val="00207447"/>
    <w:rsid w:val="002076B2"/>
    <w:rsid w:val="00207DDD"/>
    <w:rsid w:val="0021361C"/>
    <w:rsid w:val="00213B58"/>
    <w:rsid w:val="00213F9D"/>
    <w:rsid w:val="00214AC8"/>
    <w:rsid w:val="00214CCF"/>
    <w:rsid w:val="0021632B"/>
    <w:rsid w:val="00217676"/>
    <w:rsid w:val="00217D50"/>
    <w:rsid w:val="002224BD"/>
    <w:rsid w:val="002230C2"/>
    <w:rsid w:val="002239C6"/>
    <w:rsid w:val="002245CD"/>
    <w:rsid w:val="0022471B"/>
    <w:rsid w:val="00224988"/>
    <w:rsid w:val="0022576D"/>
    <w:rsid w:val="00226D41"/>
    <w:rsid w:val="0022770C"/>
    <w:rsid w:val="00230624"/>
    <w:rsid w:val="00231E36"/>
    <w:rsid w:val="002326B6"/>
    <w:rsid w:val="00232766"/>
    <w:rsid w:val="00232AB6"/>
    <w:rsid w:val="00233252"/>
    <w:rsid w:val="002338FB"/>
    <w:rsid w:val="002340A5"/>
    <w:rsid w:val="00234A34"/>
    <w:rsid w:val="00235F45"/>
    <w:rsid w:val="002409BC"/>
    <w:rsid w:val="0024100B"/>
    <w:rsid w:val="002427D1"/>
    <w:rsid w:val="00242BE5"/>
    <w:rsid w:val="00243260"/>
    <w:rsid w:val="002439E7"/>
    <w:rsid w:val="00245FBE"/>
    <w:rsid w:val="00247CC5"/>
    <w:rsid w:val="002501AA"/>
    <w:rsid w:val="00250456"/>
    <w:rsid w:val="00254CF3"/>
    <w:rsid w:val="00255FEA"/>
    <w:rsid w:val="00256A11"/>
    <w:rsid w:val="00257BC1"/>
    <w:rsid w:val="00260278"/>
    <w:rsid w:val="00260BCC"/>
    <w:rsid w:val="00262B7D"/>
    <w:rsid w:val="00264066"/>
    <w:rsid w:val="0026448B"/>
    <w:rsid w:val="00264EA6"/>
    <w:rsid w:val="002651DE"/>
    <w:rsid w:val="0026558C"/>
    <w:rsid w:val="00266120"/>
    <w:rsid w:val="0026654C"/>
    <w:rsid w:val="00267E9D"/>
    <w:rsid w:val="002708ED"/>
    <w:rsid w:val="00270C54"/>
    <w:rsid w:val="0027243D"/>
    <w:rsid w:val="002735AC"/>
    <w:rsid w:val="002738FA"/>
    <w:rsid w:val="00273BA7"/>
    <w:rsid w:val="002756C9"/>
    <w:rsid w:val="00276BAC"/>
    <w:rsid w:val="00280ABA"/>
    <w:rsid w:val="002810B1"/>
    <w:rsid w:val="0028129D"/>
    <w:rsid w:val="00281402"/>
    <w:rsid w:val="00282089"/>
    <w:rsid w:val="0028218E"/>
    <w:rsid w:val="0028318A"/>
    <w:rsid w:val="0028370E"/>
    <w:rsid w:val="002838B1"/>
    <w:rsid w:val="00284B50"/>
    <w:rsid w:val="00285EAD"/>
    <w:rsid w:val="00285F27"/>
    <w:rsid w:val="0028615C"/>
    <w:rsid w:val="0028640D"/>
    <w:rsid w:val="00286728"/>
    <w:rsid w:val="00287B69"/>
    <w:rsid w:val="00290C29"/>
    <w:rsid w:val="00291E5B"/>
    <w:rsid w:val="00292E87"/>
    <w:rsid w:val="00292F15"/>
    <w:rsid w:val="002940A0"/>
    <w:rsid w:val="0029415F"/>
    <w:rsid w:val="002A1EA1"/>
    <w:rsid w:val="002A2706"/>
    <w:rsid w:val="002A4092"/>
    <w:rsid w:val="002A694B"/>
    <w:rsid w:val="002A6F55"/>
    <w:rsid w:val="002A70BE"/>
    <w:rsid w:val="002B045E"/>
    <w:rsid w:val="002B06AB"/>
    <w:rsid w:val="002B07D9"/>
    <w:rsid w:val="002B17B6"/>
    <w:rsid w:val="002B1ACE"/>
    <w:rsid w:val="002B2882"/>
    <w:rsid w:val="002B2A25"/>
    <w:rsid w:val="002B316F"/>
    <w:rsid w:val="002B4B8B"/>
    <w:rsid w:val="002B4BCE"/>
    <w:rsid w:val="002B5D8B"/>
    <w:rsid w:val="002B7081"/>
    <w:rsid w:val="002B7AE1"/>
    <w:rsid w:val="002C0392"/>
    <w:rsid w:val="002C26A7"/>
    <w:rsid w:val="002C3A4D"/>
    <w:rsid w:val="002C596E"/>
    <w:rsid w:val="002C6CDD"/>
    <w:rsid w:val="002C6F01"/>
    <w:rsid w:val="002C75D4"/>
    <w:rsid w:val="002D000C"/>
    <w:rsid w:val="002D01F3"/>
    <w:rsid w:val="002D03F8"/>
    <w:rsid w:val="002D0706"/>
    <w:rsid w:val="002D0947"/>
    <w:rsid w:val="002D0F0D"/>
    <w:rsid w:val="002D1883"/>
    <w:rsid w:val="002D2298"/>
    <w:rsid w:val="002D2A03"/>
    <w:rsid w:val="002D4025"/>
    <w:rsid w:val="002D4045"/>
    <w:rsid w:val="002D42AE"/>
    <w:rsid w:val="002D60AD"/>
    <w:rsid w:val="002D706E"/>
    <w:rsid w:val="002D7111"/>
    <w:rsid w:val="002D7727"/>
    <w:rsid w:val="002E4C47"/>
    <w:rsid w:val="002E6127"/>
    <w:rsid w:val="002E644A"/>
    <w:rsid w:val="002E72F6"/>
    <w:rsid w:val="002E7513"/>
    <w:rsid w:val="002E7CE6"/>
    <w:rsid w:val="002F0FE1"/>
    <w:rsid w:val="002F1174"/>
    <w:rsid w:val="002F5672"/>
    <w:rsid w:val="002F5D73"/>
    <w:rsid w:val="002F69F6"/>
    <w:rsid w:val="0030135B"/>
    <w:rsid w:val="00302716"/>
    <w:rsid w:val="00302DB7"/>
    <w:rsid w:val="00304A11"/>
    <w:rsid w:val="0030547C"/>
    <w:rsid w:val="00305BB4"/>
    <w:rsid w:val="00305CB6"/>
    <w:rsid w:val="00305F39"/>
    <w:rsid w:val="003069E0"/>
    <w:rsid w:val="00307542"/>
    <w:rsid w:val="0030799D"/>
    <w:rsid w:val="0031041A"/>
    <w:rsid w:val="003111C6"/>
    <w:rsid w:val="003117CA"/>
    <w:rsid w:val="00311CDE"/>
    <w:rsid w:val="003126AF"/>
    <w:rsid w:val="00312B84"/>
    <w:rsid w:val="00312F9F"/>
    <w:rsid w:val="003131AA"/>
    <w:rsid w:val="00313AB5"/>
    <w:rsid w:val="00313F12"/>
    <w:rsid w:val="00314152"/>
    <w:rsid w:val="00314A13"/>
    <w:rsid w:val="00314F3A"/>
    <w:rsid w:val="00314F67"/>
    <w:rsid w:val="00315188"/>
    <w:rsid w:val="00320319"/>
    <w:rsid w:val="00321121"/>
    <w:rsid w:val="0032223F"/>
    <w:rsid w:val="003225E8"/>
    <w:rsid w:val="00323BC0"/>
    <w:rsid w:val="00323EF2"/>
    <w:rsid w:val="00324542"/>
    <w:rsid w:val="00324BB1"/>
    <w:rsid w:val="003255B8"/>
    <w:rsid w:val="0032577B"/>
    <w:rsid w:val="00325C02"/>
    <w:rsid w:val="00325F3F"/>
    <w:rsid w:val="00326C95"/>
    <w:rsid w:val="00326F85"/>
    <w:rsid w:val="003272CB"/>
    <w:rsid w:val="00330BD1"/>
    <w:rsid w:val="003315FF"/>
    <w:rsid w:val="003317F2"/>
    <w:rsid w:val="003327CC"/>
    <w:rsid w:val="00332FD7"/>
    <w:rsid w:val="00333015"/>
    <w:rsid w:val="003353B2"/>
    <w:rsid w:val="00336819"/>
    <w:rsid w:val="00337858"/>
    <w:rsid w:val="003408CE"/>
    <w:rsid w:val="003417AC"/>
    <w:rsid w:val="003417F1"/>
    <w:rsid w:val="00341FF9"/>
    <w:rsid w:val="0034556C"/>
    <w:rsid w:val="00345C4B"/>
    <w:rsid w:val="00345D83"/>
    <w:rsid w:val="00347371"/>
    <w:rsid w:val="00347A0F"/>
    <w:rsid w:val="00350000"/>
    <w:rsid w:val="003504C1"/>
    <w:rsid w:val="0035078D"/>
    <w:rsid w:val="00350BD8"/>
    <w:rsid w:val="00352FF8"/>
    <w:rsid w:val="00353913"/>
    <w:rsid w:val="00354491"/>
    <w:rsid w:val="00354945"/>
    <w:rsid w:val="0035524A"/>
    <w:rsid w:val="0035570B"/>
    <w:rsid w:val="00355C80"/>
    <w:rsid w:val="00356158"/>
    <w:rsid w:val="00356B2B"/>
    <w:rsid w:val="0036109B"/>
    <w:rsid w:val="00361283"/>
    <w:rsid w:val="003613BB"/>
    <w:rsid w:val="003613E5"/>
    <w:rsid w:val="0036238E"/>
    <w:rsid w:val="00362411"/>
    <w:rsid w:val="003626C5"/>
    <w:rsid w:val="0036447D"/>
    <w:rsid w:val="00364C15"/>
    <w:rsid w:val="003657B0"/>
    <w:rsid w:val="00365BEF"/>
    <w:rsid w:val="003667EB"/>
    <w:rsid w:val="00366DD1"/>
    <w:rsid w:val="00367B45"/>
    <w:rsid w:val="00370304"/>
    <w:rsid w:val="00370E35"/>
    <w:rsid w:val="003710A5"/>
    <w:rsid w:val="003727FB"/>
    <w:rsid w:val="003735FE"/>
    <w:rsid w:val="00373BF0"/>
    <w:rsid w:val="003749FE"/>
    <w:rsid w:val="00374A4F"/>
    <w:rsid w:val="003770DE"/>
    <w:rsid w:val="00380407"/>
    <w:rsid w:val="00380951"/>
    <w:rsid w:val="003814AD"/>
    <w:rsid w:val="00381862"/>
    <w:rsid w:val="00381F3A"/>
    <w:rsid w:val="00382795"/>
    <w:rsid w:val="00382B70"/>
    <w:rsid w:val="0038339A"/>
    <w:rsid w:val="0038358C"/>
    <w:rsid w:val="003872BA"/>
    <w:rsid w:val="003918A1"/>
    <w:rsid w:val="00393D91"/>
    <w:rsid w:val="003945F8"/>
    <w:rsid w:val="00394D4D"/>
    <w:rsid w:val="00394E2E"/>
    <w:rsid w:val="00395527"/>
    <w:rsid w:val="00396032"/>
    <w:rsid w:val="0039651C"/>
    <w:rsid w:val="00396597"/>
    <w:rsid w:val="00396B70"/>
    <w:rsid w:val="00397BAE"/>
    <w:rsid w:val="003A0BA5"/>
    <w:rsid w:val="003A503A"/>
    <w:rsid w:val="003A5DD5"/>
    <w:rsid w:val="003A646B"/>
    <w:rsid w:val="003A666E"/>
    <w:rsid w:val="003A6DC5"/>
    <w:rsid w:val="003A6F14"/>
    <w:rsid w:val="003B0720"/>
    <w:rsid w:val="003B135B"/>
    <w:rsid w:val="003B14E9"/>
    <w:rsid w:val="003B3699"/>
    <w:rsid w:val="003B3ED9"/>
    <w:rsid w:val="003B4724"/>
    <w:rsid w:val="003B483F"/>
    <w:rsid w:val="003B4E97"/>
    <w:rsid w:val="003B5AC4"/>
    <w:rsid w:val="003B5FE7"/>
    <w:rsid w:val="003C152F"/>
    <w:rsid w:val="003C1AF0"/>
    <w:rsid w:val="003C1C01"/>
    <w:rsid w:val="003C24BE"/>
    <w:rsid w:val="003C40E9"/>
    <w:rsid w:val="003C6561"/>
    <w:rsid w:val="003C6C6C"/>
    <w:rsid w:val="003C7AF2"/>
    <w:rsid w:val="003D12E7"/>
    <w:rsid w:val="003D17FA"/>
    <w:rsid w:val="003D2147"/>
    <w:rsid w:val="003D2501"/>
    <w:rsid w:val="003D2DBF"/>
    <w:rsid w:val="003D42E3"/>
    <w:rsid w:val="003D4AE7"/>
    <w:rsid w:val="003D4EDE"/>
    <w:rsid w:val="003D62B6"/>
    <w:rsid w:val="003D66A8"/>
    <w:rsid w:val="003D6C26"/>
    <w:rsid w:val="003D70AA"/>
    <w:rsid w:val="003E13DE"/>
    <w:rsid w:val="003E23FD"/>
    <w:rsid w:val="003E553C"/>
    <w:rsid w:val="003E5793"/>
    <w:rsid w:val="003E5BC9"/>
    <w:rsid w:val="003E5CB7"/>
    <w:rsid w:val="003E62CB"/>
    <w:rsid w:val="003E7A89"/>
    <w:rsid w:val="003E7B10"/>
    <w:rsid w:val="003F02B2"/>
    <w:rsid w:val="003F20B8"/>
    <w:rsid w:val="003F2215"/>
    <w:rsid w:val="003F274B"/>
    <w:rsid w:val="003F3AB9"/>
    <w:rsid w:val="003F3DE0"/>
    <w:rsid w:val="003F4811"/>
    <w:rsid w:val="003F4D85"/>
    <w:rsid w:val="003F7659"/>
    <w:rsid w:val="00400838"/>
    <w:rsid w:val="0040271A"/>
    <w:rsid w:val="00402D7A"/>
    <w:rsid w:val="00404A66"/>
    <w:rsid w:val="00407BC1"/>
    <w:rsid w:val="00410C3A"/>
    <w:rsid w:val="004169E8"/>
    <w:rsid w:val="004170D6"/>
    <w:rsid w:val="0041739F"/>
    <w:rsid w:val="004173D5"/>
    <w:rsid w:val="00422461"/>
    <w:rsid w:val="004226C8"/>
    <w:rsid w:val="004279A6"/>
    <w:rsid w:val="00427BE6"/>
    <w:rsid w:val="004311EC"/>
    <w:rsid w:val="0043177E"/>
    <w:rsid w:val="00433D49"/>
    <w:rsid w:val="00436509"/>
    <w:rsid w:val="00441DA9"/>
    <w:rsid w:val="004432FB"/>
    <w:rsid w:val="0044355B"/>
    <w:rsid w:val="0044378A"/>
    <w:rsid w:val="00444659"/>
    <w:rsid w:val="00445200"/>
    <w:rsid w:val="00445865"/>
    <w:rsid w:val="00445C2D"/>
    <w:rsid w:val="00445CF5"/>
    <w:rsid w:val="00446915"/>
    <w:rsid w:val="00450842"/>
    <w:rsid w:val="004515EA"/>
    <w:rsid w:val="0045231A"/>
    <w:rsid w:val="00452704"/>
    <w:rsid w:val="00453101"/>
    <w:rsid w:val="004540FE"/>
    <w:rsid w:val="004541F3"/>
    <w:rsid w:val="0045484D"/>
    <w:rsid w:val="004566EC"/>
    <w:rsid w:val="00456904"/>
    <w:rsid w:val="00456E71"/>
    <w:rsid w:val="00457867"/>
    <w:rsid w:val="00457F11"/>
    <w:rsid w:val="00461210"/>
    <w:rsid w:val="00461B45"/>
    <w:rsid w:val="00462929"/>
    <w:rsid w:val="00462FEF"/>
    <w:rsid w:val="0046381B"/>
    <w:rsid w:val="0046410E"/>
    <w:rsid w:val="004646C3"/>
    <w:rsid w:val="004646EF"/>
    <w:rsid w:val="00464CB4"/>
    <w:rsid w:val="00466749"/>
    <w:rsid w:val="00466D72"/>
    <w:rsid w:val="00467E5A"/>
    <w:rsid w:val="004728D2"/>
    <w:rsid w:val="00473217"/>
    <w:rsid w:val="00474990"/>
    <w:rsid w:val="0047587E"/>
    <w:rsid w:val="00475CF0"/>
    <w:rsid w:val="004763BA"/>
    <w:rsid w:val="0048169F"/>
    <w:rsid w:val="00483808"/>
    <w:rsid w:val="00483D41"/>
    <w:rsid w:val="00484F82"/>
    <w:rsid w:val="0048666F"/>
    <w:rsid w:val="004869A5"/>
    <w:rsid w:val="00486B32"/>
    <w:rsid w:val="004929F9"/>
    <w:rsid w:val="00492A4F"/>
    <w:rsid w:val="00492D16"/>
    <w:rsid w:val="0049330E"/>
    <w:rsid w:val="004933F3"/>
    <w:rsid w:val="00493AF9"/>
    <w:rsid w:val="00494613"/>
    <w:rsid w:val="00494923"/>
    <w:rsid w:val="00494CBE"/>
    <w:rsid w:val="004950B3"/>
    <w:rsid w:val="004978C0"/>
    <w:rsid w:val="004A5B8A"/>
    <w:rsid w:val="004A610A"/>
    <w:rsid w:val="004A629A"/>
    <w:rsid w:val="004A6518"/>
    <w:rsid w:val="004B2157"/>
    <w:rsid w:val="004B3C50"/>
    <w:rsid w:val="004B5305"/>
    <w:rsid w:val="004B60A6"/>
    <w:rsid w:val="004B6CC2"/>
    <w:rsid w:val="004B7616"/>
    <w:rsid w:val="004B7A1F"/>
    <w:rsid w:val="004C06A4"/>
    <w:rsid w:val="004C14A6"/>
    <w:rsid w:val="004C7726"/>
    <w:rsid w:val="004D0E8F"/>
    <w:rsid w:val="004D2AAF"/>
    <w:rsid w:val="004D2B23"/>
    <w:rsid w:val="004D2C32"/>
    <w:rsid w:val="004D426E"/>
    <w:rsid w:val="004D54D2"/>
    <w:rsid w:val="004D5CE2"/>
    <w:rsid w:val="004D6F1B"/>
    <w:rsid w:val="004E02F0"/>
    <w:rsid w:val="004E0603"/>
    <w:rsid w:val="004E071E"/>
    <w:rsid w:val="004E2E15"/>
    <w:rsid w:val="004E312A"/>
    <w:rsid w:val="004E52CE"/>
    <w:rsid w:val="004E7D4C"/>
    <w:rsid w:val="004F037A"/>
    <w:rsid w:val="004F0AB1"/>
    <w:rsid w:val="004F1EC4"/>
    <w:rsid w:val="004F2955"/>
    <w:rsid w:val="004F3383"/>
    <w:rsid w:val="004F4905"/>
    <w:rsid w:val="004F6339"/>
    <w:rsid w:val="004F7363"/>
    <w:rsid w:val="00500B5E"/>
    <w:rsid w:val="00500D7D"/>
    <w:rsid w:val="00501644"/>
    <w:rsid w:val="00501F87"/>
    <w:rsid w:val="00502931"/>
    <w:rsid w:val="00506D94"/>
    <w:rsid w:val="00511F05"/>
    <w:rsid w:val="00512F46"/>
    <w:rsid w:val="00514804"/>
    <w:rsid w:val="005157DE"/>
    <w:rsid w:val="00515C38"/>
    <w:rsid w:val="005172A9"/>
    <w:rsid w:val="00517FBC"/>
    <w:rsid w:val="005205A4"/>
    <w:rsid w:val="005207C1"/>
    <w:rsid w:val="00521DD5"/>
    <w:rsid w:val="0052489A"/>
    <w:rsid w:val="00525044"/>
    <w:rsid w:val="005254A8"/>
    <w:rsid w:val="00525CF7"/>
    <w:rsid w:val="00526382"/>
    <w:rsid w:val="005264DD"/>
    <w:rsid w:val="005275B1"/>
    <w:rsid w:val="00527B4B"/>
    <w:rsid w:val="005303B6"/>
    <w:rsid w:val="0053168C"/>
    <w:rsid w:val="005334A8"/>
    <w:rsid w:val="00534AE3"/>
    <w:rsid w:val="0053627D"/>
    <w:rsid w:val="00536CCA"/>
    <w:rsid w:val="005408E8"/>
    <w:rsid w:val="0054310F"/>
    <w:rsid w:val="005435F1"/>
    <w:rsid w:val="00544C0C"/>
    <w:rsid w:val="00545864"/>
    <w:rsid w:val="00545DE2"/>
    <w:rsid w:val="00546CDB"/>
    <w:rsid w:val="00547ADD"/>
    <w:rsid w:val="0055016F"/>
    <w:rsid w:val="005548C8"/>
    <w:rsid w:val="00554912"/>
    <w:rsid w:val="00556341"/>
    <w:rsid w:val="0055769A"/>
    <w:rsid w:val="00557E0B"/>
    <w:rsid w:val="00560010"/>
    <w:rsid w:val="005605F6"/>
    <w:rsid w:val="00562672"/>
    <w:rsid w:val="00562B40"/>
    <w:rsid w:val="00562BD5"/>
    <w:rsid w:val="00563034"/>
    <w:rsid w:val="005639B3"/>
    <w:rsid w:val="005645CC"/>
    <w:rsid w:val="0056474C"/>
    <w:rsid w:val="00565FB9"/>
    <w:rsid w:val="00566599"/>
    <w:rsid w:val="00566B9F"/>
    <w:rsid w:val="00566DBB"/>
    <w:rsid w:val="00567950"/>
    <w:rsid w:val="00570E1E"/>
    <w:rsid w:val="005711BC"/>
    <w:rsid w:val="00571E15"/>
    <w:rsid w:val="00572AB1"/>
    <w:rsid w:val="005734FD"/>
    <w:rsid w:val="00575DE9"/>
    <w:rsid w:val="00575F81"/>
    <w:rsid w:val="00576C8F"/>
    <w:rsid w:val="00577127"/>
    <w:rsid w:val="00580BC3"/>
    <w:rsid w:val="00580DAD"/>
    <w:rsid w:val="00581530"/>
    <w:rsid w:val="005829DA"/>
    <w:rsid w:val="00583FB7"/>
    <w:rsid w:val="005859E9"/>
    <w:rsid w:val="00585C28"/>
    <w:rsid w:val="00585D28"/>
    <w:rsid w:val="00585E63"/>
    <w:rsid w:val="00586B68"/>
    <w:rsid w:val="00587323"/>
    <w:rsid w:val="00590E7F"/>
    <w:rsid w:val="00592AD0"/>
    <w:rsid w:val="00593447"/>
    <w:rsid w:val="005934B5"/>
    <w:rsid w:val="00594377"/>
    <w:rsid w:val="0059438F"/>
    <w:rsid w:val="00595CFD"/>
    <w:rsid w:val="00596FB6"/>
    <w:rsid w:val="005A00E2"/>
    <w:rsid w:val="005A05EE"/>
    <w:rsid w:val="005A16B7"/>
    <w:rsid w:val="005A3D32"/>
    <w:rsid w:val="005A4964"/>
    <w:rsid w:val="005A5238"/>
    <w:rsid w:val="005A59F6"/>
    <w:rsid w:val="005A7DF2"/>
    <w:rsid w:val="005B277A"/>
    <w:rsid w:val="005B2CF3"/>
    <w:rsid w:val="005B3542"/>
    <w:rsid w:val="005B70D8"/>
    <w:rsid w:val="005C1187"/>
    <w:rsid w:val="005C1943"/>
    <w:rsid w:val="005C1A42"/>
    <w:rsid w:val="005C34C7"/>
    <w:rsid w:val="005C39A7"/>
    <w:rsid w:val="005C3FB1"/>
    <w:rsid w:val="005C437F"/>
    <w:rsid w:val="005C4D5E"/>
    <w:rsid w:val="005C5AB3"/>
    <w:rsid w:val="005C6867"/>
    <w:rsid w:val="005C71D6"/>
    <w:rsid w:val="005C7790"/>
    <w:rsid w:val="005C785B"/>
    <w:rsid w:val="005D0851"/>
    <w:rsid w:val="005D0D03"/>
    <w:rsid w:val="005D1ACF"/>
    <w:rsid w:val="005D26E2"/>
    <w:rsid w:val="005D2B43"/>
    <w:rsid w:val="005D3CC3"/>
    <w:rsid w:val="005D3CE1"/>
    <w:rsid w:val="005D4C5B"/>
    <w:rsid w:val="005D5B59"/>
    <w:rsid w:val="005D5BC0"/>
    <w:rsid w:val="005D6B20"/>
    <w:rsid w:val="005E03FF"/>
    <w:rsid w:val="005E0621"/>
    <w:rsid w:val="005E1AFB"/>
    <w:rsid w:val="005E1EC4"/>
    <w:rsid w:val="005E218C"/>
    <w:rsid w:val="005E25C1"/>
    <w:rsid w:val="005E2770"/>
    <w:rsid w:val="005E2B14"/>
    <w:rsid w:val="005E4065"/>
    <w:rsid w:val="005E4099"/>
    <w:rsid w:val="005E466E"/>
    <w:rsid w:val="005E5249"/>
    <w:rsid w:val="005E6357"/>
    <w:rsid w:val="005E773B"/>
    <w:rsid w:val="005E7B98"/>
    <w:rsid w:val="005F29A6"/>
    <w:rsid w:val="005F38BA"/>
    <w:rsid w:val="005F3DD7"/>
    <w:rsid w:val="005F4014"/>
    <w:rsid w:val="005F4836"/>
    <w:rsid w:val="005F5038"/>
    <w:rsid w:val="005F57B9"/>
    <w:rsid w:val="005F5813"/>
    <w:rsid w:val="005F790C"/>
    <w:rsid w:val="00601046"/>
    <w:rsid w:val="006011C7"/>
    <w:rsid w:val="00602240"/>
    <w:rsid w:val="00602276"/>
    <w:rsid w:val="006028BF"/>
    <w:rsid w:val="00602905"/>
    <w:rsid w:val="00602F45"/>
    <w:rsid w:val="006033AE"/>
    <w:rsid w:val="0060364D"/>
    <w:rsid w:val="00604DF8"/>
    <w:rsid w:val="00606033"/>
    <w:rsid w:val="00606981"/>
    <w:rsid w:val="00610A13"/>
    <w:rsid w:val="00611D1C"/>
    <w:rsid w:val="00612018"/>
    <w:rsid w:val="00613095"/>
    <w:rsid w:val="00613C83"/>
    <w:rsid w:val="00613C90"/>
    <w:rsid w:val="0061490D"/>
    <w:rsid w:val="006157E2"/>
    <w:rsid w:val="006159A8"/>
    <w:rsid w:val="00615E80"/>
    <w:rsid w:val="006162C0"/>
    <w:rsid w:val="00617744"/>
    <w:rsid w:val="00621E3C"/>
    <w:rsid w:val="006224B4"/>
    <w:rsid w:val="00622EB0"/>
    <w:rsid w:val="00623B05"/>
    <w:rsid w:val="006252BF"/>
    <w:rsid w:val="0063045B"/>
    <w:rsid w:val="00630CA6"/>
    <w:rsid w:val="00630D19"/>
    <w:rsid w:val="00632D83"/>
    <w:rsid w:val="006335C8"/>
    <w:rsid w:val="00634C7B"/>
    <w:rsid w:val="006350B4"/>
    <w:rsid w:val="0063577F"/>
    <w:rsid w:val="00637EDE"/>
    <w:rsid w:val="00637EF0"/>
    <w:rsid w:val="006400C5"/>
    <w:rsid w:val="006416E7"/>
    <w:rsid w:val="00641D49"/>
    <w:rsid w:val="00642EEB"/>
    <w:rsid w:val="00644672"/>
    <w:rsid w:val="00644F1E"/>
    <w:rsid w:val="0064637E"/>
    <w:rsid w:val="0064681C"/>
    <w:rsid w:val="006501C1"/>
    <w:rsid w:val="00651E16"/>
    <w:rsid w:val="006562F0"/>
    <w:rsid w:val="00656A38"/>
    <w:rsid w:val="00660895"/>
    <w:rsid w:val="00661DEA"/>
    <w:rsid w:val="00663FCF"/>
    <w:rsid w:val="006669C1"/>
    <w:rsid w:val="00666C1F"/>
    <w:rsid w:val="0067056F"/>
    <w:rsid w:val="00670726"/>
    <w:rsid w:val="00671179"/>
    <w:rsid w:val="00673C37"/>
    <w:rsid w:val="00675BEB"/>
    <w:rsid w:val="00675E5A"/>
    <w:rsid w:val="006770E6"/>
    <w:rsid w:val="006772F1"/>
    <w:rsid w:val="00677D18"/>
    <w:rsid w:val="00681F54"/>
    <w:rsid w:val="00682419"/>
    <w:rsid w:val="0068363E"/>
    <w:rsid w:val="00683A19"/>
    <w:rsid w:val="00684089"/>
    <w:rsid w:val="00684361"/>
    <w:rsid w:val="00684522"/>
    <w:rsid w:val="00685246"/>
    <w:rsid w:val="006864B1"/>
    <w:rsid w:val="00690D2E"/>
    <w:rsid w:val="00690E00"/>
    <w:rsid w:val="00691058"/>
    <w:rsid w:val="0069378B"/>
    <w:rsid w:val="006943E9"/>
    <w:rsid w:val="00694EA7"/>
    <w:rsid w:val="006972AF"/>
    <w:rsid w:val="006A078B"/>
    <w:rsid w:val="006A1018"/>
    <w:rsid w:val="006A19A5"/>
    <w:rsid w:val="006A1E04"/>
    <w:rsid w:val="006A255B"/>
    <w:rsid w:val="006A30B1"/>
    <w:rsid w:val="006A3CDA"/>
    <w:rsid w:val="006A4130"/>
    <w:rsid w:val="006A45A1"/>
    <w:rsid w:val="006A5FF7"/>
    <w:rsid w:val="006A7510"/>
    <w:rsid w:val="006B01A9"/>
    <w:rsid w:val="006B054D"/>
    <w:rsid w:val="006B1CAD"/>
    <w:rsid w:val="006B23BA"/>
    <w:rsid w:val="006B3AA6"/>
    <w:rsid w:val="006B3ADA"/>
    <w:rsid w:val="006B45F3"/>
    <w:rsid w:val="006B4D08"/>
    <w:rsid w:val="006B5BCD"/>
    <w:rsid w:val="006B6DAA"/>
    <w:rsid w:val="006B7352"/>
    <w:rsid w:val="006B7BB9"/>
    <w:rsid w:val="006C0AE8"/>
    <w:rsid w:val="006C12BA"/>
    <w:rsid w:val="006C13EA"/>
    <w:rsid w:val="006C1B42"/>
    <w:rsid w:val="006C1EE6"/>
    <w:rsid w:val="006C2256"/>
    <w:rsid w:val="006C27C1"/>
    <w:rsid w:val="006C3546"/>
    <w:rsid w:val="006C4555"/>
    <w:rsid w:val="006C49D2"/>
    <w:rsid w:val="006C4F35"/>
    <w:rsid w:val="006C5900"/>
    <w:rsid w:val="006C66C3"/>
    <w:rsid w:val="006C6A65"/>
    <w:rsid w:val="006D0EB7"/>
    <w:rsid w:val="006D1DD6"/>
    <w:rsid w:val="006D2426"/>
    <w:rsid w:val="006D3456"/>
    <w:rsid w:val="006D48A5"/>
    <w:rsid w:val="006D5C27"/>
    <w:rsid w:val="006D60A9"/>
    <w:rsid w:val="006D6BF0"/>
    <w:rsid w:val="006D7D0A"/>
    <w:rsid w:val="006E0A8A"/>
    <w:rsid w:val="006E1D0B"/>
    <w:rsid w:val="006E2271"/>
    <w:rsid w:val="006E298C"/>
    <w:rsid w:val="006E3C54"/>
    <w:rsid w:val="006E3DA7"/>
    <w:rsid w:val="006E4CC8"/>
    <w:rsid w:val="006E592A"/>
    <w:rsid w:val="006E722C"/>
    <w:rsid w:val="006E731A"/>
    <w:rsid w:val="006F0241"/>
    <w:rsid w:val="006F0B5E"/>
    <w:rsid w:val="006F103D"/>
    <w:rsid w:val="006F15A6"/>
    <w:rsid w:val="006F1B8D"/>
    <w:rsid w:val="006F24E4"/>
    <w:rsid w:val="006F25F0"/>
    <w:rsid w:val="006F2B91"/>
    <w:rsid w:val="006F335A"/>
    <w:rsid w:val="006F3CD8"/>
    <w:rsid w:val="006F4CCC"/>
    <w:rsid w:val="006F64D1"/>
    <w:rsid w:val="006F6883"/>
    <w:rsid w:val="006F7164"/>
    <w:rsid w:val="006F7710"/>
    <w:rsid w:val="00700368"/>
    <w:rsid w:val="007009DC"/>
    <w:rsid w:val="00700E7F"/>
    <w:rsid w:val="00703043"/>
    <w:rsid w:val="00704AB7"/>
    <w:rsid w:val="00704B27"/>
    <w:rsid w:val="007053AD"/>
    <w:rsid w:val="00707896"/>
    <w:rsid w:val="00710C3A"/>
    <w:rsid w:val="007137A0"/>
    <w:rsid w:val="00713A3F"/>
    <w:rsid w:val="007140ED"/>
    <w:rsid w:val="0071525F"/>
    <w:rsid w:val="00715981"/>
    <w:rsid w:val="00717249"/>
    <w:rsid w:val="0072034F"/>
    <w:rsid w:val="00720493"/>
    <w:rsid w:val="00723071"/>
    <w:rsid w:val="00723CEA"/>
    <w:rsid w:val="0072539C"/>
    <w:rsid w:val="00727A02"/>
    <w:rsid w:val="007307A8"/>
    <w:rsid w:val="00730F97"/>
    <w:rsid w:val="0073152C"/>
    <w:rsid w:val="00732BCC"/>
    <w:rsid w:val="00732D7A"/>
    <w:rsid w:val="007335A8"/>
    <w:rsid w:val="00735A38"/>
    <w:rsid w:val="00736572"/>
    <w:rsid w:val="00736B81"/>
    <w:rsid w:val="00736EF3"/>
    <w:rsid w:val="0073708C"/>
    <w:rsid w:val="007405ED"/>
    <w:rsid w:val="00741EFA"/>
    <w:rsid w:val="00743CC5"/>
    <w:rsid w:val="00744118"/>
    <w:rsid w:val="0074432A"/>
    <w:rsid w:val="007448D8"/>
    <w:rsid w:val="007454E0"/>
    <w:rsid w:val="007456BA"/>
    <w:rsid w:val="00746277"/>
    <w:rsid w:val="0074629E"/>
    <w:rsid w:val="007474D4"/>
    <w:rsid w:val="00747FCC"/>
    <w:rsid w:val="007516D4"/>
    <w:rsid w:val="00751F36"/>
    <w:rsid w:val="0075253B"/>
    <w:rsid w:val="0075563B"/>
    <w:rsid w:val="00756914"/>
    <w:rsid w:val="00760540"/>
    <w:rsid w:val="00761272"/>
    <w:rsid w:val="007612E2"/>
    <w:rsid w:val="007616AB"/>
    <w:rsid w:val="0076176C"/>
    <w:rsid w:val="00761C4A"/>
    <w:rsid w:val="007631A6"/>
    <w:rsid w:val="007639D9"/>
    <w:rsid w:val="0076523D"/>
    <w:rsid w:val="00766735"/>
    <w:rsid w:val="0076730F"/>
    <w:rsid w:val="007708E2"/>
    <w:rsid w:val="00770F72"/>
    <w:rsid w:val="0077196C"/>
    <w:rsid w:val="007729ED"/>
    <w:rsid w:val="00773340"/>
    <w:rsid w:val="00773A8D"/>
    <w:rsid w:val="00775C7F"/>
    <w:rsid w:val="00777985"/>
    <w:rsid w:val="0078103F"/>
    <w:rsid w:val="00782C4A"/>
    <w:rsid w:val="0078305F"/>
    <w:rsid w:val="00783930"/>
    <w:rsid w:val="00784319"/>
    <w:rsid w:val="0078448B"/>
    <w:rsid w:val="0078589B"/>
    <w:rsid w:val="007877A3"/>
    <w:rsid w:val="00787A22"/>
    <w:rsid w:val="00787C2F"/>
    <w:rsid w:val="00791219"/>
    <w:rsid w:val="007913C3"/>
    <w:rsid w:val="007925B9"/>
    <w:rsid w:val="007939D9"/>
    <w:rsid w:val="00794D3D"/>
    <w:rsid w:val="00795AF7"/>
    <w:rsid w:val="007969B8"/>
    <w:rsid w:val="007971D7"/>
    <w:rsid w:val="0079751A"/>
    <w:rsid w:val="00797C4F"/>
    <w:rsid w:val="007A0DAA"/>
    <w:rsid w:val="007A2508"/>
    <w:rsid w:val="007A2CF3"/>
    <w:rsid w:val="007A2D3B"/>
    <w:rsid w:val="007A3406"/>
    <w:rsid w:val="007A3EB4"/>
    <w:rsid w:val="007A7343"/>
    <w:rsid w:val="007A752F"/>
    <w:rsid w:val="007B0BBF"/>
    <w:rsid w:val="007B107A"/>
    <w:rsid w:val="007B117F"/>
    <w:rsid w:val="007B15BD"/>
    <w:rsid w:val="007B3613"/>
    <w:rsid w:val="007B4828"/>
    <w:rsid w:val="007B482E"/>
    <w:rsid w:val="007B5195"/>
    <w:rsid w:val="007B6043"/>
    <w:rsid w:val="007B7A8A"/>
    <w:rsid w:val="007C06DB"/>
    <w:rsid w:val="007C0763"/>
    <w:rsid w:val="007C1422"/>
    <w:rsid w:val="007C2268"/>
    <w:rsid w:val="007C382B"/>
    <w:rsid w:val="007C3FE5"/>
    <w:rsid w:val="007C44DA"/>
    <w:rsid w:val="007C5D73"/>
    <w:rsid w:val="007C5D89"/>
    <w:rsid w:val="007D06DE"/>
    <w:rsid w:val="007D1EB8"/>
    <w:rsid w:val="007D2B28"/>
    <w:rsid w:val="007D32CF"/>
    <w:rsid w:val="007D3542"/>
    <w:rsid w:val="007D3A74"/>
    <w:rsid w:val="007D46C9"/>
    <w:rsid w:val="007E02AD"/>
    <w:rsid w:val="007E167C"/>
    <w:rsid w:val="007E2985"/>
    <w:rsid w:val="007E3CD8"/>
    <w:rsid w:val="007E4C35"/>
    <w:rsid w:val="007E5881"/>
    <w:rsid w:val="007E5B17"/>
    <w:rsid w:val="007E618E"/>
    <w:rsid w:val="007E62B7"/>
    <w:rsid w:val="007E7AE3"/>
    <w:rsid w:val="007F20AC"/>
    <w:rsid w:val="007F3426"/>
    <w:rsid w:val="007F4D0B"/>
    <w:rsid w:val="007F5296"/>
    <w:rsid w:val="007F79FA"/>
    <w:rsid w:val="00801577"/>
    <w:rsid w:val="0080234C"/>
    <w:rsid w:val="00803FC5"/>
    <w:rsid w:val="0080563A"/>
    <w:rsid w:val="008058BC"/>
    <w:rsid w:val="008063CD"/>
    <w:rsid w:val="008069C3"/>
    <w:rsid w:val="00807B94"/>
    <w:rsid w:val="008105A5"/>
    <w:rsid w:val="00811488"/>
    <w:rsid w:val="00811BB0"/>
    <w:rsid w:val="008127AE"/>
    <w:rsid w:val="00813A96"/>
    <w:rsid w:val="00813F54"/>
    <w:rsid w:val="00815652"/>
    <w:rsid w:val="008166F8"/>
    <w:rsid w:val="00817A77"/>
    <w:rsid w:val="00821A36"/>
    <w:rsid w:val="00821CA7"/>
    <w:rsid w:val="00822C74"/>
    <w:rsid w:val="008234A4"/>
    <w:rsid w:val="008237D6"/>
    <w:rsid w:val="00823803"/>
    <w:rsid w:val="00823C61"/>
    <w:rsid w:val="00823D76"/>
    <w:rsid w:val="00825B76"/>
    <w:rsid w:val="0082630E"/>
    <w:rsid w:val="008265E5"/>
    <w:rsid w:val="00827A8C"/>
    <w:rsid w:val="0083108A"/>
    <w:rsid w:val="00832076"/>
    <w:rsid w:val="00832F48"/>
    <w:rsid w:val="00833AE8"/>
    <w:rsid w:val="00835420"/>
    <w:rsid w:val="008359FD"/>
    <w:rsid w:val="008361A8"/>
    <w:rsid w:val="008368AA"/>
    <w:rsid w:val="00836B87"/>
    <w:rsid w:val="00841544"/>
    <w:rsid w:val="00846B57"/>
    <w:rsid w:val="00846C4E"/>
    <w:rsid w:val="0085182D"/>
    <w:rsid w:val="00851FA2"/>
    <w:rsid w:val="00852899"/>
    <w:rsid w:val="00852A20"/>
    <w:rsid w:val="00853682"/>
    <w:rsid w:val="00853D7A"/>
    <w:rsid w:val="00857B51"/>
    <w:rsid w:val="00861197"/>
    <w:rsid w:val="00861C0A"/>
    <w:rsid w:val="00861E75"/>
    <w:rsid w:val="008621B8"/>
    <w:rsid w:val="00864F78"/>
    <w:rsid w:val="00865199"/>
    <w:rsid w:val="00865381"/>
    <w:rsid w:val="0086544D"/>
    <w:rsid w:val="00865A50"/>
    <w:rsid w:val="00865AAD"/>
    <w:rsid w:val="00865B21"/>
    <w:rsid w:val="00866C04"/>
    <w:rsid w:val="0087035A"/>
    <w:rsid w:val="00870383"/>
    <w:rsid w:val="0087112D"/>
    <w:rsid w:val="00871928"/>
    <w:rsid w:val="00871F4F"/>
    <w:rsid w:val="008736D4"/>
    <w:rsid w:val="00873B33"/>
    <w:rsid w:val="00873DA0"/>
    <w:rsid w:val="00873F68"/>
    <w:rsid w:val="00874076"/>
    <w:rsid w:val="00875B4E"/>
    <w:rsid w:val="00876E8A"/>
    <w:rsid w:val="00877F72"/>
    <w:rsid w:val="00880DAE"/>
    <w:rsid w:val="0088158A"/>
    <w:rsid w:val="00881923"/>
    <w:rsid w:val="0088360B"/>
    <w:rsid w:val="008838D8"/>
    <w:rsid w:val="00883969"/>
    <w:rsid w:val="00884872"/>
    <w:rsid w:val="00885DE5"/>
    <w:rsid w:val="00886585"/>
    <w:rsid w:val="00886A6D"/>
    <w:rsid w:val="00887D09"/>
    <w:rsid w:val="008903D2"/>
    <w:rsid w:val="00890B21"/>
    <w:rsid w:val="00891211"/>
    <w:rsid w:val="00891A53"/>
    <w:rsid w:val="00891C11"/>
    <w:rsid w:val="00891D1F"/>
    <w:rsid w:val="00891D99"/>
    <w:rsid w:val="00893C51"/>
    <w:rsid w:val="0089738D"/>
    <w:rsid w:val="008A2EA0"/>
    <w:rsid w:val="008A3275"/>
    <w:rsid w:val="008A3324"/>
    <w:rsid w:val="008A3690"/>
    <w:rsid w:val="008A4068"/>
    <w:rsid w:val="008A63FC"/>
    <w:rsid w:val="008A6829"/>
    <w:rsid w:val="008B00B6"/>
    <w:rsid w:val="008B046B"/>
    <w:rsid w:val="008B0891"/>
    <w:rsid w:val="008B0C9B"/>
    <w:rsid w:val="008B1D83"/>
    <w:rsid w:val="008B3420"/>
    <w:rsid w:val="008B487E"/>
    <w:rsid w:val="008B4A6E"/>
    <w:rsid w:val="008B5015"/>
    <w:rsid w:val="008B556F"/>
    <w:rsid w:val="008B5A92"/>
    <w:rsid w:val="008B5D5C"/>
    <w:rsid w:val="008B64D0"/>
    <w:rsid w:val="008B7338"/>
    <w:rsid w:val="008B764D"/>
    <w:rsid w:val="008C02D6"/>
    <w:rsid w:val="008C062D"/>
    <w:rsid w:val="008C16D1"/>
    <w:rsid w:val="008C3384"/>
    <w:rsid w:val="008C528A"/>
    <w:rsid w:val="008C5648"/>
    <w:rsid w:val="008C5C9A"/>
    <w:rsid w:val="008C5E19"/>
    <w:rsid w:val="008C7027"/>
    <w:rsid w:val="008C7F71"/>
    <w:rsid w:val="008D04E9"/>
    <w:rsid w:val="008D0E33"/>
    <w:rsid w:val="008D1D93"/>
    <w:rsid w:val="008D25A3"/>
    <w:rsid w:val="008D2EA0"/>
    <w:rsid w:val="008D3807"/>
    <w:rsid w:val="008D3A21"/>
    <w:rsid w:val="008D44F4"/>
    <w:rsid w:val="008D7472"/>
    <w:rsid w:val="008D7CB4"/>
    <w:rsid w:val="008E009B"/>
    <w:rsid w:val="008E1C56"/>
    <w:rsid w:val="008E275A"/>
    <w:rsid w:val="008E3D2A"/>
    <w:rsid w:val="008E65DD"/>
    <w:rsid w:val="008E6F33"/>
    <w:rsid w:val="008E75E6"/>
    <w:rsid w:val="008E76B5"/>
    <w:rsid w:val="008F059E"/>
    <w:rsid w:val="008F0965"/>
    <w:rsid w:val="008F0A66"/>
    <w:rsid w:val="008F133A"/>
    <w:rsid w:val="008F181C"/>
    <w:rsid w:val="008F349E"/>
    <w:rsid w:val="008F3B1D"/>
    <w:rsid w:val="008F4A89"/>
    <w:rsid w:val="008F5FBF"/>
    <w:rsid w:val="008F6ACA"/>
    <w:rsid w:val="009007ED"/>
    <w:rsid w:val="009017AF"/>
    <w:rsid w:val="0090183D"/>
    <w:rsid w:val="00902128"/>
    <w:rsid w:val="00903B37"/>
    <w:rsid w:val="00904BBB"/>
    <w:rsid w:val="00905395"/>
    <w:rsid w:val="00905E4A"/>
    <w:rsid w:val="009075B8"/>
    <w:rsid w:val="00910240"/>
    <w:rsid w:val="009146E5"/>
    <w:rsid w:val="00916714"/>
    <w:rsid w:val="00917304"/>
    <w:rsid w:val="00917A78"/>
    <w:rsid w:val="00922170"/>
    <w:rsid w:val="00923570"/>
    <w:rsid w:val="00923688"/>
    <w:rsid w:val="0092398D"/>
    <w:rsid w:val="00925B90"/>
    <w:rsid w:val="009261AD"/>
    <w:rsid w:val="00927AA6"/>
    <w:rsid w:val="00927BF4"/>
    <w:rsid w:val="00930412"/>
    <w:rsid w:val="00930DF5"/>
    <w:rsid w:val="0093174F"/>
    <w:rsid w:val="00934107"/>
    <w:rsid w:val="00934116"/>
    <w:rsid w:val="009353AE"/>
    <w:rsid w:val="00936ABE"/>
    <w:rsid w:val="00937EE9"/>
    <w:rsid w:val="00940FF8"/>
    <w:rsid w:val="0094124A"/>
    <w:rsid w:val="00941ED8"/>
    <w:rsid w:val="00942115"/>
    <w:rsid w:val="0094235C"/>
    <w:rsid w:val="00942466"/>
    <w:rsid w:val="00942CAC"/>
    <w:rsid w:val="00943028"/>
    <w:rsid w:val="009437E6"/>
    <w:rsid w:val="009438F8"/>
    <w:rsid w:val="00944FE6"/>
    <w:rsid w:val="00945838"/>
    <w:rsid w:val="009469BD"/>
    <w:rsid w:val="00946E2B"/>
    <w:rsid w:val="009478E6"/>
    <w:rsid w:val="0094790B"/>
    <w:rsid w:val="00947D19"/>
    <w:rsid w:val="009503B4"/>
    <w:rsid w:val="00951EF9"/>
    <w:rsid w:val="009541CB"/>
    <w:rsid w:val="00954BB2"/>
    <w:rsid w:val="00955187"/>
    <w:rsid w:val="00957AD2"/>
    <w:rsid w:val="00962519"/>
    <w:rsid w:val="00964D49"/>
    <w:rsid w:val="00966A25"/>
    <w:rsid w:val="009701B6"/>
    <w:rsid w:val="00970CC5"/>
    <w:rsid w:val="009719A9"/>
    <w:rsid w:val="00972BD8"/>
    <w:rsid w:val="00973DDA"/>
    <w:rsid w:val="00974A6F"/>
    <w:rsid w:val="00975418"/>
    <w:rsid w:val="00975514"/>
    <w:rsid w:val="00975B2C"/>
    <w:rsid w:val="0097667C"/>
    <w:rsid w:val="00976EFB"/>
    <w:rsid w:val="00977058"/>
    <w:rsid w:val="00977D89"/>
    <w:rsid w:val="009800FE"/>
    <w:rsid w:val="0098061B"/>
    <w:rsid w:val="009817C3"/>
    <w:rsid w:val="00983968"/>
    <w:rsid w:val="00983F0E"/>
    <w:rsid w:val="009842F4"/>
    <w:rsid w:val="00985326"/>
    <w:rsid w:val="009855A9"/>
    <w:rsid w:val="00986287"/>
    <w:rsid w:val="009865F9"/>
    <w:rsid w:val="0098667E"/>
    <w:rsid w:val="0099038B"/>
    <w:rsid w:val="00990E00"/>
    <w:rsid w:val="00991053"/>
    <w:rsid w:val="009914A9"/>
    <w:rsid w:val="009915B5"/>
    <w:rsid w:val="009922D0"/>
    <w:rsid w:val="00992496"/>
    <w:rsid w:val="009928AC"/>
    <w:rsid w:val="0099425A"/>
    <w:rsid w:val="00994502"/>
    <w:rsid w:val="00994CB3"/>
    <w:rsid w:val="00995769"/>
    <w:rsid w:val="00995B51"/>
    <w:rsid w:val="00995DA8"/>
    <w:rsid w:val="009964EF"/>
    <w:rsid w:val="009969E4"/>
    <w:rsid w:val="00997558"/>
    <w:rsid w:val="009A04F8"/>
    <w:rsid w:val="009A0B1F"/>
    <w:rsid w:val="009A2AC0"/>
    <w:rsid w:val="009A4D82"/>
    <w:rsid w:val="009A4E07"/>
    <w:rsid w:val="009A5FB8"/>
    <w:rsid w:val="009A60FB"/>
    <w:rsid w:val="009A7F5E"/>
    <w:rsid w:val="009B0AC7"/>
    <w:rsid w:val="009B1156"/>
    <w:rsid w:val="009B1A74"/>
    <w:rsid w:val="009B2262"/>
    <w:rsid w:val="009B3DC0"/>
    <w:rsid w:val="009B40F5"/>
    <w:rsid w:val="009B45D8"/>
    <w:rsid w:val="009B45D9"/>
    <w:rsid w:val="009B5505"/>
    <w:rsid w:val="009B5710"/>
    <w:rsid w:val="009B5D86"/>
    <w:rsid w:val="009B5F0B"/>
    <w:rsid w:val="009B7740"/>
    <w:rsid w:val="009C0287"/>
    <w:rsid w:val="009C074F"/>
    <w:rsid w:val="009C0F94"/>
    <w:rsid w:val="009C128D"/>
    <w:rsid w:val="009C1B0A"/>
    <w:rsid w:val="009C1B5B"/>
    <w:rsid w:val="009C1F80"/>
    <w:rsid w:val="009C2054"/>
    <w:rsid w:val="009C4555"/>
    <w:rsid w:val="009C48A9"/>
    <w:rsid w:val="009C491B"/>
    <w:rsid w:val="009C4E40"/>
    <w:rsid w:val="009C4F85"/>
    <w:rsid w:val="009C565D"/>
    <w:rsid w:val="009C6381"/>
    <w:rsid w:val="009C6AEA"/>
    <w:rsid w:val="009C6E4D"/>
    <w:rsid w:val="009C6EF8"/>
    <w:rsid w:val="009D0CF6"/>
    <w:rsid w:val="009D164A"/>
    <w:rsid w:val="009D28E6"/>
    <w:rsid w:val="009D3357"/>
    <w:rsid w:val="009D40BB"/>
    <w:rsid w:val="009D5B23"/>
    <w:rsid w:val="009D622C"/>
    <w:rsid w:val="009D6C5C"/>
    <w:rsid w:val="009E01D7"/>
    <w:rsid w:val="009E11A7"/>
    <w:rsid w:val="009E1B16"/>
    <w:rsid w:val="009E27BE"/>
    <w:rsid w:val="009E2A63"/>
    <w:rsid w:val="009E67BF"/>
    <w:rsid w:val="009E6AFE"/>
    <w:rsid w:val="009F2651"/>
    <w:rsid w:val="009F478E"/>
    <w:rsid w:val="009F4984"/>
    <w:rsid w:val="009F5680"/>
    <w:rsid w:val="009F5845"/>
    <w:rsid w:val="009F5A9C"/>
    <w:rsid w:val="00A00041"/>
    <w:rsid w:val="00A019E0"/>
    <w:rsid w:val="00A01B9E"/>
    <w:rsid w:val="00A02D80"/>
    <w:rsid w:val="00A05F52"/>
    <w:rsid w:val="00A06B0C"/>
    <w:rsid w:val="00A06CDE"/>
    <w:rsid w:val="00A06EC7"/>
    <w:rsid w:val="00A10672"/>
    <w:rsid w:val="00A10DD0"/>
    <w:rsid w:val="00A11273"/>
    <w:rsid w:val="00A118D2"/>
    <w:rsid w:val="00A128D6"/>
    <w:rsid w:val="00A14594"/>
    <w:rsid w:val="00A14875"/>
    <w:rsid w:val="00A14991"/>
    <w:rsid w:val="00A14D43"/>
    <w:rsid w:val="00A14D52"/>
    <w:rsid w:val="00A1573D"/>
    <w:rsid w:val="00A1642C"/>
    <w:rsid w:val="00A17078"/>
    <w:rsid w:val="00A20528"/>
    <w:rsid w:val="00A20E5F"/>
    <w:rsid w:val="00A221EB"/>
    <w:rsid w:val="00A24415"/>
    <w:rsid w:val="00A249B7"/>
    <w:rsid w:val="00A25225"/>
    <w:rsid w:val="00A26985"/>
    <w:rsid w:val="00A27D30"/>
    <w:rsid w:val="00A27D33"/>
    <w:rsid w:val="00A30636"/>
    <w:rsid w:val="00A306A2"/>
    <w:rsid w:val="00A31CEB"/>
    <w:rsid w:val="00A328D8"/>
    <w:rsid w:val="00A343E7"/>
    <w:rsid w:val="00A360EA"/>
    <w:rsid w:val="00A371EC"/>
    <w:rsid w:val="00A37CD5"/>
    <w:rsid w:val="00A403D7"/>
    <w:rsid w:val="00A40A07"/>
    <w:rsid w:val="00A41D40"/>
    <w:rsid w:val="00A42D3C"/>
    <w:rsid w:val="00A43DFB"/>
    <w:rsid w:val="00A43F33"/>
    <w:rsid w:val="00A44E63"/>
    <w:rsid w:val="00A50948"/>
    <w:rsid w:val="00A52B55"/>
    <w:rsid w:val="00A556DD"/>
    <w:rsid w:val="00A565F7"/>
    <w:rsid w:val="00A56D30"/>
    <w:rsid w:val="00A61550"/>
    <w:rsid w:val="00A6327B"/>
    <w:rsid w:val="00A63506"/>
    <w:rsid w:val="00A645AF"/>
    <w:rsid w:val="00A64A7D"/>
    <w:rsid w:val="00A65128"/>
    <w:rsid w:val="00A66B87"/>
    <w:rsid w:val="00A7147F"/>
    <w:rsid w:val="00A72FF8"/>
    <w:rsid w:val="00A740E4"/>
    <w:rsid w:val="00A76C36"/>
    <w:rsid w:val="00A76D53"/>
    <w:rsid w:val="00A77887"/>
    <w:rsid w:val="00A835C6"/>
    <w:rsid w:val="00A84516"/>
    <w:rsid w:val="00A8609C"/>
    <w:rsid w:val="00A86B18"/>
    <w:rsid w:val="00A90565"/>
    <w:rsid w:val="00A9102E"/>
    <w:rsid w:val="00A91BB7"/>
    <w:rsid w:val="00A91E4C"/>
    <w:rsid w:val="00A935A3"/>
    <w:rsid w:val="00A93D6A"/>
    <w:rsid w:val="00A93DC6"/>
    <w:rsid w:val="00A94F42"/>
    <w:rsid w:val="00A9519A"/>
    <w:rsid w:val="00A95910"/>
    <w:rsid w:val="00A9605A"/>
    <w:rsid w:val="00A97008"/>
    <w:rsid w:val="00A97BB4"/>
    <w:rsid w:val="00AA1D50"/>
    <w:rsid w:val="00AA3061"/>
    <w:rsid w:val="00AA31EE"/>
    <w:rsid w:val="00AA3C9C"/>
    <w:rsid w:val="00AA4196"/>
    <w:rsid w:val="00AA4B2C"/>
    <w:rsid w:val="00AA5540"/>
    <w:rsid w:val="00AA5F24"/>
    <w:rsid w:val="00AA661F"/>
    <w:rsid w:val="00AA6922"/>
    <w:rsid w:val="00AB0F89"/>
    <w:rsid w:val="00AB2AD6"/>
    <w:rsid w:val="00AB31E7"/>
    <w:rsid w:val="00AB363E"/>
    <w:rsid w:val="00AB40AE"/>
    <w:rsid w:val="00AB4F61"/>
    <w:rsid w:val="00AB6C04"/>
    <w:rsid w:val="00AB6CC6"/>
    <w:rsid w:val="00AB7DEB"/>
    <w:rsid w:val="00AC1832"/>
    <w:rsid w:val="00AC1B15"/>
    <w:rsid w:val="00AC1F08"/>
    <w:rsid w:val="00AC1F33"/>
    <w:rsid w:val="00AC33AF"/>
    <w:rsid w:val="00AC410E"/>
    <w:rsid w:val="00AC4C48"/>
    <w:rsid w:val="00AC5B98"/>
    <w:rsid w:val="00AC7666"/>
    <w:rsid w:val="00AC79A5"/>
    <w:rsid w:val="00AD01B8"/>
    <w:rsid w:val="00AD0E77"/>
    <w:rsid w:val="00AD0F72"/>
    <w:rsid w:val="00AD1417"/>
    <w:rsid w:val="00AD1D14"/>
    <w:rsid w:val="00AD20AE"/>
    <w:rsid w:val="00AD25A0"/>
    <w:rsid w:val="00AD337A"/>
    <w:rsid w:val="00AD3681"/>
    <w:rsid w:val="00AD3AEF"/>
    <w:rsid w:val="00AD52A9"/>
    <w:rsid w:val="00AD54D8"/>
    <w:rsid w:val="00AD62F7"/>
    <w:rsid w:val="00AD75AD"/>
    <w:rsid w:val="00AD77D1"/>
    <w:rsid w:val="00AD7EC8"/>
    <w:rsid w:val="00AE0A2E"/>
    <w:rsid w:val="00AE1735"/>
    <w:rsid w:val="00AE17AA"/>
    <w:rsid w:val="00AE2398"/>
    <w:rsid w:val="00AE488C"/>
    <w:rsid w:val="00AE53A3"/>
    <w:rsid w:val="00AE670A"/>
    <w:rsid w:val="00AE6FED"/>
    <w:rsid w:val="00AF0503"/>
    <w:rsid w:val="00AF080B"/>
    <w:rsid w:val="00AF1AA2"/>
    <w:rsid w:val="00AF2243"/>
    <w:rsid w:val="00AF2C6F"/>
    <w:rsid w:val="00AF3EBA"/>
    <w:rsid w:val="00AF489F"/>
    <w:rsid w:val="00AF4C77"/>
    <w:rsid w:val="00AF56F9"/>
    <w:rsid w:val="00AF5F0C"/>
    <w:rsid w:val="00AF63B2"/>
    <w:rsid w:val="00AF665C"/>
    <w:rsid w:val="00AF73E3"/>
    <w:rsid w:val="00B000CE"/>
    <w:rsid w:val="00B0175D"/>
    <w:rsid w:val="00B02992"/>
    <w:rsid w:val="00B044B8"/>
    <w:rsid w:val="00B048F1"/>
    <w:rsid w:val="00B05912"/>
    <w:rsid w:val="00B0655B"/>
    <w:rsid w:val="00B068FC"/>
    <w:rsid w:val="00B06CC9"/>
    <w:rsid w:val="00B101C4"/>
    <w:rsid w:val="00B12A43"/>
    <w:rsid w:val="00B12F09"/>
    <w:rsid w:val="00B136A7"/>
    <w:rsid w:val="00B13823"/>
    <w:rsid w:val="00B14454"/>
    <w:rsid w:val="00B167C4"/>
    <w:rsid w:val="00B17718"/>
    <w:rsid w:val="00B17FCE"/>
    <w:rsid w:val="00B2137E"/>
    <w:rsid w:val="00B21B77"/>
    <w:rsid w:val="00B22925"/>
    <w:rsid w:val="00B25A28"/>
    <w:rsid w:val="00B26C4A"/>
    <w:rsid w:val="00B27DA8"/>
    <w:rsid w:val="00B31105"/>
    <w:rsid w:val="00B31655"/>
    <w:rsid w:val="00B323FC"/>
    <w:rsid w:val="00B33E2E"/>
    <w:rsid w:val="00B35664"/>
    <w:rsid w:val="00B35A01"/>
    <w:rsid w:val="00B35ABF"/>
    <w:rsid w:val="00B36F99"/>
    <w:rsid w:val="00B3732F"/>
    <w:rsid w:val="00B374ED"/>
    <w:rsid w:val="00B3755E"/>
    <w:rsid w:val="00B37DC8"/>
    <w:rsid w:val="00B40817"/>
    <w:rsid w:val="00B41A65"/>
    <w:rsid w:val="00B42F9A"/>
    <w:rsid w:val="00B430B5"/>
    <w:rsid w:val="00B44742"/>
    <w:rsid w:val="00B458DD"/>
    <w:rsid w:val="00B459FD"/>
    <w:rsid w:val="00B45EC4"/>
    <w:rsid w:val="00B467AF"/>
    <w:rsid w:val="00B47778"/>
    <w:rsid w:val="00B5275A"/>
    <w:rsid w:val="00B53CBC"/>
    <w:rsid w:val="00B5471F"/>
    <w:rsid w:val="00B5601C"/>
    <w:rsid w:val="00B56C9A"/>
    <w:rsid w:val="00B57D4D"/>
    <w:rsid w:val="00B600C4"/>
    <w:rsid w:val="00B602E1"/>
    <w:rsid w:val="00B60B1D"/>
    <w:rsid w:val="00B60E77"/>
    <w:rsid w:val="00B61B23"/>
    <w:rsid w:val="00B633D8"/>
    <w:rsid w:val="00B64571"/>
    <w:rsid w:val="00B64819"/>
    <w:rsid w:val="00B6530A"/>
    <w:rsid w:val="00B66034"/>
    <w:rsid w:val="00B726DD"/>
    <w:rsid w:val="00B72F05"/>
    <w:rsid w:val="00B74379"/>
    <w:rsid w:val="00B74ECB"/>
    <w:rsid w:val="00B7566F"/>
    <w:rsid w:val="00B759EE"/>
    <w:rsid w:val="00B75EB9"/>
    <w:rsid w:val="00B76696"/>
    <w:rsid w:val="00B76923"/>
    <w:rsid w:val="00B76C41"/>
    <w:rsid w:val="00B770FC"/>
    <w:rsid w:val="00B807B1"/>
    <w:rsid w:val="00B808EC"/>
    <w:rsid w:val="00B81E68"/>
    <w:rsid w:val="00B820A0"/>
    <w:rsid w:val="00B829E9"/>
    <w:rsid w:val="00B8345F"/>
    <w:rsid w:val="00B83AB6"/>
    <w:rsid w:val="00B8428F"/>
    <w:rsid w:val="00B84892"/>
    <w:rsid w:val="00B84D37"/>
    <w:rsid w:val="00B85209"/>
    <w:rsid w:val="00B85562"/>
    <w:rsid w:val="00B8561A"/>
    <w:rsid w:val="00B9262D"/>
    <w:rsid w:val="00B93956"/>
    <w:rsid w:val="00B93ECC"/>
    <w:rsid w:val="00B948A3"/>
    <w:rsid w:val="00B9625E"/>
    <w:rsid w:val="00B96F19"/>
    <w:rsid w:val="00B9701A"/>
    <w:rsid w:val="00B97380"/>
    <w:rsid w:val="00B97ADE"/>
    <w:rsid w:val="00BA129D"/>
    <w:rsid w:val="00BA1990"/>
    <w:rsid w:val="00BA41D8"/>
    <w:rsid w:val="00BA4D8D"/>
    <w:rsid w:val="00BA4EA2"/>
    <w:rsid w:val="00BA531D"/>
    <w:rsid w:val="00BB002A"/>
    <w:rsid w:val="00BB2162"/>
    <w:rsid w:val="00BB2637"/>
    <w:rsid w:val="00BB2A9B"/>
    <w:rsid w:val="00BB3E6A"/>
    <w:rsid w:val="00BB4E4A"/>
    <w:rsid w:val="00BB5881"/>
    <w:rsid w:val="00BB6952"/>
    <w:rsid w:val="00BB78A4"/>
    <w:rsid w:val="00BB7988"/>
    <w:rsid w:val="00BC10DF"/>
    <w:rsid w:val="00BC11A7"/>
    <w:rsid w:val="00BC12DB"/>
    <w:rsid w:val="00BC1D1A"/>
    <w:rsid w:val="00BC223C"/>
    <w:rsid w:val="00BC3A36"/>
    <w:rsid w:val="00BC64A4"/>
    <w:rsid w:val="00BC6D13"/>
    <w:rsid w:val="00BC71A3"/>
    <w:rsid w:val="00BD07FC"/>
    <w:rsid w:val="00BD219E"/>
    <w:rsid w:val="00BD3925"/>
    <w:rsid w:val="00BD3BD4"/>
    <w:rsid w:val="00BD4703"/>
    <w:rsid w:val="00BD556D"/>
    <w:rsid w:val="00BD6D20"/>
    <w:rsid w:val="00BD7420"/>
    <w:rsid w:val="00BE0EE7"/>
    <w:rsid w:val="00BE2629"/>
    <w:rsid w:val="00BE340F"/>
    <w:rsid w:val="00BE3CD1"/>
    <w:rsid w:val="00BE4BFD"/>
    <w:rsid w:val="00BE4DA1"/>
    <w:rsid w:val="00BE66B7"/>
    <w:rsid w:val="00BF0B34"/>
    <w:rsid w:val="00BF0DA6"/>
    <w:rsid w:val="00BF0F9B"/>
    <w:rsid w:val="00BF225E"/>
    <w:rsid w:val="00BF40E6"/>
    <w:rsid w:val="00BF4319"/>
    <w:rsid w:val="00BF4770"/>
    <w:rsid w:val="00BF58E7"/>
    <w:rsid w:val="00BF6818"/>
    <w:rsid w:val="00BF7C13"/>
    <w:rsid w:val="00C004E0"/>
    <w:rsid w:val="00C00925"/>
    <w:rsid w:val="00C0236E"/>
    <w:rsid w:val="00C03D39"/>
    <w:rsid w:val="00C03F5B"/>
    <w:rsid w:val="00C11F5E"/>
    <w:rsid w:val="00C12F49"/>
    <w:rsid w:val="00C13B61"/>
    <w:rsid w:val="00C14566"/>
    <w:rsid w:val="00C14828"/>
    <w:rsid w:val="00C14BA9"/>
    <w:rsid w:val="00C150FE"/>
    <w:rsid w:val="00C1547B"/>
    <w:rsid w:val="00C15869"/>
    <w:rsid w:val="00C173A4"/>
    <w:rsid w:val="00C17CA6"/>
    <w:rsid w:val="00C21640"/>
    <w:rsid w:val="00C21C94"/>
    <w:rsid w:val="00C21F98"/>
    <w:rsid w:val="00C231CB"/>
    <w:rsid w:val="00C26026"/>
    <w:rsid w:val="00C2638F"/>
    <w:rsid w:val="00C269BB"/>
    <w:rsid w:val="00C300CB"/>
    <w:rsid w:val="00C31782"/>
    <w:rsid w:val="00C33245"/>
    <w:rsid w:val="00C33E65"/>
    <w:rsid w:val="00C34E53"/>
    <w:rsid w:val="00C4076E"/>
    <w:rsid w:val="00C41F07"/>
    <w:rsid w:val="00C4237F"/>
    <w:rsid w:val="00C43316"/>
    <w:rsid w:val="00C44B07"/>
    <w:rsid w:val="00C44BBC"/>
    <w:rsid w:val="00C45A40"/>
    <w:rsid w:val="00C53767"/>
    <w:rsid w:val="00C53EA0"/>
    <w:rsid w:val="00C5400F"/>
    <w:rsid w:val="00C55DAB"/>
    <w:rsid w:val="00C603F7"/>
    <w:rsid w:val="00C62C26"/>
    <w:rsid w:val="00C63B58"/>
    <w:rsid w:val="00C6474F"/>
    <w:rsid w:val="00C6490E"/>
    <w:rsid w:val="00C64EF8"/>
    <w:rsid w:val="00C66129"/>
    <w:rsid w:val="00C6739F"/>
    <w:rsid w:val="00C67B57"/>
    <w:rsid w:val="00C70B36"/>
    <w:rsid w:val="00C712D4"/>
    <w:rsid w:val="00C7265E"/>
    <w:rsid w:val="00C74166"/>
    <w:rsid w:val="00C747B0"/>
    <w:rsid w:val="00C74D0C"/>
    <w:rsid w:val="00C75167"/>
    <w:rsid w:val="00C75781"/>
    <w:rsid w:val="00C76070"/>
    <w:rsid w:val="00C76737"/>
    <w:rsid w:val="00C77569"/>
    <w:rsid w:val="00C775EA"/>
    <w:rsid w:val="00C80A80"/>
    <w:rsid w:val="00C823BB"/>
    <w:rsid w:val="00C8250F"/>
    <w:rsid w:val="00C85D47"/>
    <w:rsid w:val="00C86543"/>
    <w:rsid w:val="00C87774"/>
    <w:rsid w:val="00C9001A"/>
    <w:rsid w:val="00C91A28"/>
    <w:rsid w:val="00C91DD3"/>
    <w:rsid w:val="00C91FDB"/>
    <w:rsid w:val="00C92245"/>
    <w:rsid w:val="00C9287E"/>
    <w:rsid w:val="00C932FF"/>
    <w:rsid w:val="00C9544B"/>
    <w:rsid w:val="00C95D70"/>
    <w:rsid w:val="00C963BF"/>
    <w:rsid w:val="00C9726C"/>
    <w:rsid w:val="00C97790"/>
    <w:rsid w:val="00C97A4E"/>
    <w:rsid w:val="00CA2590"/>
    <w:rsid w:val="00CA2B0D"/>
    <w:rsid w:val="00CA3576"/>
    <w:rsid w:val="00CA46A7"/>
    <w:rsid w:val="00CA4BD8"/>
    <w:rsid w:val="00CA4CCA"/>
    <w:rsid w:val="00CA57AF"/>
    <w:rsid w:val="00CA5DEE"/>
    <w:rsid w:val="00CB0860"/>
    <w:rsid w:val="00CB2180"/>
    <w:rsid w:val="00CB22FF"/>
    <w:rsid w:val="00CB28D9"/>
    <w:rsid w:val="00CB2B9A"/>
    <w:rsid w:val="00CB5967"/>
    <w:rsid w:val="00CB6551"/>
    <w:rsid w:val="00CC0964"/>
    <w:rsid w:val="00CC12BE"/>
    <w:rsid w:val="00CC1E95"/>
    <w:rsid w:val="00CC1F3C"/>
    <w:rsid w:val="00CC2F7A"/>
    <w:rsid w:val="00CC36D4"/>
    <w:rsid w:val="00CC472A"/>
    <w:rsid w:val="00CC5076"/>
    <w:rsid w:val="00CC5A55"/>
    <w:rsid w:val="00CC5F07"/>
    <w:rsid w:val="00CC6CF9"/>
    <w:rsid w:val="00CC7019"/>
    <w:rsid w:val="00CC7A76"/>
    <w:rsid w:val="00CC7CB3"/>
    <w:rsid w:val="00CD07C2"/>
    <w:rsid w:val="00CD0E5C"/>
    <w:rsid w:val="00CD39A8"/>
    <w:rsid w:val="00CD3C27"/>
    <w:rsid w:val="00CD45B1"/>
    <w:rsid w:val="00CD45FF"/>
    <w:rsid w:val="00CD5A2F"/>
    <w:rsid w:val="00CD6A26"/>
    <w:rsid w:val="00CD6FBA"/>
    <w:rsid w:val="00CE07DD"/>
    <w:rsid w:val="00CE1952"/>
    <w:rsid w:val="00CE1A87"/>
    <w:rsid w:val="00CE2974"/>
    <w:rsid w:val="00CE3157"/>
    <w:rsid w:val="00CE4DBF"/>
    <w:rsid w:val="00CE4E50"/>
    <w:rsid w:val="00CE4FFE"/>
    <w:rsid w:val="00CE5AD6"/>
    <w:rsid w:val="00CE5BDF"/>
    <w:rsid w:val="00CE6D98"/>
    <w:rsid w:val="00CF0623"/>
    <w:rsid w:val="00CF3091"/>
    <w:rsid w:val="00CF356D"/>
    <w:rsid w:val="00CF4C73"/>
    <w:rsid w:val="00CF4F3D"/>
    <w:rsid w:val="00CF5182"/>
    <w:rsid w:val="00CF5FAA"/>
    <w:rsid w:val="00CF78F6"/>
    <w:rsid w:val="00D00C36"/>
    <w:rsid w:val="00D00DB4"/>
    <w:rsid w:val="00D0282D"/>
    <w:rsid w:val="00D0423A"/>
    <w:rsid w:val="00D043CA"/>
    <w:rsid w:val="00D057F6"/>
    <w:rsid w:val="00D06A60"/>
    <w:rsid w:val="00D07415"/>
    <w:rsid w:val="00D11F1A"/>
    <w:rsid w:val="00D129E4"/>
    <w:rsid w:val="00D131FB"/>
    <w:rsid w:val="00D15C56"/>
    <w:rsid w:val="00D171FA"/>
    <w:rsid w:val="00D211E9"/>
    <w:rsid w:val="00D21A6F"/>
    <w:rsid w:val="00D22826"/>
    <w:rsid w:val="00D22D2E"/>
    <w:rsid w:val="00D22E06"/>
    <w:rsid w:val="00D2361D"/>
    <w:rsid w:val="00D244AF"/>
    <w:rsid w:val="00D247F6"/>
    <w:rsid w:val="00D24F5B"/>
    <w:rsid w:val="00D26CB7"/>
    <w:rsid w:val="00D276B6"/>
    <w:rsid w:val="00D30BFB"/>
    <w:rsid w:val="00D312F6"/>
    <w:rsid w:val="00D31C91"/>
    <w:rsid w:val="00D31F01"/>
    <w:rsid w:val="00D33522"/>
    <w:rsid w:val="00D337C4"/>
    <w:rsid w:val="00D34295"/>
    <w:rsid w:val="00D34E4D"/>
    <w:rsid w:val="00D36403"/>
    <w:rsid w:val="00D3662C"/>
    <w:rsid w:val="00D420A8"/>
    <w:rsid w:val="00D42E05"/>
    <w:rsid w:val="00D4456F"/>
    <w:rsid w:val="00D44A66"/>
    <w:rsid w:val="00D47314"/>
    <w:rsid w:val="00D477D6"/>
    <w:rsid w:val="00D47A33"/>
    <w:rsid w:val="00D5045A"/>
    <w:rsid w:val="00D50A98"/>
    <w:rsid w:val="00D51520"/>
    <w:rsid w:val="00D51D68"/>
    <w:rsid w:val="00D51EC9"/>
    <w:rsid w:val="00D52012"/>
    <w:rsid w:val="00D5231D"/>
    <w:rsid w:val="00D53636"/>
    <w:rsid w:val="00D54375"/>
    <w:rsid w:val="00D55235"/>
    <w:rsid w:val="00D55805"/>
    <w:rsid w:val="00D5586E"/>
    <w:rsid w:val="00D55ACF"/>
    <w:rsid w:val="00D55B19"/>
    <w:rsid w:val="00D55F5B"/>
    <w:rsid w:val="00D56BA4"/>
    <w:rsid w:val="00D57681"/>
    <w:rsid w:val="00D57AE4"/>
    <w:rsid w:val="00D60390"/>
    <w:rsid w:val="00D6072E"/>
    <w:rsid w:val="00D62485"/>
    <w:rsid w:val="00D628DF"/>
    <w:rsid w:val="00D6433D"/>
    <w:rsid w:val="00D6690B"/>
    <w:rsid w:val="00D66A74"/>
    <w:rsid w:val="00D670B4"/>
    <w:rsid w:val="00D677B3"/>
    <w:rsid w:val="00D677B9"/>
    <w:rsid w:val="00D67BF7"/>
    <w:rsid w:val="00D709CA"/>
    <w:rsid w:val="00D71435"/>
    <w:rsid w:val="00D719FD"/>
    <w:rsid w:val="00D71C6F"/>
    <w:rsid w:val="00D7335D"/>
    <w:rsid w:val="00D73411"/>
    <w:rsid w:val="00D739B4"/>
    <w:rsid w:val="00D74957"/>
    <w:rsid w:val="00D7549B"/>
    <w:rsid w:val="00D75560"/>
    <w:rsid w:val="00D779F5"/>
    <w:rsid w:val="00D810BB"/>
    <w:rsid w:val="00D82A39"/>
    <w:rsid w:val="00D83678"/>
    <w:rsid w:val="00D84E09"/>
    <w:rsid w:val="00D865BE"/>
    <w:rsid w:val="00D86C0F"/>
    <w:rsid w:val="00D87B2D"/>
    <w:rsid w:val="00D87CAC"/>
    <w:rsid w:val="00D87CFD"/>
    <w:rsid w:val="00D87F80"/>
    <w:rsid w:val="00D906B7"/>
    <w:rsid w:val="00D9247D"/>
    <w:rsid w:val="00D94E2D"/>
    <w:rsid w:val="00D972DD"/>
    <w:rsid w:val="00D97D3E"/>
    <w:rsid w:val="00DA166C"/>
    <w:rsid w:val="00DA2035"/>
    <w:rsid w:val="00DA2141"/>
    <w:rsid w:val="00DA2352"/>
    <w:rsid w:val="00DA3260"/>
    <w:rsid w:val="00DA4A3A"/>
    <w:rsid w:val="00DA4EDD"/>
    <w:rsid w:val="00DA56F9"/>
    <w:rsid w:val="00DA5801"/>
    <w:rsid w:val="00DA5A16"/>
    <w:rsid w:val="00DA745C"/>
    <w:rsid w:val="00DB03EE"/>
    <w:rsid w:val="00DB1362"/>
    <w:rsid w:val="00DB13F1"/>
    <w:rsid w:val="00DB15B1"/>
    <w:rsid w:val="00DB17E2"/>
    <w:rsid w:val="00DB200C"/>
    <w:rsid w:val="00DB4F09"/>
    <w:rsid w:val="00DB4F40"/>
    <w:rsid w:val="00DB5437"/>
    <w:rsid w:val="00DB7986"/>
    <w:rsid w:val="00DC038E"/>
    <w:rsid w:val="00DC2206"/>
    <w:rsid w:val="00DC26B5"/>
    <w:rsid w:val="00DC366B"/>
    <w:rsid w:val="00DC7444"/>
    <w:rsid w:val="00DD03D1"/>
    <w:rsid w:val="00DD0836"/>
    <w:rsid w:val="00DD1813"/>
    <w:rsid w:val="00DD1D17"/>
    <w:rsid w:val="00DD2083"/>
    <w:rsid w:val="00DD3361"/>
    <w:rsid w:val="00DD436D"/>
    <w:rsid w:val="00DD6C04"/>
    <w:rsid w:val="00DE0B34"/>
    <w:rsid w:val="00DE183B"/>
    <w:rsid w:val="00DE1E61"/>
    <w:rsid w:val="00DE3766"/>
    <w:rsid w:val="00DE409B"/>
    <w:rsid w:val="00DE46F6"/>
    <w:rsid w:val="00DE471E"/>
    <w:rsid w:val="00DE511D"/>
    <w:rsid w:val="00DE664F"/>
    <w:rsid w:val="00DE6966"/>
    <w:rsid w:val="00DE71CD"/>
    <w:rsid w:val="00DE797C"/>
    <w:rsid w:val="00DF1500"/>
    <w:rsid w:val="00DF1C38"/>
    <w:rsid w:val="00DF30A5"/>
    <w:rsid w:val="00DF33E0"/>
    <w:rsid w:val="00DF39BB"/>
    <w:rsid w:val="00DF4AF7"/>
    <w:rsid w:val="00DF4BC8"/>
    <w:rsid w:val="00DF5CC3"/>
    <w:rsid w:val="00DF5D69"/>
    <w:rsid w:val="00DF5F80"/>
    <w:rsid w:val="00DF65EA"/>
    <w:rsid w:val="00DF7D5E"/>
    <w:rsid w:val="00E0020B"/>
    <w:rsid w:val="00E0166B"/>
    <w:rsid w:val="00E022FD"/>
    <w:rsid w:val="00E025AC"/>
    <w:rsid w:val="00E02ECA"/>
    <w:rsid w:val="00E02FC6"/>
    <w:rsid w:val="00E03648"/>
    <w:rsid w:val="00E05C56"/>
    <w:rsid w:val="00E071FF"/>
    <w:rsid w:val="00E14154"/>
    <w:rsid w:val="00E1440F"/>
    <w:rsid w:val="00E14E16"/>
    <w:rsid w:val="00E1563E"/>
    <w:rsid w:val="00E159B7"/>
    <w:rsid w:val="00E15FFC"/>
    <w:rsid w:val="00E17226"/>
    <w:rsid w:val="00E174EF"/>
    <w:rsid w:val="00E20EDC"/>
    <w:rsid w:val="00E23459"/>
    <w:rsid w:val="00E2391E"/>
    <w:rsid w:val="00E241E0"/>
    <w:rsid w:val="00E2668D"/>
    <w:rsid w:val="00E273CC"/>
    <w:rsid w:val="00E2748D"/>
    <w:rsid w:val="00E27D5E"/>
    <w:rsid w:val="00E31BBF"/>
    <w:rsid w:val="00E32F8C"/>
    <w:rsid w:val="00E32FAF"/>
    <w:rsid w:val="00E341AE"/>
    <w:rsid w:val="00E349A5"/>
    <w:rsid w:val="00E35734"/>
    <w:rsid w:val="00E36E07"/>
    <w:rsid w:val="00E3737C"/>
    <w:rsid w:val="00E37D01"/>
    <w:rsid w:val="00E419C5"/>
    <w:rsid w:val="00E42745"/>
    <w:rsid w:val="00E439B8"/>
    <w:rsid w:val="00E43E17"/>
    <w:rsid w:val="00E44138"/>
    <w:rsid w:val="00E44C27"/>
    <w:rsid w:val="00E44FCF"/>
    <w:rsid w:val="00E450BF"/>
    <w:rsid w:val="00E46766"/>
    <w:rsid w:val="00E46FF3"/>
    <w:rsid w:val="00E5006D"/>
    <w:rsid w:val="00E500D5"/>
    <w:rsid w:val="00E502E1"/>
    <w:rsid w:val="00E50769"/>
    <w:rsid w:val="00E50993"/>
    <w:rsid w:val="00E52313"/>
    <w:rsid w:val="00E52E20"/>
    <w:rsid w:val="00E52F70"/>
    <w:rsid w:val="00E52FA9"/>
    <w:rsid w:val="00E53A35"/>
    <w:rsid w:val="00E53FBB"/>
    <w:rsid w:val="00E54A04"/>
    <w:rsid w:val="00E55515"/>
    <w:rsid w:val="00E557B6"/>
    <w:rsid w:val="00E565D1"/>
    <w:rsid w:val="00E56B51"/>
    <w:rsid w:val="00E57A9E"/>
    <w:rsid w:val="00E57CF0"/>
    <w:rsid w:val="00E6013D"/>
    <w:rsid w:val="00E601DE"/>
    <w:rsid w:val="00E60B1F"/>
    <w:rsid w:val="00E60E83"/>
    <w:rsid w:val="00E61006"/>
    <w:rsid w:val="00E615C2"/>
    <w:rsid w:val="00E619EF"/>
    <w:rsid w:val="00E628AE"/>
    <w:rsid w:val="00E63AB6"/>
    <w:rsid w:val="00E6475D"/>
    <w:rsid w:val="00E701EF"/>
    <w:rsid w:val="00E71758"/>
    <w:rsid w:val="00E7197B"/>
    <w:rsid w:val="00E71D00"/>
    <w:rsid w:val="00E73316"/>
    <w:rsid w:val="00E73F9C"/>
    <w:rsid w:val="00E7431E"/>
    <w:rsid w:val="00E75BD9"/>
    <w:rsid w:val="00E7618A"/>
    <w:rsid w:val="00E768C5"/>
    <w:rsid w:val="00E7797B"/>
    <w:rsid w:val="00E8126F"/>
    <w:rsid w:val="00E82348"/>
    <w:rsid w:val="00E82A7E"/>
    <w:rsid w:val="00E837D0"/>
    <w:rsid w:val="00E8480D"/>
    <w:rsid w:val="00E8552F"/>
    <w:rsid w:val="00E859EC"/>
    <w:rsid w:val="00E874A0"/>
    <w:rsid w:val="00E91F89"/>
    <w:rsid w:val="00E92960"/>
    <w:rsid w:val="00E93656"/>
    <w:rsid w:val="00E96C8D"/>
    <w:rsid w:val="00EA0AC4"/>
    <w:rsid w:val="00EA1094"/>
    <w:rsid w:val="00EA1E52"/>
    <w:rsid w:val="00EA2647"/>
    <w:rsid w:val="00EA2DB4"/>
    <w:rsid w:val="00EA4F42"/>
    <w:rsid w:val="00EA5FAE"/>
    <w:rsid w:val="00EA604A"/>
    <w:rsid w:val="00EA71F4"/>
    <w:rsid w:val="00EA78B5"/>
    <w:rsid w:val="00EB12D2"/>
    <w:rsid w:val="00EB150F"/>
    <w:rsid w:val="00EB17FC"/>
    <w:rsid w:val="00EB2A0A"/>
    <w:rsid w:val="00EB2C9C"/>
    <w:rsid w:val="00EB3A90"/>
    <w:rsid w:val="00EB4B7D"/>
    <w:rsid w:val="00EB5ECA"/>
    <w:rsid w:val="00EB637A"/>
    <w:rsid w:val="00EB6818"/>
    <w:rsid w:val="00EB70D0"/>
    <w:rsid w:val="00EB778C"/>
    <w:rsid w:val="00EC1847"/>
    <w:rsid w:val="00EC2786"/>
    <w:rsid w:val="00EC2C79"/>
    <w:rsid w:val="00EC2F9B"/>
    <w:rsid w:val="00EC462B"/>
    <w:rsid w:val="00EC579F"/>
    <w:rsid w:val="00EC634A"/>
    <w:rsid w:val="00EC72F5"/>
    <w:rsid w:val="00ED0558"/>
    <w:rsid w:val="00ED2A73"/>
    <w:rsid w:val="00ED4665"/>
    <w:rsid w:val="00ED4E9B"/>
    <w:rsid w:val="00ED4F99"/>
    <w:rsid w:val="00ED5596"/>
    <w:rsid w:val="00ED68BD"/>
    <w:rsid w:val="00ED741C"/>
    <w:rsid w:val="00EE13F6"/>
    <w:rsid w:val="00EE2AA7"/>
    <w:rsid w:val="00EE2E3F"/>
    <w:rsid w:val="00EE328F"/>
    <w:rsid w:val="00EE452F"/>
    <w:rsid w:val="00EE5918"/>
    <w:rsid w:val="00EE5B10"/>
    <w:rsid w:val="00EE5DDF"/>
    <w:rsid w:val="00EE60CC"/>
    <w:rsid w:val="00EE68CB"/>
    <w:rsid w:val="00EE711E"/>
    <w:rsid w:val="00EE7EDE"/>
    <w:rsid w:val="00EF01F1"/>
    <w:rsid w:val="00EF0AB6"/>
    <w:rsid w:val="00EF109B"/>
    <w:rsid w:val="00EF17F8"/>
    <w:rsid w:val="00EF1870"/>
    <w:rsid w:val="00EF25CC"/>
    <w:rsid w:val="00EF3072"/>
    <w:rsid w:val="00EF5276"/>
    <w:rsid w:val="00EF5A61"/>
    <w:rsid w:val="00EF5A73"/>
    <w:rsid w:val="00EF5D4D"/>
    <w:rsid w:val="00EF64DB"/>
    <w:rsid w:val="00EF70BB"/>
    <w:rsid w:val="00EF7348"/>
    <w:rsid w:val="00F00C9C"/>
    <w:rsid w:val="00F00F6E"/>
    <w:rsid w:val="00F01D52"/>
    <w:rsid w:val="00F02AB0"/>
    <w:rsid w:val="00F03B13"/>
    <w:rsid w:val="00F03D23"/>
    <w:rsid w:val="00F05F9D"/>
    <w:rsid w:val="00F1050F"/>
    <w:rsid w:val="00F11D49"/>
    <w:rsid w:val="00F16319"/>
    <w:rsid w:val="00F169A2"/>
    <w:rsid w:val="00F178F2"/>
    <w:rsid w:val="00F201F2"/>
    <w:rsid w:val="00F20F3E"/>
    <w:rsid w:val="00F210D1"/>
    <w:rsid w:val="00F218A5"/>
    <w:rsid w:val="00F22137"/>
    <w:rsid w:val="00F22B55"/>
    <w:rsid w:val="00F22E63"/>
    <w:rsid w:val="00F2338F"/>
    <w:rsid w:val="00F238D2"/>
    <w:rsid w:val="00F24249"/>
    <w:rsid w:val="00F25621"/>
    <w:rsid w:val="00F25735"/>
    <w:rsid w:val="00F26C7A"/>
    <w:rsid w:val="00F309D4"/>
    <w:rsid w:val="00F31109"/>
    <w:rsid w:val="00F31564"/>
    <w:rsid w:val="00F31A07"/>
    <w:rsid w:val="00F31DF0"/>
    <w:rsid w:val="00F34549"/>
    <w:rsid w:val="00F35AFA"/>
    <w:rsid w:val="00F36187"/>
    <w:rsid w:val="00F41269"/>
    <w:rsid w:val="00F42338"/>
    <w:rsid w:val="00F4298F"/>
    <w:rsid w:val="00F43271"/>
    <w:rsid w:val="00F43D0E"/>
    <w:rsid w:val="00F45433"/>
    <w:rsid w:val="00F47800"/>
    <w:rsid w:val="00F50B7F"/>
    <w:rsid w:val="00F510C6"/>
    <w:rsid w:val="00F51E74"/>
    <w:rsid w:val="00F520A7"/>
    <w:rsid w:val="00F530AA"/>
    <w:rsid w:val="00F53D68"/>
    <w:rsid w:val="00F54327"/>
    <w:rsid w:val="00F56C29"/>
    <w:rsid w:val="00F5799B"/>
    <w:rsid w:val="00F57A57"/>
    <w:rsid w:val="00F57B3A"/>
    <w:rsid w:val="00F6073E"/>
    <w:rsid w:val="00F60808"/>
    <w:rsid w:val="00F60A94"/>
    <w:rsid w:val="00F60F11"/>
    <w:rsid w:val="00F617E5"/>
    <w:rsid w:val="00F619ED"/>
    <w:rsid w:val="00F61B90"/>
    <w:rsid w:val="00F624B2"/>
    <w:rsid w:val="00F625A8"/>
    <w:rsid w:val="00F628CA"/>
    <w:rsid w:val="00F62B33"/>
    <w:rsid w:val="00F639E3"/>
    <w:rsid w:val="00F63F1C"/>
    <w:rsid w:val="00F66961"/>
    <w:rsid w:val="00F66A4E"/>
    <w:rsid w:val="00F66CC9"/>
    <w:rsid w:val="00F67645"/>
    <w:rsid w:val="00F67D9F"/>
    <w:rsid w:val="00F719DB"/>
    <w:rsid w:val="00F720D4"/>
    <w:rsid w:val="00F7353A"/>
    <w:rsid w:val="00F737CF"/>
    <w:rsid w:val="00F73A7C"/>
    <w:rsid w:val="00F74A5F"/>
    <w:rsid w:val="00F74F21"/>
    <w:rsid w:val="00F7545F"/>
    <w:rsid w:val="00F75473"/>
    <w:rsid w:val="00F75842"/>
    <w:rsid w:val="00F761DB"/>
    <w:rsid w:val="00F76D16"/>
    <w:rsid w:val="00F80ECA"/>
    <w:rsid w:val="00F81A8A"/>
    <w:rsid w:val="00F83B14"/>
    <w:rsid w:val="00F84ECE"/>
    <w:rsid w:val="00F850F9"/>
    <w:rsid w:val="00F87331"/>
    <w:rsid w:val="00F90677"/>
    <w:rsid w:val="00F91C20"/>
    <w:rsid w:val="00F92744"/>
    <w:rsid w:val="00F932EB"/>
    <w:rsid w:val="00F94102"/>
    <w:rsid w:val="00F94C13"/>
    <w:rsid w:val="00F96AA1"/>
    <w:rsid w:val="00F96BF1"/>
    <w:rsid w:val="00F96C26"/>
    <w:rsid w:val="00F97734"/>
    <w:rsid w:val="00FA0449"/>
    <w:rsid w:val="00FA0986"/>
    <w:rsid w:val="00FA1B00"/>
    <w:rsid w:val="00FA2D1A"/>
    <w:rsid w:val="00FA4778"/>
    <w:rsid w:val="00FA4E6A"/>
    <w:rsid w:val="00FA527F"/>
    <w:rsid w:val="00FA59DE"/>
    <w:rsid w:val="00FA5E4D"/>
    <w:rsid w:val="00FA6470"/>
    <w:rsid w:val="00FB0BA2"/>
    <w:rsid w:val="00FB178C"/>
    <w:rsid w:val="00FB42A6"/>
    <w:rsid w:val="00FB4C5C"/>
    <w:rsid w:val="00FB5589"/>
    <w:rsid w:val="00FB64D8"/>
    <w:rsid w:val="00FB65BC"/>
    <w:rsid w:val="00FB75BA"/>
    <w:rsid w:val="00FB7A26"/>
    <w:rsid w:val="00FC0CC6"/>
    <w:rsid w:val="00FC248F"/>
    <w:rsid w:val="00FC32D3"/>
    <w:rsid w:val="00FC5D92"/>
    <w:rsid w:val="00FC6B8B"/>
    <w:rsid w:val="00FC6EB5"/>
    <w:rsid w:val="00FD3368"/>
    <w:rsid w:val="00FD5B1D"/>
    <w:rsid w:val="00FD7AE9"/>
    <w:rsid w:val="00FD7C51"/>
    <w:rsid w:val="00FE03D0"/>
    <w:rsid w:val="00FE2BFD"/>
    <w:rsid w:val="00FE3FD2"/>
    <w:rsid w:val="00FE4FCE"/>
    <w:rsid w:val="00FE576C"/>
    <w:rsid w:val="00FE5C0A"/>
    <w:rsid w:val="00FE65BF"/>
    <w:rsid w:val="00FE6AD3"/>
    <w:rsid w:val="00FE7505"/>
    <w:rsid w:val="00FF0A33"/>
    <w:rsid w:val="00FF0C4B"/>
    <w:rsid w:val="00FF2B29"/>
    <w:rsid w:val="00FF2E58"/>
    <w:rsid w:val="00FF4464"/>
    <w:rsid w:val="00FF510B"/>
    <w:rsid w:val="00FF6021"/>
    <w:rsid w:val="00FF612A"/>
    <w:rsid w:val="00FF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1C6846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C6846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1C6846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1C6846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1C6846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1C6846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qFormat/>
    <w:rsid w:val="001C6846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1C6846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1C6846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1C68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4">
    <w:name w:val="caption"/>
    <w:basedOn w:val="a"/>
    <w:next w:val="a"/>
    <w:qFormat/>
    <w:rsid w:val="001C6846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5">
    <w:name w:val="Body Text"/>
    <w:basedOn w:val="a"/>
    <w:rsid w:val="001C6846"/>
    <w:pPr>
      <w:spacing w:after="120"/>
    </w:pPr>
    <w:rPr>
      <w:sz w:val="36"/>
      <w:szCs w:val="36"/>
    </w:rPr>
  </w:style>
  <w:style w:type="paragraph" w:styleId="a6">
    <w:name w:val="Block Text"/>
    <w:basedOn w:val="a"/>
    <w:rsid w:val="001C6846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rsid w:val="001C6846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30">
    <w:name w:val="Body Text 3"/>
    <w:basedOn w:val="a"/>
    <w:rsid w:val="001C6846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7">
    <w:name w:val="Document Map"/>
    <w:basedOn w:val="a"/>
    <w:semiHidden/>
    <w:rsid w:val="001C6846"/>
    <w:pPr>
      <w:shd w:val="clear" w:color="auto" w:fill="000080"/>
    </w:pPr>
    <w:rPr>
      <w:rFonts w:ascii="Cordia New" w:hAnsi="Cordia New" w:cs="Cordia New"/>
    </w:rPr>
  </w:style>
  <w:style w:type="table" w:styleId="a8">
    <w:name w:val="Table Grid"/>
    <w:basedOn w:val="a1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a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b">
    <w:name w:val="header"/>
    <w:basedOn w:val="a"/>
    <w:link w:val="ac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c">
    <w:name w:val="หัวกระดาษ อักขระ"/>
    <w:link w:val="ab"/>
    <w:uiPriority w:val="99"/>
    <w:rsid w:val="003A646B"/>
    <w:rPr>
      <w:rFonts w:ascii="AngsanaUPC" w:hAnsi="AngsanaUPC"/>
      <w:sz w:val="32"/>
      <w:szCs w:val="40"/>
    </w:rPr>
  </w:style>
  <w:style w:type="paragraph" w:styleId="ad">
    <w:name w:val="footer"/>
    <w:basedOn w:val="a"/>
    <w:link w:val="ae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e">
    <w:name w:val="ท้ายกระดาษ อักขระ"/>
    <w:link w:val="ad"/>
    <w:rsid w:val="003A646B"/>
    <w:rPr>
      <w:rFonts w:ascii="AngsanaUPC" w:hAnsi="AngsanaUPC"/>
      <w:sz w:val="32"/>
      <w:szCs w:val="40"/>
    </w:rPr>
  </w:style>
  <w:style w:type="paragraph" w:styleId="21">
    <w:name w:val="Body Text Indent 2"/>
    <w:basedOn w:val="a"/>
    <w:link w:val="22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link w:val="21"/>
    <w:rsid w:val="005B2CF3"/>
    <w:rPr>
      <w:rFonts w:ascii="AngsanaUPC" w:hAnsi="AngsanaUPC"/>
      <w:sz w:val="32"/>
      <w:szCs w:val="40"/>
    </w:rPr>
  </w:style>
  <w:style w:type="paragraph" w:styleId="af">
    <w:name w:val="List Paragraph"/>
    <w:basedOn w:val="a"/>
    <w:uiPriority w:val="34"/>
    <w:qFormat/>
    <w:rsid w:val="00EF25CC"/>
    <w:pPr>
      <w:ind w:left="720"/>
    </w:pPr>
    <w:rPr>
      <w:rFonts w:cs="Angsana New"/>
      <w:szCs w:val="40"/>
    </w:rPr>
  </w:style>
  <w:style w:type="paragraph" w:customStyle="1" w:styleId="Default">
    <w:name w:val="Default"/>
    <w:rsid w:val="00AC76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1</TotalTime>
  <Pages>5</Pages>
  <Words>1401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User</cp:lastModifiedBy>
  <cp:revision>3</cp:revision>
  <cp:lastPrinted>2021-02-19T10:11:00Z</cp:lastPrinted>
  <dcterms:created xsi:type="dcterms:W3CDTF">2022-02-18T04:20:00Z</dcterms:created>
  <dcterms:modified xsi:type="dcterms:W3CDTF">2022-02-18T04:25:00Z</dcterms:modified>
</cp:coreProperties>
</file>