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33" w:rsidRPr="00D4736F" w:rsidRDefault="00FE3C84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>
        <w:rPr>
          <w:b/>
          <w:bCs/>
        </w:rPr>
        <w:t xml:space="preserve"> </w:t>
      </w:r>
      <w:r w:rsidR="00873B33" w:rsidRPr="00D4736F">
        <w:rPr>
          <w:b/>
          <w:bCs/>
          <w:cs/>
        </w:rPr>
        <w:t xml:space="preserve">บริษัท บีอีซี เวิลด์ จำกัด </w:t>
      </w:r>
      <w:r w:rsidR="00873B33" w:rsidRPr="00D4736F">
        <w:rPr>
          <w:b/>
          <w:bCs/>
        </w:rPr>
        <w:t>(</w:t>
      </w:r>
      <w:r w:rsidR="00873B33" w:rsidRPr="00D4736F">
        <w:rPr>
          <w:b/>
          <w:bCs/>
          <w:cs/>
        </w:rPr>
        <w:t>มหาชน</w:t>
      </w:r>
      <w:r w:rsidR="00873B33" w:rsidRPr="00D4736F">
        <w:rPr>
          <w:b/>
          <w:bCs/>
        </w:rPr>
        <w:t xml:space="preserve">) </w:t>
      </w:r>
      <w:r w:rsidR="00873B33" w:rsidRPr="00D4736F">
        <w:rPr>
          <w:b/>
          <w:bCs/>
          <w:cs/>
        </w:rPr>
        <w:t>และบริษัทย่อย</w:t>
      </w:r>
    </w:p>
    <w:p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D4736F">
        <w:rPr>
          <w:b/>
          <w:bCs/>
          <w:cs/>
        </w:rPr>
        <w:t>หมายเหตุประกอบงบการเงิน</w:t>
      </w:r>
    </w:p>
    <w:p w:rsidR="00455E61" w:rsidRPr="00D4736F" w:rsidRDefault="00873B33" w:rsidP="00455E61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D4736F">
        <w:rPr>
          <w:b/>
          <w:bCs/>
          <w:cs/>
        </w:rPr>
        <w:t xml:space="preserve">วันที่ </w:t>
      </w:r>
      <w:r w:rsidRPr="00D4736F">
        <w:rPr>
          <w:b/>
          <w:bCs/>
        </w:rPr>
        <w:t xml:space="preserve">31 </w:t>
      </w:r>
      <w:r w:rsidRPr="00D4736F">
        <w:rPr>
          <w:b/>
          <w:bCs/>
          <w:cs/>
        </w:rPr>
        <w:t xml:space="preserve">ธันวาคม </w:t>
      </w:r>
      <w:r w:rsidR="00DD436D" w:rsidRPr="00D4736F">
        <w:rPr>
          <w:b/>
          <w:bCs/>
        </w:rPr>
        <w:t>25</w:t>
      </w:r>
      <w:r w:rsidR="000E4CDA">
        <w:rPr>
          <w:b/>
          <w:bCs/>
        </w:rPr>
        <w:t>6</w:t>
      </w:r>
      <w:r w:rsidR="00EF7F9D">
        <w:rPr>
          <w:b/>
          <w:bCs/>
        </w:rPr>
        <w:t>4</w:t>
      </w:r>
    </w:p>
    <w:p w:rsidR="00873B33" w:rsidRPr="0091456C" w:rsidRDefault="00873B33" w:rsidP="008A3324">
      <w:pPr>
        <w:tabs>
          <w:tab w:val="left" w:pos="360"/>
          <w:tab w:val="left" w:pos="720"/>
          <w:tab w:val="left" w:pos="1080"/>
        </w:tabs>
        <w:spacing w:line="72" w:lineRule="auto"/>
        <w:ind w:right="-432"/>
        <w:jc w:val="both"/>
        <w:rPr>
          <w:sz w:val="30"/>
          <w:szCs w:val="30"/>
        </w:rPr>
      </w:pPr>
    </w:p>
    <w:p w:rsidR="00873B33" w:rsidRPr="00D4736F" w:rsidRDefault="00873B33" w:rsidP="00243260">
      <w:pPr>
        <w:numPr>
          <w:ilvl w:val="0"/>
          <w:numId w:val="2"/>
        </w:numPr>
        <w:ind w:right="-871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ลักษณะธุรกิจ</w:t>
      </w:r>
    </w:p>
    <w:p w:rsidR="00873B33" w:rsidRPr="00D4736F" w:rsidRDefault="00DD436D" w:rsidP="00601922">
      <w:pPr>
        <w:tabs>
          <w:tab w:val="left" w:pos="360"/>
          <w:tab w:val="left" w:pos="910"/>
        </w:tabs>
        <w:ind w:left="360" w:right="-871"/>
        <w:outlineLvl w:val="0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 xml:space="preserve">1.1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ข้อมูลทั่วไป</w:t>
      </w:r>
    </w:p>
    <w:p w:rsidR="00873B33" w:rsidRPr="00D4736F" w:rsidRDefault="00873B33" w:rsidP="008A3324">
      <w:pPr>
        <w:pStyle w:val="a7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285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140"/>
        <w:gridCol w:w="6145"/>
      </w:tblGrid>
      <w:tr w:rsidR="00873B33" w:rsidRPr="00D4736F" w:rsidTr="00CA0C9E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เป็น</w:t>
            </w:r>
            <w:r w:rsidR="00873B33" w:rsidRPr="00D4736F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DD7F19" w:rsidTr="00CA0C9E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DD7F19">
              <w:rPr>
                <w:rFonts w:ascii="Angsana New" w:hAnsi="Angsana New"/>
              </w:rPr>
              <w:t xml:space="preserve">3199  </w:t>
            </w:r>
            <w:r w:rsidR="00215223">
              <w:rPr>
                <w:rFonts w:ascii="Angsana New" w:hAnsi="Angsana New"/>
                <w:cs/>
              </w:rPr>
              <w:t>อาคาร</w:t>
            </w:r>
            <w:r w:rsidRPr="00DD7F19">
              <w:rPr>
                <w:rFonts w:ascii="Angsana New" w:hAnsi="Angsana New" w:hint="cs"/>
                <w:cs/>
              </w:rPr>
              <w:t>มาลีนนท์</w:t>
            </w:r>
            <w:r w:rsidR="00B62CE6">
              <w:rPr>
                <w:rFonts w:ascii="Angsana New" w:hAnsi="Angsana New"/>
                <w:cs/>
              </w:rPr>
              <w:t>ทาว</w:t>
            </w:r>
            <w:proofErr w:type="spellStart"/>
            <w:r w:rsidR="00B62CE6">
              <w:rPr>
                <w:rFonts w:ascii="Angsana New" w:hAnsi="Angsana New"/>
                <w:cs/>
              </w:rPr>
              <w:t>เวอร์</w:t>
            </w:r>
            <w:proofErr w:type="spellEnd"/>
            <w:r w:rsidR="00B62CE6">
              <w:rPr>
                <w:rFonts w:ascii="Angsana New" w:hAnsi="Angsana New"/>
                <w:cs/>
              </w:rPr>
              <w:t xml:space="preserve">  ชั้น</w:t>
            </w:r>
            <w:r w:rsidR="00285862" w:rsidRPr="00DD7F19">
              <w:rPr>
                <w:rFonts w:ascii="Angsana New" w:hAnsi="Angsana New"/>
              </w:rPr>
              <w:t xml:space="preserve"> </w:t>
            </w:r>
            <w:r w:rsidRPr="00DD7F19">
              <w:rPr>
                <w:rFonts w:ascii="Angsana New" w:hAnsi="Angsana New"/>
              </w:rPr>
              <w:t>2</w:t>
            </w:r>
            <w:r w:rsidR="00897EE1">
              <w:rPr>
                <w:rFonts w:ascii="Angsana New" w:hAnsi="Angsana New"/>
              </w:rPr>
              <w:t>-4</w:t>
            </w:r>
            <w:r w:rsidR="00897EE1">
              <w:rPr>
                <w:rFonts w:ascii="Angsana New" w:hAnsi="Angsana New" w:hint="cs"/>
              </w:rPr>
              <w:t>, 8</w:t>
            </w:r>
            <w:r w:rsidR="00DD7F19" w:rsidRPr="00DD7F19">
              <w:rPr>
                <w:rFonts w:ascii="Angsana New" w:hAnsi="Angsana New"/>
              </w:rPr>
              <w:t>-10</w:t>
            </w:r>
            <w:r w:rsidRPr="00DD7F19">
              <w:rPr>
                <w:rFonts w:ascii="Angsana New" w:hAnsi="Angsana New" w:hint="cs"/>
              </w:rPr>
              <w:t>, 30-34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D4736F">
              <w:rPr>
                <w:rFonts w:ascii="Angsana New" w:hAnsi="Angsana New" w:hint="cs"/>
              </w:rPr>
              <w:t xml:space="preserve">4 </w:t>
            </w:r>
            <w:r w:rsidRPr="00D4736F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ก</w:t>
            </w:r>
            <w:r w:rsidR="00873B33" w:rsidRPr="00D4736F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D4736F">
              <w:rPr>
                <w:rFonts w:ascii="Angsana New" w:hAnsi="Angsana New"/>
              </w:rPr>
              <w:t>10110</w:t>
            </w:r>
            <w:r w:rsidR="00A241DE">
              <w:rPr>
                <w:rFonts w:ascii="Angsana New" w:hAnsi="Angsana New"/>
              </w:rPr>
              <w:t xml:space="preserve"> </w:t>
            </w:r>
            <w:r w:rsidR="00873B33" w:rsidRPr="00D4736F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3B33" w:rsidRPr="00F406B8" w:rsidRDefault="00873B33" w:rsidP="00F406B8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F406B8">
              <w:rPr>
                <w:rFonts w:ascii="Angsana New" w:hAnsi="Angsana New"/>
              </w:rPr>
              <w:t xml:space="preserve">(1) </w:t>
            </w:r>
            <w:r w:rsidRPr="00F406B8">
              <w:rPr>
                <w:rFonts w:ascii="Angsana New" w:hAnsi="Angsana New"/>
                <w:cs/>
              </w:rPr>
              <w:t>จัดหา  ผลิตรายการ และขายเวลาโฆษณาทางโทรทัศน์</w:t>
            </w:r>
            <w:r w:rsidR="00F406B8" w:rsidRPr="00F406B8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F406B8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B8" w:rsidRPr="00D4736F" w:rsidRDefault="00F406B8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6B8" w:rsidRPr="00F406B8" w:rsidRDefault="00F406B8" w:rsidP="00ED741C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F406B8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CA0C9E" w:rsidRDefault="00873B33" w:rsidP="00ED741C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CA0C9E">
              <w:rPr>
                <w:rFonts w:ascii="Angsana New" w:hAnsi="Angsana New"/>
              </w:rPr>
              <w:t>(2)</w:t>
            </w:r>
            <w:r w:rsidRPr="00CA0C9E">
              <w:rPr>
                <w:rFonts w:ascii="Angsana New" w:hAnsi="Angsana New"/>
              </w:rPr>
              <w:tab/>
            </w:r>
            <w:r w:rsidR="00ED741C" w:rsidRPr="00CA0C9E">
              <w:rPr>
                <w:rFonts w:ascii="Angsana New" w:hAnsi="Angsana New"/>
                <w:cs/>
              </w:rPr>
              <w:t>ลงทุนในบริษัทย่อย</w:t>
            </w:r>
            <w:r w:rsidR="00B62CE6">
              <w:rPr>
                <w:rFonts w:ascii="Angsana New" w:hAnsi="Angsana New" w:hint="cs"/>
                <w:cs/>
              </w:rPr>
              <w:t xml:space="preserve"> </w:t>
            </w:r>
            <w:r w:rsidR="00ED741C" w:rsidRPr="00CA0C9E">
              <w:rPr>
                <w:rFonts w:ascii="Angsana New" w:hAnsi="Angsana New"/>
                <w:cs/>
              </w:rPr>
              <w:t>ซึ่งดำเนิ</w:t>
            </w:r>
            <w:r w:rsidR="00ED741C" w:rsidRPr="00CA0C9E">
              <w:rPr>
                <w:rFonts w:ascii="Angsana New" w:hAnsi="Angsana New" w:hint="cs"/>
                <w:cs/>
              </w:rPr>
              <w:t>น</w:t>
            </w:r>
            <w:r w:rsidRPr="00CA0C9E">
              <w:rPr>
                <w:rFonts w:ascii="Angsana New" w:hAnsi="Angsana New"/>
                <w:cs/>
              </w:rPr>
              <w:t>ธุรกิจ</w:t>
            </w:r>
            <w:r w:rsidR="00B62CE6" w:rsidRPr="00D4736F">
              <w:rPr>
                <w:rFonts w:ascii="Angsana New" w:hAnsi="Angsana New"/>
                <w:cs/>
              </w:rPr>
              <w:t>ตามหมายเหตุประกอบ</w:t>
            </w:r>
          </w:p>
        </w:tc>
      </w:tr>
      <w:tr w:rsidR="00873B33" w:rsidRPr="00D4736F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6023C" w:rsidRDefault="00DD436D" w:rsidP="0059395C">
            <w:pPr>
              <w:tabs>
                <w:tab w:val="left" w:pos="368"/>
                <w:tab w:val="left" w:pos="900"/>
                <w:tab w:val="left" w:pos="1440"/>
              </w:tabs>
              <w:ind w:firstLine="70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งบ</w:t>
            </w:r>
            <w:r w:rsidRPr="001D5EF5">
              <w:rPr>
                <w:rFonts w:ascii="Angsana New" w:hAnsi="Angsana New"/>
                <w:cs/>
              </w:rPr>
              <w:t xml:space="preserve">การเงิน </w:t>
            </w:r>
            <w:r w:rsidRPr="002704C4">
              <w:rPr>
                <w:rFonts w:ascii="Angsana New" w:hAnsi="Angsana New"/>
                <w:cs/>
              </w:rPr>
              <w:t>ข้</w:t>
            </w:r>
            <w:r w:rsidRPr="002704C4">
              <w:rPr>
                <w:rFonts w:ascii="Angsana New" w:hAnsi="Angsana New" w:hint="cs"/>
                <w:cs/>
              </w:rPr>
              <w:t>อ</w:t>
            </w:r>
            <w:r w:rsidR="00A241DE" w:rsidRPr="002704C4">
              <w:rPr>
                <w:rFonts w:ascii="Angsana New" w:hAnsi="Angsana New"/>
              </w:rPr>
              <w:t xml:space="preserve"> </w:t>
            </w:r>
            <w:r w:rsidR="00A84516" w:rsidRPr="002704C4">
              <w:rPr>
                <w:rFonts w:ascii="Angsana New" w:hAnsi="Angsana New"/>
              </w:rPr>
              <w:t>1</w:t>
            </w:r>
            <w:r w:rsidR="00786974">
              <w:rPr>
                <w:rFonts w:ascii="Angsana New" w:hAnsi="Angsana New" w:hint="cs"/>
                <w:cs/>
              </w:rPr>
              <w:t>2</w:t>
            </w:r>
          </w:p>
        </w:tc>
      </w:tr>
    </w:tbl>
    <w:p w:rsidR="00873B33" w:rsidRPr="0091456C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</w:p>
    <w:p w:rsidR="00A32972" w:rsidRPr="00CA0C9E" w:rsidRDefault="00A32972" w:rsidP="00CA0C9E">
      <w:pPr>
        <w:tabs>
          <w:tab w:val="left" w:pos="909"/>
          <w:tab w:val="left" w:pos="1179"/>
          <w:tab w:val="left" w:pos="1710"/>
        </w:tabs>
        <w:ind w:left="900" w:right="105" w:hanging="549"/>
        <w:jc w:val="both"/>
        <w:outlineLvl w:val="0"/>
        <w:rPr>
          <w:rFonts w:ascii="Angsana New" w:hAnsi="Angsana New"/>
          <w:sz w:val="12"/>
          <w:szCs w:val="12"/>
        </w:rPr>
      </w:pPr>
    </w:p>
    <w:p w:rsidR="00CB4467" w:rsidRDefault="00CB4467" w:rsidP="001A3A52">
      <w:pPr>
        <w:tabs>
          <w:tab w:val="left" w:pos="909"/>
          <w:tab w:val="left" w:pos="1179"/>
          <w:tab w:val="left" w:pos="1710"/>
        </w:tabs>
        <w:ind w:left="900" w:right="-21" w:hanging="549"/>
        <w:jc w:val="thaiDistribute"/>
        <w:outlineLvl w:val="0"/>
        <w:rPr>
          <w:rFonts w:ascii="Angsana New" w:hAnsi="Angsana New"/>
        </w:rPr>
      </w:pPr>
      <w:r w:rsidRPr="00D4736F">
        <w:rPr>
          <w:rFonts w:ascii="Angsana New" w:hAnsi="Angsana New"/>
        </w:rPr>
        <w:t>1.2</w:t>
      </w:r>
      <w:r w:rsidRPr="00D4736F">
        <w:rPr>
          <w:rFonts w:ascii="Angsana New" w:hAnsi="Angsana New"/>
        </w:rPr>
        <w:tab/>
      </w:r>
      <w:r w:rsidRPr="008467C2">
        <w:rPr>
          <w:rFonts w:ascii="Angsana New" w:hAnsi="Angsana New"/>
          <w:cs/>
        </w:rPr>
        <w:t>ข้อมูล</w:t>
      </w:r>
      <w:r w:rsidRPr="008467C2">
        <w:rPr>
          <w:rFonts w:ascii="Angsana New" w:hAnsi="Angsana New" w:hint="cs"/>
          <w:cs/>
        </w:rPr>
        <w:t>สิทธิการ</w:t>
      </w:r>
      <w:r w:rsidRPr="008467C2">
        <w:rPr>
          <w:rFonts w:ascii="Angsana New" w:hAnsi="Angsana New"/>
          <w:cs/>
        </w:rPr>
        <w:t>ใช้คลื่นความถี่เพื่อให้บริการโทรทัศน์ในระบบดิจิตอลภาคพื้นดิน</w:t>
      </w:r>
      <w:r w:rsidR="008467C2" w:rsidRPr="00955A31">
        <w:rPr>
          <w:rFonts w:ascii="Angsana New" w:hAnsi="Angsana New"/>
          <w:sz w:val="14"/>
          <w:szCs w:val="14"/>
        </w:rPr>
        <w:t xml:space="preserve"> </w:t>
      </w:r>
      <w:r w:rsidRPr="008467C2">
        <w:rPr>
          <w:rFonts w:ascii="Angsana New" w:hAnsi="Angsana New"/>
          <w:cs/>
        </w:rPr>
        <w:t>ประเภทบริการธุรกิจระดับชาติ</w:t>
      </w:r>
    </w:p>
    <w:p w:rsidR="008467C2" w:rsidRDefault="008467C2" w:rsidP="00CA0C9E">
      <w:pPr>
        <w:tabs>
          <w:tab w:val="left" w:pos="990"/>
          <w:tab w:val="left" w:pos="1526"/>
        </w:tabs>
        <w:ind w:left="909" w:right="-21" w:hanging="279"/>
        <w:jc w:val="thaiDistribute"/>
        <w:rPr>
          <w:rFonts w:ascii="Angsana New" w:hAnsi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A0C9E">
        <w:rPr>
          <w:rFonts w:ascii="Angsana New" w:hAnsi="Angsana New" w:cs="Angsana New"/>
          <w:spacing w:val="-12"/>
          <w:cs/>
        </w:rPr>
        <w:t>เป็นผู้ชนะการประมูลใบอนุญาตให้ใช้คลื่น</w:t>
      </w:r>
      <w:r w:rsidRPr="00CA0C9E">
        <w:rPr>
          <w:rFonts w:ascii="Angsana New" w:hAnsi="Angsana New" w:cs="Angsana New"/>
          <w:spacing w:val="-10"/>
          <w:cs/>
        </w:rPr>
        <w:t>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A0C9E">
        <w:rPr>
          <w:rFonts w:ascii="Angsana New" w:hAnsi="Angsana New" w:cs="Angsana New" w:hint="cs"/>
          <w:spacing w:val="-10"/>
          <w:cs/>
        </w:rPr>
        <w:t xml:space="preserve"> (“ใบอนุญาตฯ”)</w:t>
      </w:r>
      <w:r w:rsidRPr="00CA0C9E">
        <w:rPr>
          <w:rFonts w:ascii="Angsana New" w:hAnsi="Angsana New" w:cs="Angsana New"/>
          <w:spacing w:val="-12"/>
          <w:cs/>
        </w:rPr>
        <w:t xml:space="preserve">  </w:t>
      </w:r>
      <w:r w:rsidRPr="00CD157D">
        <w:rPr>
          <w:rFonts w:ascii="Angsana New" w:hAnsi="Angsana New" w:cs="Angsana New"/>
          <w:cs/>
        </w:rPr>
        <w:t xml:space="preserve">รวม 3 </w:t>
      </w:r>
      <w:r w:rsidRPr="00CD157D">
        <w:rPr>
          <w:rFonts w:ascii="Angsana New" w:hAnsi="Angsana New" w:cs="Angsana New" w:hint="cs"/>
          <w:cs/>
        </w:rPr>
        <w:t>ใบอนุญาตฯ</w:t>
      </w:r>
      <w:r w:rsidRPr="00CD157D">
        <w:rPr>
          <w:rFonts w:ascii="Angsana New" w:hAnsi="Angsana New" w:cs="Angsana New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EF7F9D">
        <w:rPr>
          <w:rFonts w:ascii="Angsana New" w:hAnsi="Angsana New" w:cs="Angsana New"/>
        </w:rPr>
        <w:t>15</w:t>
      </w:r>
      <w:r w:rsidRPr="00CD15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EF7F9D">
        <w:rPr>
          <w:rFonts w:ascii="Angsana New" w:hAnsi="Angsana New" w:cs="Angsana New"/>
        </w:rPr>
        <w:t>25</w:t>
      </w:r>
      <w:r w:rsidR="00CA0C9E">
        <w:rPr>
          <w:rFonts w:ascii="Angsana New" w:hAnsi="Angsana New" w:cs="Angsana New"/>
          <w:cs/>
        </w:rPr>
        <w:t xml:space="preserve"> เมษายน </w:t>
      </w:r>
      <w:r w:rsidR="00EF7F9D">
        <w:rPr>
          <w:rFonts w:ascii="Angsana New" w:hAnsi="Angsana New" w:cs="Angsana New"/>
        </w:rPr>
        <w:t>2557</w:t>
      </w:r>
      <w:r w:rsidR="00CA0C9E">
        <w:rPr>
          <w:rFonts w:ascii="Angsana New" w:hAnsi="Angsana New" w:cs="Angsana New"/>
          <w:cs/>
        </w:rPr>
        <w:t xml:space="preserve"> และสิ้นสุดวันที่</w:t>
      </w:r>
      <w:r>
        <w:rPr>
          <w:rFonts w:ascii="Angsana New" w:hAnsi="Angsana New" w:cs="Angsana New"/>
        </w:rPr>
        <w:t xml:space="preserve"> </w:t>
      </w:r>
      <w:r w:rsidR="00EF7F9D">
        <w:rPr>
          <w:rFonts w:ascii="Angsana New" w:hAnsi="Angsana New" w:cs="Angsana New"/>
        </w:rPr>
        <w:t>24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EF7F9D">
        <w:rPr>
          <w:rFonts w:ascii="Angsana New" w:hAnsi="Angsana New" w:cs="Angsana New"/>
        </w:rPr>
        <w:t>2572</w:t>
      </w:r>
      <w:r w:rsidRPr="00CD157D">
        <w:rPr>
          <w:rFonts w:ascii="Angsana New" w:hAnsi="Angsana New" w:cs="Angsana New"/>
          <w:cs/>
        </w:rPr>
        <w:t xml:space="preserve">) </w:t>
      </w:r>
      <w:r>
        <w:rPr>
          <w:rFonts w:ascii="Angsana New" w:hAnsi="Angsana New"/>
        </w:rPr>
        <w:t xml:space="preserve"> </w:t>
      </w:r>
    </w:p>
    <w:p w:rsidR="008467C2" w:rsidRPr="0043409F" w:rsidRDefault="008467C2" w:rsidP="00CA0C9E">
      <w:pPr>
        <w:ind w:left="922" w:right="-21" w:firstLine="608"/>
        <w:jc w:val="thaiDistribute"/>
        <w:outlineLvl w:val="0"/>
        <w:rPr>
          <w:rFonts w:ascii="Angsana New" w:hAnsi="Angsana New"/>
          <w:spacing w:val="-4"/>
        </w:rPr>
      </w:pPr>
      <w:r w:rsidRPr="0043409F">
        <w:rPr>
          <w:rFonts w:ascii="Angsana New" w:hAnsi="Angsana New" w:hint="cs"/>
          <w:spacing w:val="-4"/>
          <w:cs/>
        </w:rPr>
        <w:t xml:space="preserve">เมื่อวันที่ </w:t>
      </w:r>
      <w:r w:rsidRPr="0043409F">
        <w:rPr>
          <w:rFonts w:ascii="Angsana New" w:hAnsi="Angsana New"/>
          <w:spacing w:val="-4"/>
        </w:rPr>
        <w:t>10</w:t>
      </w:r>
      <w:r w:rsidRPr="0043409F">
        <w:rPr>
          <w:rFonts w:ascii="Angsana New" w:hAnsi="Angsana New" w:hint="cs"/>
          <w:spacing w:val="-4"/>
          <w:cs/>
        </w:rPr>
        <w:t xml:space="preserve"> พฤษภาคม </w:t>
      </w:r>
      <w:r w:rsidRPr="0043409F">
        <w:rPr>
          <w:rFonts w:ascii="Angsana New" w:hAnsi="Angsana New"/>
          <w:spacing w:val="-4"/>
        </w:rPr>
        <w:t xml:space="preserve">2562 </w:t>
      </w:r>
      <w:r w:rsidRPr="0043409F">
        <w:rPr>
          <w:rFonts w:ascii="Angsana New" w:hAnsi="Angsana New" w:hint="cs"/>
          <w:spacing w:val="-4"/>
          <w:cs/>
        </w:rPr>
        <w:t xml:space="preserve">บริษัทย่อยของบริษัทได้ยื่นความประสงค์ขอคืนใบอนุญาตให้ใช้คลื่นความถี่ </w:t>
      </w:r>
      <w:r w:rsidR="00EF7F9D" w:rsidRPr="0043409F">
        <w:rPr>
          <w:rFonts w:ascii="Angsana New" w:hAnsi="Angsana New"/>
          <w:spacing w:val="-4"/>
        </w:rPr>
        <w:t>2</w:t>
      </w:r>
      <w:r w:rsidRPr="0043409F">
        <w:rPr>
          <w:rFonts w:ascii="Angsana New" w:hAnsi="Angsana New"/>
          <w:spacing w:val="-4"/>
        </w:rPr>
        <w:t xml:space="preserve"> </w:t>
      </w:r>
      <w:r w:rsidRPr="0043409F">
        <w:rPr>
          <w:rFonts w:ascii="Angsana New" w:hAnsi="Angsana New" w:hint="cs"/>
          <w:spacing w:val="-4"/>
          <w:cs/>
        </w:rPr>
        <w:t xml:space="preserve">หมวดหมู่ คือ หมวดหมู่ทั่วไปแบบความคมชัดปกติ (ช่อง </w:t>
      </w:r>
      <w:r w:rsidRPr="0043409F">
        <w:rPr>
          <w:rFonts w:ascii="Angsana New" w:hAnsi="Angsana New"/>
          <w:spacing w:val="-4"/>
        </w:rPr>
        <w:t xml:space="preserve">28 SD) </w:t>
      </w:r>
      <w:r w:rsidR="00F8566D" w:rsidRPr="0043409F">
        <w:rPr>
          <w:rFonts w:ascii="Angsana New" w:hAnsi="Angsana New" w:hint="cs"/>
          <w:spacing w:val="-4"/>
          <w:cs/>
        </w:rPr>
        <w:t>และหมวดหมู่</w:t>
      </w:r>
      <w:r w:rsidRPr="0043409F">
        <w:rPr>
          <w:rFonts w:ascii="Angsana New" w:hAnsi="Angsana New" w:hint="cs"/>
          <w:spacing w:val="-4"/>
          <w:cs/>
        </w:rPr>
        <w:t xml:space="preserve">เด็ก เยาวชน และครอบครัว (ช่อง </w:t>
      </w:r>
      <w:r w:rsidRPr="0043409F">
        <w:rPr>
          <w:rFonts w:ascii="Angsana New" w:hAnsi="Angsana New"/>
          <w:spacing w:val="-4"/>
        </w:rPr>
        <w:t xml:space="preserve">13 Family) </w:t>
      </w:r>
      <w:r w:rsidRPr="0043409F">
        <w:rPr>
          <w:rFonts w:ascii="Angsana New" w:hAnsi="Angsana New" w:hint="cs"/>
          <w:spacing w:val="-4"/>
          <w:cs/>
        </w:rPr>
        <w:t xml:space="preserve">ซึ่งในวันที่ </w:t>
      </w:r>
      <w:r w:rsidR="00EF7F9D" w:rsidRPr="0043409F">
        <w:rPr>
          <w:rFonts w:ascii="Angsana New" w:hAnsi="Angsana New"/>
          <w:spacing w:val="-4"/>
        </w:rPr>
        <w:t>6</w:t>
      </w:r>
      <w:r w:rsidRPr="0043409F">
        <w:rPr>
          <w:rFonts w:ascii="Angsana New" w:hAnsi="Angsana New" w:hint="cs"/>
          <w:spacing w:val="-4"/>
          <w:cs/>
        </w:rPr>
        <w:t xml:space="preserve"> สิงหาคม </w:t>
      </w:r>
      <w:r w:rsidR="00EF7F9D" w:rsidRPr="0043409F">
        <w:rPr>
          <w:rFonts w:ascii="Angsana New" w:hAnsi="Angsana New"/>
          <w:spacing w:val="-4"/>
        </w:rPr>
        <w:t>2562</w:t>
      </w:r>
      <w:r w:rsidRPr="0043409F">
        <w:rPr>
          <w:rFonts w:ascii="Angsana New" w:hAnsi="Angsana New" w:hint="cs"/>
          <w:spacing w:val="-4"/>
          <w:cs/>
        </w:rPr>
        <w:t xml:space="preserve"> สำนักงาน กสทช. เห็นชอบการขอคืนและให้ยกเลิกใบอนุญาตให้ใช้คลื่นความถี่ </w:t>
      </w:r>
      <w:r w:rsidR="00EF7F9D" w:rsidRPr="0043409F">
        <w:rPr>
          <w:rFonts w:ascii="Angsana New" w:hAnsi="Angsana New"/>
          <w:spacing w:val="-4"/>
        </w:rPr>
        <w:t>2</w:t>
      </w:r>
      <w:r w:rsidRPr="0043409F">
        <w:rPr>
          <w:rFonts w:ascii="Angsana New" w:hAnsi="Angsana New" w:hint="cs"/>
          <w:spacing w:val="-4"/>
          <w:cs/>
        </w:rPr>
        <w:t xml:space="preserve"> หมวดหมู่แล้ว ตั้งแต่วันที่ </w:t>
      </w:r>
      <w:r w:rsidR="00EF7F9D" w:rsidRPr="0043409F">
        <w:rPr>
          <w:rFonts w:ascii="Angsana New" w:hAnsi="Angsana New"/>
          <w:spacing w:val="-4"/>
        </w:rPr>
        <w:t>1</w:t>
      </w:r>
      <w:r w:rsidRPr="0043409F">
        <w:rPr>
          <w:rFonts w:ascii="Angsana New" w:hAnsi="Angsana New" w:hint="cs"/>
          <w:spacing w:val="-4"/>
          <w:cs/>
        </w:rPr>
        <w:t xml:space="preserve"> ตุลาคม </w:t>
      </w:r>
      <w:r w:rsidR="00EF7F9D" w:rsidRPr="0043409F">
        <w:rPr>
          <w:rFonts w:ascii="Angsana New" w:hAnsi="Angsana New"/>
          <w:spacing w:val="-4"/>
        </w:rPr>
        <w:t>2562</w:t>
      </w:r>
      <w:r w:rsidRPr="0043409F">
        <w:rPr>
          <w:rFonts w:ascii="Angsana New" w:hAnsi="Angsana New" w:hint="cs"/>
          <w:spacing w:val="-4"/>
          <w:cs/>
        </w:rPr>
        <w:t xml:space="preserve"> เวลา </w:t>
      </w:r>
      <w:r w:rsidR="000942B1" w:rsidRPr="0043409F">
        <w:rPr>
          <w:rFonts w:ascii="Angsana New" w:hAnsi="Angsana New"/>
          <w:spacing w:val="-4"/>
        </w:rPr>
        <w:t>00.01</w:t>
      </w:r>
      <w:r w:rsidRPr="0043409F">
        <w:rPr>
          <w:rFonts w:ascii="Angsana New" w:hAnsi="Angsana New" w:hint="cs"/>
          <w:spacing w:val="-4"/>
          <w:cs/>
        </w:rPr>
        <w:t xml:space="preserve"> น. เป็นต้นไป โดยบริษัทย่อยได้รับค่าชดเชยตามหลักเกณฑ์ วิธีการและเงื่อนไขที่สำนักงาน กสทช. กำหนด </w:t>
      </w:r>
    </w:p>
    <w:p w:rsidR="008467C2" w:rsidRPr="0043409F" w:rsidRDefault="008467C2" w:rsidP="00CA0C9E">
      <w:pPr>
        <w:tabs>
          <w:tab w:val="left" w:pos="909"/>
        </w:tabs>
        <w:ind w:left="936" w:right="-21" w:firstLine="594"/>
        <w:jc w:val="both"/>
        <w:outlineLvl w:val="0"/>
        <w:rPr>
          <w:rFonts w:ascii="Angsana New" w:hAnsi="Angsana New"/>
          <w:spacing w:val="-4"/>
        </w:rPr>
      </w:pPr>
      <w:r w:rsidRPr="0043409F">
        <w:rPr>
          <w:rFonts w:ascii="Angsana New" w:hAnsi="Angsana New"/>
          <w:spacing w:val="-4"/>
        </w:rPr>
        <w:tab/>
      </w:r>
      <w:r w:rsidRPr="0043409F">
        <w:rPr>
          <w:rFonts w:ascii="Angsana New" w:hAnsi="Angsana New"/>
          <w:spacing w:val="-4"/>
        </w:rPr>
        <w:tab/>
      </w:r>
      <w:r w:rsidRPr="0043409F">
        <w:rPr>
          <w:rFonts w:ascii="Angsana New" w:hAnsi="Angsana New"/>
          <w:spacing w:val="-4"/>
        </w:rPr>
        <w:tab/>
      </w:r>
      <w:r w:rsidRPr="0043409F">
        <w:rPr>
          <w:rFonts w:ascii="Angsana New" w:hAnsi="Angsana New"/>
          <w:spacing w:val="-4"/>
          <w:cs/>
        </w:rPr>
        <w:t xml:space="preserve">เมื่อวันที่ </w:t>
      </w:r>
      <w:r w:rsidR="000942B1" w:rsidRPr="0043409F">
        <w:rPr>
          <w:rFonts w:ascii="Angsana New" w:hAnsi="Angsana New"/>
          <w:spacing w:val="-4"/>
        </w:rPr>
        <w:t>26</w:t>
      </w:r>
      <w:r w:rsidRPr="0043409F">
        <w:rPr>
          <w:rFonts w:ascii="Angsana New" w:hAnsi="Angsana New"/>
          <w:spacing w:val="-4"/>
          <w:cs/>
        </w:rPr>
        <w:t xml:space="preserve"> มีนาคม </w:t>
      </w:r>
      <w:r w:rsidR="000942B1" w:rsidRPr="0043409F">
        <w:rPr>
          <w:rFonts w:ascii="Angsana New" w:hAnsi="Angsana New"/>
          <w:spacing w:val="-4"/>
        </w:rPr>
        <w:t>2563</w:t>
      </w:r>
      <w:r w:rsidRPr="0043409F">
        <w:rPr>
          <w:rFonts w:ascii="Angsana New" w:hAnsi="Angsana New"/>
          <w:spacing w:val="-4"/>
          <w:cs/>
        </w:rPr>
        <w:t xml:space="preserve"> บริษัทย่อยของบริษัทได้ดำเนินการออกอากาศสถานีโทรทัศน์</w:t>
      </w:r>
      <w:r w:rsidRPr="0043409F">
        <w:rPr>
          <w:rFonts w:ascii="Angsana New" w:hAnsi="Angsana New" w:hint="cs"/>
          <w:spacing w:val="-4"/>
          <w:cs/>
        </w:rPr>
        <w:t>ในระบบดิจิตอลภาคพื้นดิน</w:t>
      </w:r>
      <w:r w:rsidRPr="0043409F">
        <w:rPr>
          <w:rFonts w:ascii="Angsana New" w:hAnsi="Angsana New"/>
          <w:spacing w:val="-4"/>
          <w:cs/>
        </w:rPr>
        <w:t>ช่อง</w:t>
      </w:r>
      <w:r w:rsidRPr="0043409F">
        <w:rPr>
          <w:rFonts w:ascii="Angsana New" w:hAnsi="Angsana New" w:hint="cs"/>
          <w:spacing w:val="-4"/>
          <w:cs/>
        </w:rPr>
        <w:t xml:space="preserve"> </w:t>
      </w:r>
      <w:r w:rsidR="000942B1" w:rsidRPr="0043409F">
        <w:rPr>
          <w:rFonts w:ascii="Angsana New" w:hAnsi="Angsana New"/>
          <w:spacing w:val="-4"/>
        </w:rPr>
        <w:t>33</w:t>
      </w:r>
      <w:r w:rsidRPr="0043409F">
        <w:rPr>
          <w:rFonts w:ascii="Angsana New" w:hAnsi="Angsana New" w:hint="cs"/>
          <w:spacing w:val="-4"/>
          <w:cs/>
        </w:rPr>
        <w:t xml:space="preserve"> </w:t>
      </w:r>
      <w:r w:rsidRPr="0043409F">
        <w:rPr>
          <w:rFonts w:ascii="Angsana New" w:hAnsi="Angsana New"/>
          <w:spacing w:val="-4"/>
        </w:rPr>
        <w:t xml:space="preserve">HD </w:t>
      </w:r>
      <w:r w:rsidRPr="0043409F">
        <w:rPr>
          <w:rFonts w:ascii="Angsana New" w:hAnsi="Angsana New"/>
          <w:spacing w:val="-4"/>
          <w:cs/>
        </w:rPr>
        <w:t>ภายหลังสัญญาร่วมดำเนินกิจการ</w:t>
      </w:r>
      <w:r w:rsidRPr="0043409F">
        <w:rPr>
          <w:rFonts w:ascii="Angsana New" w:hAnsi="Angsana New" w:hint="cs"/>
          <w:spacing w:val="-4"/>
          <w:cs/>
        </w:rPr>
        <w:t>ส่ง</w:t>
      </w:r>
      <w:r w:rsidRPr="0043409F">
        <w:rPr>
          <w:rFonts w:ascii="Angsana New" w:hAnsi="Angsana New"/>
          <w:spacing w:val="-4"/>
          <w:cs/>
        </w:rPr>
        <w:t>โทรทัศน์สีระหว่าง อ</w:t>
      </w:r>
      <w:r w:rsidRPr="0043409F">
        <w:rPr>
          <w:rFonts w:ascii="Angsana New" w:hAnsi="Angsana New"/>
          <w:spacing w:val="-4"/>
        </w:rPr>
        <w:t>.</w:t>
      </w:r>
      <w:r w:rsidRPr="0043409F">
        <w:rPr>
          <w:rFonts w:ascii="Angsana New" w:hAnsi="Angsana New"/>
          <w:spacing w:val="-4"/>
          <w:cs/>
        </w:rPr>
        <w:t>ส</w:t>
      </w:r>
      <w:r w:rsidRPr="0043409F">
        <w:rPr>
          <w:rFonts w:ascii="Angsana New" w:hAnsi="Angsana New"/>
          <w:spacing w:val="-4"/>
        </w:rPr>
        <w:t>.</w:t>
      </w:r>
      <w:r w:rsidRPr="0043409F">
        <w:rPr>
          <w:rFonts w:ascii="Angsana New" w:hAnsi="Angsana New"/>
          <w:spacing w:val="-4"/>
          <w:cs/>
        </w:rPr>
        <w:t>ม</w:t>
      </w:r>
      <w:r w:rsidRPr="0043409F">
        <w:rPr>
          <w:rFonts w:ascii="Angsana New" w:hAnsi="Angsana New"/>
          <w:spacing w:val="-4"/>
        </w:rPr>
        <w:t>.</w:t>
      </w:r>
      <w:r w:rsidRPr="0043409F">
        <w:rPr>
          <w:rFonts w:ascii="Angsana New" w:hAnsi="Angsana New"/>
          <w:spacing w:val="-4"/>
          <w:cs/>
        </w:rPr>
        <w:t>ท. และบริษัท</w:t>
      </w:r>
      <w:r w:rsidRPr="0043409F">
        <w:rPr>
          <w:rFonts w:ascii="Angsana New" w:hAnsi="Angsana New" w:hint="cs"/>
          <w:spacing w:val="-4"/>
          <w:cs/>
        </w:rPr>
        <w:t xml:space="preserve"> </w:t>
      </w:r>
      <w:r w:rsidRPr="0043409F">
        <w:rPr>
          <w:rFonts w:ascii="Angsana New" w:hAnsi="Angsana New"/>
          <w:spacing w:val="-4"/>
          <w:cs/>
        </w:rPr>
        <w:t>บางกอกเอ็น</w:t>
      </w:r>
      <w:proofErr w:type="spellStart"/>
      <w:r w:rsidRPr="0043409F">
        <w:rPr>
          <w:rFonts w:ascii="Angsana New" w:hAnsi="Angsana New"/>
          <w:spacing w:val="-4"/>
          <w:cs/>
        </w:rPr>
        <w:t>เตอร์เทนเม้นต์</w:t>
      </w:r>
      <w:proofErr w:type="spellEnd"/>
      <w:r w:rsidRPr="0043409F">
        <w:rPr>
          <w:rFonts w:ascii="Angsana New" w:hAnsi="Angsana New"/>
          <w:spacing w:val="-4"/>
          <w:cs/>
        </w:rPr>
        <w:t xml:space="preserve"> จำกัด ได้สิ้นสุดลงในวันที่ </w:t>
      </w:r>
      <w:r w:rsidR="000942B1" w:rsidRPr="0043409F">
        <w:rPr>
          <w:rFonts w:ascii="Angsana New" w:hAnsi="Angsana New"/>
          <w:spacing w:val="-4"/>
        </w:rPr>
        <w:t>25</w:t>
      </w:r>
      <w:r w:rsidRPr="0043409F">
        <w:rPr>
          <w:rFonts w:ascii="Angsana New" w:hAnsi="Angsana New"/>
          <w:spacing w:val="-4"/>
          <w:cs/>
        </w:rPr>
        <w:t xml:space="preserve"> มีนาคม </w:t>
      </w:r>
      <w:r w:rsidR="000942B1" w:rsidRPr="0043409F">
        <w:rPr>
          <w:rFonts w:ascii="Angsana New" w:hAnsi="Angsana New"/>
          <w:spacing w:val="-4"/>
        </w:rPr>
        <w:t>2563</w:t>
      </w:r>
    </w:p>
    <w:p w:rsidR="00CB4467" w:rsidRDefault="00CB4467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</w:rPr>
      </w:pPr>
    </w:p>
    <w:p w:rsidR="00CA0C9E" w:rsidRDefault="00CA0C9E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</w:rPr>
      </w:pPr>
    </w:p>
    <w:p w:rsidR="00CB4467" w:rsidRDefault="00CB4467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</w:rPr>
      </w:pPr>
    </w:p>
    <w:p w:rsidR="00873B33" w:rsidRPr="00D4736F" w:rsidRDefault="00CB4467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  <w:cs/>
        </w:rPr>
      </w:pPr>
      <w:r>
        <w:rPr>
          <w:rFonts w:ascii="Angsana New" w:hAnsi="Angsana New"/>
        </w:rPr>
        <w:lastRenderedPageBreak/>
        <w:tab/>
      </w:r>
      <w:r w:rsidR="00873B33" w:rsidRPr="00D4736F">
        <w:rPr>
          <w:rFonts w:ascii="Angsana New" w:hAnsi="Angsana New"/>
        </w:rPr>
        <w:t>1.</w:t>
      </w:r>
      <w:r w:rsidR="00CB7B9B">
        <w:rPr>
          <w:rFonts w:ascii="Angsana New" w:hAnsi="Angsana New"/>
        </w:rPr>
        <w:t>3</w:t>
      </w:r>
      <w:r w:rsidR="00873B33" w:rsidRPr="00D4736F">
        <w:rPr>
          <w:rFonts w:ascii="Angsana New" w:hAnsi="Angsana New"/>
        </w:rPr>
        <w:tab/>
      </w:r>
      <w:r w:rsidR="00873B33" w:rsidRPr="00D4736F">
        <w:rPr>
          <w:rFonts w:ascii="Angsana New" w:hAnsi="Angsana New"/>
          <w:cs/>
        </w:rPr>
        <w:t>ข้อมูลสัญญาร่วมดำเนินกิจการ</w:t>
      </w:r>
    </w:p>
    <w:p w:rsidR="00873B33" w:rsidRPr="00D4736F" w:rsidRDefault="00873B33" w:rsidP="00CA0C9E">
      <w:pPr>
        <w:tabs>
          <w:tab w:val="left" w:pos="360"/>
          <w:tab w:val="left" w:pos="900"/>
          <w:tab w:val="left" w:pos="1440"/>
        </w:tabs>
        <w:ind w:left="360" w:right="-21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  <w:t>1.</w:t>
      </w:r>
      <w:r w:rsidR="00CB7B9B">
        <w:rPr>
          <w:rFonts w:ascii="Angsana New" w:hAnsi="Angsana New"/>
        </w:rPr>
        <w:t>3</w:t>
      </w:r>
      <w:r w:rsidRPr="00D4736F">
        <w:rPr>
          <w:rFonts w:ascii="Angsana New" w:hAnsi="Angsana New"/>
        </w:rPr>
        <w:t>.1</w:t>
      </w:r>
      <w:r w:rsidRPr="00D4736F">
        <w:rPr>
          <w:rFonts w:ascii="Angsana New" w:hAnsi="Angsana New"/>
        </w:rPr>
        <w:tab/>
      </w:r>
      <w:r w:rsidR="00504AE1" w:rsidRPr="00D4736F">
        <w:rPr>
          <w:rFonts w:ascii="Angsana New" w:hAnsi="Angsana New" w:hint="cs"/>
          <w:cs/>
        </w:rPr>
        <w:t>บริษัท บางกอกเอ็น</w:t>
      </w:r>
      <w:proofErr w:type="spellStart"/>
      <w:r w:rsidR="00504AE1" w:rsidRPr="00D4736F">
        <w:rPr>
          <w:rFonts w:ascii="Angsana New" w:hAnsi="Angsana New" w:hint="cs"/>
          <w:cs/>
        </w:rPr>
        <w:t>เตอร์เทนเม้นต์</w:t>
      </w:r>
      <w:proofErr w:type="spellEnd"/>
      <w:r w:rsidR="00504AE1" w:rsidRPr="00D4736F">
        <w:rPr>
          <w:rFonts w:ascii="Angsana New" w:hAnsi="Angsana New" w:hint="cs"/>
          <w:cs/>
        </w:rPr>
        <w:t xml:space="preserve"> จำกัด ซึ่งเป็น</w:t>
      </w:r>
      <w:r w:rsidRPr="00D4736F">
        <w:rPr>
          <w:rFonts w:ascii="Angsana New" w:hAnsi="Angsana New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215223">
        <w:rPr>
          <w:rFonts w:ascii="Angsana New" w:hAnsi="Angsana New"/>
          <w:cs/>
        </w:rPr>
        <w:t>ได้ทำสัญญาร่วมดำเนิ</w:t>
      </w:r>
      <w:r w:rsidR="00215223">
        <w:rPr>
          <w:rFonts w:ascii="Angsana New" w:hAnsi="Angsana New" w:hint="cs"/>
          <w:cs/>
        </w:rPr>
        <w:t>น</w:t>
      </w:r>
      <w:r w:rsidRPr="00D4736F">
        <w:rPr>
          <w:rFonts w:ascii="Angsana New" w:hAnsi="Angsana New"/>
          <w:cs/>
        </w:rPr>
        <w:t xml:space="preserve">กิจการส่งโทรทัศน์สีกับองค์การสื่อสารมวลชนแห่งประเทศไทย </w:t>
      </w:r>
      <w:r w:rsidRPr="00D4736F">
        <w:rPr>
          <w:rFonts w:ascii="Angsana New" w:hAnsi="Angsana New"/>
        </w:rPr>
        <w:t>(</w:t>
      </w:r>
      <w:r w:rsidRPr="00D4736F">
        <w:rPr>
          <w:rFonts w:ascii="Angsana New" w:hAnsi="Angsana New"/>
          <w:cs/>
        </w:rPr>
        <w:t>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="00215223">
        <w:rPr>
          <w:rFonts w:ascii="Angsana New" w:hAnsi="Angsana New"/>
        </w:rPr>
        <w:t>.)</w:t>
      </w:r>
      <w:r w:rsidR="00C756E3">
        <w:rPr>
          <w:rFonts w:ascii="Angsana New" w:hAnsi="Angsana New" w:hint="cs"/>
          <w:cs/>
        </w:rPr>
        <w:t xml:space="preserve"> </w:t>
      </w:r>
      <w:r w:rsidR="00090EDF" w:rsidRPr="00FA0F50">
        <w:rPr>
          <w:rFonts w:ascii="Angsana New" w:hAnsi="Angsana New"/>
          <w:spacing w:val="-6"/>
          <w:cs/>
        </w:rPr>
        <w:t xml:space="preserve">ตามสัญญาลงวันที่ </w:t>
      </w:r>
      <w:r w:rsidRPr="00FA0F50">
        <w:rPr>
          <w:rFonts w:ascii="Angsana New" w:hAnsi="Angsana New"/>
          <w:spacing w:val="-6"/>
        </w:rPr>
        <w:t>28</w:t>
      </w:r>
      <w:r w:rsidR="00A241DE" w:rsidRPr="00FA0F50">
        <w:rPr>
          <w:rFonts w:ascii="Angsana New" w:hAnsi="Angsana New"/>
          <w:spacing w:val="-6"/>
        </w:rPr>
        <w:t xml:space="preserve"> </w:t>
      </w:r>
      <w:r w:rsidR="00B62CE6" w:rsidRPr="00FA0F50">
        <w:rPr>
          <w:rFonts w:ascii="Angsana New" w:hAnsi="Angsana New"/>
          <w:spacing w:val="-6"/>
          <w:cs/>
        </w:rPr>
        <w:t>เมษาย</w:t>
      </w:r>
      <w:r w:rsidR="00FA0F50" w:rsidRPr="00FA0F50">
        <w:rPr>
          <w:rFonts w:ascii="Angsana New" w:hAnsi="Angsana New" w:hint="cs"/>
          <w:spacing w:val="-6"/>
          <w:cs/>
        </w:rPr>
        <w:t>น</w:t>
      </w:r>
      <w:r w:rsidR="00B62CE6" w:rsidRPr="00FA0F50">
        <w:rPr>
          <w:rFonts w:ascii="Angsana New" w:hAnsi="Angsana New" w:hint="cs"/>
          <w:spacing w:val="-6"/>
          <w:cs/>
        </w:rPr>
        <w:t xml:space="preserve"> </w:t>
      </w:r>
      <w:r w:rsidR="00090EDF" w:rsidRPr="00FA0F50">
        <w:rPr>
          <w:rFonts w:ascii="Angsana New" w:hAnsi="Angsana New"/>
          <w:spacing w:val="-6"/>
        </w:rPr>
        <w:t>2521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แก้ไขเพิ่มเติมครั้งที่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</w:rPr>
        <w:t xml:space="preserve">1 </w:t>
      </w:r>
      <w:r w:rsidR="00C173A4" w:rsidRPr="00D4736F">
        <w:rPr>
          <w:rFonts w:ascii="Angsana New" w:hAnsi="Angsana New"/>
          <w:cs/>
        </w:rPr>
        <w:t>เมื่อวันที</w:t>
      </w:r>
      <w:r w:rsidR="00694EA7" w:rsidRPr="00D4736F">
        <w:rPr>
          <w:rFonts w:ascii="Angsana New" w:hAnsi="Angsana New" w:hint="cs"/>
          <w:cs/>
        </w:rPr>
        <w:t xml:space="preserve">่ </w:t>
      </w:r>
      <w:r w:rsidR="00694EA7" w:rsidRPr="00D4736F">
        <w:rPr>
          <w:rFonts w:ascii="Angsana New" w:hAnsi="Angsana New"/>
        </w:rPr>
        <w:t>13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กันยายน </w:t>
      </w:r>
      <w:r w:rsidR="00090EDF" w:rsidRPr="00D4736F">
        <w:rPr>
          <w:rFonts w:ascii="Angsana New" w:hAnsi="Angsana New"/>
        </w:rPr>
        <w:t xml:space="preserve">2525 </w:t>
      </w:r>
      <w:r w:rsidRPr="00D4736F">
        <w:rPr>
          <w:rFonts w:ascii="Angsana New" w:hAnsi="Angsana New"/>
          <w:cs/>
        </w:rPr>
        <w:t xml:space="preserve">ครั้งที่ </w:t>
      </w:r>
      <w:r w:rsidR="00090EDF" w:rsidRPr="00D4736F">
        <w:rPr>
          <w:rFonts w:ascii="Angsana New" w:hAnsi="Angsana New"/>
        </w:rPr>
        <w:t xml:space="preserve">2 </w:t>
      </w:r>
      <w:r w:rsidRPr="00D4736F">
        <w:rPr>
          <w:rFonts w:ascii="Angsana New" w:hAnsi="Angsana New"/>
          <w:cs/>
        </w:rPr>
        <w:t xml:space="preserve">เมื่อวันที่ </w:t>
      </w:r>
      <w:r w:rsidR="00C173A4" w:rsidRPr="00D4736F">
        <w:rPr>
          <w:rFonts w:ascii="Angsana New" w:hAnsi="Angsana New"/>
        </w:rPr>
        <w:t xml:space="preserve">16 </w:t>
      </w:r>
      <w:r w:rsidRPr="00D4736F">
        <w:rPr>
          <w:rFonts w:ascii="Angsana New" w:hAnsi="Angsana New"/>
          <w:cs/>
        </w:rPr>
        <w:t xml:space="preserve">กรกฎาคม </w:t>
      </w:r>
      <w:r w:rsidR="00090EDF" w:rsidRPr="00D4736F">
        <w:rPr>
          <w:rFonts w:ascii="Angsana New" w:hAnsi="Angsana New"/>
        </w:rPr>
        <w:t xml:space="preserve">2530 </w:t>
      </w:r>
      <w:r w:rsidRPr="00D4736F">
        <w:rPr>
          <w:rFonts w:ascii="Angsana New" w:hAnsi="Angsana New"/>
          <w:cs/>
        </w:rPr>
        <w:t xml:space="preserve">และครั้งที่ </w:t>
      </w:r>
      <w:r w:rsidR="00090EDF" w:rsidRPr="00D4736F">
        <w:rPr>
          <w:rFonts w:ascii="Angsana New" w:hAnsi="Angsana New"/>
        </w:rPr>
        <w:t xml:space="preserve">3 </w:t>
      </w:r>
      <w:r w:rsidRPr="00D4736F">
        <w:rPr>
          <w:rFonts w:ascii="Angsana New" w:hAnsi="Angsana New"/>
          <w:cs/>
        </w:rPr>
        <w:t xml:space="preserve">เมื่อวันที่ </w:t>
      </w:r>
      <w:r w:rsidR="00B62CE6">
        <w:rPr>
          <w:rFonts w:ascii="Angsana New" w:hAnsi="Angsana New"/>
        </w:rPr>
        <w:t xml:space="preserve">   </w:t>
      </w:r>
      <w:r w:rsidRPr="00D4736F">
        <w:rPr>
          <w:rFonts w:ascii="Angsana New" w:hAnsi="Angsana New"/>
        </w:rPr>
        <w:t xml:space="preserve">2 </w:t>
      </w:r>
      <w:r w:rsidRPr="00D4736F">
        <w:rPr>
          <w:rFonts w:ascii="Angsana New" w:hAnsi="Angsana New"/>
          <w:cs/>
        </w:rPr>
        <w:t xml:space="preserve">พฤษภาคม </w:t>
      </w:r>
      <w:r w:rsidR="00694EA7" w:rsidRPr="00D4736F">
        <w:rPr>
          <w:rFonts w:ascii="Angsana New" w:hAnsi="Angsana New"/>
        </w:rPr>
        <w:t xml:space="preserve">2532 </w:t>
      </w:r>
      <w:r w:rsidRPr="00D4736F">
        <w:rPr>
          <w:rFonts w:ascii="Angsana New" w:hAnsi="Angsana New"/>
          <w:cs/>
        </w:rPr>
        <w:t xml:space="preserve">โดยได้รับสิทธิร่วมดำเนินการออกอากาศสถานีโทรทัศน์ไทยทีวีสีช่อง </w:t>
      </w:r>
      <w:r w:rsidR="00C173A4" w:rsidRPr="00D4736F">
        <w:rPr>
          <w:rFonts w:ascii="Angsana New" w:hAnsi="Angsana New"/>
        </w:rPr>
        <w:t>3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B62CE6">
        <w:rPr>
          <w:rFonts w:ascii="Angsana New" w:hAnsi="Angsana New"/>
        </w:rPr>
        <w:t xml:space="preserve">          </w:t>
      </w:r>
      <w:r w:rsidR="00C173A4" w:rsidRPr="00D4736F">
        <w:rPr>
          <w:rFonts w:ascii="Angsana New" w:hAnsi="Angsana New"/>
        </w:rPr>
        <w:t>25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มีนาคม </w:t>
      </w:r>
      <w:r w:rsidRPr="00D4736F">
        <w:rPr>
          <w:rFonts w:ascii="Angsana New" w:hAnsi="Angsana New"/>
        </w:rPr>
        <w:t xml:space="preserve">2563 </w:t>
      </w:r>
      <w:r w:rsidRPr="00D4736F">
        <w:rPr>
          <w:rFonts w:ascii="Angsana New" w:hAnsi="Angsana New"/>
          <w:cs/>
        </w:rPr>
        <w:t>ทรัพย์สินที่บริษัทย่อยได้กระทำขึ้นหรือได้จัดหามาไว้สำหรั</w:t>
      </w:r>
      <w:r w:rsidR="00AB5E13">
        <w:rPr>
          <w:rFonts w:ascii="Angsana New" w:hAnsi="Angsana New"/>
          <w:cs/>
        </w:rPr>
        <w:t>บใช้ในการดำเนินการตามสัญญานี้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ให้ตกเป็นทรัพย์สิน</w:t>
      </w:r>
      <w:r w:rsidR="00B3755E" w:rsidRPr="00D4736F">
        <w:rPr>
          <w:rFonts w:ascii="Angsana New" w:hAnsi="Angsana New" w:hint="cs"/>
          <w:cs/>
        </w:rPr>
        <w:t>ของ</w:t>
      </w:r>
      <w:r w:rsidRPr="00D4736F">
        <w:rPr>
          <w:rFonts w:ascii="Angsana New" w:hAnsi="Angsana New"/>
          <w:cs/>
        </w:rPr>
        <w:t xml:space="preserve">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>นั</w:t>
      </w:r>
      <w:r w:rsidR="00090EDF" w:rsidRPr="00D4736F">
        <w:rPr>
          <w:rFonts w:ascii="Angsana New" w:hAnsi="Angsana New"/>
          <w:cs/>
        </w:rPr>
        <w:t>บแต่วันที่ได้กระทำหรือได้จัดหา</w:t>
      </w:r>
      <w:r w:rsidR="00C756E3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ซึ่งบริษัทย่อยมีสิทธิในการใช้ทรัพย์สินดังกล่าวได้ </w:t>
      </w:r>
      <w:r w:rsidR="00CB7B9B">
        <w:rPr>
          <w:rFonts w:ascii="Angsana New" w:hAnsi="Angsana New" w:hint="cs"/>
          <w:cs/>
        </w:rPr>
        <w:t xml:space="preserve">ซึ่งสัญญาได้สิ้นสุดแล้วเมื่อวันที่ </w:t>
      </w:r>
      <w:r w:rsidR="00CB7B9B">
        <w:rPr>
          <w:rFonts w:ascii="Angsana New" w:hAnsi="Angsana New"/>
        </w:rPr>
        <w:t xml:space="preserve">25 </w:t>
      </w:r>
      <w:r w:rsidR="00CB7B9B">
        <w:rPr>
          <w:rFonts w:ascii="Angsana New" w:hAnsi="Angsana New" w:hint="cs"/>
          <w:cs/>
        </w:rPr>
        <w:t xml:space="preserve">มีนาคม </w:t>
      </w:r>
      <w:r w:rsidR="00CB7B9B">
        <w:rPr>
          <w:rFonts w:ascii="Angsana New" w:hAnsi="Angsana New"/>
        </w:rPr>
        <w:t>2563</w:t>
      </w:r>
    </w:p>
    <w:p w:rsidR="00873B33" w:rsidRPr="0091456C" w:rsidRDefault="00873B33" w:rsidP="008A3324">
      <w:pPr>
        <w:tabs>
          <w:tab w:val="left" w:pos="360"/>
          <w:tab w:val="left" w:pos="900"/>
          <w:tab w:val="left" w:pos="1440"/>
        </w:tabs>
        <w:spacing w:line="72" w:lineRule="auto"/>
        <w:ind w:right="-533"/>
        <w:jc w:val="both"/>
        <w:rPr>
          <w:rFonts w:ascii="Angsana New" w:hAnsi="Angsana New"/>
          <w:sz w:val="14"/>
          <w:szCs w:val="14"/>
        </w:rPr>
      </w:pPr>
    </w:p>
    <w:p w:rsidR="0091456C" w:rsidRPr="00FA0F50" w:rsidRDefault="00873B33" w:rsidP="00CA0C9E">
      <w:pPr>
        <w:tabs>
          <w:tab w:val="left" w:pos="360"/>
          <w:tab w:val="left" w:pos="900"/>
          <w:tab w:val="left" w:pos="1440"/>
        </w:tabs>
        <w:ind w:left="360" w:right="-21" w:hanging="360"/>
        <w:jc w:val="thaiDistribute"/>
        <w:rPr>
          <w:rFonts w:ascii="Angsana New" w:hAnsi="Angsana New"/>
          <w:spacing w:val="-6"/>
        </w:rPr>
      </w:pPr>
      <w:r w:rsidRPr="00D4736F">
        <w:rPr>
          <w:rFonts w:ascii="Angsana New" w:hAnsi="Angsana New"/>
        </w:rPr>
        <w:tab/>
      </w:r>
      <w:r w:rsidR="00DE1E61" w:rsidRPr="00D4736F">
        <w:rPr>
          <w:rFonts w:ascii="Angsana New" w:hAnsi="Angsana New"/>
        </w:rPr>
        <w:tab/>
      </w:r>
      <w:r w:rsidR="00CB7B9B">
        <w:rPr>
          <w:rFonts w:ascii="Angsana New" w:hAnsi="Angsana New"/>
        </w:rPr>
        <w:t>1.3</w:t>
      </w:r>
      <w:r w:rsidRPr="00D4736F">
        <w:rPr>
          <w:rFonts w:ascii="Angsana New" w:hAnsi="Angsana New"/>
        </w:rPr>
        <w:t>.2</w:t>
      </w:r>
      <w:r w:rsidRPr="00D4736F">
        <w:rPr>
          <w:rFonts w:ascii="Angsana New" w:hAnsi="Angsana New"/>
        </w:rPr>
        <w:tab/>
      </w:r>
      <w:r w:rsidR="00B27EC5" w:rsidRPr="00D4736F">
        <w:rPr>
          <w:rFonts w:ascii="Angsana New" w:hAnsi="Angsana New" w:hint="cs"/>
          <w:cs/>
        </w:rPr>
        <w:t>บริษัท บางกอกเอ็น</w:t>
      </w:r>
      <w:proofErr w:type="spellStart"/>
      <w:r w:rsidR="00B27EC5" w:rsidRPr="00D4736F">
        <w:rPr>
          <w:rFonts w:ascii="Angsana New" w:hAnsi="Angsana New" w:hint="cs"/>
          <w:cs/>
        </w:rPr>
        <w:t>เตอร์เทนเม้นต์</w:t>
      </w:r>
      <w:proofErr w:type="spellEnd"/>
      <w:r w:rsidR="00B27EC5" w:rsidRPr="00D4736F">
        <w:rPr>
          <w:rFonts w:ascii="Angsana New" w:hAnsi="Angsana New" w:hint="cs"/>
          <w:cs/>
        </w:rPr>
        <w:t xml:space="preserve"> จำกัด ซึ่งเป็น</w:t>
      </w:r>
      <w:r w:rsidR="003E553C" w:rsidRPr="00D4736F">
        <w:rPr>
          <w:rFonts w:ascii="Angsana New" w:hAnsi="Angsana New" w:hint="cs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3E553C" w:rsidRPr="00D4736F">
        <w:rPr>
          <w:rFonts w:ascii="Angsana New" w:hAnsi="Angsana New" w:hint="cs"/>
          <w:cs/>
        </w:rPr>
        <w:t>ได้ทำสัญญาเช่าเวลา</w:t>
      </w:r>
      <w:r w:rsidR="00215223">
        <w:rPr>
          <w:rFonts w:ascii="Angsana New" w:hAnsi="Angsana New"/>
          <w:cs/>
        </w:rPr>
        <w:br/>
      </w:r>
      <w:r w:rsidR="003E553C" w:rsidRPr="008D1AA6">
        <w:rPr>
          <w:rFonts w:ascii="Angsana New" w:hAnsi="Angsana New" w:hint="cs"/>
          <w:spacing w:val="-2"/>
          <w:cs/>
        </w:rPr>
        <w:t>จัดรายการและโฆษณา</w:t>
      </w:r>
      <w:r w:rsidR="003E553C" w:rsidRPr="00B62CE6">
        <w:rPr>
          <w:rFonts w:ascii="Angsana New" w:hAnsi="Angsana New" w:hint="cs"/>
          <w:spacing w:val="-10"/>
          <w:cs/>
        </w:rPr>
        <w:t xml:space="preserve">กับ </w:t>
      </w:r>
      <w:r w:rsidR="003E553C" w:rsidRPr="00B62CE6">
        <w:rPr>
          <w:rFonts w:ascii="Angsana New" w:hAnsi="Angsana New"/>
          <w:spacing w:val="-10"/>
          <w:cs/>
        </w:rPr>
        <w:t>อ</w:t>
      </w:r>
      <w:r w:rsidR="003E553C" w:rsidRPr="00B62CE6">
        <w:rPr>
          <w:rFonts w:ascii="Angsana New" w:hAnsi="Angsana New"/>
          <w:spacing w:val="-10"/>
        </w:rPr>
        <w:t>.</w:t>
      </w:r>
      <w:r w:rsidR="003E553C" w:rsidRPr="00B62CE6">
        <w:rPr>
          <w:rFonts w:ascii="Angsana New" w:hAnsi="Angsana New"/>
          <w:spacing w:val="-10"/>
          <w:cs/>
        </w:rPr>
        <w:t>ส</w:t>
      </w:r>
      <w:r w:rsidR="003E553C" w:rsidRPr="00B62CE6">
        <w:rPr>
          <w:rFonts w:ascii="Angsana New" w:hAnsi="Angsana New"/>
          <w:spacing w:val="-10"/>
        </w:rPr>
        <w:t>.</w:t>
      </w:r>
      <w:r w:rsidR="003E553C" w:rsidRPr="00B62CE6">
        <w:rPr>
          <w:rFonts w:ascii="Angsana New" w:hAnsi="Angsana New"/>
          <w:spacing w:val="-10"/>
          <w:cs/>
        </w:rPr>
        <w:t>ม</w:t>
      </w:r>
      <w:r w:rsidR="003E553C" w:rsidRPr="00B62CE6">
        <w:rPr>
          <w:rFonts w:ascii="Angsana New" w:hAnsi="Angsana New"/>
          <w:spacing w:val="-10"/>
        </w:rPr>
        <w:t>.</w:t>
      </w:r>
      <w:r w:rsidR="003E553C" w:rsidRPr="00B62CE6">
        <w:rPr>
          <w:rFonts w:ascii="Angsana New" w:hAnsi="Angsana New"/>
          <w:spacing w:val="-10"/>
          <w:cs/>
        </w:rPr>
        <w:t>ท</w:t>
      </w:r>
      <w:r w:rsidR="00215223" w:rsidRPr="00B62CE6">
        <w:rPr>
          <w:rFonts w:ascii="Angsana New" w:hAnsi="Angsana New"/>
          <w:spacing w:val="-10"/>
        </w:rPr>
        <w:t xml:space="preserve">. </w:t>
      </w:r>
      <w:r w:rsidRPr="00B62CE6">
        <w:rPr>
          <w:rFonts w:ascii="Angsana New" w:hAnsi="Angsana New"/>
          <w:spacing w:val="-10"/>
          <w:cs/>
        </w:rPr>
        <w:t>ตามสัญญาลงวันที่</w:t>
      </w:r>
      <w:r w:rsidR="00A241DE" w:rsidRPr="00B62CE6">
        <w:rPr>
          <w:rFonts w:ascii="Angsana New" w:hAnsi="Angsana New"/>
          <w:spacing w:val="-10"/>
        </w:rPr>
        <w:t xml:space="preserve"> </w:t>
      </w:r>
      <w:r w:rsidR="00090EDF" w:rsidRPr="00B62CE6">
        <w:rPr>
          <w:rFonts w:ascii="Angsana New" w:hAnsi="Angsana New"/>
          <w:spacing w:val="-10"/>
        </w:rPr>
        <w:t>25</w:t>
      </w:r>
      <w:r w:rsidR="00A241DE" w:rsidRPr="00B62CE6">
        <w:rPr>
          <w:rFonts w:ascii="Angsana New" w:hAnsi="Angsana New"/>
          <w:spacing w:val="-10"/>
        </w:rPr>
        <w:t xml:space="preserve"> </w:t>
      </w:r>
      <w:r w:rsidRPr="00B62CE6">
        <w:rPr>
          <w:rFonts w:ascii="Angsana New" w:hAnsi="Angsana New"/>
          <w:spacing w:val="-10"/>
          <w:cs/>
        </w:rPr>
        <w:t>มกราคม</w:t>
      </w:r>
      <w:r w:rsidR="00A241DE" w:rsidRPr="00B62CE6">
        <w:rPr>
          <w:rFonts w:ascii="Angsana New" w:hAnsi="Angsana New"/>
          <w:spacing w:val="-10"/>
        </w:rPr>
        <w:t xml:space="preserve"> </w:t>
      </w:r>
      <w:r w:rsidR="00090EDF" w:rsidRPr="00B62CE6">
        <w:rPr>
          <w:rFonts w:ascii="Angsana New" w:hAnsi="Angsana New"/>
          <w:spacing w:val="-10"/>
        </w:rPr>
        <w:t>2533</w:t>
      </w:r>
      <w:r w:rsidR="00A241DE" w:rsidRPr="00B62CE6">
        <w:rPr>
          <w:rFonts w:ascii="Angsana New" w:hAnsi="Angsana New"/>
          <w:spacing w:val="-10"/>
        </w:rPr>
        <w:t xml:space="preserve"> </w:t>
      </w:r>
      <w:r w:rsidR="00090EDF" w:rsidRPr="00B62CE6">
        <w:rPr>
          <w:rFonts w:ascii="Angsana New" w:hAnsi="Angsana New"/>
          <w:spacing w:val="-10"/>
          <w:cs/>
        </w:rPr>
        <w:t>และแก้ไขใหม่</w:t>
      </w:r>
      <w:r w:rsidR="008D1AA6" w:rsidRPr="00B62CE6">
        <w:rPr>
          <w:rFonts w:ascii="Angsana New" w:hAnsi="Angsana New"/>
          <w:spacing w:val="-10"/>
        </w:rPr>
        <w:t xml:space="preserve"> </w:t>
      </w:r>
      <w:r w:rsidR="00FE2490" w:rsidRPr="00B62CE6">
        <w:rPr>
          <w:rFonts w:ascii="Angsana New" w:hAnsi="Angsana New"/>
          <w:spacing w:val="-10"/>
          <w:cs/>
        </w:rPr>
        <w:t>ลงวันที่</w:t>
      </w:r>
      <w:r w:rsidR="008D1AA6" w:rsidRPr="00B62CE6">
        <w:rPr>
          <w:rFonts w:ascii="Angsana New" w:hAnsi="Angsana New"/>
          <w:spacing w:val="-10"/>
        </w:rPr>
        <w:t xml:space="preserve"> </w:t>
      </w:r>
      <w:r w:rsidR="00090EDF" w:rsidRPr="00B62CE6">
        <w:rPr>
          <w:rFonts w:ascii="Angsana New" w:hAnsi="Angsana New"/>
          <w:spacing w:val="-10"/>
        </w:rPr>
        <w:t>22</w:t>
      </w:r>
      <w:r w:rsidR="00A241DE" w:rsidRPr="00B62CE6">
        <w:rPr>
          <w:rFonts w:ascii="Angsana New" w:hAnsi="Angsana New"/>
          <w:spacing w:val="-10"/>
        </w:rPr>
        <w:t xml:space="preserve"> </w:t>
      </w:r>
      <w:r w:rsidRPr="00B62CE6">
        <w:rPr>
          <w:rFonts w:ascii="Angsana New" w:hAnsi="Angsana New"/>
          <w:spacing w:val="-10"/>
          <w:cs/>
        </w:rPr>
        <w:t>กันยาย</w:t>
      </w:r>
      <w:r w:rsidR="00B62CE6" w:rsidRPr="00B62CE6">
        <w:rPr>
          <w:rFonts w:ascii="Angsana New" w:hAnsi="Angsana New" w:hint="cs"/>
          <w:spacing w:val="-10"/>
          <w:cs/>
        </w:rPr>
        <w:t xml:space="preserve">น </w:t>
      </w:r>
      <w:r w:rsidR="00090EDF" w:rsidRPr="00B62CE6">
        <w:rPr>
          <w:rFonts w:ascii="Angsana New" w:hAnsi="Angsana New"/>
          <w:spacing w:val="-10"/>
        </w:rPr>
        <w:t>2537</w:t>
      </w:r>
      <w:r w:rsidR="00A241DE" w:rsidRPr="00B62CE6">
        <w:rPr>
          <w:rFonts w:ascii="Angsana New" w:hAnsi="Angsana New"/>
          <w:spacing w:val="-6"/>
        </w:rPr>
        <w:t xml:space="preserve"> </w:t>
      </w:r>
      <w:r w:rsidRPr="00D4736F">
        <w:rPr>
          <w:rFonts w:ascii="Angsana New" w:hAnsi="Angsana New"/>
          <w:cs/>
        </w:rPr>
        <w:t>โดยได้รับสิทธิในการจัดรายการและโฆษณาสถานีวิทยุ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เอฟ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เอ็ม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 xml:space="preserve">ความถี่ </w:t>
      </w:r>
      <w:r w:rsidRPr="00D4736F">
        <w:rPr>
          <w:rFonts w:ascii="Angsana New" w:hAnsi="Angsana New"/>
        </w:rPr>
        <w:t>105.5</w:t>
      </w:r>
      <w:r w:rsidR="00421EE1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เมกกะ</w:t>
      </w:r>
      <w:proofErr w:type="spellStart"/>
      <w:r w:rsidRPr="00D4736F">
        <w:rPr>
          <w:rFonts w:ascii="Angsana New" w:hAnsi="Angsana New"/>
          <w:cs/>
        </w:rPr>
        <w:t>เฮิร์ตซ</w:t>
      </w:r>
      <w:proofErr w:type="spellEnd"/>
      <w:r w:rsidRPr="00D4736F">
        <w:rPr>
          <w:rFonts w:ascii="Angsana New" w:hAnsi="Angsana New"/>
          <w:cs/>
        </w:rPr>
        <w:t xml:space="preserve"> กรุงเทพมหานคร</w:t>
      </w:r>
      <w:r w:rsidR="001A3A52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215223">
        <w:rPr>
          <w:rFonts w:ascii="Angsana New" w:hAnsi="Angsana New"/>
        </w:rPr>
        <w:t>31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มกราคม </w:t>
      </w:r>
      <w:r w:rsidRPr="00D4736F">
        <w:rPr>
          <w:rFonts w:ascii="Angsana New" w:hAnsi="Angsana New"/>
        </w:rPr>
        <w:t>2563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เพื่อให้สอดคล้องกับอายุสัญญาร่วมดำเนินกิจการส่งโทรทัศน์สี แก้ไขเพิ่มเติมฉบับที่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</w:rPr>
        <w:t>3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ได้มีข้อตกลงว่า</w:t>
      </w:r>
      <w:r w:rsidR="00C756E3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หากสัญญาร่วมดำเนินกิจการส่งโทรทัศน์สีสิ้นสุดลง</w:t>
      </w:r>
      <w:r w:rsidR="00C756E3">
        <w:rPr>
          <w:rFonts w:ascii="Angsana New" w:hAnsi="Angsana New" w:hint="cs"/>
          <w:cs/>
        </w:rPr>
        <w:t xml:space="preserve"> </w:t>
      </w:r>
      <w:r w:rsidRPr="00FA0F50">
        <w:rPr>
          <w:rFonts w:ascii="Angsana New" w:hAnsi="Angsana New"/>
          <w:spacing w:val="-6"/>
          <w:cs/>
        </w:rPr>
        <w:t>ไม่ว่าด้วยเหตุใดก่อนครบกำหนดอายุสัญญาให้ถ</w:t>
      </w:r>
      <w:r w:rsidR="00AB5E13" w:rsidRPr="00FA0F50">
        <w:rPr>
          <w:rFonts w:ascii="Angsana New" w:hAnsi="Angsana New"/>
          <w:spacing w:val="-6"/>
          <w:cs/>
        </w:rPr>
        <w:t>ือว่าสัญญานี้เป็นอันสิ้นสุดด้วย</w:t>
      </w:r>
      <w:r w:rsidR="00CB7B9B" w:rsidRPr="00FA0F50">
        <w:rPr>
          <w:rFonts w:ascii="Angsana New" w:hAnsi="Angsana New"/>
          <w:spacing w:val="-6"/>
        </w:rPr>
        <w:t xml:space="preserve"> </w:t>
      </w:r>
      <w:r w:rsidR="00CB7B9B" w:rsidRPr="00FA0F50">
        <w:rPr>
          <w:rFonts w:ascii="Angsana New" w:hAnsi="Angsana New" w:hint="cs"/>
          <w:spacing w:val="-6"/>
          <w:cs/>
        </w:rPr>
        <w:t>ซึ่งสัญญาได้สิ้นสุดแล้วเมื่อวันที่</w:t>
      </w:r>
      <w:r w:rsidR="00CA0C9E" w:rsidRPr="00FA0F50">
        <w:rPr>
          <w:rFonts w:ascii="Angsana New" w:hAnsi="Angsana New"/>
          <w:spacing w:val="-6"/>
        </w:rPr>
        <w:t xml:space="preserve"> </w:t>
      </w:r>
      <w:r w:rsidR="00CB7B9B" w:rsidRPr="00FA0F50">
        <w:rPr>
          <w:rFonts w:ascii="Angsana New" w:hAnsi="Angsana New"/>
          <w:spacing w:val="-6"/>
        </w:rPr>
        <w:t xml:space="preserve">31 </w:t>
      </w:r>
      <w:r w:rsidR="00CB7B9B" w:rsidRPr="00FA0F50">
        <w:rPr>
          <w:rFonts w:ascii="Angsana New" w:hAnsi="Angsana New" w:hint="cs"/>
          <w:spacing w:val="-6"/>
          <w:cs/>
        </w:rPr>
        <w:t xml:space="preserve">มกราคม </w:t>
      </w:r>
      <w:r w:rsidR="00CB7B9B" w:rsidRPr="00FA0F50">
        <w:rPr>
          <w:rFonts w:ascii="Angsana New" w:hAnsi="Angsana New"/>
          <w:spacing w:val="-6"/>
        </w:rPr>
        <w:t>2563</w:t>
      </w:r>
    </w:p>
    <w:p w:rsidR="007B4828" w:rsidRPr="00D4736F" w:rsidRDefault="007E5B17" w:rsidP="00CA0C9E">
      <w:pPr>
        <w:tabs>
          <w:tab w:val="left" w:pos="360"/>
          <w:tab w:val="left" w:pos="900"/>
          <w:tab w:val="left" w:pos="1440"/>
        </w:tabs>
        <w:ind w:left="360" w:right="-21" w:hanging="360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</w:rPr>
        <w:tab/>
        <w:t>1.</w:t>
      </w:r>
      <w:r w:rsidR="00CB7B9B">
        <w:rPr>
          <w:rFonts w:ascii="Angsana New" w:hAnsi="Angsana New"/>
          <w:spacing w:val="-4"/>
        </w:rPr>
        <w:t>3</w:t>
      </w:r>
      <w:r w:rsidR="009C4E40" w:rsidRPr="00D4736F">
        <w:rPr>
          <w:rFonts w:ascii="Angsana New" w:hAnsi="Angsana New"/>
          <w:spacing w:val="-4"/>
        </w:rPr>
        <w:t>.3</w:t>
      </w:r>
      <w:r w:rsidR="009C4E40"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  <w:cs/>
        </w:rPr>
        <w:t xml:space="preserve">ในเดือนสิงหาคม </w:t>
      </w:r>
      <w:r w:rsidR="009C4E40" w:rsidRPr="00D4736F">
        <w:rPr>
          <w:rFonts w:ascii="Angsana New" w:hAnsi="Angsana New"/>
          <w:spacing w:val="-4"/>
        </w:rPr>
        <w:t>2547</w:t>
      </w:r>
      <w:r w:rsidR="009C4E40" w:rsidRPr="008D1AA6">
        <w:rPr>
          <w:rFonts w:ascii="Angsana New" w:hAnsi="Angsana New"/>
          <w:spacing w:val="-4"/>
          <w:sz w:val="18"/>
          <w:szCs w:val="18"/>
        </w:rPr>
        <w:t xml:space="preserve"> </w:t>
      </w:r>
      <w:r w:rsidR="009C4E40" w:rsidRPr="00D4736F">
        <w:rPr>
          <w:rFonts w:ascii="Angsana New" w:hAnsi="Angsana New"/>
          <w:spacing w:val="-4"/>
          <w:cs/>
        </w:rPr>
        <w:t>ได้มีการยุบเลิก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 xml:space="preserve">. </w:t>
      </w:r>
      <w:r w:rsidR="00AE53A3" w:rsidRPr="00D4736F">
        <w:rPr>
          <w:rFonts w:ascii="Angsana New" w:hAnsi="Angsana New"/>
          <w:spacing w:val="-4"/>
          <w:cs/>
        </w:rPr>
        <w:t>และมีการจัดตั้งบริษัท อสม</w:t>
      </w:r>
      <w:r w:rsidR="009C4E40" w:rsidRPr="00D4736F">
        <w:rPr>
          <w:rFonts w:ascii="Angsana New" w:hAnsi="Angsana New"/>
          <w:spacing w:val="-4"/>
          <w:cs/>
        </w:rPr>
        <w:t xml:space="preserve">ท จำกัด </w:t>
      </w:r>
      <w:r w:rsidR="009C4E40" w:rsidRPr="00D4736F">
        <w:rPr>
          <w:rFonts w:ascii="Angsana New" w:hAnsi="Angsana New"/>
          <w:spacing w:val="-4"/>
        </w:rPr>
        <w:t>(</w:t>
      </w:r>
      <w:r w:rsidR="009C4E40" w:rsidRPr="00D4736F">
        <w:rPr>
          <w:rFonts w:ascii="Angsana New" w:hAnsi="Angsana New"/>
          <w:spacing w:val="-4"/>
          <w:cs/>
        </w:rPr>
        <w:t>มหาชน</w:t>
      </w:r>
      <w:r w:rsidR="009C4E40" w:rsidRPr="00D4736F">
        <w:rPr>
          <w:rFonts w:ascii="Angsana New" w:hAnsi="Angsana New"/>
          <w:spacing w:val="-4"/>
        </w:rPr>
        <w:t xml:space="preserve">) </w:t>
      </w:r>
      <w:r w:rsidR="009C4E40" w:rsidRPr="00D4736F">
        <w:rPr>
          <w:rFonts w:ascii="Angsana New" w:hAnsi="Angsana New"/>
          <w:spacing w:val="-4"/>
          <w:cs/>
        </w:rPr>
        <w:t>ขึ้นมารับโอนกิจการ สิทธิ หนี้ ความรับผิด และสินทรัพย์ทั้งหมดที่มีอยู่ของ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>.</w:t>
      </w:r>
    </w:p>
    <w:p w:rsidR="00B27EC5" w:rsidRPr="00EA46A3" w:rsidRDefault="00B27EC5" w:rsidP="00DE511D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sz w:val="12"/>
          <w:szCs w:val="12"/>
        </w:rPr>
      </w:pPr>
    </w:p>
    <w:p w:rsidR="00D131FB" w:rsidRPr="00D4736F" w:rsidRDefault="00873B33" w:rsidP="0060707D">
      <w:pPr>
        <w:numPr>
          <w:ilvl w:val="0"/>
          <w:numId w:val="2"/>
        </w:numPr>
        <w:tabs>
          <w:tab w:val="left" w:pos="1134"/>
        </w:tabs>
        <w:ind w:right="102"/>
        <w:jc w:val="thaiDistribute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เกณฑ์ในการจัดทำงบการเงิน</w:t>
      </w:r>
    </w:p>
    <w:p w:rsidR="00AE2E81" w:rsidRPr="00D4736F" w:rsidRDefault="00AE2E81" w:rsidP="00AE2E81">
      <w:pPr>
        <w:tabs>
          <w:tab w:val="left" w:pos="1134"/>
        </w:tabs>
        <w:ind w:left="360" w:right="102"/>
        <w:jc w:val="thaiDistribute"/>
        <w:rPr>
          <w:rFonts w:ascii="Angsana New" w:hAnsi="Angsana New"/>
          <w:b/>
          <w:bCs/>
          <w:sz w:val="6"/>
          <w:szCs w:val="6"/>
        </w:rPr>
      </w:pPr>
    </w:p>
    <w:p w:rsidR="00DE7E8E" w:rsidRPr="00D4736F" w:rsidRDefault="00DE7E8E" w:rsidP="00DE7E8E">
      <w:pPr>
        <w:tabs>
          <w:tab w:val="left" w:pos="900"/>
          <w:tab w:val="left" w:pos="1440"/>
        </w:tabs>
        <w:ind w:left="360" w:right="-338"/>
        <w:jc w:val="both"/>
        <w:rPr>
          <w:rFonts w:ascii="Angsana New" w:hAnsi="Angsana New"/>
          <w:b/>
          <w:bCs/>
          <w:sz w:val="2"/>
          <w:szCs w:val="2"/>
        </w:rPr>
      </w:pPr>
    </w:p>
    <w:p w:rsidR="00DE7E8E" w:rsidRPr="0042663D" w:rsidRDefault="00B62CE6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  <w:r w:rsidRPr="0042663D">
        <w:rPr>
          <w:rFonts w:ascii="Angsana New" w:hAnsi="Angsana New" w:hint="cs"/>
          <w:spacing w:val="-2"/>
          <w:cs/>
        </w:rPr>
        <w:t>งบการเงินรวมและงบการเงินเฉพาะกิจการ</w:t>
      </w:r>
      <w:r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ได้จัดทำขึ้นตามมาตรฐานการบัญชีและมาตรฐาน</w:t>
      </w:r>
      <w:r w:rsidRPr="0042663D">
        <w:rPr>
          <w:rFonts w:ascii="Angsana New" w:hAnsi="Angsana New"/>
          <w:spacing w:val="-2"/>
          <w:cs/>
        </w:rPr>
        <w:br/>
      </w:r>
      <w:r w:rsidRPr="0042663D">
        <w:rPr>
          <w:rFonts w:ascii="Angsana New" w:hAnsi="Angsana New" w:hint="cs"/>
          <w:spacing w:val="-2"/>
          <w:cs/>
        </w:rPr>
        <w:t>การรายงานทางการเงิน ที่กำหนดโดยสภาวิชาชีพบัญชี</w:t>
      </w:r>
      <w:r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ภายใต้พระราชบัญญัติวิชาชีพบัญชี พ.ศ. 254</w:t>
      </w:r>
      <w:r w:rsidRPr="0042663D">
        <w:rPr>
          <w:rFonts w:ascii="Angsana New" w:hAnsi="Angsana New"/>
          <w:spacing w:val="-2"/>
        </w:rPr>
        <w:t>7</w:t>
      </w:r>
      <w:r>
        <w:rPr>
          <w:rFonts w:ascii="Angsana New" w:hAnsi="Angsana New"/>
          <w:spacing w:val="-2"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และพระราชบัญญัติการบัญชี พ.ศ. 254</w:t>
      </w:r>
      <w:r w:rsidRPr="0042663D">
        <w:rPr>
          <w:rFonts w:ascii="Angsana New" w:hAnsi="Angsana New"/>
          <w:spacing w:val="-2"/>
        </w:rPr>
        <w:t>3</w:t>
      </w:r>
      <w:r w:rsidRPr="00421EE1">
        <w:rPr>
          <w:rFonts w:ascii="Angsana New" w:hAnsi="Angsana New"/>
          <w:spacing w:val="-2"/>
          <w:sz w:val="6"/>
          <w:szCs w:val="6"/>
        </w:rPr>
        <w:t xml:space="preserve"> </w:t>
      </w:r>
      <w:r w:rsidRPr="0042663D">
        <w:rPr>
          <w:rFonts w:ascii="Angsana New" w:eastAsia="Calibri" w:hAnsi="Angsana New" w:cs="Angsana New"/>
          <w:spacing w:val="-2"/>
          <w:cs/>
        </w:rPr>
        <w:t>และตามประกาศของสำนักงานคณะกรรมการกำกับหลักทรัพย์</w:t>
      </w:r>
      <w:r w:rsidRPr="0042663D">
        <w:rPr>
          <w:rFonts w:ascii="Angsana New" w:eastAsia="Calibri" w:hAnsi="Angsana New" w:cs="Angsana New" w:hint="cs"/>
          <w:spacing w:val="-2"/>
          <w:cs/>
        </w:rPr>
        <w:br/>
      </w:r>
      <w:r w:rsidRPr="0042663D">
        <w:rPr>
          <w:rFonts w:ascii="Angsana New" w:eastAsia="Calibri" w:hAnsi="Angsana New" w:cs="Angsana New"/>
          <w:spacing w:val="-2"/>
          <w:cs/>
        </w:rPr>
        <w:t>และตลาดหลักทรัพย์</w:t>
      </w:r>
      <w:r>
        <w:rPr>
          <w:rFonts w:ascii="Angsana New" w:hAnsi="Angsana New" w:hint="cs"/>
          <w:spacing w:val="-2"/>
          <w:cs/>
        </w:rPr>
        <w:t xml:space="preserve"> </w:t>
      </w: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897EE1" w:rsidRDefault="00897EE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CB7B9B" w:rsidRDefault="00CB7B9B" w:rsidP="00B62CE6">
      <w:pPr>
        <w:tabs>
          <w:tab w:val="left" w:pos="360"/>
          <w:tab w:val="left" w:pos="900"/>
          <w:tab w:val="left" w:pos="1440"/>
          <w:tab w:val="left" w:pos="4678"/>
        </w:tabs>
        <w:ind w:right="-439"/>
        <w:rPr>
          <w:rFonts w:ascii="Angsana New" w:hAnsi="Angsana New"/>
          <w:b/>
          <w:bCs/>
          <w:spacing w:val="-2"/>
        </w:rPr>
      </w:pPr>
    </w:p>
    <w:p w:rsidR="00F80ECA" w:rsidRPr="00D4736F" w:rsidRDefault="00F80ECA" w:rsidP="00F80ECA">
      <w:pPr>
        <w:spacing w:line="48" w:lineRule="auto"/>
        <w:ind w:left="357" w:right="-618" w:firstLine="539"/>
        <w:jc w:val="thaiDistribute"/>
        <w:rPr>
          <w:rFonts w:ascii="Angsana New" w:hAnsi="Angsana New"/>
          <w:sz w:val="4"/>
          <w:szCs w:val="4"/>
        </w:rPr>
      </w:pPr>
    </w:p>
    <w:p w:rsidR="00F80ECA" w:rsidRPr="00B609FD" w:rsidRDefault="00F80ECA" w:rsidP="00CA0C9E">
      <w:pPr>
        <w:numPr>
          <w:ilvl w:val="1"/>
          <w:numId w:val="1"/>
        </w:numPr>
        <w:tabs>
          <w:tab w:val="clear" w:pos="900"/>
          <w:tab w:val="num" w:pos="720"/>
          <w:tab w:val="left" w:pos="1440"/>
        </w:tabs>
        <w:ind w:left="714" w:right="-63" w:hanging="357"/>
        <w:jc w:val="thaiDistribute"/>
        <w:rPr>
          <w:rFonts w:ascii="Angsana New" w:hAnsi="Angsana New"/>
          <w:spacing w:val="-6"/>
        </w:rPr>
      </w:pPr>
      <w:r w:rsidRPr="00B609FD">
        <w:rPr>
          <w:spacing w:val="-6"/>
          <w:cs/>
        </w:rPr>
        <w:lastRenderedPageBreak/>
        <w:t xml:space="preserve">งบการเงินรวมนี้จัดทำขึ้นโดยรวมงบการเงินของบริษัท บีอีซี เวิลด์ จำกัด </w:t>
      </w:r>
      <w:r w:rsidRPr="00B609FD">
        <w:rPr>
          <w:spacing w:val="-6"/>
        </w:rPr>
        <w:t>(</w:t>
      </w:r>
      <w:r w:rsidRPr="00B609FD">
        <w:rPr>
          <w:spacing w:val="-6"/>
          <w:cs/>
        </w:rPr>
        <w:t>มหาชน</w:t>
      </w:r>
      <w:r w:rsidRPr="00B609FD">
        <w:rPr>
          <w:spacing w:val="-6"/>
        </w:rPr>
        <w:t xml:space="preserve">) </w:t>
      </w:r>
      <w:r w:rsidR="00704AB7" w:rsidRPr="00B609FD">
        <w:rPr>
          <w:rFonts w:hint="cs"/>
          <w:spacing w:val="-6"/>
          <w:cs/>
        </w:rPr>
        <w:t>กับ</w:t>
      </w:r>
      <w:r w:rsidRPr="00B609FD">
        <w:rPr>
          <w:spacing w:val="-6"/>
          <w:cs/>
        </w:rPr>
        <w:t>บริษัทย่อย</w:t>
      </w:r>
      <w:r w:rsidR="00B42A26" w:rsidRPr="00B609FD">
        <w:rPr>
          <w:rFonts w:ascii="Angsana New" w:hAnsi="Angsana New" w:hint="cs"/>
          <w:spacing w:val="-6"/>
          <w:cs/>
        </w:rPr>
        <w:t xml:space="preserve"> </w:t>
      </w:r>
      <w:r w:rsidRPr="00B609FD">
        <w:rPr>
          <w:rFonts w:ascii="Angsana New" w:hAnsi="Angsana New"/>
          <w:spacing w:val="-6"/>
          <w:cs/>
        </w:rPr>
        <w:t xml:space="preserve">ดังต่อไปนี้  </w:t>
      </w:r>
    </w:p>
    <w:p w:rsidR="00873B33" w:rsidRPr="00D215E8" w:rsidRDefault="00873B33" w:rsidP="00EF109B">
      <w:pPr>
        <w:tabs>
          <w:tab w:val="left" w:pos="364"/>
          <w:tab w:val="left" w:pos="896"/>
          <w:tab w:val="left" w:pos="1440"/>
        </w:tabs>
        <w:ind w:left="714" w:right="108"/>
        <w:jc w:val="both"/>
        <w:rPr>
          <w:rFonts w:ascii="Angsana New" w:hAnsi="Angsana New"/>
          <w:spacing w:val="8"/>
          <w:sz w:val="16"/>
          <w:szCs w:val="16"/>
        </w:rPr>
      </w:pPr>
    </w:p>
    <w:tbl>
      <w:tblPr>
        <w:tblW w:w="9313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205"/>
        <w:gridCol w:w="854"/>
        <w:gridCol w:w="812"/>
        <w:gridCol w:w="1442"/>
      </w:tblGrid>
      <w:tr w:rsidR="00873B33" w:rsidRPr="00D4736F" w:rsidTr="00B2159A">
        <w:trPr>
          <w:cantSplit/>
          <w:trHeight w:val="405"/>
        </w:trPr>
        <w:tc>
          <w:tcPr>
            <w:tcW w:w="62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 w:rsidP="00951EF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0E4CDA" w:rsidRPr="00D4736F" w:rsidTr="00B2159A">
        <w:trPr>
          <w:cantSplit/>
          <w:trHeight w:val="405"/>
        </w:trPr>
        <w:tc>
          <w:tcPr>
            <w:tcW w:w="6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DA" w:rsidRPr="00D4736F" w:rsidRDefault="000E4CD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2B498F">
              <w:rPr>
                <w:sz w:val="30"/>
                <w:szCs w:val="30"/>
              </w:rPr>
              <w:t>4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2B498F">
              <w:rPr>
                <w:sz w:val="30"/>
                <w:szCs w:val="30"/>
              </w:rPr>
              <w:t>3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DA" w:rsidRPr="00D4736F" w:rsidRDefault="000E4CDA" w:rsidP="00951EF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ประเทศ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2B498F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1. </w:t>
            </w:r>
            <w:r w:rsidRPr="00D4736F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2. </w:t>
            </w:r>
            <w:r w:rsidRPr="00D4736F">
              <w:rPr>
                <w:sz w:val="30"/>
                <w:szCs w:val="30"/>
                <w:cs/>
              </w:rPr>
              <w:t xml:space="preserve">บริษัท รังสิโรตม์วนิช จำกัด                                       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3. </w:t>
            </w:r>
            <w:r w:rsidRPr="00D4736F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F0A38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A38" w:rsidRPr="00D4736F" w:rsidRDefault="002F0A38" w:rsidP="002B498F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4. </w:t>
            </w:r>
            <w:r w:rsidRPr="00D4736F">
              <w:rPr>
                <w:sz w:val="30"/>
                <w:szCs w:val="30"/>
                <w:cs/>
              </w:rPr>
              <w:t>บริษัท บีอีซี บรอดคาสติ้ง เซ็นเตอร์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0A38" w:rsidRPr="002F0A38" w:rsidRDefault="002F0A38" w:rsidP="002F0A3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0A38" w:rsidRPr="0047481B" w:rsidRDefault="002F0A38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A38" w:rsidRPr="00C26CBD" w:rsidRDefault="002F0A38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</w:t>
            </w:r>
            <w:r w:rsidR="00B212A3">
              <w:rPr>
                <w:sz w:val="30"/>
                <w:szCs w:val="30"/>
              </w:rPr>
              <w:t>5</w:t>
            </w:r>
            <w:r w:rsidRPr="00D4736F">
              <w:rPr>
                <w:sz w:val="30"/>
                <w:szCs w:val="30"/>
              </w:rPr>
              <w:t xml:space="preserve">. </w:t>
            </w:r>
            <w:r w:rsidRPr="00D4736F">
              <w:rPr>
                <w:sz w:val="30"/>
                <w:szCs w:val="30"/>
                <w:cs/>
              </w:rPr>
              <w:t>บริษัท บีอีซี  แอสเซท 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</w:t>
            </w:r>
            <w:r w:rsidR="00B212A3">
              <w:rPr>
                <w:sz w:val="30"/>
                <w:szCs w:val="30"/>
              </w:rPr>
              <w:t>6</w:t>
            </w:r>
            <w:r w:rsidRPr="00D4736F">
              <w:rPr>
                <w:sz w:val="30"/>
                <w:szCs w:val="30"/>
              </w:rPr>
              <w:t xml:space="preserve">. </w:t>
            </w:r>
            <w:r w:rsidRPr="00D4736F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                    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</w:t>
            </w:r>
            <w:r w:rsidR="00B212A3">
              <w:rPr>
                <w:sz w:val="30"/>
                <w:szCs w:val="30"/>
              </w:rPr>
              <w:t>7</w:t>
            </w:r>
            <w:r w:rsidRPr="00D4736F">
              <w:rPr>
                <w:sz w:val="30"/>
                <w:szCs w:val="30"/>
              </w:rPr>
              <w:t xml:space="preserve">. </w:t>
            </w:r>
            <w:r w:rsidRPr="00D4736F">
              <w:rPr>
                <w:sz w:val="30"/>
                <w:szCs w:val="30"/>
                <w:cs/>
              </w:rPr>
              <w:t>บริษัท สำนักข่าว บีอีซี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F0A38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B212A3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8</w:t>
            </w:r>
            <w:r w:rsidR="002B498F" w:rsidRPr="00D4736F">
              <w:rPr>
                <w:sz w:val="30"/>
                <w:szCs w:val="30"/>
              </w:rPr>
              <w:t xml:space="preserve">. </w:t>
            </w:r>
            <w:r w:rsidR="002B498F" w:rsidRPr="00D4736F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F0A38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A38" w:rsidRPr="00D4736F" w:rsidRDefault="002F0A38" w:rsidP="002B498F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9</w:t>
            </w:r>
            <w:r w:rsidRPr="00D4736F">
              <w:rPr>
                <w:sz w:val="30"/>
                <w:szCs w:val="30"/>
              </w:rPr>
              <w:t>.</w:t>
            </w:r>
            <w:r>
              <w:rPr>
                <w:sz w:val="30"/>
                <w:szCs w:val="30"/>
                <w:cs/>
              </w:rPr>
              <w:t xml:space="preserve"> บริษัท </w:t>
            </w:r>
            <w:r w:rsidRPr="00D4736F">
              <w:rPr>
                <w:sz w:val="30"/>
                <w:szCs w:val="30"/>
                <w:cs/>
              </w:rPr>
              <w:t>บีอีซี ไอที โซลูชั่น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F0A38" w:rsidRPr="002F0A38" w:rsidRDefault="002F0A38" w:rsidP="002F0A3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0A38" w:rsidRPr="0047481B" w:rsidRDefault="002F0A38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A38" w:rsidRPr="00C26CBD" w:rsidRDefault="002F0A38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>1</w:t>
            </w:r>
            <w:r w:rsidR="00B212A3">
              <w:rPr>
                <w:sz w:val="30"/>
                <w:szCs w:val="30"/>
              </w:rPr>
              <w:t>0</w:t>
            </w:r>
            <w:r w:rsidRPr="00D4736F">
              <w:rPr>
                <w:sz w:val="30"/>
                <w:szCs w:val="30"/>
              </w:rPr>
              <w:t xml:space="preserve">. </w:t>
            </w:r>
            <w:r w:rsidRPr="00D4736F">
              <w:rPr>
                <w:sz w:val="30"/>
                <w:szCs w:val="30"/>
                <w:cs/>
              </w:rPr>
              <w:t>บริษัท บีอีซีไอ  คอร์ปอเรชั่น 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1</w:t>
            </w:r>
            <w:r w:rsidR="00B212A3">
              <w:rPr>
                <w:sz w:val="30"/>
                <w:szCs w:val="30"/>
              </w:rPr>
              <w:t>1</w:t>
            </w:r>
            <w:r w:rsidRPr="00D4736F">
              <w:rPr>
                <w:sz w:val="30"/>
                <w:szCs w:val="30"/>
              </w:rPr>
              <w:t xml:space="preserve">. </w:t>
            </w:r>
            <w:r w:rsidRPr="00D4736F">
              <w:rPr>
                <w:sz w:val="30"/>
                <w:szCs w:val="30"/>
                <w:cs/>
              </w:rPr>
              <w:t>บริษัท บีอีซี มัลติมีเดีย 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2F472E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2B498F" w:rsidRPr="00D4736F" w:rsidTr="005A13C8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ดิ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>
              <w:rPr>
                <w:sz w:val="30"/>
                <w:szCs w:val="30"/>
                <w:u w:val="single"/>
                <w:cs/>
              </w:rPr>
              <w:t>ทริบิวชั่</w:t>
            </w:r>
            <w:r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4736F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98F" w:rsidRPr="000E4CDA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98F" w:rsidRPr="002F472E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2B498F" w:rsidRPr="00D4736F" w:rsidTr="005A13C8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1. บริษัท ทีวีบี ทรี เน็ตเวอร์ค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</w:t>
            </w:r>
            <w:r w:rsidRPr="002F0A38">
              <w:rPr>
                <w:sz w:val="30"/>
                <w:szCs w:val="30"/>
                <w:cs/>
              </w:rPr>
              <w:t>9.99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</w:t>
            </w:r>
            <w:r w:rsidRPr="00851F43">
              <w:rPr>
                <w:sz w:val="30"/>
                <w:szCs w:val="30"/>
                <w:cs/>
              </w:rPr>
              <w:t>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</w:tbl>
    <w:p w:rsidR="00873B33" w:rsidRDefault="00873B33" w:rsidP="00400838">
      <w:pPr>
        <w:spacing w:line="120" w:lineRule="auto"/>
        <w:ind w:right="-331"/>
        <w:jc w:val="both"/>
        <w:rPr>
          <w:rFonts w:ascii="Angsana New" w:hAnsi="Angsana New"/>
          <w:sz w:val="22"/>
          <w:szCs w:val="22"/>
        </w:rPr>
      </w:pPr>
    </w:p>
    <w:p w:rsidR="00D131FB" w:rsidRDefault="00052E8C" w:rsidP="00CA0C9E">
      <w:pPr>
        <w:tabs>
          <w:tab w:val="left" w:pos="728"/>
        </w:tabs>
        <w:ind w:left="392" w:right="-63" w:hanging="108"/>
        <w:jc w:val="both"/>
      </w:pPr>
      <w:r>
        <w:rPr>
          <w:rFonts w:hint="cs"/>
          <w:cs/>
        </w:rPr>
        <w:t>2.2</w:t>
      </w:r>
      <w:r>
        <w:rPr>
          <w:rFonts w:hint="cs"/>
          <w:cs/>
        </w:rPr>
        <w:tab/>
      </w:r>
      <w:r w:rsidR="00D131FB" w:rsidRPr="00D4736F">
        <w:rPr>
          <w:cs/>
        </w:rPr>
        <w:t>ยอดคงค้างและรายการระหว่างกันของบริษัท</w:t>
      </w:r>
      <w:r w:rsidR="004D6F1B" w:rsidRPr="00D4736F">
        <w:rPr>
          <w:rFonts w:hint="cs"/>
          <w:cs/>
        </w:rPr>
        <w:t>และ</w:t>
      </w:r>
      <w:r w:rsidR="00D131FB" w:rsidRPr="00D4736F">
        <w:rPr>
          <w:cs/>
        </w:rPr>
        <w:t>บริษัทย่อย</w:t>
      </w:r>
      <w:r w:rsidR="00CA18D8">
        <w:rPr>
          <w:rFonts w:hint="cs"/>
          <w:cs/>
        </w:rPr>
        <w:t xml:space="preserve"> </w:t>
      </w:r>
      <w:r w:rsidR="00D131FB" w:rsidRPr="00D4736F">
        <w:rPr>
          <w:cs/>
        </w:rPr>
        <w:t>ได้ตัดออกจากงบการเงิน</w:t>
      </w:r>
      <w:r w:rsidR="00D131FB" w:rsidRPr="00D4736F">
        <w:rPr>
          <w:rFonts w:hint="cs"/>
          <w:cs/>
        </w:rPr>
        <w:t>รวม</w:t>
      </w:r>
      <w:r w:rsidR="00D131FB" w:rsidRPr="00D4736F">
        <w:rPr>
          <w:cs/>
        </w:rPr>
        <w:t>แล้ว</w:t>
      </w:r>
    </w:p>
    <w:p w:rsidR="00841ABA" w:rsidRPr="00897EE1" w:rsidRDefault="00841ABA" w:rsidP="00052E8C">
      <w:pPr>
        <w:tabs>
          <w:tab w:val="left" w:pos="728"/>
        </w:tabs>
        <w:ind w:left="392" w:right="-311" w:hanging="108"/>
        <w:jc w:val="both"/>
        <w:rPr>
          <w:sz w:val="6"/>
          <w:szCs w:val="6"/>
        </w:rPr>
      </w:pPr>
    </w:p>
    <w:p w:rsidR="00082123" w:rsidRPr="00144B86" w:rsidRDefault="00455705" w:rsidP="00841ABA">
      <w:pPr>
        <w:tabs>
          <w:tab w:val="left" w:pos="728"/>
        </w:tabs>
        <w:ind w:left="392" w:right="-311" w:hanging="108"/>
        <w:jc w:val="both"/>
        <w:rPr>
          <w:rFonts w:ascii="Angsana New" w:hAnsi="Angsana New" w:cs="Angsana New"/>
        </w:rPr>
      </w:pPr>
      <w:r w:rsidRPr="00144B86">
        <w:rPr>
          <w:rFonts w:ascii="Angsana New" w:hAnsi="Angsana New" w:cs="Angsana New"/>
          <w:spacing w:val="-6"/>
          <w:cs/>
        </w:rPr>
        <w:t>2.</w:t>
      </w:r>
      <w:r w:rsidRPr="00144B86">
        <w:rPr>
          <w:rFonts w:ascii="Angsana New" w:hAnsi="Angsana New" w:cs="Angsana New" w:hint="cs"/>
          <w:spacing w:val="-6"/>
          <w:cs/>
        </w:rPr>
        <w:t>3</w:t>
      </w:r>
      <w:r w:rsidRPr="00144B86">
        <w:rPr>
          <w:rFonts w:ascii="Angsana New" w:hAnsi="Angsana New" w:cs="Angsana New"/>
          <w:spacing w:val="-6"/>
          <w:cs/>
        </w:rPr>
        <w:tab/>
      </w:r>
      <w:r w:rsidR="00841ABA" w:rsidRPr="00144B86">
        <w:rPr>
          <w:rFonts w:ascii="Angsana New" w:hAnsi="Angsana New" w:cs="Angsana New" w:hint="cs"/>
          <w:spacing w:val="-6"/>
          <w:cs/>
        </w:rPr>
        <w:t>มาตรฐานการบัญชีใหม่ที่เริ่มมีผลบังคับใช้ใน</w:t>
      </w:r>
      <w:r w:rsidR="00897EE1" w:rsidRPr="00144B86">
        <w:rPr>
          <w:rFonts w:ascii="Angsana New" w:hAnsi="Angsana New" w:cs="Angsana New" w:hint="cs"/>
          <w:spacing w:val="-6"/>
          <w:cs/>
        </w:rPr>
        <w:t>ปี</w:t>
      </w:r>
      <w:r w:rsidR="00246E4A" w:rsidRPr="00144B86">
        <w:rPr>
          <w:rFonts w:ascii="Angsana New" w:hAnsi="Angsana New" w:cs="Angsana New" w:hint="cs"/>
          <w:spacing w:val="-6"/>
          <w:cs/>
        </w:rPr>
        <w:t>บัญชี</w:t>
      </w:r>
      <w:r w:rsidR="00841ABA" w:rsidRPr="00144B86">
        <w:rPr>
          <w:rFonts w:ascii="Angsana New" w:hAnsi="Angsana New" w:cs="Angsana New" w:hint="cs"/>
          <w:spacing w:val="-6"/>
          <w:cs/>
        </w:rPr>
        <w:t>ปัจจุบัน</w:t>
      </w:r>
    </w:p>
    <w:p w:rsidR="00246E4A" w:rsidRPr="00BF1C4A" w:rsidRDefault="00897EE1" w:rsidP="00CA0C9E">
      <w:pPr>
        <w:ind w:left="709" w:right="-63" w:firstLine="284"/>
        <w:jc w:val="thaiDistribute"/>
        <w:rPr>
          <w:rFonts w:ascii="Angsana New" w:hAnsi="Angsana New" w:cs="Angsana New"/>
          <w:spacing w:val="-12"/>
        </w:rPr>
      </w:pPr>
      <w:r>
        <w:rPr>
          <w:rFonts w:ascii="Angsana New" w:hAnsi="Angsana New" w:cs="Angsana New" w:hint="cs"/>
          <w:spacing w:val="-12"/>
          <w:cs/>
        </w:rPr>
        <w:t>ในระหว่างปี</w:t>
      </w:r>
      <w:r w:rsidR="00084F3E">
        <w:rPr>
          <w:rFonts w:ascii="Angsana New" w:hAnsi="Angsana New" w:cs="Angsana New"/>
          <w:spacing w:val="-12"/>
        </w:rPr>
        <w:t xml:space="preserve"> </w:t>
      </w:r>
      <w:r w:rsidR="002D46F0" w:rsidRPr="00BF1C4A">
        <w:rPr>
          <w:rFonts w:ascii="Angsana New" w:hAnsi="Angsana New" w:cs="Angsana New"/>
          <w:spacing w:val="-12"/>
          <w:cs/>
        </w:rPr>
        <w:t>กลุ่มบริษัทได้นำมาตรฐานการรายงานทางการเงิน</w:t>
      </w:r>
      <w:r w:rsidR="00246E4A" w:rsidRPr="00BF1C4A">
        <w:rPr>
          <w:rFonts w:ascii="Angsana New" w:hAnsi="Angsana New" w:cs="Angsana New" w:hint="cs"/>
          <w:spacing w:val="-12"/>
          <w:cs/>
        </w:rPr>
        <w:t xml:space="preserve"> </w:t>
      </w:r>
      <w:r w:rsidR="002D46F0" w:rsidRPr="00BF1C4A">
        <w:rPr>
          <w:rFonts w:ascii="Angsana New" w:hAnsi="Angsana New" w:cs="Angsana New"/>
          <w:spacing w:val="-12"/>
          <w:cs/>
        </w:rPr>
        <w:t>และการตีความมาตรฐานการรายงานทางการเงินฉบับปรับปรุงจำนวนหลายฉบับ</w:t>
      </w:r>
      <w:r w:rsidR="002D46F0" w:rsidRPr="00BF1C4A">
        <w:rPr>
          <w:rFonts w:ascii="Angsana New" w:hAnsi="Angsana New" w:cs="Angsana New"/>
          <w:spacing w:val="-12"/>
        </w:rPr>
        <w:t xml:space="preserve"> </w:t>
      </w:r>
      <w:r w:rsidR="002D46F0" w:rsidRPr="00BF1C4A">
        <w:rPr>
          <w:rFonts w:ascii="Angsana New" w:hAnsi="Angsana New" w:cs="Angsana New"/>
          <w:spacing w:val="-1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2D46F0" w:rsidRPr="00BF1C4A">
        <w:rPr>
          <w:rFonts w:ascii="Angsana New" w:hAnsi="Angsana New" w:cs="Angsana New"/>
          <w:spacing w:val="-12"/>
        </w:rPr>
        <w:t xml:space="preserve"> </w:t>
      </w:r>
      <w:r w:rsidR="00BF1C4A">
        <w:rPr>
          <w:rFonts w:ascii="Angsana New" w:hAnsi="Angsana New" w:cs="Angsana New"/>
          <w:spacing w:val="-12"/>
        </w:rPr>
        <w:t xml:space="preserve">   </w:t>
      </w:r>
      <w:r w:rsidR="002D46F0" w:rsidRPr="00BF1C4A">
        <w:rPr>
          <w:rFonts w:ascii="Angsana New" w:hAnsi="Angsana New" w:cs="Angsana New"/>
          <w:spacing w:val="-12"/>
        </w:rPr>
        <w:t xml:space="preserve">1 </w:t>
      </w:r>
      <w:r w:rsidR="002D46F0" w:rsidRPr="00BF1C4A">
        <w:rPr>
          <w:rFonts w:ascii="Angsana New" w:hAnsi="Angsana New" w:cs="Angsana New"/>
          <w:spacing w:val="-12"/>
          <w:cs/>
        </w:rPr>
        <w:t>มกราคม</w:t>
      </w:r>
      <w:r w:rsidR="002D46F0" w:rsidRPr="00BF1C4A">
        <w:rPr>
          <w:rFonts w:ascii="Angsana New" w:hAnsi="Angsana New" w:cs="Angsana New"/>
          <w:spacing w:val="-12"/>
        </w:rPr>
        <w:t xml:space="preserve"> 25</w:t>
      </w:r>
      <w:r w:rsidR="002D46F0" w:rsidRPr="00BF1C4A">
        <w:rPr>
          <w:rFonts w:ascii="Angsana New" w:hAnsi="Angsana New" w:cs="Angsana New"/>
          <w:spacing w:val="-12"/>
          <w:cs/>
        </w:rPr>
        <w:t>6</w:t>
      </w:r>
      <w:r w:rsidR="00246E4A" w:rsidRPr="00BF1C4A">
        <w:rPr>
          <w:rFonts w:ascii="Angsana New" w:hAnsi="Angsana New" w:cs="Angsana New"/>
          <w:spacing w:val="-12"/>
        </w:rPr>
        <w:t>4</w:t>
      </w:r>
      <w:r w:rsidR="002D46F0" w:rsidRPr="00BF1C4A">
        <w:rPr>
          <w:rFonts w:ascii="Angsana New" w:hAnsi="Angsana New" w:cs="Angsana New"/>
          <w:spacing w:val="-1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D456E6" w:rsidRPr="00BF1C4A">
        <w:rPr>
          <w:rFonts w:ascii="Angsana New" w:hAnsi="Angsana New" w:cs="Angsana New" w:hint="cs"/>
          <w:spacing w:val="-12"/>
          <w:cs/>
        </w:rPr>
        <w:t xml:space="preserve"> </w:t>
      </w:r>
      <w:r w:rsidR="002D46F0" w:rsidRPr="00BF1C4A">
        <w:rPr>
          <w:rFonts w:ascii="Angsana New" w:hAnsi="Angsana New" w:cs="Angsana New"/>
          <w:spacing w:val="-1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D456E6" w:rsidRPr="00BF1C4A">
        <w:rPr>
          <w:rFonts w:ascii="Angsana New" w:hAnsi="Angsana New" w:cs="Angsana New" w:hint="cs"/>
          <w:spacing w:val="-12"/>
          <w:cs/>
        </w:rPr>
        <w:t xml:space="preserve"> </w:t>
      </w:r>
      <w:r w:rsidR="002D46F0" w:rsidRPr="00BF1C4A">
        <w:rPr>
          <w:rFonts w:ascii="Angsana New" w:hAnsi="Angsana New" w:cs="Angsana New"/>
          <w:spacing w:val="-12"/>
          <w:cs/>
        </w:rPr>
        <w:t xml:space="preserve">และการให้แนวปฏิบัติทางการบัญชีกับผู้ใช้มาตรฐาน </w:t>
      </w:r>
    </w:p>
    <w:p w:rsidR="00B738B9" w:rsidRDefault="00897EE1" w:rsidP="00B738B9">
      <w:pPr>
        <w:ind w:left="709" w:right="-63" w:firstLine="28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การนำ</w:t>
      </w:r>
      <w:r w:rsidR="002D46F0" w:rsidRPr="009B678C">
        <w:rPr>
          <w:rFonts w:ascii="Angsana New" w:hAnsi="Angsana New" w:cs="Angsana New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cs/>
        </w:rPr>
        <w:t xml:space="preserve">ดังกล่าวมาถือปฏิบัตินี้ </w:t>
      </w:r>
      <w:r w:rsidR="002D46F0" w:rsidRPr="009B678C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ไม่มีผลกระทบอย่างเป็นสาระสำคัญต่องบการเงินของกลุ่มบริษัท</w:t>
      </w:r>
      <w:r w:rsidR="00B738B9">
        <w:rPr>
          <w:rFonts w:ascii="Angsana New" w:hAnsi="Angsana New" w:cs="Angsana New"/>
        </w:rPr>
        <w:t xml:space="preserve"> </w:t>
      </w:r>
    </w:p>
    <w:p w:rsidR="00897EE1" w:rsidRDefault="00897EE1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:rsidR="00897EE1" w:rsidRDefault="00897EE1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:rsidR="00897EE1" w:rsidRDefault="00897EE1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:rsidR="00897EE1" w:rsidRDefault="00897EE1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:rsidR="00897EE1" w:rsidRDefault="00897EE1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:rsidR="00897EE1" w:rsidRDefault="00897EE1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:rsidR="00455705" w:rsidRPr="00897EE1" w:rsidRDefault="00455705" w:rsidP="00B738B9">
      <w:pPr>
        <w:ind w:left="709" w:right="-63" w:firstLine="284"/>
        <w:jc w:val="thaiDistribute"/>
        <w:rPr>
          <w:rFonts w:ascii="Angsana New" w:hAnsi="Angsana New" w:cs="Angsana New"/>
          <w:sz w:val="6"/>
          <w:szCs w:val="6"/>
        </w:rPr>
      </w:pPr>
    </w:p>
    <w:p w:rsidR="00B738B9" w:rsidRPr="00144B86" w:rsidRDefault="00B738B9" w:rsidP="00F8566D">
      <w:pPr>
        <w:ind w:left="714" w:right="-77" w:hanging="392"/>
        <w:jc w:val="both"/>
        <w:rPr>
          <w:rFonts w:ascii="Angsana New" w:eastAsia="Calibri" w:hAnsi="Angsana New" w:cs="Angsana New"/>
        </w:rPr>
      </w:pPr>
      <w:r w:rsidRPr="00144B86">
        <w:rPr>
          <w:rFonts w:ascii="Angsana New" w:hAnsi="Angsana New" w:cs="Angsana New" w:hint="cs"/>
          <w:cs/>
        </w:rPr>
        <w:lastRenderedPageBreak/>
        <w:t>2.4</w:t>
      </w:r>
      <w:r w:rsidR="00B609FD" w:rsidRPr="00144B86">
        <w:rPr>
          <w:rFonts w:ascii="Angsana New" w:hAnsi="Angsana New" w:cs="Angsana New" w:hint="cs"/>
          <w:cs/>
        </w:rPr>
        <w:t xml:space="preserve"> </w:t>
      </w:r>
      <w:r w:rsidRPr="00144B86">
        <w:rPr>
          <w:rFonts w:ascii="Angsana New" w:hAnsi="Angsana New" w:cs="Angsana New"/>
          <w:cs/>
        </w:rPr>
        <w:t>มาตรฐาน</w:t>
      </w:r>
      <w:r w:rsidRPr="00144B86">
        <w:rPr>
          <w:rFonts w:ascii="Angsana New" w:hAnsi="Angsana New" w:cs="Angsana New"/>
          <w:spacing w:val="-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44B86">
        <w:rPr>
          <w:rFonts w:ascii="Angsana New" w:hAnsi="Angsana New" w:cs="Angsana New" w:hint="cs"/>
          <w:spacing w:val="-2"/>
          <w:cs/>
        </w:rPr>
        <w:t>1</w:t>
      </w:r>
      <w:r w:rsidRPr="00144B86">
        <w:rPr>
          <w:rFonts w:ascii="Angsana New" w:hAnsi="Angsana New" w:cs="Angsana New"/>
          <w:spacing w:val="-2"/>
          <w:cs/>
        </w:rPr>
        <w:t xml:space="preserve"> มกราคม 256</w:t>
      </w:r>
      <w:r w:rsidRPr="00144B86">
        <w:rPr>
          <w:rFonts w:ascii="Angsana New" w:hAnsi="Angsana New" w:cs="Angsana New" w:hint="cs"/>
          <w:spacing w:val="-2"/>
          <w:cs/>
        </w:rPr>
        <w:t>5</w:t>
      </w:r>
    </w:p>
    <w:p w:rsidR="00B738B9" w:rsidRPr="009B678C" w:rsidRDefault="00B738B9" w:rsidP="00B738B9">
      <w:pPr>
        <w:ind w:left="709" w:right="-77" w:firstLine="284"/>
        <w:jc w:val="thaiDistribute"/>
        <w:rPr>
          <w:rFonts w:ascii="Angsana New" w:hAnsi="Angsana New" w:cs="Angsana New"/>
        </w:rPr>
      </w:pPr>
      <w:r w:rsidRPr="009B678C">
        <w:rPr>
          <w:rFonts w:ascii="Times New Roman" w:hAnsi="Times New Roman" w:cs="Angsana New"/>
          <w:sz w:val="24"/>
          <w:cs/>
        </w:rPr>
        <w:t>สภา</w:t>
      </w:r>
      <w:r w:rsidRPr="009B678C">
        <w:rPr>
          <w:rFonts w:ascii="Angsana New" w:hAnsi="Angsana New" w:cs="Angsana New"/>
          <w:spacing w:val="-6"/>
          <w:cs/>
        </w:rPr>
        <w:t>วิชาชีพ</w:t>
      </w:r>
      <w:r w:rsidRPr="009B678C">
        <w:rPr>
          <w:rFonts w:ascii="Times New Roman" w:hAnsi="Times New Roman" w:cs="Angsana New"/>
          <w:sz w:val="24"/>
          <w:cs/>
        </w:rPr>
        <w:t>บัญชีได้</w:t>
      </w:r>
      <w:r w:rsidRPr="009B678C">
        <w:rPr>
          <w:cs/>
        </w:rPr>
        <w:t>ประกาศใช้</w:t>
      </w:r>
      <w:r w:rsidRPr="009B678C">
        <w:rPr>
          <w:rFonts w:ascii="Times New Roman" w:hAnsi="Times New Roman" w:cs="Angsana New"/>
          <w:sz w:val="24"/>
          <w:cs/>
        </w:rPr>
        <w:t>มาตรฐานการรายงานทางการเงิน</w:t>
      </w:r>
      <w:r w:rsidRPr="009B678C">
        <w:rPr>
          <w:rFonts w:ascii="Times New Roman" w:hAnsi="Times New Roman" w:cs="Angsana New" w:hint="cs"/>
          <w:sz w:val="24"/>
          <w:cs/>
        </w:rPr>
        <w:t>ฉบับปรับปรุง</w:t>
      </w:r>
      <w:r w:rsidR="00897EE1">
        <w:rPr>
          <w:rFonts w:ascii="Times New Roman" w:hAnsi="Times New Roman" w:cs="Angsana New" w:hint="cs"/>
          <w:sz w:val="24"/>
          <w:cs/>
        </w:rPr>
        <w:t>หลายฉบับ</w:t>
      </w:r>
      <w:r w:rsidRPr="009B678C">
        <w:rPr>
          <w:rFonts w:ascii="Times New Roman" w:hAnsi="Times New Roman" w:cs="Angsana New" w:hint="cs"/>
          <w:sz w:val="24"/>
          <w:cs/>
        </w:rPr>
        <w:t xml:space="preserve"> </w:t>
      </w:r>
      <w:r w:rsidRPr="009B678C">
        <w:rPr>
          <w:rFonts w:ascii="Times New Roman" w:hAnsi="Times New Roman" w:cs="Angsana New"/>
          <w:sz w:val="24"/>
          <w:cs/>
        </w:rPr>
        <w:t>ซึ่ง</w:t>
      </w:r>
      <w:r w:rsidRPr="009B678C">
        <w:rPr>
          <w:rFonts w:ascii="Times New Roman" w:hAnsi="Times New Roman" w:cs="Angsana New" w:hint="cs"/>
          <w:sz w:val="24"/>
          <w:cs/>
        </w:rPr>
        <w:t>จะ</w:t>
      </w:r>
      <w:r w:rsidRPr="009B678C">
        <w:rPr>
          <w:rFonts w:ascii="Times New Roman" w:hAnsi="Times New Roman" w:cs="Angsana New"/>
          <w:sz w:val="24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9B678C">
        <w:rPr>
          <w:rFonts w:ascii="Angsana New" w:hAnsi="Angsana New" w:cs="Angsana New"/>
          <w:cs/>
        </w:rPr>
        <w:t xml:space="preserve">วันที่ </w:t>
      </w:r>
      <w:r w:rsidRPr="009B678C">
        <w:rPr>
          <w:rFonts w:ascii="Angsana New" w:hAnsi="Angsana New" w:cs="Angsana New"/>
        </w:rPr>
        <w:t xml:space="preserve">1 </w:t>
      </w:r>
      <w:r w:rsidRPr="009B678C">
        <w:rPr>
          <w:rFonts w:ascii="Times New Roman" w:hAnsi="Times New Roman" w:cs="Angsana New"/>
          <w:sz w:val="24"/>
          <w:cs/>
        </w:rPr>
        <w:t>มกราคม</w:t>
      </w:r>
      <w:r w:rsidRPr="009B678C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2565</w:t>
      </w:r>
      <w:r w:rsidRPr="009B678C">
        <w:rPr>
          <w:rFonts w:ascii="Angsana New" w:hAnsi="Angsana New" w:cs="Angsana New"/>
        </w:rPr>
        <w:t xml:space="preserve"> </w:t>
      </w:r>
      <w:r w:rsidRPr="009B678C">
        <w:rPr>
          <w:rFonts w:ascii="Angsana New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>
        <w:rPr>
          <w:rFonts w:ascii="Angsana New" w:hAnsi="Angsana New" w:cs="Angsana New" w:hint="cs"/>
          <w:cs/>
        </w:rPr>
        <w:t xml:space="preserve"> </w:t>
      </w:r>
      <w:r w:rsidRPr="009B678C">
        <w:rPr>
          <w:rFonts w:ascii="Angsana New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9B678C">
        <w:rPr>
          <w:rFonts w:ascii="Angsana New" w:hAnsi="Angsana New" w:cs="Angsana New" w:hint="cs"/>
          <w:cs/>
        </w:rPr>
        <w:t xml:space="preserve"> </w:t>
      </w:r>
    </w:p>
    <w:p w:rsidR="00B738B9" w:rsidRDefault="00B738B9" w:rsidP="00B738B9">
      <w:pPr>
        <w:ind w:left="709" w:right="-63" w:firstLine="284"/>
        <w:jc w:val="thaiDistribute"/>
        <w:rPr>
          <w:rFonts w:ascii="Angsana New" w:hAnsi="Angsana New" w:cs="Angsana New"/>
        </w:rPr>
      </w:pPr>
      <w:r w:rsidRPr="009B678C">
        <w:rPr>
          <w:rFonts w:ascii="Angsana New" w:hAnsi="Angsana New" w:cs="Angsana New" w:hint="cs"/>
          <w:cs/>
        </w:rPr>
        <w:t>ฝ่ายบริหารของกลุ่มบริษัท อยู่ระหว่างการประเมินผลกระทบที่อาจมีต่องบการเงินในปี</w:t>
      </w:r>
      <w:r w:rsidR="00144B86">
        <w:rPr>
          <w:rFonts w:ascii="Angsana New" w:hAnsi="Angsana New" w:cs="Angsana New" w:hint="cs"/>
          <w:cs/>
        </w:rPr>
        <w:t>ที่นำมาตรฐานการรายงานทางการเงิน</w:t>
      </w:r>
      <w:r w:rsidRPr="009B678C">
        <w:rPr>
          <w:rFonts w:ascii="Angsana New" w:hAnsi="Angsana New" w:cs="Angsana New" w:hint="cs"/>
          <w:cs/>
        </w:rPr>
        <w:t>ดังกล่าวมาถือปฏิบัติ</w:t>
      </w:r>
    </w:p>
    <w:p w:rsidR="002D46F0" w:rsidRPr="002D46F0" w:rsidRDefault="002D46F0" w:rsidP="002D46F0">
      <w:pPr>
        <w:ind w:left="709" w:right="126" w:firstLine="284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43607A" w:rsidRDefault="00180DFA" w:rsidP="006321FE">
      <w:pPr>
        <w:pStyle w:val="30"/>
        <w:numPr>
          <w:ilvl w:val="0"/>
          <w:numId w:val="2"/>
        </w:numPr>
        <w:tabs>
          <w:tab w:val="clear" w:pos="360"/>
          <w:tab w:val="num" w:pos="728"/>
        </w:tabs>
        <w:ind w:left="336" w:right="-706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t>สรุปนโยบายการบัญชีที่สำคัญ</w:t>
      </w:r>
    </w:p>
    <w:p w:rsidR="006321FE" w:rsidRPr="006321FE" w:rsidRDefault="006321FE" w:rsidP="006321FE">
      <w:pPr>
        <w:pStyle w:val="30"/>
        <w:tabs>
          <w:tab w:val="clear" w:pos="360"/>
        </w:tabs>
        <w:ind w:right="-706"/>
        <w:rPr>
          <w:rFonts w:ascii="Angsana New" w:hAnsi="Angsana New"/>
          <w:sz w:val="10"/>
          <w:szCs w:val="10"/>
          <w:cs/>
        </w:rPr>
      </w:pPr>
    </w:p>
    <w:p w:rsidR="000054A1" w:rsidRPr="003C6365" w:rsidRDefault="00454BA2" w:rsidP="00454BA2">
      <w:pPr>
        <w:tabs>
          <w:tab w:val="left" w:pos="360"/>
          <w:tab w:val="left" w:pos="882"/>
          <w:tab w:val="left" w:pos="144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>3.1</w:t>
      </w:r>
      <w:r w:rsidRPr="003C6365">
        <w:rPr>
          <w:rFonts w:ascii="Angsana New" w:hAnsi="Angsana New"/>
        </w:rPr>
        <w:tab/>
      </w:r>
      <w:r w:rsidR="00180DFA" w:rsidRPr="003C6365">
        <w:rPr>
          <w:rFonts w:ascii="Angsana New" w:hAnsi="Angsana New"/>
          <w:cs/>
        </w:rPr>
        <w:t xml:space="preserve">การรับรู้รายได้และค่าใช้จ่าย     </w:t>
      </w:r>
    </w:p>
    <w:p w:rsidR="000054A1" w:rsidRPr="003C6365" w:rsidRDefault="000054A1" w:rsidP="00242161">
      <w:pPr>
        <w:tabs>
          <w:tab w:val="left" w:pos="360"/>
          <w:tab w:val="left" w:pos="900"/>
          <w:tab w:val="left" w:pos="1440"/>
        </w:tabs>
        <w:ind w:left="900" w:right="-709" w:hanging="620"/>
        <w:rPr>
          <w:rFonts w:ascii="Angsana New" w:hAnsi="Angsana New"/>
        </w:rPr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บริษัทบันทึกรายได้และค่าใช้จ่าย</w:t>
      </w:r>
      <w:r w:rsidR="00EA7E37" w:rsidRPr="003C6365">
        <w:rPr>
          <w:rFonts w:ascii="Angsana New" w:hAnsi="Angsana New" w:hint="cs"/>
          <w:spacing w:val="-2"/>
          <w:cs/>
        </w:rPr>
        <w:t xml:space="preserve"> </w:t>
      </w:r>
      <w:r w:rsidR="00C74166" w:rsidRPr="003C6365">
        <w:rPr>
          <w:rFonts w:ascii="Angsana New" w:hAnsi="Angsana New"/>
          <w:spacing w:val="-2"/>
          <w:cs/>
        </w:rPr>
        <w:t>ตามเกณฑ์</w:t>
      </w:r>
      <w:r w:rsidR="00C74166" w:rsidRPr="003C6365">
        <w:rPr>
          <w:rFonts w:ascii="Angsana New" w:hAnsi="Angsana New" w:hint="cs"/>
          <w:spacing w:val="-2"/>
          <w:cs/>
        </w:rPr>
        <w:t>คงค้าง</w:t>
      </w:r>
    </w:p>
    <w:p w:rsidR="00C74166" w:rsidRPr="003C6365" w:rsidRDefault="000054A1" w:rsidP="0087156C">
      <w:pPr>
        <w:tabs>
          <w:tab w:val="left" w:pos="360"/>
          <w:tab w:val="left" w:pos="900"/>
          <w:tab w:val="left" w:pos="1440"/>
        </w:tabs>
        <w:ind w:left="900" w:right="-63" w:hanging="620"/>
        <w:jc w:val="thaiDistribute"/>
        <w:rPr>
          <w:rFonts w:ascii="Angsana New" w:hAnsi="Angsana New"/>
          <w:spacing w:val="-2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รายได้จากการขาย</w:t>
      </w:r>
      <w:r w:rsidR="00C74166" w:rsidRPr="003C6365">
        <w:rPr>
          <w:rFonts w:ascii="Angsana New" w:hAnsi="Angsana New" w:hint="cs"/>
          <w:spacing w:val="-2"/>
          <w:cs/>
        </w:rPr>
        <w:t>เวลา</w:t>
      </w:r>
      <w:r w:rsidR="00C74166" w:rsidRPr="003C6365">
        <w:rPr>
          <w:rFonts w:ascii="Angsana New" w:hAnsi="Angsana New"/>
          <w:spacing w:val="-2"/>
          <w:cs/>
        </w:rPr>
        <w:t>โฆษณา บันทึกเป็นรายได้เมื่อให้บริการออกอากาศทางโทรทัศน์และวิทยุ</w:t>
      </w:r>
    </w:p>
    <w:p w:rsidR="000054A1" w:rsidRPr="003C6365" w:rsidRDefault="000054A1" w:rsidP="0087156C">
      <w:pPr>
        <w:tabs>
          <w:tab w:val="left" w:pos="360"/>
          <w:tab w:val="left" w:pos="900"/>
          <w:tab w:val="left" w:pos="1440"/>
        </w:tabs>
        <w:ind w:right="-21"/>
        <w:jc w:val="thaiDistribute"/>
        <w:rPr>
          <w:rFonts w:ascii="Angsana New" w:hAnsi="Angsana New"/>
          <w:spacing w:val="-6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/>
          <w:spacing w:val="-6"/>
          <w:cs/>
        </w:rPr>
        <w:t>รายได้จากผลิตภัณฑ์ภาพยนตร์</w:t>
      </w:r>
      <w:r w:rsidR="00EA7E37" w:rsidRPr="003C6365">
        <w:rPr>
          <w:rFonts w:ascii="Angsana New" w:hAnsi="Angsana New" w:hint="cs"/>
          <w:spacing w:val="-6"/>
          <w:cs/>
        </w:rPr>
        <w:t xml:space="preserve"> </w:t>
      </w:r>
      <w:r w:rsidR="00C74166" w:rsidRPr="003C6365">
        <w:rPr>
          <w:rFonts w:ascii="Angsana New" w:hAnsi="Angsana New"/>
          <w:spacing w:val="-6"/>
          <w:cs/>
        </w:rPr>
        <w:t>ละครและ</w:t>
      </w:r>
      <w:r w:rsidR="00C74166" w:rsidRPr="003C6365">
        <w:rPr>
          <w:rFonts w:ascii="Angsana New" w:hAnsi="Angsana New" w:hint="cs"/>
          <w:spacing w:val="-6"/>
          <w:cs/>
        </w:rPr>
        <w:t xml:space="preserve">ลิขสิทธิ์ </w:t>
      </w:r>
      <w:r w:rsidR="00C74166" w:rsidRPr="003C6365">
        <w:rPr>
          <w:rFonts w:ascii="Angsana New" w:hAnsi="Angsana New"/>
          <w:spacing w:val="-6"/>
          <w:cs/>
        </w:rPr>
        <w:t>บันทึกรายได้ตามวันที่ออกฉายหรือเมื่อมีการขาย</w:t>
      </w:r>
    </w:p>
    <w:p w:rsidR="00C74166" w:rsidRPr="003C6365" w:rsidRDefault="000054A1" w:rsidP="0087156C">
      <w:pPr>
        <w:tabs>
          <w:tab w:val="left" w:pos="360"/>
          <w:tab w:val="left" w:pos="900"/>
          <w:tab w:val="left" w:pos="1440"/>
        </w:tabs>
        <w:ind w:right="-77"/>
        <w:jc w:val="thaiDistribute"/>
        <w:rPr>
          <w:rFonts w:ascii="Angsana New" w:hAnsi="Angsana New"/>
          <w:spacing w:val="-2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รายได้จากการจัดคอนเสิร์ตและแสดงโชว์ บันทึกเป็นรายได้เมื่อมีการแสดงแล้ว</w:t>
      </w:r>
    </w:p>
    <w:p w:rsidR="00C74166" w:rsidRPr="003C6365" w:rsidRDefault="000054A1" w:rsidP="00503373">
      <w:pPr>
        <w:tabs>
          <w:tab w:val="left" w:pos="360"/>
          <w:tab w:val="left" w:pos="1440"/>
        </w:tabs>
        <w:ind w:left="910" w:right="-21" w:hanging="245"/>
        <w:jc w:val="thaiDistribute"/>
        <w:rPr>
          <w:rFonts w:ascii="Angsana New" w:hAnsi="Angsana New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 w:hint="cs"/>
          <w:spacing w:val="-2"/>
          <w:cs/>
        </w:rPr>
        <w:t>รายได้จากการให้ใช้สิทธิ์ละคร ที่มีการคิดค่าใช้สิทธิ์เป็นจำนวนคงที่ ซึ่งผู้ใช้สิทธิ์ไม่สามารถเรียกคืนได้ และผู้ให้สิทธิ์ไม่มีข้อผูกพันภายหลังการให้ใช้สิทธิ์ จะถือเป็นรายได้ทั้งจำนวนเมื่อผู้ใช้สิทธิ์สามารถใช้สิทธิ์ได้ตามสัญญา</w:t>
      </w:r>
    </w:p>
    <w:p w:rsidR="00176D7E" w:rsidRPr="003C6365" w:rsidRDefault="00176D7E" w:rsidP="00663A17">
      <w:pPr>
        <w:tabs>
          <w:tab w:val="left" w:pos="360"/>
          <w:tab w:val="left" w:pos="1440"/>
        </w:tabs>
        <w:ind w:left="965" w:right="-49"/>
        <w:rPr>
          <w:rFonts w:ascii="Angsana New" w:hAnsi="Angsana New"/>
          <w:spacing w:val="-2"/>
          <w:cs/>
        </w:rPr>
      </w:pP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  <w:spacing w:val="-2"/>
        </w:rPr>
        <w:tab/>
      </w:r>
      <w:r w:rsidR="00663A17" w:rsidRPr="003C6365">
        <w:rPr>
          <w:rFonts w:ascii="Angsana New" w:hAnsi="Angsana New"/>
          <w:spacing w:val="-2"/>
          <w:cs/>
        </w:rPr>
        <w:t>รายได้จากการขาย</w:t>
      </w:r>
      <w:r w:rsidR="00663A17" w:rsidRPr="003C6365">
        <w:rPr>
          <w:rFonts w:ascii="Angsana New" w:hAnsi="Angsana New" w:hint="cs"/>
          <w:spacing w:val="-2"/>
          <w:cs/>
        </w:rPr>
        <w:t>สินค้า</w:t>
      </w:r>
      <w:r w:rsidR="00663A17" w:rsidRPr="003C6365">
        <w:rPr>
          <w:rFonts w:ascii="Angsana New" w:hAnsi="Angsana New"/>
          <w:spacing w:val="-2"/>
          <w:cs/>
        </w:rPr>
        <w:t>รับรู้</w:t>
      </w:r>
      <w:r w:rsidR="004C3589" w:rsidRPr="003C6365">
        <w:rPr>
          <w:rFonts w:ascii="Angsana New" w:hAnsi="Angsana New" w:hint="cs"/>
          <w:spacing w:val="-2"/>
          <w:cs/>
        </w:rPr>
        <w:t>เป็น</w:t>
      </w:r>
      <w:r w:rsidR="00663A17" w:rsidRPr="003C6365">
        <w:rPr>
          <w:rFonts w:ascii="Angsana New" w:hAnsi="Angsana New"/>
          <w:spacing w:val="-2"/>
          <w:cs/>
        </w:rPr>
        <w:t>รายได้</w:t>
      </w:r>
      <w:r w:rsidR="004C3589" w:rsidRPr="003C6365">
        <w:rPr>
          <w:rFonts w:ascii="Angsana New" w:hAnsi="Angsana New" w:hint="cs"/>
          <w:spacing w:val="-2"/>
          <w:cs/>
        </w:rPr>
        <w:t>เมื่อการควบคุมสินค้าถูกโอนให้แก่ผู้ซื้อแล้ว</w:t>
      </w:r>
    </w:p>
    <w:p w:rsidR="00C74166" w:rsidRPr="003C6365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="000054A1"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>เงิน</w:t>
      </w:r>
      <w:r w:rsidRPr="003C6365">
        <w:rPr>
          <w:rFonts w:hint="cs"/>
          <w:cs/>
        </w:rPr>
        <w:t>ปันผลรับถือเป็นรายได้ เมื่อมีสิทธิ์ในการรับเงินปันผล</w:t>
      </w:r>
    </w:p>
    <w:p w:rsidR="00C74166" w:rsidRPr="003C6365" w:rsidRDefault="00C74166" w:rsidP="00FF3255">
      <w:pPr>
        <w:tabs>
          <w:tab w:val="left" w:pos="360"/>
          <w:tab w:val="left" w:pos="1134"/>
          <w:tab w:val="left" w:pos="1440"/>
        </w:tabs>
        <w:ind w:right="-49"/>
        <w:jc w:val="both"/>
        <w:rPr>
          <w:rFonts w:ascii="Angsana New" w:hAnsi="Angsana New"/>
        </w:rPr>
      </w:pPr>
      <w:r w:rsidRPr="003C6365">
        <w:rPr>
          <w:rFonts w:ascii="Angsana New" w:eastAsia="SimSun" w:hAnsi="Angsana New"/>
          <w:lang w:val="en-GB"/>
        </w:rPr>
        <w:tab/>
      </w:r>
      <w:r w:rsidRPr="003C6365">
        <w:rPr>
          <w:rFonts w:ascii="Angsana New" w:eastAsia="SimSun" w:hAnsi="Angsana New"/>
          <w:lang w:val="en-GB"/>
        </w:rPr>
        <w:tab/>
      </w:r>
      <w:r w:rsidR="000054A1" w:rsidRPr="003C6365">
        <w:rPr>
          <w:rFonts w:ascii="Angsana New" w:eastAsia="SimSun" w:hAnsi="Angsana New" w:hint="cs"/>
          <w:cs/>
          <w:lang w:val="en-GB"/>
        </w:rPr>
        <w:tab/>
      </w:r>
      <w:r w:rsidRPr="003C6365">
        <w:rPr>
          <w:rFonts w:ascii="Angsana New" w:eastAsia="SimSun" w:hAnsi="Angsana New" w:hint="cs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F947A9" w:rsidRPr="00E86BCA" w:rsidRDefault="00F947A9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  <w:sz w:val="10"/>
          <w:szCs w:val="10"/>
          <w:highlight w:val="yellow"/>
        </w:rPr>
      </w:pPr>
    </w:p>
    <w:p w:rsidR="000B3FC1" w:rsidRPr="003C6365" w:rsidRDefault="00454BA2" w:rsidP="00897EE1">
      <w:pPr>
        <w:tabs>
          <w:tab w:val="left" w:pos="36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>3.2</w:t>
      </w:r>
      <w:r w:rsidRPr="003C6365">
        <w:rPr>
          <w:rFonts w:ascii="Angsana New" w:hAnsi="Angsana New"/>
        </w:rPr>
        <w:tab/>
      </w:r>
      <w:r w:rsidR="00155F60">
        <w:rPr>
          <w:rFonts w:ascii="Angsana New" w:hAnsi="Angsana New" w:hint="cs"/>
          <w:cs/>
        </w:rPr>
        <w:t xml:space="preserve">    </w:t>
      </w:r>
      <w:r w:rsidR="000B3FC1" w:rsidRPr="003C6365">
        <w:rPr>
          <w:rFonts w:ascii="Angsana New" w:hAnsi="Angsana New"/>
          <w:cs/>
        </w:rPr>
        <w:t>เงินสดและรายการเทียบเท่าเงินสด</w:t>
      </w:r>
      <w:r w:rsidR="000B3FC1" w:rsidRPr="003C6365">
        <w:rPr>
          <w:rFonts w:ascii="Angsana New" w:hAnsi="Angsana New"/>
        </w:rPr>
        <w:tab/>
      </w:r>
    </w:p>
    <w:p w:rsidR="000F6D44" w:rsidRPr="003C6365" w:rsidRDefault="000B3FC1" w:rsidP="00A8481C">
      <w:pPr>
        <w:tabs>
          <w:tab w:val="left" w:pos="360"/>
          <w:tab w:val="left" w:pos="1440"/>
        </w:tabs>
        <w:ind w:left="910" w:right="-21" w:hanging="245"/>
        <w:jc w:val="thaiDistribute"/>
        <w:rPr>
          <w:rFonts w:ascii="Angsana New" w:hAnsi="Angsana New"/>
          <w:b/>
          <w:bCs/>
          <w:spacing w:val="-2"/>
          <w:sz w:val="10"/>
          <w:szCs w:val="10"/>
        </w:rPr>
      </w:pP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  <w:cs/>
        </w:rPr>
        <w:t>เงิน</w:t>
      </w:r>
      <w:r w:rsidRPr="003C6365">
        <w:rPr>
          <w:rFonts w:ascii="Angsana New" w:hAnsi="Angsana New"/>
          <w:spacing w:val="-2"/>
          <w:cs/>
        </w:rPr>
        <w:t>สด</w:t>
      </w:r>
      <w:r w:rsidR="00290911" w:rsidRPr="003C6365">
        <w:rPr>
          <w:rFonts w:ascii="Angsana New" w:hAnsi="Angsana New"/>
          <w:cs/>
        </w:rPr>
        <w:t xml:space="preserve">และรายการเทียบเท่าเงินสด </w:t>
      </w:r>
      <w:r w:rsidRPr="003C6365">
        <w:rPr>
          <w:rFonts w:ascii="Angsana New" w:hAnsi="Angsana New"/>
          <w:cs/>
        </w:rPr>
        <w:t>ได้แก่</w:t>
      </w:r>
      <w:r w:rsidRPr="003C6365">
        <w:rPr>
          <w:rFonts w:ascii="Angsana New" w:hAnsi="Angsana New" w:hint="cs"/>
          <w:cs/>
        </w:rPr>
        <w:t>เงินสดและเงินฝากธนาคาร และเงินลงทุนระยะสั้น</w:t>
      </w:r>
      <w:r w:rsidRPr="003C6365">
        <w:rPr>
          <w:rFonts w:ascii="Angsana New" w:hAnsi="Angsana New" w:hint="cs"/>
          <w:spacing w:val="-6"/>
          <w:cs/>
        </w:rPr>
        <w:t xml:space="preserve">ที่มีสภาพคล่องสูง </w:t>
      </w:r>
      <w:r w:rsidR="00D11280" w:rsidRPr="003C6365">
        <w:rPr>
          <w:rFonts w:ascii="Angsana New" w:hAnsi="Angsana New"/>
          <w:spacing w:val="-6"/>
          <w:cs/>
        </w:rPr>
        <w:t>ซึ่งถึงกำหนดในระยะเวลาไม่เกิน</w:t>
      </w:r>
      <w:r w:rsidRPr="003C6365">
        <w:rPr>
          <w:rFonts w:ascii="Angsana New" w:hAnsi="Angsana New"/>
          <w:spacing w:val="-6"/>
          <w:cs/>
        </w:rPr>
        <w:t xml:space="preserve"> </w:t>
      </w:r>
      <w:r w:rsidRPr="003C6365">
        <w:rPr>
          <w:rFonts w:ascii="Angsana New" w:hAnsi="Angsana New"/>
          <w:spacing w:val="-6"/>
        </w:rPr>
        <w:t>3</w:t>
      </w:r>
      <w:r w:rsidR="000F6D44" w:rsidRPr="003C6365">
        <w:rPr>
          <w:rFonts w:ascii="Angsana New" w:hAnsi="Angsana New" w:hint="cs"/>
          <w:spacing w:val="-6"/>
          <w:cs/>
        </w:rPr>
        <w:t xml:space="preserve"> </w:t>
      </w:r>
      <w:r w:rsidRPr="003C6365">
        <w:rPr>
          <w:rFonts w:ascii="Angsana New" w:hAnsi="Angsana New"/>
          <w:spacing w:val="-6"/>
          <w:cs/>
        </w:rPr>
        <w:t xml:space="preserve">เดือน </w:t>
      </w:r>
      <w:r w:rsidRPr="003C6365">
        <w:rPr>
          <w:rFonts w:ascii="Angsana New" w:hAnsi="Angsana New" w:hint="cs"/>
          <w:spacing w:val="-6"/>
          <w:cs/>
        </w:rPr>
        <w:t>นับจากวันที่ได้มา</w:t>
      </w:r>
      <w:r w:rsidRPr="003C6365">
        <w:rPr>
          <w:rFonts w:ascii="Angsana New" w:hAnsi="Angsana New"/>
          <w:spacing w:val="-6"/>
          <w:cs/>
        </w:rPr>
        <w:t>และปราศจากภาระผูกพัน</w:t>
      </w:r>
      <w:r w:rsidR="000F6D44" w:rsidRPr="003C6365">
        <w:rPr>
          <w:rFonts w:ascii="Angsana New" w:hAnsi="Angsana New"/>
          <w:cs/>
        </w:rPr>
        <w:br/>
      </w:r>
    </w:p>
    <w:p w:rsidR="008860C0" w:rsidRPr="003C6365" w:rsidRDefault="00454BA2" w:rsidP="00454BA2">
      <w:pPr>
        <w:tabs>
          <w:tab w:val="left" w:pos="360"/>
          <w:tab w:val="left" w:pos="882"/>
          <w:tab w:val="left" w:pos="144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 xml:space="preserve">3.3    </w:t>
      </w:r>
      <w:r w:rsidR="00A8481C" w:rsidRPr="003C6365">
        <w:rPr>
          <w:rFonts w:ascii="Angsana New" w:hAnsi="Angsana New" w:hint="cs"/>
          <w:cs/>
        </w:rPr>
        <w:t>เครื่องมือทางการเงิน</w:t>
      </w:r>
    </w:p>
    <w:p w:rsidR="00A8481C" w:rsidRPr="00897EE1" w:rsidRDefault="00A8481C" w:rsidP="00897EE1">
      <w:pPr>
        <w:tabs>
          <w:tab w:val="left" w:pos="360"/>
          <w:tab w:val="left" w:pos="896"/>
          <w:tab w:val="left" w:pos="1418"/>
        </w:tabs>
        <w:ind w:left="910" w:right="-709"/>
        <w:jc w:val="both"/>
        <w:rPr>
          <w:rFonts w:ascii="Angsana New" w:hAnsi="Angsana New"/>
          <w:b/>
          <w:bCs/>
        </w:rPr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b/>
          <w:bCs/>
          <w:cs/>
        </w:rPr>
        <w:t>วัดมูลค่า</w:t>
      </w:r>
    </w:p>
    <w:p w:rsidR="00A8481C" w:rsidRPr="003C6365" w:rsidRDefault="00A8481C" w:rsidP="00B17CEF">
      <w:pPr>
        <w:pStyle w:val="af0"/>
        <w:numPr>
          <w:ilvl w:val="0"/>
          <w:numId w:val="4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3C6365"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 w:rsidRPr="003C6365">
        <w:rPr>
          <w:rFonts w:ascii="Angsana New" w:hAnsi="Angsana New" w:hint="cs"/>
          <w:szCs w:val="32"/>
          <w:cs/>
        </w:rPr>
        <w:t>เงินลงทุนในตราสารทุน</w:t>
      </w:r>
      <w:r w:rsidRPr="003C6365">
        <w:rPr>
          <w:rFonts w:ascii="Angsana New" w:hAnsi="Angsana New" w:hint="cs"/>
          <w:szCs w:val="32"/>
          <w:cs/>
        </w:rPr>
        <w:t>ในความต้องการของตลาด วัดมูลค่าด้วยมูลค่ายุติธรรมผ่านกำไรขาดทุนเบ็ดเสร็จอื่น</w:t>
      </w:r>
    </w:p>
    <w:p w:rsidR="00515327" w:rsidRDefault="00A8481C" w:rsidP="00B17CEF">
      <w:pPr>
        <w:pStyle w:val="af0"/>
        <w:numPr>
          <w:ilvl w:val="0"/>
          <w:numId w:val="4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3C6365"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 w:rsidRPr="003C6365">
        <w:rPr>
          <w:rFonts w:ascii="Angsana New" w:hAnsi="Angsana New" w:hint="cs"/>
          <w:szCs w:val="32"/>
          <w:cs/>
        </w:rPr>
        <w:t>เงินลงทุนในตราสารทุน</w:t>
      </w:r>
      <w:r w:rsidR="00DC715D" w:rsidRPr="003C6365">
        <w:rPr>
          <w:rFonts w:ascii="Angsana New" w:hAnsi="Angsana New" w:hint="cs"/>
          <w:szCs w:val="32"/>
          <w:cs/>
        </w:rPr>
        <w:t>ที่</w:t>
      </w:r>
      <w:r w:rsidRPr="003C6365">
        <w:rPr>
          <w:rFonts w:ascii="Angsana New" w:hAnsi="Angsana New" w:hint="cs"/>
          <w:szCs w:val="32"/>
          <w:cs/>
        </w:rPr>
        <w:t>ไม่อยู่ในความต้องการของตลาด วัดมูลค่าด้วยมูลค่ายุติธรรมผ่านกำไรขาดทุน</w:t>
      </w:r>
    </w:p>
    <w:p w:rsidR="00897EE1" w:rsidRDefault="00897EE1" w:rsidP="00897EE1">
      <w:pPr>
        <w:tabs>
          <w:tab w:val="left" w:pos="360"/>
          <w:tab w:val="left" w:pos="851"/>
          <w:tab w:val="left" w:pos="1440"/>
        </w:tabs>
        <w:ind w:right="-15"/>
        <w:jc w:val="thaiDistribute"/>
        <w:rPr>
          <w:rFonts w:ascii="Angsana New" w:hAnsi="Angsana New"/>
        </w:rPr>
      </w:pPr>
    </w:p>
    <w:p w:rsidR="00897EE1" w:rsidRDefault="00897EE1" w:rsidP="00897EE1">
      <w:pPr>
        <w:tabs>
          <w:tab w:val="left" w:pos="360"/>
          <w:tab w:val="left" w:pos="851"/>
          <w:tab w:val="left" w:pos="1440"/>
        </w:tabs>
        <w:ind w:right="-15"/>
        <w:jc w:val="thaiDistribute"/>
        <w:rPr>
          <w:rFonts w:ascii="Angsana New" w:hAnsi="Angsana New"/>
        </w:rPr>
      </w:pPr>
    </w:p>
    <w:p w:rsidR="00897EE1" w:rsidRPr="00897EE1" w:rsidRDefault="00897EE1" w:rsidP="00897EE1">
      <w:pPr>
        <w:tabs>
          <w:tab w:val="left" w:pos="360"/>
          <w:tab w:val="left" w:pos="851"/>
          <w:tab w:val="left" w:pos="1440"/>
        </w:tabs>
        <w:ind w:right="-15"/>
        <w:jc w:val="thaiDistribute"/>
        <w:rPr>
          <w:rFonts w:ascii="Angsana New" w:hAnsi="Angsana New"/>
        </w:rPr>
      </w:pPr>
    </w:p>
    <w:p w:rsidR="00A8481C" w:rsidRPr="003C6365" w:rsidRDefault="00A8481C" w:rsidP="00A8481C">
      <w:pPr>
        <w:pStyle w:val="af0"/>
        <w:tabs>
          <w:tab w:val="left" w:pos="360"/>
          <w:tab w:val="left" w:pos="896"/>
          <w:tab w:val="left" w:pos="1440"/>
        </w:tabs>
        <w:ind w:left="1418" w:right="-15"/>
        <w:jc w:val="both"/>
        <w:rPr>
          <w:rFonts w:ascii="Angsana New" w:hAnsi="Angsana New"/>
          <w:b/>
          <w:bCs/>
          <w:szCs w:val="32"/>
        </w:rPr>
      </w:pPr>
      <w:r w:rsidRPr="003C6365">
        <w:rPr>
          <w:rFonts w:ascii="Angsana New" w:hAnsi="Angsana New" w:hint="cs"/>
          <w:b/>
          <w:bCs/>
          <w:szCs w:val="32"/>
          <w:cs/>
        </w:rPr>
        <w:lastRenderedPageBreak/>
        <w:t>การด้อยค่า</w:t>
      </w:r>
    </w:p>
    <w:p w:rsidR="00DC715D" w:rsidRDefault="00515327" w:rsidP="00B17CEF">
      <w:pPr>
        <w:pStyle w:val="af0"/>
        <w:numPr>
          <w:ilvl w:val="0"/>
          <w:numId w:val="4"/>
        </w:numPr>
        <w:tabs>
          <w:tab w:val="left" w:pos="1442"/>
        </w:tabs>
        <w:ind w:left="868" w:right="-15" w:firstLine="270"/>
        <w:jc w:val="thaiDistribute"/>
        <w:rPr>
          <w:rFonts w:ascii="Angsana New" w:hAnsi="Angsana New"/>
          <w:szCs w:val="32"/>
        </w:rPr>
      </w:pPr>
      <w:r w:rsidRPr="002704C4">
        <w:rPr>
          <w:rFonts w:ascii="Angsana New" w:hAnsi="Angsana New" w:hint="cs"/>
          <w:szCs w:val="32"/>
          <w:cs/>
        </w:rPr>
        <w:t>กลุ่มบริษัทใช้วิธีการอย่างง่าย (</w:t>
      </w:r>
      <w:r w:rsidRPr="002704C4">
        <w:rPr>
          <w:rFonts w:ascii="Angsana New" w:hAnsi="Angsana New"/>
          <w:szCs w:val="32"/>
        </w:rPr>
        <w:t>Simplified approach)</w:t>
      </w:r>
      <w:r w:rsidRPr="002704C4">
        <w:rPr>
          <w:rFonts w:ascii="Angsana New" w:hAnsi="Angsana New" w:hint="cs"/>
          <w:szCs w:val="32"/>
          <w:cs/>
        </w:rPr>
        <w:t xml:space="preserve"> ในการ</w:t>
      </w:r>
      <w:r w:rsidR="002704C4">
        <w:rPr>
          <w:rFonts w:ascii="Angsana New" w:hAnsi="Angsana New" w:hint="cs"/>
          <w:szCs w:val="32"/>
          <w:cs/>
        </w:rPr>
        <w:t>คำนวณผลขาดทุนด</w:t>
      </w:r>
      <w:r w:rsidR="00897EE1">
        <w:rPr>
          <w:rFonts w:ascii="Angsana New" w:hAnsi="Angsana New" w:hint="cs"/>
          <w:szCs w:val="32"/>
          <w:cs/>
        </w:rPr>
        <w:t>้านเครดิตที่คาดว่า</w:t>
      </w:r>
      <w:r w:rsidRPr="002704C4">
        <w:rPr>
          <w:rFonts w:ascii="Angsana New" w:hAnsi="Angsana New" w:hint="cs"/>
          <w:szCs w:val="32"/>
          <w:cs/>
        </w:rPr>
        <w:t>จะเกิดขึ้นสำหรับ</w:t>
      </w:r>
      <w:r w:rsidR="005976D3" w:rsidRPr="002704C4">
        <w:rPr>
          <w:rFonts w:ascii="Angsana New" w:hAnsi="Angsana New" w:hint="cs"/>
          <w:szCs w:val="32"/>
          <w:cs/>
        </w:rPr>
        <w:t>ลูกหนี้การค้า</w:t>
      </w:r>
      <w:r w:rsidR="00F8566D">
        <w:rPr>
          <w:rFonts w:ascii="Angsana New" w:hAnsi="Angsana New" w:hint="cs"/>
          <w:szCs w:val="32"/>
          <w:cs/>
        </w:rPr>
        <w:t>และลูกหนี้หมุนเวียนอื่น</w:t>
      </w:r>
      <w:r w:rsidR="005976D3" w:rsidRPr="002704C4">
        <w:rPr>
          <w:rFonts w:ascii="Angsana New" w:hAnsi="Angsana New" w:hint="cs"/>
          <w:szCs w:val="32"/>
          <w:cs/>
        </w:rPr>
        <w:t xml:space="preserve">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</w:t>
      </w:r>
      <w:r w:rsidR="009903ED" w:rsidRPr="002704C4">
        <w:rPr>
          <w:rFonts w:ascii="Angsana New" w:hAnsi="Angsana New" w:hint="cs"/>
          <w:szCs w:val="32"/>
          <w:cs/>
        </w:rPr>
        <w:t>ตลอดอายุของลูกหนี้การค้า</w:t>
      </w:r>
      <w:r w:rsidR="00F8566D">
        <w:rPr>
          <w:rFonts w:ascii="Angsana New" w:hAnsi="Angsana New" w:hint="cs"/>
          <w:szCs w:val="32"/>
          <w:cs/>
        </w:rPr>
        <w:t>และลูกหนี้หมุนเวียนอื่น</w:t>
      </w:r>
      <w:r w:rsidR="009903ED" w:rsidRPr="002704C4">
        <w:rPr>
          <w:rFonts w:ascii="Angsana New" w:hAnsi="Angsana New" w:hint="cs"/>
          <w:szCs w:val="32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:rsidR="00B609FD" w:rsidRPr="00B609FD" w:rsidRDefault="00B609FD" w:rsidP="00B609FD">
      <w:pPr>
        <w:pStyle w:val="af0"/>
        <w:tabs>
          <w:tab w:val="left" w:pos="360"/>
          <w:tab w:val="left" w:pos="993"/>
          <w:tab w:val="left" w:pos="1440"/>
        </w:tabs>
        <w:ind w:left="1498" w:right="-15"/>
        <w:jc w:val="thaiDistribute"/>
        <w:rPr>
          <w:rFonts w:ascii="Angsana New" w:hAnsi="Angsana New"/>
          <w:sz w:val="10"/>
          <w:szCs w:val="10"/>
        </w:rPr>
      </w:pPr>
    </w:p>
    <w:p w:rsidR="003B56BE" w:rsidRPr="0005200A" w:rsidRDefault="009903ED" w:rsidP="00B609FD">
      <w:pPr>
        <w:tabs>
          <w:tab w:val="left" w:pos="360"/>
          <w:tab w:val="left" w:pos="851"/>
          <w:tab w:val="left" w:pos="1440"/>
        </w:tabs>
        <w:ind w:right="-709"/>
        <w:jc w:val="both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="00454BA2" w:rsidRPr="0005200A">
        <w:rPr>
          <w:rFonts w:ascii="Angsana New" w:hAnsi="Angsana New"/>
        </w:rPr>
        <w:t>3.4</w:t>
      </w:r>
      <w:r w:rsidR="00FA1E58" w:rsidRPr="0005200A">
        <w:rPr>
          <w:rFonts w:ascii="Angsana New" w:hAnsi="Angsana New"/>
        </w:rPr>
        <w:t xml:space="preserve">    </w:t>
      </w:r>
      <w:r w:rsidR="003B56BE" w:rsidRPr="0005200A">
        <w:rPr>
          <w:rFonts w:ascii="Angsana New" w:hAnsi="Angsana New"/>
          <w:cs/>
        </w:rPr>
        <w:t>ค่าเผื่อจาก</w:t>
      </w:r>
      <w:r w:rsidR="003B56BE" w:rsidRPr="0005200A">
        <w:rPr>
          <w:rFonts w:ascii="Angsana New" w:hAnsi="Angsana New"/>
          <w:spacing w:val="2"/>
          <w:cs/>
        </w:rPr>
        <w:t>การ</w:t>
      </w:r>
      <w:r w:rsidR="003B56BE" w:rsidRPr="0005200A">
        <w:rPr>
          <w:rFonts w:ascii="Angsana New" w:hAnsi="Angsana New"/>
          <w:cs/>
        </w:rPr>
        <w:t>รับคืนสินค้า</w:t>
      </w:r>
    </w:p>
    <w:p w:rsidR="007A0DAA" w:rsidRDefault="003B56BE" w:rsidP="00897EE1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hint="cs"/>
          <w:cs/>
        </w:rPr>
        <w:t>บริษัท</w:t>
      </w:r>
      <w:r w:rsidRPr="0005200A">
        <w:rPr>
          <w:rFonts w:ascii="Angsana New" w:hAnsi="Angsana New"/>
          <w:cs/>
        </w:rPr>
        <w:t>ได้ตั้งประมาณการรับคืน</w:t>
      </w:r>
      <w:r w:rsidRPr="0005200A">
        <w:rPr>
          <w:rFonts w:ascii="Angsana New" w:hAnsi="Angsana New" w:hint="cs"/>
          <w:cs/>
        </w:rPr>
        <w:t>สินค้า</w:t>
      </w:r>
      <w:r w:rsidRPr="0005200A">
        <w:rPr>
          <w:rFonts w:ascii="Angsana New" w:hAnsi="Angsana New"/>
          <w:cs/>
        </w:rPr>
        <w:t>โดยประเมินจากประสบการณ์ในอดีตและปัจจัยอื่นๆ</w:t>
      </w:r>
      <w:r w:rsidRPr="0005200A">
        <w:rPr>
          <w:rFonts w:ascii="Angsana New" w:hAnsi="Angsana New" w:hint="cs"/>
          <w:cs/>
        </w:rPr>
        <w:br/>
      </w:r>
      <w:r w:rsidRPr="0005200A">
        <w:rPr>
          <w:rFonts w:ascii="Angsana New" w:hAnsi="Angsana New"/>
          <w:cs/>
        </w:rPr>
        <w:t>ที่</w:t>
      </w:r>
      <w:r w:rsidRPr="0005200A">
        <w:rPr>
          <w:rFonts w:ascii="Angsana New" w:hAnsi="Angsana New" w:hint="cs"/>
          <w:cs/>
        </w:rPr>
        <w:t>เ</w:t>
      </w:r>
      <w:r w:rsidR="00B40E0C" w:rsidRPr="0005200A">
        <w:rPr>
          <w:rFonts w:ascii="Angsana New" w:hAnsi="Angsana New"/>
          <w:cs/>
        </w:rPr>
        <w:t>กี่ยวข้อ</w:t>
      </w:r>
      <w:r w:rsidR="00B40E0C" w:rsidRPr="0005200A">
        <w:rPr>
          <w:rFonts w:ascii="Angsana New" w:hAnsi="Angsana New" w:hint="cs"/>
          <w:cs/>
        </w:rPr>
        <w:t>ง</w:t>
      </w:r>
    </w:p>
    <w:p w:rsidR="00601A87" w:rsidRPr="00E86BCA" w:rsidRDefault="00601A87" w:rsidP="00601A87">
      <w:pPr>
        <w:tabs>
          <w:tab w:val="left" w:pos="360"/>
          <w:tab w:val="left" w:pos="1418"/>
        </w:tabs>
        <w:ind w:left="851" w:right="-21" w:hanging="245"/>
        <w:jc w:val="thaiDistribute"/>
        <w:rPr>
          <w:rFonts w:ascii="Angsana New" w:hAnsi="Angsana New"/>
          <w:sz w:val="6"/>
          <w:szCs w:val="6"/>
          <w:highlight w:val="yellow"/>
        </w:rPr>
      </w:pPr>
    </w:p>
    <w:p w:rsidR="00E92AEC" w:rsidRDefault="00897EE1" w:rsidP="00FA1E58">
      <w:pPr>
        <w:tabs>
          <w:tab w:val="left" w:pos="360"/>
          <w:tab w:val="left" w:pos="882"/>
          <w:tab w:val="left" w:pos="1440"/>
        </w:tabs>
        <w:ind w:right="-709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ab/>
      </w:r>
      <w:r w:rsidR="00E92AEC" w:rsidRPr="00E92AEC">
        <w:rPr>
          <w:rFonts w:ascii="Angsana New" w:hAnsi="Angsana New"/>
        </w:rPr>
        <w:t>3.5</w:t>
      </w:r>
      <w:r w:rsidR="00E92AEC">
        <w:rPr>
          <w:rFonts w:ascii="Angsana New" w:hAnsi="Angsana New"/>
        </w:rPr>
        <w:t xml:space="preserve">    </w:t>
      </w:r>
      <w:r w:rsidR="00E92AEC">
        <w:rPr>
          <w:rFonts w:ascii="Angsana New" w:hAnsi="Angsana New" w:hint="cs"/>
          <w:cs/>
        </w:rPr>
        <w:t>ลูกหนี้จากการจำหน่ายเงินลงทุนและค่าเผื่อ</w:t>
      </w:r>
      <w:r w:rsidR="0059395C">
        <w:rPr>
          <w:rFonts w:ascii="Angsana New" w:hAnsi="Angsana New" w:hint="cs"/>
          <w:cs/>
        </w:rPr>
        <w:t>ผลขาดทุนด้านเครดิตที่คาดว่าจะเกิดขึ้น</w:t>
      </w:r>
    </w:p>
    <w:p w:rsidR="00E92AEC" w:rsidRDefault="00E92AEC" w:rsidP="00E92AEC">
      <w:pPr>
        <w:tabs>
          <w:tab w:val="left" w:pos="360"/>
          <w:tab w:val="left" w:pos="882"/>
          <w:tab w:val="left" w:pos="1440"/>
        </w:tabs>
        <w:ind w:left="854" w:right="-35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 w:rsidRPr="00E92AEC">
        <w:rPr>
          <w:rFonts w:ascii="Angsana New" w:hAnsi="Angsana New" w:hint="cs"/>
          <w:cs/>
        </w:rPr>
        <w:t>ลูกหนี้จากการจำหน่ายเงินลงทุน แสดงตามมูลค่าเทียบเท่าเงินสด โดยวิธีคิดลดจำนวนเงินที่ต้องรับชำระ เพื่อให้เป็นมูลค่าปัจจุบัน โดยใช้อัตราคิดลดเงินกู้ยืมส่วนเพิ่มของบริษัท ผลต่างระหว่างราคาเทียบเท่าเงินสดกับจำนวนเงินที่จะได้รับชำระทั้งหมดในอนาคต บันทึกเป็นดอกเบี้ยรับตลอดอายุของการรับชำระ และ</w:t>
      </w:r>
      <w:r w:rsidRPr="00E92AEC">
        <w:rPr>
          <w:rFonts w:ascii="Angsana New" w:hAnsi="Angsana New"/>
          <w:cs/>
        </w:rPr>
        <w:t>บริษัทตั้งค่าเผื่อ</w:t>
      </w:r>
      <w:r w:rsidR="0059395C">
        <w:rPr>
          <w:rFonts w:ascii="Angsana New" w:hAnsi="Angsana New" w:hint="cs"/>
          <w:cs/>
        </w:rPr>
        <w:t>ผลขาดทุน</w:t>
      </w:r>
      <w:r w:rsidR="00CC2B39">
        <w:rPr>
          <w:rFonts w:ascii="Angsana New" w:hAnsi="Angsana New" w:hint="cs"/>
          <w:cs/>
        </w:rPr>
        <w:t>ด้านเครดิต</w:t>
      </w:r>
      <w:r w:rsidR="0059395C">
        <w:rPr>
          <w:rFonts w:ascii="Angsana New" w:hAnsi="Angsana New" w:hint="cs"/>
          <w:cs/>
        </w:rPr>
        <w:t>ที่คาดว่าจะเกิดขึ้น</w:t>
      </w:r>
      <w:r w:rsidRPr="00E92AEC">
        <w:rPr>
          <w:rFonts w:ascii="Angsana New" w:hAnsi="Angsana New" w:hint="cs"/>
          <w:cs/>
        </w:rPr>
        <w:t>ซึ่ง</w:t>
      </w:r>
      <w:r w:rsidRPr="00E92AEC">
        <w:rPr>
          <w:rFonts w:ascii="Angsana New" w:hAnsi="Angsana New"/>
          <w:cs/>
        </w:rPr>
        <w:t>ประมาณ</w:t>
      </w:r>
      <w:r w:rsidRPr="00E92AEC">
        <w:rPr>
          <w:rFonts w:ascii="Angsana New" w:hAnsi="Angsana New" w:hint="cs"/>
          <w:cs/>
        </w:rPr>
        <w:t>จากจำนวนหนี้ที่อาจเรียกเก็บเงินไม่ได้ โดยอาศัยประสบการณ์ในการเรียกเก็บเงินในอดีตและสถานะปัจจุบันของลูกหนี้จากการจำหน่ายเงินลงทุน  ณ วันที่ในงบแสดงฐานะการเงิน</w:t>
      </w:r>
    </w:p>
    <w:p w:rsidR="00EF2EEF" w:rsidRPr="00EF2EEF" w:rsidRDefault="00EF2EEF" w:rsidP="00E92AEC">
      <w:pPr>
        <w:tabs>
          <w:tab w:val="left" w:pos="360"/>
          <w:tab w:val="left" w:pos="882"/>
          <w:tab w:val="left" w:pos="1440"/>
        </w:tabs>
        <w:ind w:left="854" w:right="-35"/>
        <w:jc w:val="thaiDistribute"/>
        <w:rPr>
          <w:rFonts w:ascii="Angsana New" w:hAnsi="Angsana New"/>
          <w:sz w:val="6"/>
          <w:szCs w:val="6"/>
          <w:cs/>
        </w:rPr>
      </w:pPr>
    </w:p>
    <w:p w:rsidR="00873B33" w:rsidRPr="0005200A" w:rsidRDefault="00E92AEC" w:rsidP="00E92AEC">
      <w:pPr>
        <w:tabs>
          <w:tab w:val="left" w:pos="360"/>
          <w:tab w:val="left" w:pos="882"/>
          <w:tab w:val="left" w:pos="1440"/>
        </w:tabs>
        <w:ind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ab/>
        <w:t>3.6</w:t>
      </w:r>
      <w:r w:rsidR="00FA1E58" w:rsidRPr="0005200A">
        <w:rPr>
          <w:rFonts w:ascii="Angsana New" w:hAnsi="Angsana New"/>
        </w:rPr>
        <w:t xml:space="preserve">    </w:t>
      </w:r>
      <w:r w:rsidR="00873B33" w:rsidRPr="0005200A">
        <w:rPr>
          <w:rFonts w:ascii="Angsana New" w:hAnsi="Angsana New"/>
          <w:cs/>
        </w:rPr>
        <w:t xml:space="preserve">สินค้าคงเหลือ  </w:t>
      </w:r>
    </w:p>
    <w:p w:rsidR="005B2CF3" w:rsidRPr="0005200A" w:rsidRDefault="00CA4CCA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pacing w:val="4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="00054C52" w:rsidRPr="0005200A">
        <w:rPr>
          <w:rFonts w:ascii="Angsana New" w:hAnsi="Angsana New" w:hint="cs"/>
          <w:cs/>
        </w:rPr>
        <w:tab/>
      </w:r>
      <w:r w:rsidR="00873B33" w:rsidRPr="0005200A">
        <w:rPr>
          <w:rFonts w:ascii="Angsana New" w:hAnsi="Angsana New"/>
          <w:cs/>
        </w:rPr>
        <w:t>สินค้าที่มีเพื่อขาย แสดงในราคาทุนหรือมูลค่าสุทธิที่จะได้รับแล้วแต่</w:t>
      </w:r>
      <w:r w:rsidR="006F7164" w:rsidRPr="0005200A">
        <w:rPr>
          <w:rFonts w:ascii="Angsana New" w:hAnsi="Angsana New" w:hint="cs"/>
          <w:cs/>
        </w:rPr>
        <w:t>มูลค่า</w:t>
      </w:r>
      <w:r w:rsidR="00180DFA" w:rsidRPr="0005200A">
        <w:rPr>
          <w:rFonts w:ascii="Angsana New" w:hAnsi="Angsana New"/>
          <w:cs/>
        </w:rPr>
        <w:t>ใดจะต่ำกว่า</w:t>
      </w:r>
      <w:r w:rsidR="00C25A5D" w:rsidRPr="0005200A">
        <w:rPr>
          <w:rFonts w:ascii="Angsana New" w:hAnsi="Angsana New" w:hint="cs"/>
          <w:cs/>
        </w:rPr>
        <w:t xml:space="preserve"> </w:t>
      </w:r>
      <w:r w:rsidR="00873B33" w:rsidRPr="0005200A">
        <w:rPr>
          <w:rFonts w:ascii="Angsana New" w:hAnsi="Angsana New"/>
          <w:cs/>
        </w:rPr>
        <w:t>ราคาทุน</w:t>
      </w:r>
      <w:r w:rsidR="00873B33" w:rsidRPr="0005200A">
        <w:rPr>
          <w:rFonts w:ascii="Angsana New" w:hAnsi="Angsana New"/>
          <w:spacing w:val="2"/>
          <w:cs/>
        </w:rPr>
        <w:t>คำนวณ</w:t>
      </w:r>
      <w:r w:rsidR="00873B33" w:rsidRPr="0005200A">
        <w:rPr>
          <w:rFonts w:ascii="Angsana New" w:hAnsi="Angsana New"/>
          <w:spacing w:val="4"/>
          <w:cs/>
        </w:rPr>
        <w:t xml:space="preserve">โดยวิธีถัวเฉลี่ยถ่วงน้ำหนัก </w:t>
      </w:r>
    </w:p>
    <w:p w:rsidR="006C0AE8" w:rsidRPr="0005200A" w:rsidRDefault="006C0AE8" w:rsidP="00056C4A">
      <w:pPr>
        <w:tabs>
          <w:tab w:val="left" w:pos="360"/>
          <w:tab w:val="left" w:pos="900"/>
          <w:tab w:val="left" w:pos="1440"/>
        </w:tabs>
        <w:ind w:left="900" w:right="-155" w:hanging="616"/>
        <w:jc w:val="thaiDistribute"/>
        <w:rPr>
          <w:rFonts w:ascii="Angsana New" w:hAnsi="Angsana New"/>
          <w:spacing w:val="4"/>
        </w:rPr>
      </w:pPr>
      <w:r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 w:hint="cs"/>
          <w:cs/>
        </w:rPr>
        <w:tab/>
        <w:t>รายการที่ยังไม่ได้ออกอากาศ แสดงในราคาทุน และจะถือเป็นต้นทุนเมื่อได้ออกอากาศแล้ว</w:t>
      </w:r>
    </w:p>
    <w:p w:rsidR="008A3324" w:rsidRPr="0005200A" w:rsidRDefault="00F947A9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pacing w:val="4"/>
        </w:rPr>
      </w:pPr>
      <w:r w:rsidRPr="0005200A">
        <w:rPr>
          <w:rFonts w:ascii="Angsana New" w:hAnsi="Angsana New" w:hint="cs"/>
          <w:spacing w:val="4"/>
          <w:cs/>
        </w:rPr>
        <w:tab/>
      </w:r>
      <w:r w:rsidRPr="0005200A">
        <w:rPr>
          <w:rFonts w:ascii="Angsana New" w:hAnsi="Angsana New" w:hint="cs"/>
          <w:spacing w:val="4"/>
          <w:cs/>
        </w:rPr>
        <w:tab/>
      </w:r>
      <w:r w:rsidRPr="0005200A">
        <w:rPr>
          <w:rFonts w:ascii="Angsana New" w:hAnsi="Angsana New" w:hint="cs"/>
          <w:spacing w:val="4"/>
          <w:cs/>
        </w:rPr>
        <w:tab/>
      </w:r>
      <w:r w:rsidR="00986318" w:rsidRPr="0005200A">
        <w:rPr>
          <w:rFonts w:ascii="Angsana New" w:hAnsi="Angsana New" w:hint="cs"/>
          <w:spacing w:val="4"/>
          <w:cs/>
        </w:rPr>
        <w:t>บริษัทตั้ง</w:t>
      </w:r>
      <w:r w:rsidR="005B2CF3" w:rsidRPr="0005200A">
        <w:rPr>
          <w:rFonts w:ascii="Angsana New" w:hAnsi="Angsana New" w:hint="cs"/>
          <w:spacing w:val="4"/>
          <w:cs/>
        </w:rPr>
        <w:t>ค</w:t>
      </w:r>
      <w:r w:rsidR="00B948A3" w:rsidRPr="0005200A">
        <w:rPr>
          <w:rFonts w:ascii="Angsana New" w:hAnsi="Angsana New" w:hint="cs"/>
          <w:spacing w:val="4"/>
          <w:cs/>
        </w:rPr>
        <w:t>่า</w:t>
      </w:r>
      <w:r w:rsidR="006C0AE8" w:rsidRPr="0005200A">
        <w:rPr>
          <w:rFonts w:ascii="Angsana New" w:hAnsi="Angsana New" w:hint="cs"/>
          <w:spacing w:val="4"/>
          <w:cs/>
        </w:rPr>
        <w:t>เผื่อ</w:t>
      </w:r>
      <w:r w:rsidR="00B948A3" w:rsidRPr="0005200A">
        <w:rPr>
          <w:rFonts w:ascii="Angsana New" w:hAnsi="Angsana New" w:hint="cs"/>
          <w:spacing w:val="4"/>
          <w:cs/>
        </w:rPr>
        <w:t>การลดมูลค่าสินค้าลดลงสำหรับสินค้าล้าสมัย เสื่อมคุณภาพ และคาดว่าจะจำหน่าย</w:t>
      </w:r>
      <w:r w:rsidR="00B948A3" w:rsidRPr="0005200A">
        <w:rPr>
          <w:rFonts w:ascii="Angsana New" w:hAnsi="Angsana New" w:hint="cs"/>
          <w:spacing w:val="2"/>
          <w:cs/>
        </w:rPr>
        <w:t>ไม่ได้</w:t>
      </w:r>
      <w:r w:rsidR="00B948A3" w:rsidRPr="0005200A">
        <w:rPr>
          <w:rFonts w:ascii="Angsana New" w:hAnsi="Angsana New" w:hint="cs"/>
          <w:spacing w:val="4"/>
          <w:cs/>
        </w:rPr>
        <w:t xml:space="preserve"> โดยพิจารณาจากสภาพของสินค้าคงเหลือเป็นเกณฑ์</w:t>
      </w:r>
    </w:p>
    <w:p w:rsidR="008F65EF" w:rsidRPr="00897EE1" w:rsidRDefault="008F65EF" w:rsidP="00897EE1">
      <w:pPr>
        <w:tabs>
          <w:tab w:val="left" w:pos="360"/>
          <w:tab w:val="left" w:pos="1440"/>
        </w:tabs>
        <w:ind w:right="-21"/>
        <w:jc w:val="thaiDistribute"/>
        <w:rPr>
          <w:rFonts w:ascii="Angsana New" w:hAnsi="Angsana New"/>
          <w:spacing w:val="4"/>
          <w:sz w:val="6"/>
          <w:szCs w:val="6"/>
          <w:highlight w:val="yellow"/>
        </w:rPr>
      </w:pPr>
    </w:p>
    <w:p w:rsidR="00873B33" w:rsidRPr="0005200A" w:rsidRDefault="00E92AEC" w:rsidP="00FA1E58">
      <w:pPr>
        <w:tabs>
          <w:tab w:val="left" w:pos="360"/>
          <w:tab w:val="left" w:pos="882"/>
          <w:tab w:val="left" w:pos="1440"/>
        </w:tabs>
        <w:ind w:left="322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3.7</w:t>
      </w:r>
      <w:r w:rsidR="00FA1E58" w:rsidRPr="0005200A">
        <w:rPr>
          <w:rFonts w:ascii="Angsana New" w:hAnsi="Angsana New"/>
        </w:rPr>
        <w:t xml:space="preserve">    </w:t>
      </w:r>
      <w:r w:rsidR="00873B33" w:rsidRPr="0005200A">
        <w:rPr>
          <w:rFonts w:ascii="Angsana New" w:hAnsi="Angsana New"/>
          <w:cs/>
        </w:rPr>
        <w:t>คอนเสิร์ตและรายการโทรทัศน์ระหว่างผลิต</w:t>
      </w:r>
    </w:p>
    <w:p w:rsidR="001A37CF" w:rsidRPr="0005200A" w:rsidRDefault="004D2AAF" w:rsidP="000C2D0C">
      <w:pPr>
        <w:tabs>
          <w:tab w:val="left" w:pos="360"/>
          <w:tab w:val="left" w:pos="900"/>
          <w:tab w:val="left" w:pos="1456"/>
          <w:tab w:val="left" w:pos="4410"/>
        </w:tabs>
        <w:ind w:left="4410" w:right="7" w:hanging="3150"/>
        <w:jc w:val="thaiDistribute"/>
        <w:rPr>
          <w:rFonts w:ascii="Angsana New" w:hAnsi="Angsana New"/>
          <w:spacing w:val="2"/>
        </w:rPr>
      </w:pPr>
      <w:r w:rsidRPr="0005200A">
        <w:rPr>
          <w:rFonts w:ascii="Angsana New" w:hAnsi="Angsana New"/>
        </w:rPr>
        <w:tab/>
      </w:r>
      <w:r w:rsidR="005F3DD7" w:rsidRPr="0005200A">
        <w:rPr>
          <w:rFonts w:ascii="Angsana New" w:hAnsi="Angsana New" w:hint="cs"/>
          <w:cs/>
        </w:rPr>
        <w:t>ค</w:t>
      </w:r>
      <w:r w:rsidR="00873B33" w:rsidRPr="0005200A">
        <w:rPr>
          <w:rFonts w:ascii="Angsana New" w:hAnsi="Angsana New"/>
          <w:spacing w:val="2"/>
          <w:cs/>
        </w:rPr>
        <w:t>อนเสิร์ตระหว่างผลิต</w:t>
      </w:r>
      <w:r w:rsidR="00873B33" w:rsidRPr="0005200A">
        <w:rPr>
          <w:rFonts w:ascii="Angsana New" w:hAnsi="Angsana New"/>
          <w:spacing w:val="2"/>
        </w:rPr>
        <w:tab/>
      </w:r>
      <w:r w:rsidR="00873B33" w:rsidRPr="0005200A">
        <w:rPr>
          <w:rFonts w:ascii="Angsana New" w:hAnsi="Angsana New"/>
          <w:spacing w:val="2"/>
          <w:cs/>
        </w:rPr>
        <w:t>ตัดบัญชีเป็นต้นทุนการผลิตเมื่อได้มีการแสดงแล้วตามสัดส่วนการแสดงที่เกิดขึ้น</w:t>
      </w:r>
    </w:p>
    <w:p w:rsidR="00B40E0C" w:rsidRDefault="000B3FC1" w:rsidP="00B40E0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 w:hint="cs"/>
          <w:spacing w:val="2"/>
        </w:rPr>
        <w:tab/>
      </w:r>
      <w:r w:rsidRPr="0005200A">
        <w:rPr>
          <w:rFonts w:ascii="Angsana New" w:hAnsi="Angsana New"/>
          <w:spacing w:val="2"/>
          <w:cs/>
        </w:rPr>
        <w:t xml:space="preserve">รายการโทรทัศน์ระหว่างผลิต       </w:t>
      </w:r>
      <w:r w:rsidRPr="0005200A">
        <w:rPr>
          <w:rFonts w:ascii="Angsana New" w:hAnsi="Angsana New" w:hint="cs"/>
          <w:spacing w:val="2"/>
        </w:rPr>
        <w:tab/>
      </w:r>
      <w:r w:rsidRPr="0005200A">
        <w:rPr>
          <w:rFonts w:ascii="Angsana New" w:hAnsi="Angsana New"/>
          <w:cs/>
        </w:rPr>
        <w:t>แสดงมูลค่าต้นทุนของการผลิตที่อยู่ระหว่างการผลิตและถ่ายทำ</w:t>
      </w:r>
      <w:r w:rsidR="00EA7E37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ซึ่งจะบันทึกเป็นต้นทุนเมื่อได้โอนสิทธิและส่งมอบหรือ</w:t>
      </w:r>
      <w:r w:rsidRPr="0005200A">
        <w:rPr>
          <w:rFonts w:ascii="Angsana New" w:hAnsi="Angsana New"/>
          <w:spacing w:val="-2"/>
          <w:cs/>
        </w:rPr>
        <w:t>เมื่อได้ออกอากาศแล้ว</w:t>
      </w:r>
    </w:p>
    <w:p w:rsidR="00A06F23" w:rsidRPr="00A06F23" w:rsidRDefault="00A06F23" w:rsidP="00B40E0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  <w:sz w:val="6"/>
          <w:szCs w:val="6"/>
        </w:rPr>
      </w:pPr>
    </w:p>
    <w:p w:rsidR="00897EE1" w:rsidRPr="009A55BC" w:rsidRDefault="00E92AEC" w:rsidP="00897EE1">
      <w:pPr>
        <w:tabs>
          <w:tab w:val="left" w:pos="360"/>
          <w:tab w:val="left" w:pos="900"/>
          <w:tab w:val="left" w:pos="1440"/>
          <w:tab w:val="left" w:pos="4410"/>
        </w:tabs>
        <w:ind w:right="21" w:firstLine="322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cs/>
        </w:rPr>
        <w:t>3.8</w:t>
      </w:r>
      <w:r w:rsidR="00897EE1" w:rsidRPr="009A55BC">
        <w:rPr>
          <w:rFonts w:ascii="Angsana New" w:hAnsi="Angsana New"/>
          <w:spacing w:val="-2"/>
        </w:rPr>
        <w:t xml:space="preserve">    </w:t>
      </w:r>
      <w:r w:rsidR="00897EE1" w:rsidRPr="009A55BC">
        <w:rPr>
          <w:rFonts w:ascii="Angsana New" w:hAnsi="Angsana New" w:hint="cs"/>
          <w:spacing w:val="-2"/>
          <w:cs/>
        </w:rPr>
        <w:t>สินทรัพย์ไม่หมุนเวียนที่ถือไว้เพื่อขาย</w:t>
      </w:r>
    </w:p>
    <w:p w:rsidR="00A06F23" w:rsidRDefault="00A06F23" w:rsidP="00A06F23">
      <w:pPr>
        <w:tabs>
          <w:tab w:val="left" w:pos="360"/>
          <w:tab w:val="left" w:pos="1418"/>
          <w:tab w:val="left" w:pos="4410"/>
        </w:tabs>
        <w:ind w:left="826" w:right="21" w:firstLine="224"/>
        <w:jc w:val="thaiDistribute"/>
        <w:rPr>
          <w:rFonts w:ascii="Angsana New" w:hAnsi="Angsana New"/>
          <w:spacing w:val="-2"/>
        </w:rPr>
      </w:pPr>
      <w:r w:rsidRPr="009A55BC">
        <w:rPr>
          <w:rFonts w:ascii="Angsana New" w:hAnsi="Angsana New" w:hint="cs"/>
          <w:spacing w:val="-2"/>
          <w:cs/>
        </w:rPr>
        <w:tab/>
      </w:r>
      <w:r w:rsidRPr="009A55BC">
        <w:rPr>
          <w:rFonts w:ascii="Angsana New" w:hAnsi="Angsana New"/>
          <w:spacing w:val="-2"/>
          <w:cs/>
        </w:rPr>
        <w:t xml:space="preserve">สินทรัพย์ไม่หมุนเวียนที่ถือไว้เพื่อขาย </w:t>
      </w:r>
      <w:r w:rsidR="00366DA4">
        <w:rPr>
          <w:rFonts w:ascii="Angsana New" w:hAnsi="Angsana New" w:hint="cs"/>
          <w:spacing w:val="-2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E92AEC" w:rsidRDefault="00E92AEC" w:rsidP="00A06F23">
      <w:pPr>
        <w:tabs>
          <w:tab w:val="left" w:pos="360"/>
          <w:tab w:val="left" w:pos="1418"/>
          <w:tab w:val="left" w:pos="4410"/>
        </w:tabs>
        <w:ind w:left="826" w:right="21" w:firstLine="224"/>
        <w:jc w:val="thaiDistribute"/>
        <w:rPr>
          <w:rFonts w:ascii="Angsana New" w:hAnsi="Angsana New"/>
          <w:spacing w:val="-2"/>
        </w:rPr>
      </w:pPr>
    </w:p>
    <w:p w:rsidR="00E92AEC" w:rsidRPr="0005200A" w:rsidRDefault="00E92AEC" w:rsidP="00A06F23">
      <w:pPr>
        <w:tabs>
          <w:tab w:val="left" w:pos="360"/>
          <w:tab w:val="left" w:pos="1418"/>
          <w:tab w:val="left" w:pos="4410"/>
        </w:tabs>
        <w:ind w:left="826" w:right="21" w:firstLine="224"/>
        <w:jc w:val="thaiDistribute"/>
        <w:rPr>
          <w:rFonts w:ascii="Angsana New" w:hAnsi="Angsana New"/>
          <w:spacing w:val="-2"/>
          <w:cs/>
        </w:rPr>
      </w:pPr>
    </w:p>
    <w:p w:rsidR="00B40E0C" w:rsidRPr="00A06F23" w:rsidRDefault="00B40E0C" w:rsidP="00B40E0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  <w:sz w:val="6"/>
          <w:szCs w:val="6"/>
          <w:highlight w:val="yellow"/>
        </w:rPr>
      </w:pPr>
    </w:p>
    <w:p w:rsidR="00BF0F9B" w:rsidRPr="0005200A" w:rsidRDefault="00E92AEC" w:rsidP="00FA1E58">
      <w:pPr>
        <w:tabs>
          <w:tab w:val="left" w:pos="360"/>
          <w:tab w:val="left" w:pos="864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lastRenderedPageBreak/>
        <w:t>3.9</w:t>
      </w:r>
      <w:r w:rsidR="00FA1E58" w:rsidRPr="0005200A">
        <w:rPr>
          <w:rFonts w:ascii="Angsana New" w:hAnsi="Angsana New"/>
        </w:rPr>
        <w:t xml:space="preserve">    </w:t>
      </w:r>
      <w:r w:rsidR="00BF0F9B" w:rsidRPr="0005200A">
        <w:rPr>
          <w:rFonts w:ascii="Angsana New" w:hAnsi="Angsana New"/>
          <w:cs/>
        </w:rPr>
        <w:t>เงินลงทุน</w:t>
      </w:r>
      <w:r w:rsidR="00BF0F9B" w:rsidRPr="0005200A">
        <w:rPr>
          <w:rFonts w:ascii="Angsana New" w:hAnsi="Angsana New" w:hint="cs"/>
          <w:cs/>
        </w:rPr>
        <w:t>ในบริษัทร่วมและบริษัทย่อย</w:t>
      </w:r>
    </w:p>
    <w:p w:rsidR="00290C29" w:rsidRPr="0005200A" w:rsidRDefault="00BF0F9B" w:rsidP="000C2D0C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 w:hint="cs"/>
          <w:spacing w:val="-2"/>
          <w:cs/>
        </w:rPr>
        <w:tab/>
      </w:r>
      <w:r w:rsidRPr="0005200A">
        <w:rPr>
          <w:rFonts w:ascii="Angsana New" w:hAnsi="Angsana New"/>
          <w:spacing w:val="-2"/>
          <w:cs/>
        </w:rPr>
        <w:t xml:space="preserve">บริษัทร่วม หมายถึง  </w:t>
      </w:r>
      <w:r w:rsidRPr="0005200A">
        <w:rPr>
          <w:rFonts w:ascii="Angsana New" w:hAnsi="Angsana New" w:hint="cs"/>
          <w:spacing w:val="-2"/>
          <w:cs/>
        </w:rPr>
        <w:t>กิจการที่กลุ่มบริษัท</w:t>
      </w:r>
      <w:r w:rsidRPr="0005200A">
        <w:rPr>
          <w:rFonts w:ascii="Angsana New" w:hAnsi="Angsana New"/>
          <w:spacing w:val="-2"/>
          <w:cs/>
        </w:rPr>
        <w:t>มีอิทธิพลอย่างเป็นสาระสำคัญ</w:t>
      </w:r>
      <w:r w:rsidRPr="0005200A">
        <w:rPr>
          <w:rFonts w:ascii="Angsana New" w:hAnsi="Angsana New" w:hint="cs"/>
          <w:spacing w:val="-2"/>
          <w:cs/>
        </w:rPr>
        <w:t xml:space="preserve">  โดย</w:t>
      </w:r>
      <w:r w:rsidR="00915B36" w:rsidRPr="0005200A">
        <w:rPr>
          <w:rFonts w:ascii="Angsana New" w:hAnsi="Angsana New"/>
          <w:spacing w:val="-2"/>
          <w:cs/>
        </w:rPr>
        <w:t>มีอำนาจเข้าไปมีส่ว</w:t>
      </w:r>
      <w:r w:rsidR="00915B36" w:rsidRPr="0005200A">
        <w:rPr>
          <w:rFonts w:ascii="Angsana New" w:hAnsi="Angsana New" w:hint="cs"/>
          <w:spacing w:val="-2"/>
          <w:cs/>
        </w:rPr>
        <w:t>น</w:t>
      </w:r>
      <w:r w:rsidRPr="0005200A">
        <w:rPr>
          <w:rFonts w:ascii="Angsana New" w:hAnsi="Angsana New"/>
          <w:spacing w:val="-2"/>
          <w:cs/>
        </w:rPr>
        <w:t>ร่ว</w:t>
      </w:r>
      <w:r w:rsidRPr="0005200A">
        <w:rPr>
          <w:rFonts w:ascii="Angsana New" w:hAnsi="Angsana New" w:hint="cs"/>
          <w:spacing w:val="-2"/>
          <w:cs/>
        </w:rPr>
        <w:t>ม</w:t>
      </w:r>
      <w:r w:rsidRPr="0005200A">
        <w:rPr>
          <w:rFonts w:ascii="Angsana New" w:hAnsi="Angsana New"/>
          <w:spacing w:val="-2"/>
          <w:cs/>
        </w:rPr>
        <w:t>ในการตัดสินใจเกี่ยวกับนโยบายทางการเงินและการดำเนินงานของกิจกา</w:t>
      </w:r>
      <w:r w:rsidRPr="0005200A">
        <w:rPr>
          <w:rFonts w:ascii="Angsana New" w:hAnsi="Angsana New" w:hint="cs"/>
          <w:spacing w:val="-2"/>
          <w:cs/>
        </w:rPr>
        <w:t xml:space="preserve">ร </w:t>
      </w:r>
      <w:r w:rsidRPr="0005200A">
        <w:rPr>
          <w:rFonts w:ascii="Angsana New" w:hAnsi="Angsana New"/>
          <w:spacing w:val="-2"/>
          <w:cs/>
        </w:rPr>
        <w:t>แต่ไม่ถึงระดับที่จะควบคุมนโยบายดังกล่าว</w:t>
      </w:r>
      <w:r w:rsidRPr="0005200A">
        <w:rPr>
          <w:rFonts w:ascii="Angsana New" w:hAnsi="Angsana New" w:hint="cs"/>
          <w:spacing w:val="-2"/>
          <w:cs/>
        </w:rPr>
        <w:t xml:space="preserve">เงินลงทุนในบริษัทร่วมในงบการเงินรวมแสดงตามวิธีส่วนได้เสีย </w:t>
      </w:r>
    </w:p>
    <w:p w:rsidR="00AD2356" w:rsidRDefault="00180DFA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</w:rPr>
      </w:pPr>
      <w:r w:rsidRPr="0005200A">
        <w:rPr>
          <w:rFonts w:ascii="Angsana New" w:hAnsi="Angsana New"/>
          <w:spacing w:val="4"/>
          <w:cs/>
        </w:rPr>
        <w:t xml:space="preserve">บริษัทย่อย หมายถึง </w:t>
      </w:r>
      <w:r w:rsidRPr="0005200A">
        <w:rPr>
          <w:rFonts w:ascii="Angsana New" w:hAnsi="Angsana New" w:hint="cs"/>
          <w:spacing w:val="4"/>
          <w:cs/>
        </w:rPr>
        <w:t>กิจการที่กลุ่มบริษัท</w:t>
      </w:r>
      <w:r w:rsidRPr="0005200A">
        <w:rPr>
          <w:rFonts w:ascii="Angsana New" w:hAnsi="Angsana New"/>
          <w:spacing w:val="4"/>
          <w:cs/>
        </w:rPr>
        <w:t>มีอำนาจในการควบคุมนโยบายการเงินและการดำเนินงาน</w:t>
      </w:r>
      <w:r w:rsidR="00C25A5D" w:rsidRPr="0005200A">
        <w:rPr>
          <w:rFonts w:ascii="Angsana New" w:hAnsi="Angsana New" w:hint="cs"/>
          <w:spacing w:val="4"/>
          <w:cs/>
        </w:rPr>
        <w:t xml:space="preserve"> </w:t>
      </w:r>
      <w:r w:rsidRPr="0005200A">
        <w:rPr>
          <w:rFonts w:ascii="Angsana New" w:hAnsi="Angsana New" w:hint="cs"/>
          <w:spacing w:val="4"/>
          <w:cs/>
        </w:rPr>
        <w:t>บริษัทรวมบร</w:t>
      </w:r>
      <w:r w:rsidR="00181C68" w:rsidRPr="0005200A">
        <w:rPr>
          <w:rFonts w:ascii="Angsana New" w:hAnsi="Angsana New" w:hint="cs"/>
          <w:spacing w:val="4"/>
          <w:cs/>
        </w:rPr>
        <w:t>ิษัทย่อยไว้ในงบการเงินรวม</w:t>
      </w:r>
      <w:r w:rsidRPr="0005200A">
        <w:rPr>
          <w:rFonts w:ascii="Angsana New" w:hAnsi="Angsana New" w:hint="cs"/>
          <w:spacing w:val="4"/>
          <w:cs/>
        </w:rPr>
        <w:t>ตั้งแต</w:t>
      </w:r>
      <w:r w:rsidR="00181C68" w:rsidRPr="0005200A">
        <w:rPr>
          <w:rFonts w:ascii="Angsana New" w:hAnsi="Angsana New" w:hint="cs"/>
          <w:spacing w:val="4"/>
          <w:cs/>
        </w:rPr>
        <w:t>่วันที่กลุ่มบริษัทมีอำนาจควบคุมจนถึงวันที่</w:t>
      </w:r>
      <w:r w:rsidRPr="0005200A">
        <w:rPr>
          <w:rFonts w:ascii="Angsana New" w:hAnsi="Angsana New" w:hint="cs"/>
          <w:spacing w:val="4"/>
          <w:cs/>
        </w:rPr>
        <w:t>การมีอำนาจควบคุมนั้นสิ้นสุดลง เงินลงทุนในบริษัทย่อยในงบการเงินเฉพาะกิจการ แสดงตามวิธีราคาทุนหลังหักค่าเผื่อการด้อยค่าของเงินลงทุน</w:t>
      </w:r>
    </w:p>
    <w:p w:rsidR="00A06F23" w:rsidRPr="0043409F" w:rsidRDefault="00A06F23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6"/>
          <w:szCs w:val="6"/>
        </w:rPr>
      </w:pPr>
    </w:p>
    <w:p w:rsidR="009F2DF5" w:rsidRPr="0005200A" w:rsidRDefault="009F2DF5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2"/>
          <w:szCs w:val="2"/>
        </w:rPr>
      </w:pPr>
    </w:p>
    <w:p w:rsidR="00C74166" w:rsidRPr="0005200A" w:rsidRDefault="00E92AEC" w:rsidP="00FA1E58">
      <w:pPr>
        <w:tabs>
          <w:tab w:val="left" w:pos="336"/>
          <w:tab w:val="left" w:pos="851"/>
          <w:tab w:val="left" w:pos="993"/>
          <w:tab w:val="left" w:pos="1440"/>
        </w:tabs>
        <w:ind w:left="336" w:right="-7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 xml:space="preserve">3.10   </w:t>
      </w:r>
      <w:r w:rsidR="00C74166" w:rsidRPr="0005200A">
        <w:rPr>
          <w:rFonts w:ascii="Angsana New" w:hAnsi="Angsana New" w:hint="cs"/>
          <w:cs/>
        </w:rPr>
        <w:t>อสังหาริมทรัพย์เพื่อการลงทุน</w:t>
      </w:r>
    </w:p>
    <w:p w:rsidR="00AD2356" w:rsidRPr="0005200A" w:rsidRDefault="00C74166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  <w:sz w:val="14"/>
          <w:szCs w:val="14"/>
        </w:rPr>
      </w:pPr>
      <w:r w:rsidRPr="0005200A">
        <w:rPr>
          <w:rFonts w:ascii="Angsana New" w:hAnsi="Angsana New" w:cs="Angsana New" w:hint="cs"/>
          <w:spacing w:val="-4"/>
          <w:cs/>
        </w:rPr>
        <w:t xml:space="preserve">อสังหาริมทรัพย์เพื่อการลงทุน ประกอบด้วย ที่ดิน และอาคาร </w:t>
      </w:r>
      <w:r w:rsidRPr="0005200A">
        <w:rPr>
          <w:rFonts w:ascii="Angsana New" w:hAnsi="Angsana New"/>
          <w:spacing w:val="-4"/>
          <w:cs/>
        </w:rPr>
        <w:t>แสดง</w:t>
      </w:r>
      <w:r w:rsidRPr="0005200A">
        <w:rPr>
          <w:rFonts w:ascii="Angsana New" w:hAnsi="Angsana New" w:hint="cs"/>
          <w:spacing w:val="-4"/>
          <w:cs/>
        </w:rPr>
        <w:t>ด้วยมูลค่ายุติธรรม บริษัทและบริษัทย่อยรับรู้ผลกำไรหรือขาดทุนจากการปรับมูลค่ายุติธรรมของอสังหาริมทรัพย์เพื่อการลงทุนไว้ในกำไรหรือขาดทุนในปีที่เกิดขึ้น</w:t>
      </w:r>
    </w:p>
    <w:p w:rsidR="009F2DF5" w:rsidRPr="00A06F23" w:rsidRDefault="009F2DF5" w:rsidP="00EA46A3">
      <w:pPr>
        <w:tabs>
          <w:tab w:val="left" w:pos="360"/>
        </w:tabs>
        <w:ind w:left="851" w:right="-155" w:firstLine="567"/>
        <w:jc w:val="thaiDistribute"/>
        <w:rPr>
          <w:rFonts w:ascii="Angsana New" w:hAnsi="Angsana New"/>
          <w:spacing w:val="-4"/>
          <w:sz w:val="6"/>
          <w:szCs w:val="6"/>
        </w:rPr>
      </w:pPr>
    </w:p>
    <w:p w:rsidR="00873B33" w:rsidRPr="0005200A" w:rsidRDefault="00E92AEC" w:rsidP="00FA1E58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 xml:space="preserve">3.11   </w:t>
      </w:r>
      <w:r w:rsidR="00873B33" w:rsidRPr="0005200A">
        <w:rPr>
          <w:rFonts w:ascii="Angsana New" w:hAnsi="Angsana New"/>
          <w:cs/>
        </w:rPr>
        <w:t xml:space="preserve">อาคารและอุปกรณ์       </w:t>
      </w:r>
    </w:p>
    <w:p w:rsidR="009646B3" w:rsidRPr="0005200A" w:rsidRDefault="00873B33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อาคา</w:t>
      </w:r>
      <w:r w:rsidR="000421E7" w:rsidRPr="0005200A">
        <w:rPr>
          <w:rFonts w:ascii="Angsana New" w:hAnsi="Angsana New"/>
          <w:cs/>
        </w:rPr>
        <w:t>รและอุปกรณ์</w:t>
      </w:r>
      <w:r w:rsidR="005275B1" w:rsidRPr="0005200A">
        <w:rPr>
          <w:rFonts w:ascii="Angsana New" w:hAnsi="Angsana New"/>
          <w:cs/>
        </w:rPr>
        <w:t>แสดงในราคาทุน</w:t>
      </w:r>
      <w:r w:rsidR="009A1977" w:rsidRPr="0005200A">
        <w:rPr>
          <w:rFonts w:ascii="Angsana New" w:hAnsi="Angsana New" w:hint="cs"/>
          <w:cs/>
        </w:rPr>
        <w:t xml:space="preserve"> </w:t>
      </w:r>
      <w:r w:rsidR="002B7AE1" w:rsidRPr="0005200A">
        <w:rPr>
          <w:rFonts w:ascii="Angsana New" w:hAnsi="Angsana New" w:hint="cs"/>
          <w:cs/>
        </w:rPr>
        <w:t>ค่าเสื่อมราคา</w:t>
      </w:r>
      <w:r w:rsidR="009A1977" w:rsidRPr="0005200A">
        <w:rPr>
          <w:rFonts w:ascii="Angsana New" w:hAnsi="Angsana New"/>
          <w:cs/>
        </w:rPr>
        <w:t>คำนวณ</w:t>
      </w:r>
      <w:r w:rsidRPr="0005200A">
        <w:rPr>
          <w:rFonts w:ascii="Angsana New" w:hAnsi="Angsana New"/>
          <w:cs/>
        </w:rPr>
        <w:t>โดยวิธีเส้นตรงตามอายุการ</w:t>
      </w:r>
      <w:r w:rsidR="00A118D2" w:rsidRPr="0005200A">
        <w:rPr>
          <w:rFonts w:ascii="Angsana New" w:hAnsi="Angsana New" w:hint="cs"/>
          <w:cs/>
        </w:rPr>
        <w:t>ให้ประโยชน์</w:t>
      </w:r>
      <w:r w:rsidRPr="0005200A">
        <w:rPr>
          <w:rFonts w:ascii="Angsana New" w:hAnsi="Angsana New"/>
          <w:cs/>
        </w:rPr>
        <w:t>โดยประมาณของสินทรัพย์</w:t>
      </w:r>
      <w:r w:rsidR="009A1977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ดังนี้</w:t>
      </w:r>
    </w:p>
    <w:p w:rsidR="009646B3" w:rsidRPr="0005200A" w:rsidRDefault="009646B3" w:rsidP="00BE5423">
      <w:pPr>
        <w:tabs>
          <w:tab w:val="left" w:pos="360"/>
          <w:tab w:val="left" w:pos="900"/>
          <w:tab w:val="left" w:pos="1440"/>
        </w:tabs>
        <w:ind w:right="-63"/>
        <w:jc w:val="thaiDistribute"/>
        <w:rPr>
          <w:rFonts w:ascii="Angsana New" w:hAnsi="Angsana New"/>
          <w:sz w:val="10"/>
          <w:szCs w:val="10"/>
        </w:rPr>
      </w:pPr>
    </w:p>
    <w:tbl>
      <w:tblPr>
        <w:tblW w:w="873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0"/>
        <w:gridCol w:w="3961"/>
      </w:tblGrid>
      <w:tr w:rsidR="00873B33" w:rsidRPr="0005200A" w:rsidTr="000C2D0C">
        <w:tc>
          <w:tcPr>
            <w:tcW w:w="4770" w:type="dxa"/>
          </w:tcPr>
          <w:p w:rsidR="00873B33" w:rsidRPr="0005200A" w:rsidRDefault="00873B33" w:rsidP="00F42E5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961" w:type="dxa"/>
          </w:tcPr>
          <w:p w:rsidR="00873B33" w:rsidRPr="0005200A" w:rsidRDefault="00873B33" w:rsidP="00BF0F9B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อายุการ</w:t>
            </w:r>
            <w:r w:rsidR="00BF0F9B" w:rsidRPr="0005200A">
              <w:rPr>
                <w:rFonts w:ascii="Angsana New" w:hAnsi="Angsana New" w:hint="cs"/>
                <w:cs/>
              </w:rPr>
              <w:t>ให้ประโยชน์</w:t>
            </w:r>
            <w:r w:rsidRPr="0005200A">
              <w:rPr>
                <w:rFonts w:ascii="Angsana New" w:hAnsi="Angsana New"/>
              </w:rPr>
              <w:t>(</w:t>
            </w:r>
            <w:r w:rsidRPr="0005200A">
              <w:rPr>
                <w:rFonts w:ascii="Angsana New" w:hAnsi="Angsana New"/>
                <w:cs/>
              </w:rPr>
              <w:t>ปี</w:t>
            </w:r>
            <w:r w:rsidRPr="0005200A">
              <w:rPr>
                <w:rFonts w:ascii="Angsana New" w:hAnsi="Angsana New"/>
              </w:rPr>
              <w:t>)</w:t>
            </w:r>
          </w:p>
        </w:tc>
      </w:tr>
      <w:tr w:rsidR="00873B33" w:rsidRPr="0005200A" w:rsidTr="000C2D0C">
        <w:tc>
          <w:tcPr>
            <w:tcW w:w="4770" w:type="dxa"/>
            <w:tcBorders>
              <w:bottom w:val="nil"/>
            </w:tcBorders>
          </w:tcPr>
          <w:p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961" w:type="dxa"/>
            <w:tcBorders>
              <w:bottom w:val="nil"/>
            </w:tcBorders>
          </w:tcPr>
          <w:p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20</w:t>
            </w:r>
          </w:p>
        </w:tc>
      </w:tr>
      <w:tr w:rsidR="00873B33" w:rsidRPr="0005200A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05200A" w:rsidRDefault="002B498F" w:rsidP="00996CA4">
            <w:pPr>
              <w:tabs>
                <w:tab w:val="left" w:pos="360"/>
                <w:tab w:val="left" w:pos="900"/>
                <w:tab w:val="left" w:pos="1440"/>
                <w:tab w:val="left" w:pos="2019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3</w:t>
            </w:r>
            <w:r w:rsidR="00873B33" w:rsidRPr="0005200A">
              <w:rPr>
                <w:rFonts w:ascii="Angsana New" w:hAnsi="Angsana New"/>
              </w:rPr>
              <w:t xml:space="preserve"> </w:t>
            </w:r>
            <w:r w:rsidR="00D11280" w:rsidRPr="0005200A">
              <w:rPr>
                <w:rFonts w:ascii="Angsana New" w:hAnsi="Angsana New"/>
              </w:rPr>
              <w:t>-</w:t>
            </w:r>
            <w:r w:rsidR="00873B33"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05200A" w:rsidRDefault="00873B33" w:rsidP="00A84516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อุปกรณ์</w:t>
            </w:r>
            <w:r w:rsidR="00A84516" w:rsidRPr="0005200A">
              <w:rPr>
                <w:rFonts w:ascii="Angsana New" w:hAnsi="Angsana New" w:hint="cs"/>
                <w:cs/>
              </w:rPr>
              <w:t>ผลิตรายการ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05200A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 xml:space="preserve">5 </w:t>
            </w:r>
            <w:r w:rsidR="00D11280" w:rsidRPr="0005200A">
              <w:rPr>
                <w:rFonts w:ascii="Angsana New" w:hAnsi="Angsana New"/>
              </w:rPr>
              <w:t>-</w:t>
            </w:r>
            <w:r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:rsidTr="000C2D0C"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เครื่องมือและอุปกรณ์ถ่ายทำ</w:t>
            </w:r>
          </w:p>
        </w:tc>
        <w:tc>
          <w:tcPr>
            <w:tcW w:w="3961" w:type="dxa"/>
            <w:tcBorders>
              <w:top w:val="nil"/>
              <w:bottom w:val="single" w:sz="4" w:space="0" w:color="auto"/>
            </w:tcBorders>
          </w:tcPr>
          <w:p w:rsidR="00873B33" w:rsidRPr="0005200A" w:rsidRDefault="00117C6D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3 - 5</w:t>
            </w:r>
          </w:p>
        </w:tc>
      </w:tr>
    </w:tbl>
    <w:p w:rsidR="00B609FD" w:rsidRPr="00897EE1" w:rsidRDefault="00B609FD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  <w:sz w:val="28"/>
          <w:szCs w:val="28"/>
          <w:highlight w:val="yellow"/>
        </w:rPr>
      </w:pPr>
    </w:p>
    <w:p w:rsidR="00C32446" w:rsidRPr="00B609FD" w:rsidRDefault="00E92AEC" w:rsidP="00B609FD">
      <w:pPr>
        <w:tabs>
          <w:tab w:val="left" w:pos="360"/>
          <w:tab w:val="left" w:pos="851"/>
          <w:tab w:val="left" w:pos="993"/>
          <w:tab w:val="left" w:pos="1440"/>
        </w:tabs>
        <w:ind w:left="786" w:right="-709" w:hanging="502"/>
        <w:jc w:val="both"/>
        <w:rPr>
          <w:rFonts w:ascii="Angsana New" w:hAnsi="Angsana New"/>
        </w:rPr>
      </w:pPr>
      <w:r>
        <w:rPr>
          <w:rFonts w:ascii="Angsana New" w:hAnsi="Angsana New"/>
        </w:rPr>
        <w:t>3.12</w:t>
      </w:r>
      <w:r w:rsidR="00AE00BC" w:rsidRPr="0005200A">
        <w:rPr>
          <w:rFonts w:ascii="Angsana New" w:hAnsi="Angsana New" w:hint="cs"/>
          <w:cs/>
        </w:rPr>
        <w:t xml:space="preserve">   สัญญาเช่า</w:t>
      </w:r>
    </w:p>
    <w:p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สินทรัพย์สิทธิการใช้</w:t>
      </w:r>
    </w:p>
    <w:p w:rsidR="00C32446" w:rsidRPr="0005200A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>สินทรัพย์สิทธิการใช้</w:t>
      </w:r>
      <w:r w:rsidRPr="0005200A">
        <w:rPr>
          <w:rFonts w:ascii="Angsana New" w:hAnsi="Angsana New" w:cs="Angsana New" w:hint="cs"/>
          <w:cs/>
        </w:rPr>
        <w:t>รับรู้</w:t>
      </w:r>
      <w:r w:rsidRPr="0005200A">
        <w:rPr>
          <w:rFonts w:ascii="Angsana New" w:hAnsi="Angsana New" w:cs="Angsana New"/>
          <w:cs/>
        </w:rPr>
        <w:t xml:space="preserve"> ณ วันที่สัญญาเช่าเริ่มมีผล </w:t>
      </w:r>
      <w:r w:rsidRPr="0005200A">
        <w:rPr>
          <w:rFonts w:ascii="Angsana New" w:hAnsi="Angsana New" w:cs="Angsana New" w:hint="cs"/>
          <w:cs/>
        </w:rPr>
        <w:t>แสดงด้วย</w:t>
      </w:r>
      <w:r w:rsidRPr="0005200A">
        <w:rPr>
          <w:rFonts w:ascii="Angsana New" w:hAnsi="Angsana New" w:cs="Angsana New"/>
          <w:cs/>
        </w:rPr>
        <w:t>ราคาทุนหักค่าเสื่อมราคาสะสม</w:t>
      </w:r>
      <w:r w:rsidRPr="0005200A">
        <w:rPr>
          <w:rFonts w:ascii="Angsana New" w:hAnsi="Angsana New" w:cs="Angsana New" w:hint="cs"/>
          <w:cs/>
        </w:rPr>
        <w:t xml:space="preserve"> และค่าเผื่อ</w:t>
      </w:r>
      <w:r w:rsidRPr="0005200A">
        <w:rPr>
          <w:rFonts w:ascii="Angsana New" w:hAnsi="Angsana New" w:cs="Angsana New"/>
          <w:cs/>
        </w:rPr>
        <w:t xml:space="preserve">การด้อยค่าสะสม </w:t>
      </w:r>
      <w:r w:rsidRPr="0005200A">
        <w:rPr>
          <w:rFonts w:ascii="Angsana New" w:hAnsi="Angsana New" w:cs="Angsana New" w:hint="cs"/>
          <w:cs/>
        </w:rPr>
        <w:t xml:space="preserve">(ถ้ามี) </w:t>
      </w:r>
      <w:r w:rsidRPr="0005200A">
        <w:rPr>
          <w:rFonts w:ascii="Angsana New" w:hAnsi="Angsana New" w:cs="Angsana New"/>
          <w:cs/>
        </w:rPr>
        <w:t>ค่าเสื่อมราคา</w:t>
      </w:r>
      <w:r w:rsidRPr="0005200A">
        <w:rPr>
          <w:rFonts w:ascii="Angsana New" w:hAnsi="Angsana New" w:cs="Angsana New" w:hint="cs"/>
          <w:cs/>
        </w:rPr>
        <w:t>ของ</w:t>
      </w:r>
      <w:r w:rsidRPr="0005200A">
        <w:rPr>
          <w:rFonts w:ascii="Angsana New" w:hAnsi="Angsana New" w:cs="Angsana New"/>
          <w:cs/>
        </w:rPr>
        <w:t>สินทรัพย์สิทธิการใช้</w:t>
      </w:r>
      <w:r w:rsidRPr="0005200A">
        <w:rPr>
          <w:rFonts w:ascii="Angsana New" w:hAnsi="Angsana New" w:cs="Angsana New" w:hint="cs"/>
          <w:cs/>
        </w:rPr>
        <w:t xml:space="preserve"> คำนวณ</w:t>
      </w:r>
      <w:r w:rsidRPr="0005200A">
        <w:rPr>
          <w:rFonts w:ascii="Angsana New" w:hAnsi="Angsana New" w:cs="Angsana New"/>
          <w:cs/>
        </w:rPr>
        <w:t>โดยวิธีเส้นตรง</w:t>
      </w:r>
      <w:r w:rsidRPr="0005200A">
        <w:rPr>
          <w:rFonts w:ascii="Angsana New" w:hAnsi="Angsana New" w:cs="Angsana New" w:hint="cs"/>
          <w:cs/>
        </w:rPr>
        <w:t>ตามอายุของสัญญาเช่า หรือ</w:t>
      </w:r>
      <w:r w:rsidRPr="0005200A">
        <w:rPr>
          <w:rFonts w:ascii="Angsana New" w:hAnsi="Angsana New" w:cs="Angsana New"/>
          <w:cs/>
        </w:rPr>
        <w:t>อายุการให้ประโยชน์</w:t>
      </w:r>
      <w:r w:rsidRPr="0005200A">
        <w:rPr>
          <w:rFonts w:ascii="Angsana New" w:hAnsi="Angsana New" w:cs="Angsana New" w:hint="cs"/>
          <w:cs/>
        </w:rPr>
        <w:t>โดยประมาณ</w:t>
      </w:r>
      <w:r w:rsidRPr="0005200A">
        <w:rPr>
          <w:rFonts w:ascii="Angsana New" w:hAnsi="Angsana New" w:cs="Angsana New"/>
          <w:cs/>
        </w:rPr>
        <w:t>ของสินทรัพย์สิทธิการใช้แล้วแต่</w:t>
      </w:r>
      <w:r w:rsidRPr="0005200A">
        <w:rPr>
          <w:rFonts w:ascii="Angsana New" w:hAnsi="Angsana New" w:cs="Angsana New" w:hint="cs"/>
          <w:cs/>
        </w:rPr>
        <w:t>ระยะเวลาใดจะต่ำกว่า</w:t>
      </w:r>
    </w:p>
    <w:p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หนี้สินตามสัญญาเช่า</w:t>
      </w:r>
    </w:p>
    <w:p w:rsidR="00C32446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ab/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</w:t>
      </w:r>
    </w:p>
    <w:p w:rsidR="0043409F" w:rsidRPr="0005200A" w:rsidRDefault="0043409F" w:rsidP="00C32446">
      <w:pPr>
        <w:ind w:left="853" w:right="-56" w:firstLine="565"/>
        <w:jc w:val="thaiDistribute"/>
        <w:rPr>
          <w:rFonts w:ascii="Angsana New" w:hAnsi="Angsana New" w:cs="Angsana New"/>
        </w:rPr>
      </w:pPr>
    </w:p>
    <w:p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:rsidR="0005200A" w:rsidRPr="0005200A" w:rsidRDefault="00C32446" w:rsidP="00B609FD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 xml:space="preserve">จำนวนเงินที่ต้องจ่ายตามสัญญาเช่าที่มีอายุสัญญาเช่า </w:t>
      </w:r>
      <w:r w:rsidRPr="0005200A">
        <w:rPr>
          <w:rFonts w:ascii="Angsana New" w:hAnsi="Angsana New" w:cs="Angsana New"/>
        </w:rPr>
        <w:t xml:space="preserve">12 </w:t>
      </w:r>
      <w:r w:rsidRPr="0005200A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AE00BC" w:rsidRPr="00B609FD" w:rsidRDefault="00AE00BC" w:rsidP="00A87AE7">
      <w:pPr>
        <w:spacing w:line="120" w:lineRule="auto"/>
        <w:ind w:left="902" w:right="-51" w:firstLine="516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054FFD" w:rsidRPr="0005200A" w:rsidRDefault="00E92AEC" w:rsidP="00C32446">
      <w:pPr>
        <w:tabs>
          <w:tab w:val="left" w:pos="360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3.13</w:t>
      </w:r>
      <w:r>
        <w:rPr>
          <w:rFonts w:ascii="Angsana New" w:hAnsi="Angsana New" w:hint="cs"/>
          <w:cs/>
        </w:rPr>
        <w:t xml:space="preserve">   </w:t>
      </w:r>
      <w:r w:rsidR="00054FFD" w:rsidRPr="0005200A">
        <w:rPr>
          <w:rFonts w:ascii="Angsana New" w:hAnsi="Angsana New" w:hint="cs"/>
          <w:cs/>
        </w:rPr>
        <w:t>สินทรัพย์ไม่มีตัวตน</w:t>
      </w:r>
    </w:p>
    <w:p w:rsidR="00897EE1" w:rsidRPr="00E92AEC" w:rsidRDefault="00054FFD" w:rsidP="00E92AEC">
      <w:pPr>
        <w:ind w:left="853" w:right="-56" w:firstLine="565"/>
        <w:jc w:val="thaiDistribute"/>
      </w:pPr>
      <w:r w:rsidRPr="0005200A">
        <w:rPr>
          <w:rFonts w:hint="cs"/>
          <w:spacing w:val="-6"/>
          <w:cs/>
        </w:rPr>
        <w:tab/>
      </w:r>
      <w:r w:rsidRPr="0005200A">
        <w:rPr>
          <w:rFonts w:ascii="Angsana New" w:hAnsi="Angsana New" w:cs="Angsana New" w:hint="cs"/>
          <w:cs/>
        </w:rPr>
        <w:t xml:space="preserve">ค่าโปรแกรมคอมพิวเตอร์ </w:t>
      </w:r>
      <w:r w:rsidR="00BE6480" w:rsidRPr="0005200A">
        <w:rPr>
          <w:rFonts w:ascii="Angsana New" w:hAnsi="Angsana New" w:cs="Angsana New" w:hint="cs"/>
          <w:cs/>
        </w:rPr>
        <w:t>และเครื่องหมายการค้า</w:t>
      </w:r>
      <w:r w:rsidR="00C32446" w:rsidRPr="0005200A">
        <w:rPr>
          <w:rFonts w:ascii="Angsana New" w:hAnsi="Angsana New" w:cs="Angsana New" w:hint="cs"/>
          <w:cs/>
        </w:rPr>
        <w:t xml:space="preserve"> </w:t>
      </w:r>
      <w:r w:rsidRPr="0005200A">
        <w:rPr>
          <w:rFonts w:ascii="Angsana New" w:hAnsi="Angsana New" w:cs="Angsana New" w:hint="cs"/>
          <w:cs/>
        </w:rPr>
        <w:t>ตัดจำหน่ายเป็นค่าใช้จ่ายโดยวิธีเส้นตรงตามอายุการ</w:t>
      </w:r>
      <w:r w:rsidR="00D73411" w:rsidRPr="0005200A">
        <w:rPr>
          <w:rFonts w:ascii="Angsana New" w:hAnsi="Angsana New" w:cs="Angsana New" w:hint="cs"/>
          <w:cs/>
        </w:rPr>
        <w:t>ให้ประโยชน์</w:t>
      </w:r>
      <w:r w:rsidRPr="0005200A">
        <w:rPr>
          <w:rFonts w:ascii="Angsana New" w:hAnsi="Angsana New" w:cs="Angsana New" w:hint="cs"/>
          <w:cs/>
        </w:rPr>
        <w:t xml:space="preserve">โดยประมาณของสินทรัพย์ในเวลา </w:t>
      </w:r>
      <w:r w:rsidR="002B498F" w:rsidRPr="0005200A">
        <w:rPr>
          <w:rFonts w:ascii="Angsana New" w:hAnsi="Angsana New" w:cs="Angsana New"/>
        </w:rPr>
        <w:t>3-10</w:t>
      </w:r>
      <w:r w:rsidRPr="0005200A">
        <w:rPr>
          <w:rFonts w:ascii="Angsana New" w:hAnsi="Angsana New" w:cs="Angsana New" w:hint="cs"/>
          <w:cs/>
        </w:rPr>
        <w:t xml:space="preserve"> ปี</w:t>
      </w:r>
    </w:p>
    <w:p w:rsidR="00A06F23" w:rsidRPr="00E86BCA" w:rsidRDefault="00A06F23" w:rsidP="00A06F23">
      <w:pPr>
        <w:tabs>
          <w:tab w:val="left" w:pos="360"/>
          <w:tab w:val="left" w:pos="900"/>
          <w:tab w:val="left" w:pos="1440"/>
        </w:tabs>
        <w:ind w:right="-21"/>
        <w:jc w:val="thaiDistribute"/>
        <w:rPr>
          <w:sz w:val="10"/>
          <w:szCs w:val="10"/>
          <w:highlight w:val="yellow"/>
        </w:rPr>
      </w:pPr>
    </w:p>
    <w:p w:rsidR="00873B33" w:rsidRPr="0005200A" w:rsidRDefault="00E92AEC" w:rsidP="00FA1E58">
      <w:pPr>
        <w:tabs>
          <w:tab w:val="left" w:pos="360"/>
          <w:tab w:val="left" w:pos="851"/>
          <w:tab w:val="left" w:pos="993"/>
          <w:tab w:val="left" w:pos="1440"/>
        </w:tabs>
        <w:ind w:left="284" w:right="-709"/>
        <w:jc w:val="both"/>
      </w:pPr>
      <w:r>
        <w:t>3.14</w:t>
      </w:r>
      <w:r w:rsidR="00FA1E58" w:rsidRPr="0005200A">
        <w:t xml:space="preserve">    </w:t>
      </w:r>
      <w:r w:rsidR="00736572" w:rsidRPr="0005200A">
        <w:rPr>
          <w:cs/>
        </w:rPr>
        <w:t>สิทธิการใช้ทรัพย์สินรอตัดจำหน่าย</w:t>
      </w:r>
    </w:p>
    <w:p w:rsidR="00B968C0" w:rsidRPr="0005200A" w:rsidRDefault="00873B33" w:rsidP="00C32446">
      <w:pPr>
        <w:ind w:left="853" w:right="-56" w:firstLine="565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/>
        </w:rPr>
        <w:tab/>
      </w:r>
      <w:r w:rsidR="00736572" w:rsidRPr="0005200A">
        <w:rPr>
          <w:rFonts w:ascii="Angsana New" w:hAnsi="Angsana New" w:cs="Angsana New"/>
          <w:cs/>
        </w:rPr>
        <w:t>สิทธิการใช้ทรัพย์สินรอตัด</w:t>
      </w:r>
      <w:r w:rsidR="00736572" w:rsidRPr="0005200A">
        <w:rPr>
          <w:rFonts w:ascii="Angsana New" w:hAnsi="Angsana New" w:cs="Angsana New" w:hint="cs"/>
          <w:cs/>
        </w:rPr>
        <w:t>จำหน่าย</w:t>
      </w:r>
      <w:r w:rsidR="00736572" w:rsidRPr="0005200A">
        <w:rPr>
          <w:rFonts w:ascii="Angsana New" w:hAnsi="Angsana New" w:cs="Angsana New"/>
          <w:cs/>
        </w:rPr>
        <w:t xml:space="preserve"> ตัด</w:t>
      </w:r>
      <w:r w:rsidR="00736572" w:rsidRPr="0005200A">
        <w:rPr>
          <w:rFonts w:ascii="Angsana New" w:hAnsi="Angsana New" w:cs="Angsana New" w:hint="cs"/>
          <w:cs/>
        </w:rPr>
        <w:t>จำหน่าย</w:t>
      </w:r>
      <w:r w:rsidRPr="0005200A">
        <w:rPr>
          <w:rFonts w:ascii="Angsana New" w:hAnsi="Angsana New" w:cs="Angsana New"/>
          <w:cs/>
        </w:rPr>
        <w:t>เป็นค่าใช้จ่ายโดยวิธีเส้นตรง</w:t>
      </w:r>
      <w:r w:rsidR="00C62C26" w:rsidRPr="0005200A">
        <w:rPr>
          <w:rFonts w:ascii="Angsana New" w:hAnsi="Angsana New" w:cs="Angsana New"/>
          <w:cs/>
        </w:rPr>
        <w:t>ตามอายุการ</w:t>
      </w:r>
      <w:r w:rsidR="00093FD2" w:rsidRPr="0005200A">
        <w:rPr>
          <w:rFonts w:ascii="Angsana New" w:hAnsi="Angsana New" w:cs="Angsana New" w:hint="cs"/>
          <w:cs/>
        </w:rPr>
        <w:br/>
      </w:r>
      <w:r w:rsidR="00C62C26" w:rsidRPr="0005200A">
        <w:rPr>
          <w:rFonts w:ascii="Angsana New" w:hAnsi="Angsana New" w:cs="Angsana New"/>
          <w:cs/>
        </w:rPr>
        <w:t>ใ</w:t>
      </w:r>
      <w:r w:rsidR="008C3384" w:rsidRPr="0005200A">
        <w:rPr>
          <w:rFonts w:ascii="Angsana New" w:hAnsi="Angsana New" w:cs="Angsana New" w:hint="cs"/>
          <w:cs/>
        </w:rPr>
        <w:t>ห้ประโยชน์</w:t>
      </w:r>
      <w:r w:rsidR="00C62C26" w:rsidRPr="0005200A">
        <w:rPr>
          <w:rFonts w:ascii="Angsana New" w:hAnsi="Angsana New" w:cs="Angsana New"/>
          <w:cs/>
        </w:rPr>
        <w:t>โดย</w:t>
      </w:r>
      <w:r w:rsidR="0059438F" w:rsidRPr="0005200A">
        <w:rPr>
          <w:rFonts w:ascii="Angsana New" w:hAnsi="Angsana New" w:cs="Angsana New"/>
          <w:cs/>
        </w:rPr>
        <w:t>ประมาณของสินทรัพย์ หรือตัด</w:t>
      </w:r>
      <w:r w:rsidR="0059438F" w:rsidRPr="0005200A">
        <w:rPr>
          <w:rFonts w:ascii="Angsana New" w:hAnsi="Angsana New" w:cs="Angsana New" w:hint="cs"/>
          <w:cs/>
        </w:rPr>
        <w:t>จำหน่าย</w:t>
      </w:r>
      <w:r w:rsidRPr="0005200A">
        <w:rPr>
          <w:rFonts w:ascii="Angsana New" w:hAnsi="Angsana New" w:cs="Angsana New"/>
          <w:cs/>
        </w:rPr>
        <w:t>ตามอายุสัมปทานที่เหลือ ดังนี้</w:t>
      </w:r>
    </w:p>
    <w:p w:rsidR="00873B33" w:rsidRPr="00A06F23" w:rsidRDefault="00873B33" w:rsidP="004869A5">
      <w:pPr>
        <w:pStyle w:val="20"/>
        <w:tabs>
          <w:tab w:val="clear" w:pos="5130"/>
          <w:tab w:val="clear" w:pos="6120"/>
          <w:tab w:val="clear" w:pos="7380"/>
          <w:tab w:val="clear" w:pos="8640"/>
        </w:tabs>
        <w:spacing w:line="120" w:lineRule="auto"/>
        <w:ind w:right="-432"/>
        <w:rPr>
          <w:rFonts w:ascii="Angsana New" w:hAnsi="Angsana New"/>
          <w:spacing w:val="-2"/>
          <w:sz w:val="20"/>
          <w:szCs w:val="20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0"/>
        <w:gridCol w:w="3789"/>
      </w:tblGrid>
      <w:tr w:rsidR="00873B33" w:rsidRPr="0005200A" w:rsidTr="00D41394">
        <w:tc>
          <w:tcPr>
            <w:tcW w:w="4950" w:type="dxa"/>
          </w:tcPr>
          <w:p w:rsidR="00873B33" w:rsidRPr="0005200A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789" w:type="dxa"/>
          </w:tcPr>
          <w:p w:rsidR="00873B33" w:rsidRPr="0005200A" w:rsidRDefault="00873B33" w:rsidP="008C338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อายุการใ</w:t>
            </w:r>
            <w:r w:rsidR="008C3384" w:rsidRPr="0005200A">
              <w:rPr>
                <w:rFonts w:ascii="Angsana New" w:hAnsi="Angsana New" w:hint="cs"/>
                <w:cs/>
              </w:rPr>
              <w:t>ห้ประโยชน์</w:t>
            </w:r>
            <w:r w:rsidRPr="0005200A">
              <w:rPr>
                <w:rFonts w:ascii="Angsana New" w:hAnsi="Angsana New"/>
              </w:rPr>
              <w:t>(</w:t>
            </w:r>
            <w:r w:rsidRPr="0005200A">
              <w:rPr>
                <w:rFonts w:ascii="Angsana New" w:hAnsi="Angsana New"/>
                <w:cs/>
              </w:rPr>
              <w:t>ปี</w:t>
            </w:r>
            <w:r w:rsidRPr="0005200A">
              <w:rPr>
                <w:rFonts w:ascii="Angsana New" w:hAnsi="Angsana New"/>
              </w:rPr>
              <w:t>)</w:t>
            </w:r>
          </w:p>
        </w:tc>
      </w:tr>
      <w:tr w:rsidR="00873B33" w:rsidRPr="0005200A" w:rsidTr="00D41394">
        <w:tc>
          <w:tcPr>
            <w:tcW w:w="4950" w:type="dxa"/>
            <w:tcBorders>
              <w:bottom w:val="nil"/>
            </w:tcBorders>
          </w:tcPr>
          <w:p w:rsidR="00873B33" w:rsidRPr="0005200A" w:rsidRDefault="00873B33" w:rsidP="00996CA4">
            <w:pPr>
              <w:tabs>
                <w:tab w:val="left" w:pos="41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789" w:type="dxa"/>
            <w:tcBorders>
              <w:bottom w:val="nil"/>
            </w:tcBorders>
          </w:tcPr>
          <w:p w:rsidR="00873B33" w:rsidRPr="0005200A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</w:rPr>
              <w:t xml:space="preserve">5 </w:t>
            </w:r>
            <w:r w:rsidR="001850F9" w:rsidRPr="0005200A">
              <w:rPr>
                <w:rFonts w:ascii="Angsana New" w:hAnsi="Angsana New" w:hint="cs"/>
                <w:cs/>
              </w:rPr>
              <w:t>-</w:t>
            </w:r>
            <w:r w:rsidRPr="0005200A">
              <w:rPr>
                <w:rFonts w:ascii="Angsana New" w:hAnsi="Angsana New"/>
              </w:rPr>
              <w:t xml:space="preserve"> 20 </w:t>
            </w:r>
            <w:r w:rsidRPr="0005200A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05200A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05200A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05200A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05200A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สิ่งปลูกสร้างอื่น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05200A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05200A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เครื่องส่งโทรทัศน์สีและวิทยุ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05200A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</w:rPr>
              <w:t xml:space="preserve">10 </w:t>
            </w:r>
            <w:r w:rsidRPr="0005200A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05200A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05200A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อุปกรณ์โทรทัศน์สีและวิทยุ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05200A" w:rsidRDefault="00873B33" w:rsidP="00D112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 xml:space="preserve">5 </w:t>
            </w:r>
            <w:r w:rsidR="00D11280" w:rsidRPr="0005200A">
              <w:rPr>
                <w:rFonts w:ascii="Angsana New" w:hAnsi="Angsana New"/>
              </w:rPr>
              <w:t>-</w:t>
            </w:r>
            <w:r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05200A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รถถ่ายทอดสัญญาณโทรทัศน์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05200A" w:rsidRDefault="00873B33" w:rsidP="00D112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 xml:space="preserve">5 </w:t>
            </w:r>
            <w:r w:rsidR="00D11280" w:rsidRPr="0005200A">
              <w:rPr>
                <w:rFonts w:ascii="Angsana New" w:hAnsi="Angsana New"/>
              </w:rPr>
              <w:t>-</w:t>
            </w:r>
            <w:r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:rsidTr="000B3422"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873B33" w:rsidRPr="0005200A" w:rsidRDefault="0094235C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 w:hint="cs"/>
                <w:cs/>
              </w:rPr>
              <w:t>สินทรัพย์สถานี</w:t>
            </w:r>
            <w:r w:rsidR="00873B33" w:rsidRPr="0005200A">
              <w:rPr>
                <w:rFonts w:ascii="Angsana New" w:hAnsi="Angsana New"/>
                <w:cs/>
              </w:rPr>
              <w:t>เครือข่าย</w:t>
            </w:r>
          </w:p>
        </w:tc>
        <w:tc>
          <w:tcPr>
            <w:tcW w:w="3789" w:type="dxa"/>
            <w:tcBorders>
              <w:top w:val="nil"/>
              <w:bottom w:val="single" w:sz="4" w:space="0" w:color="auto"/>
            </w:tcBorders>
          </w:tcPr>
          <w:p w:rsidR="00873B33" w:rsidRPr="0005200A" w:rsidRDefault="0005200A" w:rsidP="0005200A">
            <w:pPr>
              <w:pStyle w:val="af0"/>
              <w:ind w:left="0" w:right="-108"/>
              <w:jc w:val="center"/>
              <w:rPr>
                <w:rFonts w:ascii="Angsana New" w:hAnsi="Angsana New" w:cs="AngsanaUPC"/>
                <w:szCs w:val="32"/>
                <w:cs/>
              </w:rPr>
            </w:pPr>
            <w:r w:rsidRPr="0005200A">
              <w:rPr>
                <w:rFonts w:ascii="Angsana New" w:hAnsi="Angsana New" w:cs="AngsanaUPC" w:hint="cs"/>
                <w:szCs w:val="32"/>
                <w:cs/>
              </w:rPr>
              <w:t>5</w:t>
            </w:r>
            <w:r w:rsidR="00A9243C" w:rsidRPr="0005200A">
              <w:rPr>
                <w:rFonts w:ascii="Angsana New" w:hAnsi="Angsana New" w:cs="AngsanaUPC" w:hint="cs"/>
                <w:szCs w:val="32"/>
                <w:cs/>
              </w:rPr>
              <w:t xml:space="preserve"> </w:t>
            </w:r>
            <w:r w:rsidR="00873B33" w:rsidRPr="0005200A">
              <w:rPr>
                <w:rFonts w:ascii="Angsana New" w:hAnsi="Angsana New" w:cs="AngsanaUPC"/>
                <w:szCs w:val="32"/>
                <w:cs/>
              </w:rPr>
              <w:t>หรืออายุสัมปทานที่เหลือ</w:t>
            </w:r>
          </w:p>
        </w:tc>
      </w:tr>
    </w:tbl>
    <w:p w:rsidR="0003746A" w:rsidRPr="0005200A" w:rsidRDefault="0003746A" w:rsidP="004314F3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/>
          <w:b/>
          <w:bCs/>
          <w:spacing w:val="-2"/>
          <w:sz w:val="2"/>
          <w:szCs w:val="2"/>
        </w:rPr>
      </w:pPr>
    </w:p>
    <w:p w:rsidR="0003746A" w:rsidRPr="00A06F23" w:rsidRDefault="0003746A" w:rsidP="00A87AE7">
      <w:pPr>
        <w:pStyle w:val="af0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:rsidR="00F3205C" w:rsidRPr="0005200A" w:rsidRDefault="00FA1E58" w:rsidP="00AE00BC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.15</w:t>
      </w:r>
      <w:r w:rsidR="00AE00BC" w:rsidRPr="0005200A">
        <w:rPr>
          <w:rFonts w:ascii="Angsana New" w:hAnsi="Angsana New" w:hint="cs"/>
          <w:cs/>
        </w:rPr>
        <w:t xml:space="preserve">  </w:t>
      </w:r>
      <w:r w:rsidR="00AE00BC" w:rsidRPr="0005200A">
        <w:rPr>
          <w:rFonts w:ascii="Angsana New" w:hAnsi="Angsana New" w:hint="cs"/>
          <w:cs/>
        </w:rPr>
        <w:tab/>
      </w:r>
      <w:r w:rsidR="00F3205C" w:rsidRPr="0005200A">
        <w:rPr>
          <w:rFonts w:ascii="Angsana New" w:hAnsi="Angsana New" w:hint="cs"/>
          <w:cs/>
        </w:rPr>
        <w:t>สิทธิการใช้คลื่นความถี่รอตัดจำหน่าย</w:t>
      </w:r>
    </w:p>
    <w:p w:rsidR="0037383B" w:rsidRPr="0005200A" w:rsidRDefault="00887447" w:rsidP="00093FD2">
      <w:pPr>
        <w:tabs>
          <w:tab w:val="left" w:pos="360"/>
          <w:tab w:val="left" w:pos="851"/>
          <w:tab w:val="left" w:pos="993"/>
          <w:tab w:val="left" w:pos="1418"/>
        </w:tabs>
        <w:ind w:left="851" w:right="-28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spacing w:val="-4"/>
          <w:cs/>
        </w:rPr>
        <w:t>มูลค่าตามบัญชีของค่า</w:t>
      </w:r>
      <w:r w:rsidR="0037383B" w:rsidRPr="0005200A">
        <w:rPr>
          <w:rFonts w:ascii="Angsana New" w:hAnsi="Angsana New" w:cs="Angsana New" w:hint="cs"/>
          <w:spacing w:val="-4"/>
          <w:cs/>
        </w:rPr>
        <w:t>สิทธ</w:t>
      </w:r>
      <w:r w:rsidR="00285862" w:rsidRPr="0005200A">
        <w:rPr>
          <w:rFonts w:ascii="Angsana New" w:hAnsi="Angsana New" w:cs="Angsana New" w:hint="cs"/>
          <w:spacing w:val="-4"/>
          <w:cs/>
        </w:rPr>
        <w:t xml:space="preserve">ิการใช้คลื่นความถี่รอตัดจำหน่าย </w:t>
      </w:r>
      <w:r w:rsidRPr="0005200A">
        <w:rPr>
          <w:rFonts w:ascii="Angsana New" w:hAnsi="Angsana New" w:cs="Angsana New" w:hint="cs"/>
          <w:spacing w:val="-4"/>
          <w:cs/>
        </w:rPr>
        <w:t>ประกอบด้วย ต้นทุนทางตรงที่เกี่ยวข้องกับการได้มาซึ่ง</w:t>
      </w:r>
      <w:r w:rsidRPr="0005200A">
        <w:rPr>
          <w:rFonts w:ascii="Angsana New" w:hAnsi="Angsana New" w:hint="cs"/>
          <w:spacing w:val="-4"/>
          <w:cs/>
        </w:rPr>
        <w:t>ใบอนุญาตให้ใช้คลื่นความถี่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hint="cs"/>
          <w:spacing w:val="-4"/>
          <w:cs/>
        </w:rPr>
        <w:t>เพื่อให้บริการโทรทัศน์ในระบบดิจิตอลภาคพื้นดิน</w:t>
      </w:r>
      <w:r w:rsidRPr="0005200A">
        <w:rPr>
          <w:rFonts w:ascii="Angsana New" w:hAnsi="Angsana New" w:cs="Angsana New" w:hint="cs"/>
          <w:spacing w:val="-4"/>
          <w:cs/>
        </w:rPr>
        <w:t xml:space="preserve"> ประเภทบริการทางธุรกิจระดับชาติ แสดงมูลค่าเทียบเท่าเงินสดโดยวิธีคิดลดจำนวนเงินที่ต้องจ่ายชำระเพื่อให้เป็น</w:t>
      </w:r>
      <w:r w:rsidRPr="0005200A">
        <w:rPr>
          <w:rFonts w:ascii="Angsana New" w:hAnsi="Angsana New" w:hint="cs"/>
          <w:spacing w:val="-4"/>
          <w:cs/>
        </w:rPr>
        <w:t>มูลค่าปัจจุบัน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cs="Angsana New" w:hint="cs"/>
          <w:spacing w:val="-4"/>
          <w:cs/>
        </w:rPr>
        <w:t>โดย</w:t>
      </w:r>
      <w:r w:rsidR="008B7250" w:rsidRPr="0005200A">
        <w:rPr>
          <w:rFonts w:ascii="Angsana New" w:hAnsi="Angsana New" w:cs="Angsana New" w:hint="cs"/>
          <w:spacing w:val="-4"/>
          <w:cs/>
        </w:rPr>
        <w:t>ใช้อัตราคิดลด</w:t>
      </w:r>
      <w:r w:rsidR="008B7250" w:rsidRPr="0005200A">
        <w:rPr>
          <w:rFonts w:ascii="Angsana New" w:hAnsi="Angsana New" w:cs="Angsana New"/>
          <w:spacing w:val="-4"/>
          <w:cs/>
        </w:rPr>
        <w:t>เงินกู้ยืมส่วนเพิ่มของบริษัท</w:t>
      </w:r>
      <w:r w:rsidRPr="0005200A">
        <w:rPr>
          <w:rFonts w:ascii="Angsana New" w:hAnsi="Angsana New" w:cs="Angsana New" w:hint="cs"/>
          <w:spacing w:val="-4"/>
          <w:cs/>
        </w:rPr>
        <w:t xml:space="preserve"> แสดง</w:t>
      </w:r>
      <w:r w:rsidR="0006415F" w:rsidRPr="0005200A">
        <w:rPr>
          <w:rFonts w:ascii="Angsana New" w:hAnsi="Angsana New" w:cs="Angsana New" w:hint="cs"/>
          <w:spacing w:val="-4"/>
          <w:cs/>
        </w:rPr>
        <w:t>ใน</w:t>
      </w:r>
      <w:r w:rsidR="0006415F" w:rsidRPr="0005200A">
        <w:rPr>
          <w:rFonts w:ascii="Angsana New" w:hAnsi="Angsana New" w:hint="cs"/>
          <w:spacing w:val="-4"/>
          <w:cs/>
        </w:rPr>
        <w:t>ราคาทุนหักค่าตัดจำหน่ายสะสม</w:t>
      </w:r>
      <w:r w:rsidRPr="0005200A">
        <w:rPr>
          <w:rFonts w:ascii="Angsana New" w:hAnsi="Angsana New" w:hint="cs"/>
          <w:spacing w:val="-4"/>
          <w:cs/>
        </w:rPr>
        <w:t xml:space="preserve"> ผลต่างระหว่างราคาเทียบเท่าเงินสดกับจำนวนเงินทั้งหมดที่ต้องจ่ายชำระ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hint="cs"/>
          <w:spacing w:val="-4"/>
          <w:cs/>
        </w:rPr>
        <w:t>บันทึกเป็น</w:t>
      </w:r>
      <w:r w:rsidRPr="0005200A">
        <w:rPr>
          <w:rFonts w:ascii="Angsana New" w:hAnsi="Angsana New" w:hint="cs"/>
          <w:cs/>
        </w:rPr>
        <w:t>ต้นทุนทางการเงิน</w:t>
      </w:r>
      <w:r w:rsidRPr="0005200A">
        <w:rPr>
          <w:rFonts w:ascii="Angsana New" w:hAnsi="Angsana New" w:hint="cs"/>
          <w:spacing w:val="-2"/>
          <w:cs/>
        </w:rPr>
        <w:t>ตลอดอายุของการจ่ายชำระค่าธรรมเนียมการได้รับใบอนุญาตให้ใช้คลื่นความถี่</w:t>
      </w:r>
      <w:r w:rsidR="009B596C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 w:hint="cs"/>
          <w:spacing w:val="-2"/>
          <w:cs/>
        </w:rPr>
        <w:t>เพื่อให้บริการ</w:t>
      </w:r>
      <w:r w:rsidR="009B596C" w:rsidRPr="0005200A">
        <w:rPr>
          <w:rFonts w:ascii="Angsana New" w:hAnsi="Angsana New" w:hint="cs"/>
          <w:spacing w:val="-2"/>
          <w:cs/>
        </w:rPr>
        <w:t xml:space="preserve">โทรทัศน์ในระบบดิจิตอลภาคพื้นดิน </w:t>
      </w:r>
      <w:r w:rsidRPr="0005200A">
        <w:rPr>
          <w:rFonts w:ascii="Angsana New" w:hAnsi="Angsana New" w:hint="cs"/>
          <w:spacing w:val="-2"/>
          <w:cs/>
        </w:rPr>
        <w:t>โดยจะเริ่มตัดจำหน่ายเมื่อพร้อมที่จะให้บริการ</w:t>
      </w:r>
    </w:p>
    <w:p w:rsidR="003E0655" w:rsidRPr="0005200A" w:rsidRDefault="008B7250" w:rsidP="00A7366E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  <w:t>สิทธิการใช้คลื่นความถี่รอตัดจำหน่าย ตัดจำหน่ายเป็นค่าใช้จ่ายโดยวิธีเส้นตรงตามอายุของใบอนุญาต</w:t>
      </w:r>
    </w:p>
    <w:p w:rsidR="009646B3" w:rsidRPr="00A06F23" w:rsidRDefault="009646B3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  <w:sz w:val="6"/>
          <w:szCs w:val="6"/>
        </w:rPr>
      </w:pPr>
    </w:p>
    <w:p w:rsidR="000116C0" w:rsidRPr="0005200A" w:rsidRDefault="00FA1E58" w:rsidP="00AE00BC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.16</w:t>
      </w:r>
      <w:r w:rsidR="00AE00BC" w:rsidRPr="0005200A">
        <w:rPr>
          <w:rFonts w:ascii="Angsana New" w:hAnsi="Angsana New" w:hint="cs"/>
          <w:cs/>
        </w:rPr>
        <w:t xml:space="preserve"> </w:t>
      </w:r>
      <w:r w:rsidR="00AE00BC" w:rsidRPr="0005200A">
        <w:rPr>
          <w:rFonts w:ascii="Angsana New" w:hAnsi="Angsana New" w:hint="cs"/>
          <w:cs/>
        </w:rPr>
        <w:tab/>
      </w:r>
      <w:r w:rsidR="000116C0" w:rsidRPr="0005200A">
        <w:rPr>
          <w:rFonts w:ascii="Angsana New" w:hAnsi="Angsana New" w:hint="cs"/>
          <w:cs/>
        </w:rPr>
        <w:t>ผลประโยชน์จ่ายเพิ่มรอตัดบัญชี</w:t>
      </w:r>
    </w:p>
    <w:p w:rsidR="00EA46A3" w:rsidRPr="0005200A" w:rsidRDefault="000116C0" w:rsidP="00C25FB7">
      <w:pPr>
        <w:tabs>
          <w:tab w:val="left" w:pos="360"/>
          <w:tab w:val="left" w:pos="851"/>
          <w:tab w:val="left" w:pos="993"/>
          <w:tab w:val="left" w:pos="1440"/>
        </w:tabs>
        <w:ind w:left="851" w:right="-28" w:firstLine="567"/>
        <w:jc w:val="thaiDistribute"/>
        <w:rPr>
          <w:rFonts w:ascii="Angsana New" w:hAnsi="Angsana New" w:cs="Angsana New"/>
          <w:sz w:val="10"/>
          <w:szCs w:val="10"/>
        </w:rPr>
      </w:pPr>
      <w:r w:rsidRPr="0005200A">
        <w:rPr>
          <w:rFonts w:ascii="Angsana New" w:hAnsi="Angsana New" w:cs="Angsana New" w:hint="cs"/>
          <w:spacing w:val="-4"/>
          <w:cs/>
        </w:rPr>
        <w:t>ผลประโยชน์</w:t>
      </w:r>
      <w:r w:rsidRPr="0005200A">
        <w:rPr>
          <w:rFonts w:ascii="Angsana New" w:hAnsi="Angsana New" w:cs="Angsana New" w:hint="cs"/>
          <w:cs/>
        </w:rPr>
        <w:t>จ่ายเพิ่มรอตัดบัญชี ตัดบัญชีเป็นค่าใช้จ่ายโดยวิธีเส้นตรง ตามอายุสัมปทานที่เหลือ</w:t>
      </w:r>
    </w:p>
    <w:p w:rsidR="00C300FC" w:rsidRPr="00A06F23" w:rsidRDefault="00C300FC" w:rsidP="0087156C">
      <w:pPr>
        <w:pStyle w:val="20"/>
        <w:tabs>
          <w:tab w:val="clear" w:pos="1440"/>
          <w:tab w:val="clear" w:pos="5130"/>
          <w:tab w:val="clear" w:pos="6120"/>
          <w:tab w:val="clear" w:pos="7380"/>
          <w:tab w:val="clear" w:pos="8640"/>
        </w:tabs>
        <w:ind w:left="900" w:right="-21"/>
        <w:jc w:val="thaiDistribute"/>
        <w:rPr>
          <w:rFonts w:ascii="Angsana New" w:hAnsi="Angsana New" w:cs="Angsana New"/>
          <w:sz w:val="6"/>
          <w:szCs w:val="6"/>
        </w:rPr>
      </w:pPr>
    </w:p>
    <w:p w:rsidR="00873B33" w:rsidRPr="0005200A" w:rsidRDefault="00FA1E58" w:rsidP="002D0849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.17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873B33" w:rsidRPr="0005200A">
        <w:rPr>
          <w:rFonts w:ascii="Angsana New" w:hAnsi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="00BC12DB" w:rsidRPr="0005200A">
        <w:rPr>
          <w:rFonts w:ascii="Angsana New" w:hAnsi="Angsana New" w:hint="cs"/>
          <w:cs/>
        </w:rPr>
        <w:t>จำหน่าย</w:t>
      </w:r>
    </w:p>
    <w:p w:rsidR="004314F3" w:rsidRPr="0005200A" w:rsidRDefault="004314F3" w:rsidP="00C25FB7">
      <w:pPr>
        <w:tabs>
          <w:tab w:val="left" w:pos="360"/>
          <w:tab w:val="left" w:pos="851"/>
          <w:tab w:val="left" w:pos="993"/>
          <w:tab w:val="left" w:pos="1440"/>
        </w:tabs>
        <w:ind w:left="851" w:right="-28" w:firstLine="591"/>
        <w:jc w:val="thaiDistribute"/>
        <w:rPr>
          <w:rFonts w:ascii="Angsana New" w:hAnsi="Angsana New" w:cs="Angsana New"/>
          <w:cs/>
        </w:rPr>
      </w:pPr>
      <w:r w:rsidRPr="0005200A">
        <w:rPr>
          <w:rFonts w:ascii="Angsana New" w:hAnsi="Angsana New" w:cs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Pr="0005200A">
        <w:rPr>
          <w:rFonts w:ascii="Angsana New" w:hAnsi="Angsana New" w:cs="Angsana New" w:hint="cs"/>
          <w:cs/>
        </w:rPr>
        <w:t>จำหน่าย</w:t>
      </w:r>
      <w:r w:rsidRPr="0005200A">
        <w:rPr>
          <w:rFonts w:ascii="Angsana New" w:hAnsi="Angsana New" w:cs="Angsana New"/>
        </w:rPr>
        <w:t xml:space="preserve"> </w:t>
      </w:r>
      <w:r w:rsidRPr="0005200A">
        <w:rPr>
          <w:rFonts w:ascii="Angsana New" w:hAnsi="Angsana New" w:cs="Angsana New" w:hint="cs"/>
          <w:cs/>
        </w:rPr>
        <w:t>แสดงด้วยราคาทุน</w:t>
      </w:r>
      <w:r w:rsidR="00C25FB7" w:rsidRPr="0005200A">
        <w:rPr>
          <w:rFonts w:ascii="Angsana New" w:hAnsi="Angsana New" w:cs="Angsana New" w:hint="cs"/>
          <w:cs/>
        </w:rPr>
        <w:t xml:space="preserve"> </w:t>
      </w:r>
      <w:r w:rsidRPr="0005200A">
        <w:rPr>
          <w:rFonts w:ascii="Angsana New" w:hAnsi="Angsana New" w:cs="Angsana New" w:hint="cs"/>
          <w:cs/>
        </w:rPr>
        <w:t>หักค่าตัดจำหน่ายสะสม และค่าเผื่อการด้อยค่าสะสม ค่าตัดจำหน่ายคำนวณ ดังนี้</w:t>
      </w:r>
    </w:p>
    <w:p w:rsidR="00873B33" w:rsidRPr="0005200A" w:rsidRDefault="00873B33" w:rsidP="002002B3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lastRenderedPageBreak/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spacing w:val="2"/>
          <w:cs/>
        </w:rPr>
        <w:t>ค่าเช่าภาพยนตร์</w:t>
      </w:r>
      <w:r w:rsidRPr="0005200A">
        <w:rPr>
          <w:rFonts w:ascii="Angsana New" w:hAnsi="Angsana New"/>
          <w:spacing w:val="2"/>
        </w:rPr>
        <w:tab/>
      </w:r>
      <w:r w:rsidR="00BC12DB" w:rsidRPr="0005200A">
        <w:rPr>
          <w:rFonts w:ascii="Angsana New" w:hAnsi="Angsana New"/>
          <w:cs/>
        </w:rPr>
        <w:t>ตัด</w:t>
      </w:r>
      <w:r w:rsidR="00BC12DB" w:rsidRPr="0005200A">
        <w:rPr>
          <w:rFonts w:ascii="Angsana New" w:hAnsi="Angsana New" w:hint="cs"/>
          <w:cs/>
        </w:rPr>
        <w:t>จำหน่าย</w:t>
      </w:r>
      <w:r w:rsidRPr="0005200A">
        <w:rPr>
          <w:rFonts w:ascii="Angsana New" w:hAnsi="Angsana New"/>
          <w:cs/>
        </w:rPr>
        <w:t>เป็นค่าใช้จ่ายโดยวิธีเส้นตรงตามระยะ</w:t>
      </w:r>
      <w:r w:rsidRPr="0005200A">
        <w:rPr>
          <w:rFonts w:ascii="Angsana New" w:hAnsi="Angsana New"/>
          <w:spacing w:val="4"/>
          <w:cs/>
        </w:rPr>
        <w:t>เวลาที่กำหนดใน                    สัญญา</w:t>
      </w:r>
      <w:r w:rsidRPr="0005200A">
        <w:rPr>
          <w:rFonts w:ascii="Angsana New" w:hAnsi="Angsana New"/>
          <w:cs/>
        </w:rPr>
        <w:t>หรือสัดส่วนการออกอากาศของภาพยนตร์</w:t>
      </w:r>
      <w:r w:rsidRPr="0005200A">
        <w:rPr>
          <w:rFonts w:ascii="Angsana New" w:hAnsi="Angsana New"/>
          <w:spacing w:val="-2"/>
          <w:cs/>
        </w:rPr>
        <w:t>ที่กำหนดในสัญญาหรือตาม</w:t>
      </w:r>
      <w:r w:rsidRPr="0005200A">
        <w:rPr>
          <w:rFonts w:ascii="Angsana New" w:hAnsi="Angsana New"/>
          <w:cs/>
        </w:rPr>
        <w:t>สิทธิที่ได้รับในการออกอากาศ</w:t>
      </w:r>
    </w:p>
    <w:p w:rsidR="00145190" w:rsidRDefault="00873B33" w:rsidP="004314F3">
      <w:pPr>
        <w:tabs>
          <w:tab w:val="left" w:pos="900"/>
          <w:tab w:val="left" w:pos="1418"/>
          <w:tab w:val="left" w:pos="7655"/>
          <w:tab w:val="left" w:pos="9617"/>
        </w:tabs>
        <w:ind w:left="3402" w:right="-28" w:hanging="3184"/>
        <w:jc w:val="thaiDistribute"/>
        <w:rPr>
          <w:rFonts w:ascii="Angsana New" w:hAnsi="Angsana New"/>
          <w:spacing w:val="-4"/>
        </w:rPr>
      </w:pPr>
      <w:r w:rsidRPr="0005200A">
        <w:rPr>
          <w:rFonts w:ascii="Angsana New" w:hAnsi="Angsana New"/>
        </w:rPr>
        <w:tab/>
      </w:r>
      <w:r w:rsidR="00983968"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/>
          <w:spacing w:val="-8"/>
          <w:cs/>
        </w:rPr>
        <w:t>ค่าผลิตภัณฑ์ภาพยนตร์</w:t>
      </w:r>
      <w:r w:rsidRPr="0005200A">
        <w:rPr>
          <w:rFonts w:ascii="Angsana New" w:hAnsi="Angsana New"/>
          <w:spacing w:val="-8"/>
        </w:rPr>
        <w:tab/>
      </w:r>
      <w:r w:rsidR="00BC12DB" w:rsidRPr="00A06F23">
        <w:rPr>
          <w:rFonts w:ascii="Angsana New" w:hAnsi="Angsana New"/>
          <w:cs/>
        </w:rPr>
        <w:t>ตัด</w:t>
      </w:r>
      <w:r w:rsidR="00BC12DB" w:rsidRPr="00A06F23">
        <w:rPr>
          <w:rFonts w:ascii="Angsana New" w:hAnsi="Angsana New" w:hint="cs"/>
          <w:cs/>
        </w:rPr>
        <w:t>จำหน่าย</w:t>
      </w:r>
      <w:r w:rsidRPr="00A06F23">
        <w:rPr>
          <w:rFonts w:ascii="Angsana New" w:hAnsi="Angsana New"/>
          <w:cs/>
        </w:rPr>
        <w:t>เป็นต้นทุนตามอัตราส่วนของรายได้ที่รับ จากประมาณการรายได้ทั้งหมด</w:t>
      </w:r>
    </w:p>
    <w:p w:rsidR="00873B33" w:rsidRPr="0005200A" w:rsidRDefault="00873B33" w:rsidP="0087156C">
      <w:pPr>
        <w:tabs>
          <w:tab w:val="left" w:pos="900"/>
          <w:tab w:val="left" w:pos="1418"/>
          <w:tab w:val="left" w:pos="7655"/>
          <w:tab w:val="left" w:pos="10206"/>
        </w:tabs>
        <w:ind w:left="3402" w:right="-49" w:hanging="304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="00983968"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ค่าละคร</w:t>
      </w:r>
      <w:r w:rsidR="00983968" w:rsidRPr="0005200A">
        <w:rPr>
          <w:rFonts w:ascii="Angsana New" w:hAnsi="Angsana New"/>
        </w:rPr>
        <w:tab/>
      </w:r>
      <w:r w:rsidRPr="00B609FD">
        <w:rPr>
          <w:rFonts w:ascii="Angsana New" w:hAnsi="Angsana New"/>
          <w:spacing w:val="-6"/>
          <w:cs/>
        </w:rPr>
        <w:t xml:space="preserve">ตัดเป็นค่าใช้จ่ายอัตราร้อยละ </w:t>
      </w:r>
      <w:r w:rsidRPr="00B609FD">
        <w:rPr>
          <w:rFonts w:ascii="Angsana New" w:hAnsi="Angsana New"/>
          <w:spacing w:val="-6"/>
        </w:rPr>
        <w:t>20</w:t>
      </w:r>
      <w:r w:rsidR="002B498F" w:rsidRPr="00B609FD">
        <w:rPr>
          <w:rFonts w:ascii="Angsana New" w:hAnsi="Angsana New"/>
          <w:spacing w:val="-6"/>
        </w:rPr>
        <w:t xml:space="preserve"> </w:t>
      </w:r>
      <w:r w:rsidR="00FE2490" w:rsidRPr="00B609FD">
        <w:rPr>
          <w:rFonts w:ascii="Angsana New" w:hAnsi="Angsana New"/>
          <w:spacing w:val="-6"/>
          <w:sz w:val="8"/>
          <w:szCs w:val="8"/>
        </w:rPr>
        <w:t xml:space="preserve"> </w:t>
      </w:r>
      <w:r w:rsidR="00A27D33" w:rsidRPr="00B609FD">
        <w:rPr>
          <w:rFonts w:ascii="Angsana New" w:hAnsi="Angsana New" w:hint="cs"/>
          <w:spacing w:val="-6"/>
          <w:cs/>
        </w:rPr>
        <w:t>ต่อปี ตั้งแต่เริ่มได้มา</w:t>
      </w:r>
      <w:r w:rsidRPr="00B609FD">
        <w:rPr>
          <w:rFonts w:ascii="Angsana New" w:hAnsi="Angsana New"/>
          <w:spacing w:val="-6"/>
          <w:cs/>
        </w:rPr>
        <w:t xml:space="preserve"> และจะตัดเป็นค่าใช้จ่าย</w:t>
      </w:r>
      <w:r w:rsidR="003E5793" w:rsidRPr="00B609FD">
        <w:rPr>
          <w:rFonts w:ascii="Angsana New" w:hAnsi="Angsana New"/>
          <w:spacing w:val="-6"/>
          <w:cs/>
        </w:rPr>
        <w:t>ให้คงเหลือเท่ากับร้อยละ</w:t>
      </w:r>
      <w:r w:rsidR="00FE2490" w:rsidRPr="00B609FD">
        <w:rPr>
          <w:rFonts w:ascii="Angsana New" w:hAnsi="Angsana New"/>
          <w:spacing w:val="-6"/>
        </w:rPr>
        <w:t xml:space="preserve"> </w:t>
      </w:r>
      <w:r w:rsidRPr="00B609FD">
        <w:rPr>
          <w:rFonts w:ascii="Angsana New" w:hAnsi="Angsana New"/>
          <w:spacing w:val="-6"/>
        </w:rPr>
        <w:t>20</w:t>
      </w:r>
      <w:r w:rsidR="00FE2490" w:rsidRPr="00B609FD">
        <w:rPr>
          <w:rFonts w:ascii="Angsana New" w:hAnsi="Angsana New"/>
          <w:spacing w:val="-6"/>
        </w:rPr>
        <w:t xml:space="preserve"> </w:t>
      </w:r>
      <w:r w:rsidR="00A27D33" w:rsidRPr="00B609FD">
        <w:rPr>
          <w:rFonts w:ascii="Angsana New" w:hAnsi="Angsana New" w:hint="cs"/>
          <w:spacing w:val="-6"/>
          <w:cs/>
        </w:rPr>
        <w:t>ของมูลค่าต้นทุนเดิมเมื่อออกอากาศครั้งแรกจ</w:t>
      </w:r>
      <w:r w:rsidR="000421E7" w:rsidRPr="00B609FD">
        <w:rPr>
          <w:rFonts w:ascii="Angsana New" w:hAnsi="Angsana New" w:hint="cs"/>
          <w:spacing w:val="-6"/>
          <w:cs/>
        </w:rPr>
        <w:t>บทั้งเรื่อง หลังจากนั้นจะตัดจำหน่าย</w:t>
      </w:r>
      <w:r w:rsidR="00A27D33" w:rsidRPr="00B609FD">
        <w:rPr>
          <w:rFonts w:ascii="Angsana New" w:hAnsi="Angsana New" w:hint="cs"/>
          <w:spacing w:val="-6"/>
          <w:cs/>
        </w:rPr>
        <w:t xml:space="preserve">เป็นค่าใช้จ่ายต่อไปโดยวิธีเส้นตรงในระยะเวลา </w:t>
      </w:r>
      <w:r w:rsidR="002B498F" w:rsidRPr="00B609FD">
        <w:rPr>
          <w:rFonts w:ascii="Angsana New" w:hAnsi="Angsana New"/>
          <w:spacing w:val="-6"/>
        </w:rPr>
        <w:t>5</w:t>
      </w:r>
      <w:r w:rsidR="00A27D33" w:rsidRPr="00B609FD">
        <w:rPr>
          <w:rFonts w:ascii="Angsana New" w:hAnsi="Angsana New"/>
          <w:spacing w:val="-6"/>
          <w:cs/>
        </w:rPr>
        <w:t xml:space="preserve"> ปี</w:t>
      </w:r>
    </w:p>
    <w:p w:rsidR="00A118D2" w:rsidRPr="0005200A" w:rsidRDefault="00983968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  <w:cs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="00873B33" w:rsidRPr="0005200A">
        <w:rPr>
          <w:rFonts w:ascii="Angsana New" w:hAnsi="Angsana New"/>
          <w:cs/>
        </w:rPr>
        <w:t>ค่าลิขสิทธิ์</w:t>
      </w:r>
      <w:r w:rsidR="00873B33" w:rsidRPr="0005200A">
        <w:rPr>
          <w:rFonts w:ascii="Angsana New" w:hAnsi="Angsana New"/>
        </w:rPr>
        <w:tab/>
      </w:r>
      <w:r w:rsidR="000421E7" w:rsidRPr="0005200A">
        <w:rPr>
          <w:rFonts w:ascii="Angsana New" w:hAnsi="Angsana New"/>
          <w:spacing w:val="-6"/>
          <w:cs/>
        </w:rPr>
        <w:t>ตัด</w:t>
      </w:r>
      <w:r w:rsidR="000421E7" w:rsidRPr="0005200A">
        <w:rPr>
          <w:rFonts w:ascii="Angsana New" w:hAnsi="Angsana New" w:hint="cs"/>
          <w:spacing w:val="-6"/>
          <w:cs/>
        </w:rPr>
        <w:t>จำหน่าย</w:t>
      </w:r>
      <w:r w:rsidR="00873B33" w:rsidRPr="0005200A">
        <w:rPr>
          <w:rFonts w:ascii="Angsana New" w:hAnsi="Angsana New"/>
          <w:spacing w:val="-6"/>
          <w:cs/>
        </w:rPr>
        <w:t>เป็นค่าใช้จ่ายโดยวิธีเส้นตรงตามระยะเวลาที่กำหนดในสัญญา</w:t>
      </w:r>
      <w:r w:rsidR="005E4065" w:rsidRPr="0005200A">
        <w:rPr>
          <w:rFonts w:ascii="Angsana New" w:hAnsi="Angsana New" w:hint="cs"/>
          <w:spacing w:val="-6"/>
          <w:cs/>
        </w:rPr>
        <w:t>หรือสัดส่วนการออกอากาศของลิขสิทธิ์ ที่กำหนดในสัญญาหรือตามสิทธิที่ได้รับในการออกอากาศ</w:t>
      </w:r>
    </w:p>
    <w:p w:rsidR="00966C72" w:rsidRPr="002704C4" w:rsidRDefault="00966C72" w:rsidP="00966C72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10"/>
          <w:szCs w:val="10"/>
          <w:highlight w:val="yellow"/>
        </w:rPr>
      </w:pPr>
    </w:p>
    <w:p w:rsidR="00FD7EE3" w:rsidRPr="0005200A" w:rsidRDefault="002D0849" w:rsidP="002D0849">
      <w:pPr>
        <w:tabs>
          <w:tab w:val="left" w:pos="284"/>
          <w:tab w:val="left" w:pos="882"/>
          <w:tab w:val="left" w:pos="993"/>
          <w:tab w:val="left" w:pos="1440"/>
        </w:tabs>
        <w:ind w:right="-709"/>
        <w:jc w:val="both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="00FC7A51"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.18</w:t>
      </w:r>
      <w:r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 w:hint="cs"/>
          <w:cs/>
        </w:rPr>
        <w:tab/>
      </w:r>
      <w:r w:rsidR="00FD7EE3" w:rsidRPr="0005200A">
        <w:rPr>
          <w:rFonts w:ascii="Angsana New" w:hAnsi="Angsana New" w:hint="cs"/>
          <w:cs/>
        </w:rPr>
        <w:t>ค่าใช้จ่ายในการออกหุ้นกู้รอตัดบัญชี</w:t>
      </w:r>
    </w:p>
    <w:p w:rsidR="0003746A" w:rsidRPr="0005200A" w:rsidRDefault="00FD7EE3" w:rsidP="004314F3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>ค่าใช้จ่ายในการออกหุ้นกู้ทยอยตัดจำหน่ายเป็นค่าใช้จ่าย โดยวิธีเส้นตรงตามอายุของหุ้นกู้ และแสดงหักจากมูลค่าหุ้นกู้ในงบแสดงฐานะการเงิน</w:t>
      </w:r>
    </w:p>
    <w:p w:rsidR="0003746A" w:rsidRPr="0005200A" w:rsidRDefault="0003746A" w:rsidP="000116C0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0116C0" w:rsidRPr="0005200A" w:rsidRDefault="002D0849" w:rsidP="002D0849">
      <w:pPr>
        <w:tabs>
          <w:tab w:val="left" w:pos="284"/>
          <w:tab w:val="left" w:pos="360"/>
          <w:tab w:val="left" w:pos="851"/>
          <w:tab w:val="left" w:pos="1440"/>
        </w:tabs>
        <w:ind w:right="-709"/>
        <w:jc w:val="both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="00FC7A51"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.19</w:t>
      </w:r>
      <w:r w:rsidRPr="0005200A">
        <w:rPr>
          <w:rFonts w:ascii="Angsana New" w:hAnsi="Angsana New" w:hint="cs"/>
          <w:cs/>
        </w:rPr>
        <w:tab/>
      </w:r>
      <w:r w:rsidR="000116C0" w:rsidRPr="0005200A">
        <w:rPr>
          <w:rFonts w:ascii="Angsana New" w:hAnsi="Angsana New" w:hint="cs"/>
          <w:cs/>
        </w:rPr>
        <w:t>สินทรัพย์/หนี้สินภาษีเงินได้รอการตัดบัญชี</w:t>
      </w:r>
    </w:p>
    <w:p w:rsidR="00892119" w:rsidRPr="0005200A" w:rsidRDefault="000116C0" w:rsidP="0087156C">
      <w:pPr>
        <w:tabs>
          <w:tab w:val="left" w:pos="360"/>
          <w:tab w:val="left" w:pos="910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cs="Angsana New" w:hint="cs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</w:t>
      </w:r>
      <w:r w:rsidRPr="0005200A">
        <w:rPr>
          <w:rFonts w:ascii="Angsana New" w:hAnsi="Angsana New" w:hint="cs"/>
          <w:cs/>
        </w:rPr>
        <w:t xml:space="preserve"> </w:t>
      </w:r>
      <w:r w:rsidR="00B968C0" w:rsidRPr="0005200A">
        <w:rPr>
          <w:rFonts w:ascii="Angsana New" w:hAnsi="Angsana New" w:hint="cs"/>
          <w:cs/>
        </w:rPr>
        <w:t xml:space="preserve">     </w:t>
      </w:r>
      <w:r w:rsidRPr="0005200A">
        <w:rPr>
          <w:rFonts w:ascii="Angsana New" w:hAnsi="Angsana New" w:hint="cs"/>
          <w:cs/>
        </w:rPr>
        <w:t>งบแสดง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B633D8" w:rsidRPr="0005200A" w:rsidRDefault="00B633D8" w:rsidP="000116C0">
      <w:pPr>
        <w:tabs>
          <w:tab w:val="left" w:pos="360"/>
          <w:tab w:val="left" w:pos="851"/>
          <w:tab w:val="left" w:pos="1440"/>
        </w:tabs>
        <w:spacing w:before="5" w:after="5"/>
        <w:ind w:left="896" w:right="128" w:firstLine="378"/>
        <w:jc w:val="thaiDistribute"/>
        <w:rPr>
          <w:rFonts w:ascii="Angsana New" w:hAnsi="Angsana New"/>
          <w:sz w:val="2"/>
          <w:szCs w:val="2"/>
        </w:rPr>
      </w:pPr>
    </w:p>
    <w:p w:rsidR="00C300FC" w:rsidRPr="0005200A" w:rsidRDefault="000116C0" w:rsidP="00B609FD">
      <w:pPr>
        <w:tabs>
          <w:tab w:val="left" w:pos="360"/>
          <w:tab w:val="left" w:pos="851"/>
        </w:tabs>
        <w:spacing w:before="5" w:after="5" w:line="360" w:lineRule="exact"/>
        <w:ind w:left="896" w:right="-49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503373" w:rsidRPr="0005200A" w:rsidRDefault="000116C0" w:rsidP="00B609FD">
      <w:pPr>
        <w:tabs>
          <w:tab w:val="left" w:pos="360"/>
          <w:tab w:val="left" w:pos="851"/>
        </w:tabs>
        <w:spacing w:before="5" w:after="5" w:line="360" w:lineRule="exact"/>
        <w:ind w:left="896" w:right="-63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spacing w:val="2"/>
          <w:cs/>
        </w:rPr>
        <w:t>บริษัทจะทบทวนมูลค่าตามบัญชีของสินทรัพย์/หนี้สินภาษีเงิน</w:t>
      </w:r>
      <w:r w:rsidR="00B968C0" w:rsidRPr="0005200A">
        <w:rPr>
          <w:rFonts w:ascii="Angsana New" w:hAnsi="Angsana New" w:hint="cs"/>
          <w:spacing w:val="2"/>
          <w:cs/>
        </w:rPr>
        <w:t xml:space="preserve">ได้รอการตัดบัญชี ณ วันที่ใน      </w:t>
      </w:r>
      <w:r w:rsidRPr="0005200A">
        <w:rPr>
          <w:rFonts w:ascii="Angsana New" w:hAnsi="Angsana New" w:hint="cs"/>
          <w:spacing w:val="2"/>
          <w:cs/>
        </w:rPr>
        <w:t>งบแสดงฐานะการเงิน และจะปรับ</w:t>
      </w:r>
      <w:r w:rsidRPr="0005200A">
        <w:rPr>
          <w:rFonts w:ascii="Angsana New" w:hAnsi="Angsana New" w:hint="cs"/>
          <w:cs/>
        </w:rPr>
        <w:t>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:rsidR="00A87AE7" w:rsidRPr="00A502BD" w:rsidRDefault="00A87AE7" w:rsidP="00A502BD">
      <w:pPr>
        <w:tabs>
          <w:tab w:val="left" w:pos="360"/>
          <w:tab w:val="left" w:pos="851"/>
        </w:tabs>
        <w:spacing w:before="5" w:after="5"/>
        <w:ind w:left="896" w:right="-62" w:firstLine="522"/>
        <w:jc w:val="thaiDistribute"/>
        <w:rPr>
          <w:rFonts w:ascii="Angsana New" w:hAnsi="Angsana New"/>
          <w:sz w:val="10"/>
          <w:szCs w:val="10"/>
        </w:rPr>
      </w:pPr>
    </w:p>
    <w:p w:rsidR="000116C0" w:rsidRPr="0005200A" w:rsidRDefault="00FC7A51" w:rsidP="00B609FD">
      <w:pPr>
        <w:tabs>
          <w:tab w:val="left" w:pos="360"/>
          <w:tab w:val="left" w:pos="896"/>
          <w:tab w:val="left" w:pos="993"/>
          <w:tab w:val="left" w:pos="1440"/>
        </w:tabs>
        <w:spacing w:line="360" w:lineRule="exact"/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.20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0116C0" w:rsidRPr="0005200A">
        <w:rPr>
          <w:rFonts w:ascii="Angsana New" w:hAnsi="Angsana New" w:hint="cs"/>
          <w:cs/>
        </w:rPr>
        <w:t>ค่าใช้จ่าย</w:t>
      </w:r>
      <w:r w:rsidR="00E87285" w:rsidRPr="0005200A">
        <w:rPr>
          <w:rFonts w:ascii="Angsana New" w:hAnsi="Angsana New" w:hint="cs"/>
          <w:cs/>
        </w:rPr>
        <w:t>(รายได้)</w:t>
      </w:r>
      <w:r w:rsidR="000116C0" w:rsidRPr="0005200A">
        <w:rPr>
          <w:rFonts w:ascii="Angsana New" w:hAnsi="Angsana New" w:hint="cs"/>
          <w:cs/>
        </w:rPr>
        <w:t>ภาษีเงินได้</w:t>
      </w:r>
    </w:p>
    <w:p w:rsidR="00B968C0" w:rsidRPr="0005200A" w:rsidRDefault="000116C0" w:rsidP="00B609FD">
      <w:pPr>
        <w:tabs>
          <w:tab w:val="left" w:pos="360"/>
          <w:tab w:val="left" w:pos="1274"/>
          <w:tab w:val="left" w:pos="1440"/>
        </w:tabs>
        <w:spacing w:before="5" w:after="5" w:line="360" w:lineRule="exact"/>
        <w:ind w:left="910" w:right="-77" w:hanging="53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/>
        </w:rPr>
        <w:tab/>
      </w:r>
      <w:r w:rsidR="001D4A8F" w:rsidRPr="0005200A">
        <w:rPr>
          <w:rFonts w:ascii="Angsana New" w:hAnsi="Angsana New"/>
        </w:rPr>
        <w:tab/>
      </w:r>
      <w:r w:rsidRPr="0005200A">
        <w:rPr>
          <w:rFonts w:ascii="Angsana New" w:hAnsi="Angsana New" w:hint="cs"/>
          <w:cs/>
        </w:rPr>
        <w:t>ค่าใช้จ่าย</w:t>
      </w:r>
      <w:r w:rsidR="00E87285" w:rsidRPr="0005200A">
        <w:rPr>
          <w:rFonts w:ascii="Angsana New" w:hAnsi="Angsana New" w:hint="cs"/>
          <w:cs/>
        </w:rPr>
        <w:t>(รายได้)</w:t>
      </w:r>
      <w:r w:rsidRPr="0005200A">
        <w:rPr>
          <w:rFonts w:ascii="Angsana New" w:hAnsi="Angsana New" w:hint="cs"/>
          <w:cs/>
        </w:rPr>
        <w:t>ภาษีเงินได้คำนวณจากกำไรหรือขาดทุนสำหรับ</w:t>
      </w:r>
      <w:r w:rsidR="00960539" w:rsidRPr="0005200A">
        <w:rPr>
          <w:rFonts w:ascii="Angsana New" w:hAnsi="Angsana New" w:hint="cs"/>
          <w:cs/>
        </w:rPr>
        <w:t>ปี</w:t>
      </w:r>
      <w:r w:rsidRPr="0005200A">
        <w:rPr>
          <w:rFonts w:ascii="Angsana New" w:hAnsi="Angsana New" w:hint="cs"/>
          <w:cs/>
        </w:rPr>
        <w:t xml:space="preserve"> ประกอบด้วย ภาษีเงินได้ปัจจุบันและภาษีเงินได้รอการตัดบัญชี ค่าใช้จ่าย</w:t>
      </w:r>
      <w:r w:rsidR="00E87285" w:rsidRPr="0005200A">
        <w:rPr>
          <w:rFonts w:ascii="Angsana New" w:hAnsi="Angsana New" w:hint="cs"/>
          <w:cs/>
        </w:rPr>
        <w:t>(รายได้)</w:t>
      </w:r>
      <w:r w:rsidRPr="0005200A">
        <w:rPr>
          <w:rFonts w:ascii="Angsana New" w:hAnsi="Angsana New" w:hint="cs"/>
          <w:cs/>
        </w:rPr>
        <w:t>ภาษีเงินได้รับรู้ในงบกำไรขาดทุน เว้นแต่ในส่วนที่เกี่ยวกับรายการที่บันทึกในส่วนของผู้ถือหุ้นรับรู้โดยตรงในส่วนของผู้ถือหุ้น</w:t>
      </w:r>
    </w:p>
    <w:p w:rsidR="00B968C0" w:rsidRPr="00A502BD" w:rsidRDefault="00B968C0" w:rsidP="00A502BD">
      <w:pPr>
        <w:tabs>
          <w:tab w:val="left" w:pos="360"/>
          <w:tab w:val="left" w:pos="900"/>
          <w:tab w:val="left" w:pos="1440"/>
        </w:tabs>
        <w:ind w:right="-1060"/>
        <w:jc w:val="both"/>
        <w:rPr>
          <w:rFonts w:ascii="Angsana New" w:hAnsi="Angsana New"/>
          <w:sz w:val="10"/>
          <w:szCs w:val="10"/>
        </w:rPr>
      </w:pPr>
    </w:p>
    <w:p w:rsidR="00873B33" w:rsidRPr="0005200A" w:rsidRDefault="00FC7A51" w:rsidP="00B609FD">
      <w:pPr>
        <w:tabs>
          <w:tab w:val="left" w:pos="360"/>
          <w:tab w:val="left" w:pos="896"/>
          <w:tab w:val="left" w:pos="993"/>
          <w:tab w:val="left" w:pos="1440"/>
        </w:tabs>
        <w:spacing w:line="360" w:lineRule="exact"/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.21</w:t>
      </w:r>
      <w:r w:rsidR="002D0849" w:rsidRPr="0005200A">
        <w:rPr>
          <w:rFonts w:ascii="Angsana New" w:hAnsi="Angsana New" w:hint="cs"/>
          <w:cs/>
        </w:rPr>
        <w:tab/>
      </w:r>
      <w:r w:rsidR="00873B33" w:rsidRPr="0005200A">
        <w:rPr>
          <w:rFonts w:ascii="Angsana New" w:hAnsi="Angsana New"/>
          <w:cs/>
        </w:rPr>
        <w:t>กำไร</w:t>
      </w:r>
      <w:r w:rsidR="00483E5C" w:rsidRPr="0005200A">
        <w:rPr>
          <w:rFonts w:ascii="Angsana New" w:hAnsi="Angsana New"/>
        </w:rPr>
        <w:t>(</w:t>
      </w:r>
      <w:r w:rsidR="00483E5C" w:rsidRPr="0005200A">
        <w:rPr>
          <w:rFonts w:ascii="Angsana New" w:hAnsi="Angsana New" w:hint="cs"/>
          <w:cs/>
        </w:rPr>
        <w:t>ขาดทุน</w:t>
      </w:r>
      <w:r w:rsidR="00483E5C" w:rsidRPr="0005200A">
        <w:rPr>
          <w:rFonts w:ascii="Angsana New" w:hAnsi="Angsana New"/>
        </w:rPr>
        <w:t>)</w:t>
      </w:r>
      <w:r w:rsidR="00873B33" w:rsidRPr="0005200A">
        <w:rPr>
          <w:rFonts w:ascii="Angsana New" w:hAnsi="Angsana New"/>
          <w:cs/>
        </w:rPr>
        <w:t xml:space="preserve">ต่อหุ้น </w:t>
      </w:r>
    </w:p>
    <w:p w:rsidR="004314F3" w:rsidRPr="0005200A" w:rsidRDefault="00873B33" w:rsidP="00B609FD">
      <w:pPr>
        <w:pStyle w:val="20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spacing w:line="360" w:lineRule="exact"/>
        <w:ind w:left="900" w:right="-19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/>
        </w:rPr>
        <w:tab/>
      </w:r>
      <w:r w:rsidR="00C62C26" w:rsidRPr="0005200A">
        <w:rPr>
          <w:rFonts w:ascii="Angsana New" w:hAnsi="Angsana New"/>
          <w:spacing w:val="-2"/>
          <w:cs/>
        </w:rPr>
        <w:t>กำไร</w:t>
      </w:r>
      <w:r w:rsidR="00483E5C" w:rsidRPr="0005200A">
        <w:rPr>
          <w:rFonts w:ascii="Angsana New" w:hAnsi="Angsana New"/>
          <w:spacing w:val="-2"/>
        </w:rPr>
        <w:t>(</w:t>
      </w:r>
      <w:r w:rsidR="00483E5C" w:rsidRPr="0005200A">
        <w:rPr>
          <w:rFonts w:ascii="Angsana New" w:hAnsi="Angsana New" w:hint="cs"/>
          <w:spacing w:val="-2"/>
          <w:cs/>
        </w:rPr>
        <w:t>ขาดทุน</w:t>
      </w:r>
      <w:r w:rsidR="00483E5C" w:rsidRPr="0005200A">
        <w:rPr>
          <w:rFonts w:ascii="Angsana New" w:hAnsi="Angsana New"/>
          <w:spacing w:val="-2"/>
        </w:rPr>
        <w:t>)</w:t>
      </w:r>
      <w:r w:rsidR="00C62C26" w:rsidRPr="0005200A">
        <w:rPr>
          <w:rFonts w:ascii="Angsana New" w:hAnsi="Angsana New"/>
          <w:spacing w:val="-2"/>
          <w:cs/>
        </w:rPr>
        <w:t>ต่อหุ้นขั้นพื้นฐาน</w:t>
      </w:r>
      <w:r w:rsidRPr="0005200A">
        <w:rPr>
          <w:rFonts w:ascii="Angsana New" w:hAnsi="Angsana New"/>
          <w:spacing w:val="-2"/>
          <w:cs/>
        </w:rPr>
        <w:t>คำนวณโดยการหารกำไร</w:t>
      </w:r>
      <w:r w:rsidR="00620DD5" w:rsidRPr="0005200A">
        <w:rPr>
          <w:rFonts w:ascii="Angsana New" w:hAnsi="Angsana New"/>
          <w:spacing w:val="-2"/>
        </w:rPr>
        <w:t>(</w:t>
      </w:r>
      <w:r w:rsidR="00620DD5" w:rsidRPr="0005200A">
        <w:rPr>
          <w:rFonts w:ascii="Angsana New" w:hAnsi="Angsana New" w:hint="cs"/>
          <w:spacing w:val="-2"/>
          <w:cs/>
        </w:rPr>
        <w:t>ขาดทุน</w:t>
      </w:r>
      <w:r w:rsidR="00620DD5" w:rsidRPr="0005200A">
        <w:rPr>
          <w:rFonts w:ascii="Angsana New" w:hAnsi="Angsana New"/>
          <w:spacing w:val="-2"/>
        </w:rPr>
        <w:t>)</w:t>
      </w:r>
      <w:r w:rsidR="000B4D1A" w:rsidRPr="0005200A">
        <w:rPr>
          <w:rFonts w:ascii="Angsana New" w:hAnsi="Angsana New" w:hint="cs"/>
          <w:spacing w:val="-2"/>
          <w:cs/>
        </w:rPr>
        <w:t>สำหรับปี</w:t>
      </w:r>
      <w:r w:rsidRPr="0005200A">
        <w:rPr>
          <w:rFonts w:ascii="Angsana New" w:hAnsi="Angsana New"/>
          <w:spacing w:val="-2"/>
          <w:cs/>
        </w:rPr>
        <w:t>ด้วยจำนวนหุ้นสามัญที่ออกจำหน่ายและชำระแล้ว</w:t>
      </w:r>
      <w:r w:rsidR="00012E31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/>
          <w:spacing w:val="-2"/>
          <w:cs/>
        </w:rPr>
        <w:t>ณ</w:t>
      </w:r>
      <w:r w:rsidR="00012E31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/>
          <w:spacing w:val="-2"/>
          <w:cs/>
        </w:rPr>
        <w:t>วันสิ้น</w:t>
      </w:r>
      <w:r w:rsidR="0005200A">
        <w:rPr>
          <w:rFonts w:ascii="Angsana New" w:hAnsi="Angsana New" w:hint="cs"/>
          <w:spacing w:val="-2"/>
          <w:cs/>
        </w:rPr>
        <w:t>ปี</w:t>
      </w:r>
    </w:p>
    <w:p w:rsidR="00BD3925" w:rsidRPr="0005200A" w:rsidRDefault="00FC7A51" w:rsidP="00B609FD">
      <w:pPr>
        <w:tabs>
          <w:tab w:val="left" w:pos="360"/>
          <w:tab w:val="left" w:pos="896"/>
          <w:tab w:val="left" w:pos="993"/>
          <w:tab w:val="left" w:pos="1440"/>
        </w:tabs>
        <w:spacing w:line="360" w:lineRule="exact"/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lastRenderedPageBreak/>
        <w:t>3</w:t>
      </w:r>
      <w:r w:rsidR="00E92AEC">
        <w:rPr>
          <w:rFonts w:ascii="Angsana New" w:hAnsi="Angsana New" w:hint="cs"/>
          <w:cs/>
        </w:rPr>
        <w:t>.22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BD3925" w:rsidRPr="0005200A">
        <w:rPr>
          <w:rFonts w:ascii="Angsana New" w:hAnsi="Angsana New"/>
          <w:cs/>
        </w:rPr>
        <w:t>รายการบัญชีที่เป็นเงินตราต่างประเทศ</w:t>
      </w:r>
      <w:r w:rsidR="00BD3925" w:rsidRPr="0005200A">
        <w:rPr>
          <w:rFonts w:ascii="Angsana New" w:hAnsi="Angsana New"/>
        </w:rPr>
        <w:tab/>
      </w:r>
    </w:p>
    <w:p w:rsidR="00AF246B" w:rsidRPr="0005200A" w:rsidRDefault="00BD3925" w:rsidP="00B609FD">
      <w:pPr>
        <w:tabs>
          <w:tab w:val="left" w:pos="360"/>
          <w:tab w:val="left" w:pos="900"/>
          <w:tab w:val="left" w:pos="1440"/>
        </w:tabs>
        <w:spacing w:line="360" w:lineRule="exact"/>
        <w:ind w:left="900" w:right="-77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รายการบัญชีที่เป็นเงินตราต</w:t>
      </w:r>
      <w:r w:rsidR="00885DE5" w:rsidRPr="0005200A">
        <w:rPr>
          <w:rFonts w:ascii="Angsana New" w:hAnsi="Angsana New"/>
          <w:cs/>
        </w:rPr>
        <w:t>่างประเทศได้บันทึกเป็นเงินบาทโดยใช้อัตราแลกเปลี่ยน</w:t>
      </w:r>
      <w:r w:rsidR="0046372F" w:rsidRPr="0005200A">
        <w:rPr>
          <w:rFonts w:ascii="Angsana New" w:hAnsi="Angsana New" w:hint="cs"/>
          <w:cs/>
        </w:rPr>
        <w:t xml:space="preserve"> </w:t>
      </w:r>
      <w:r w:rsidR="0046372F" w:rsidRPr="0005200A">
        <w:rPr>
          <w:rFonts w:ascii="Angsana New" w:hAnsi="Angsana New"/>
          <w:cs/>
        </w:rPr>
        <w:t>ณ</w:t>
      </w:r>
      <w:r w:rsidR="0046372F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วันที่เกิดรายการ สินทรัพย์และหนี้สินที่เป็นเงินตราต่างประเทศที่มียอดคงเหลือ ณ วันที่ในงบ</w:t>
      </w:r>
      <w:r w:rsidR="000116C0" w:rsidRPr="0005200A">
        <w:rPr>
          <w:rFonts w:ascii="Angsana New" w:hAnsi="Angsana New" w:hint="cs"/>
          <w:cs/>
        </w:rPr>
        <w:t>แสดงฐานะการเงิน ไ</w:t>
      </w:r>
      <w:r w:rsidRPr="0005200A">
        <w:rPr>
          <w:rFonts w:ascii="Angsana New" w:hAnsi="Angsana New"/>
          <w:cs/>
        </w:rPr>
        <w:t>ด้บันทึกไว้เป็</w:t>
      </w:r>
      <w:r w:rsidR="00885DE5" w:rsidRPr="0005200A">
        <w:rPr>
          <w:rFonts w:ascii="Angsana New" w:hAnsi="Angsana New"/>
          <w:cs/>
        </w:rPr>
        <w:t>นเงินบาทโดยใช้อัตราแลกเปลี่ยน ณ</w:t>
      </w:r>
      <w:r w:rsidR="00003AC6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วันที่ในงบ</w:t>
      </w:r>
      <w:r w:rsidR="000116C0" w:rsidRPr="0005200A">
        <w:rPr>
          <w:rFonts w:ascii="Angsana New" w:hAnsi="Angsana New" w:hint="cs"/>
          <w:cs/>
        </w:rPr>
        <w:t xml:space="preserve">แสดงฐานะการเงิน ยกเว้นรายการที่เป็นสัญญาอัตราแลกเปลี่ยนล่วงหน้ากับธนาคารจะใช้ราคายุติธรรม </w:t>
      </w:r>
      <w:r w:rsidRPr="0005200A">
        <w:rPr>
          <w:rFonts w:ascii="Angsana New" w:hAnsi="Angsana New"/>
          <w:cs/>
        </w:rPr>
        <w:t>ผลกำไรหรือขาดทุนจากอัตราแลกเปลี่ยนได้บันทึกเป็นรายได้หรือค่าใช้จ่ายในการดำเนินงานระหว่าง</w:t>
      </w:r>
      <w:r w:rsidRPr="0005200A">
        <w:rPr>
          <w:rFonts w:ascii="Angsana New" w:hAnsi="Angsana New" w:hint="cs"/>
          <w:cs/>
        </w:rPr>
        <w:t>ปี</w:t>
      </w:r>
      <w:r w:rsidRPr="0005200A">
        <w:rPr>
          <w:rFonts w:ascii="Angsana New" w:hAnsi="Angsana New"/>
          <w:cs/>
        </w:rPr>
        <w:t xml:space="preserve">แล้ว </w:t>
      </w:r>
    </w:p>
    <w:p w:rsidR="00161BFB" w:rsidRPr="0005200A" w:rsidRDefault="00161BFB" w:rsidP="00B609FD">
      <w:pPr>
        <w:tabs>
          <w:tab w:val="left" w:pos="1134"/>
        </w:tabs>
        <w:spacing w:line="360" w:lineRule="exact"/>
        <w:ind w:left="910" w:right="-91" w:firstLine="546"/>
        <w:jc w:val="thaiDistribute"/>
        <w:rPr>
          <w:rFonts w:ascii="Angsana New" w:hAnsi="Angsana New" w:cs="Angsana New"/>
          <w:spacing w:val="4"/>
        </w:rPr>
      </w:pPr>
      <w:r w:rsidRPr="0005200A">
        <w:rPr>
          <w:rFonts w:ascii="Angsana New" w:hAnsi="Angsana New" w:cs="Angsana New" w:hint="cs"/>
          <w:spacing w:val="-4"/>
          <w:cs/>
        </w:rPr>
        <w:t>งบการเงิน</w:t>
      </w:r>
      <w:r w:rsidRPr="0005200A">
        <w:rPr>
          <w:rFonts w:ascii="Angsana New" w:cs="Angsana New" w:hint="cs"/>
          <w:cs/>
        </w:rPr>
        <w:t>ของ</w:t>
      </w:r>
      <w:r w:rsidRPr="0005200A">
        <w:rPr>
          <w:rFonts w:ascii="Angsana New" w:hAnsi="Angsana New" w:cs="Angsana New" w:hint="cs"/>
          <w:spacing w:val="-4"/>
          <w:cs/>
        </w:rPr>
        <w:t>บริษัทย่อยที่เป็นเงินตราต่างประเทศ แปลงค่าเป็นเงินบาทเพื่อการทำงบการเงิน</w:t>
      </w:r>
      <w:r w:rsidRPr="0005200A">
        <w:rPr>
          <w:rFonts w:ascii="Angsana New" w:hAnsi="Angsana New" w:cs="Angsana New" w:hint="cs"/>
          <w:spacing w:val="4"/>
          <w:cs/>
        </w:rPr>
        <w:t>รวม โดยใช้อัตราแลกเปลี่ยนดังต่อไปนี้</w:t>
      </w:r>
    </w:p>
    <w:p w:rsidR="00161BFB" w:rsidRPr="0005200A" w:rsidRDefault="00161BFB" w:rsidP="00B609FD">
      <w:pPr>
        <w:tabs>
          <w:tab w:val="left" w:pos="360"/>
          <w:tab w:val="left" w:pos="900"/>
          <w:tab w:val="left" w:pos="1701"/>
        </w:tabs>
        <w:spacing w:line="360" w:lineRule="exact"/>
        <w:ind w:left="900" w:right="36" w:hanging="900"/>
        <w:jc w:val="both"/>
        <w:rPr>
          <w:rFonts w:ascii="Angsana New" w:hAnsi="Angsana New" w:cs="Angsana New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  <w:t>-  สินทรัพย์และหนี้สิน แปลงค่าโดยใช้อัตราแลกเปลี่ยนถัวเฉลี่ย ณ วันสิ้นปี</w:t>
      </w:r>
    </w:p>
    <w:p w:rsidR="00161BFB" w:rsidRPr="0005200A" w:rsidRDefault="00161BFB" w:rsidP="00B609FD">
      <w:pPr>
        <w:tabs>
          <w:tab w:val="left" w:pos="360"/>
          <w:tab w:val="left" w:pos="900"/>
          <w:tab w:val="left" w:pos="1701"/>
        </w:tabs>
        <w:spacing w:line="360" w:lineRule="exact"/>
        <w:ind w:left="900" w:right="36" w:hanging="900"/>
        <w:jc w:val="both"/>
        <w:rPr>
          <w:rFonts w:ascii="Angsana New" w:hAnsi="Angsana New" w:cs="Angsana New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  <w:t>-  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161BFB" w:rsidRPr="0005200A" w:rsidRDefault="00161BFB" w:rsidP="00B609FD">
      <w:pPr>
        <w:tabs>
          <w:tab w:val="left" w:pos="360"/>
          <w:tab w:val="left" w:pos="900"/>
          <w:tab w:val="left" w:pos="1701"/>
        </w:tabs>
        <w:spacing w:line="360" w:lineRule="exact"/>
        <w:ind w:left="900" w:right="36" w:hanging="900"/>
        <w:jc w:val="both"/>
        <w:rPr>
          <w:rFonts w:ascii="Angsana New" w:hAnsi="Angsana New" w:cs="Angsana New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  <w:t>-  รายได้และค่าใช้จ่าย แปลงค่าโดยใช้อัตราแลกเปลี่ยนถัวเฉลี่ยสำหรับปี</w:t>
      </w:r>
    </w:p>
    <w:p w:rsidR="00892119" w:rsidRPr="0005200A" w:rsidRDefault="00161BFB" w:rsidP="00B609FD">
      <w:pPr>
        <w:tabs>
          <w:tab w:val="left" w:pos="1134"/>
        </w:tabs>
        <w:spacing w:line="360" w:lineRule="exact"/>
        <w:ind w:left="854" w:right="-77" w:firstLine="602"/>
        <w:jc w:val="thaiDistribute"/>
        <w:rPr>
          <w:rFonts w:ascii="Angsana New" w:hAnsi="Angsana New"/>
          <w:b/>
          <w:bCs/>
          <w:spacing w:val="-2"/>
        </w:rPr>
      </w:pPr>
      <w:r w:rsidRPr="0005200A">
        <w:rPr>
          <w:rFonts w:ascii="Angsana New" w:cs="Angsana New" w:hint="cs"/>
          <w:cs/>
        </w:rPr>
        <w:t>ผลต่าง</w:t>
      </w:r>
      <w:r w:rsidRPr="0005200A">
        <w:rPr>
          <w:rFonts w:ascii="Angsana New" w:hAnsi="Angsana New" w:cs="Angsana New" w:hint="cs"/>
          <w:cs/>
        </w:rPr>
        <w:t>จากการ</w:t>
      </w:r>
      <w:r w:rsidRPr="0005200A">
        <w:rPr>
          <w:rFonts w:ascii="Angsana New" w:hAnsi="Angsana New" w:cs="Angsana New" w:hint="cs"/>
          <w:spacing w:val="-4"/>
          <w:cs/>
        </w:rPr>
        <w:t>แปลง</w:t>
      </w:r>
      <w:r w:rsidRPr="0005200A">
        <w:rPr>
          <w:rFonts w:ascii="Angsana New" w:hAnsi="Angsana New" w:cs="Angsana New" w:hint="cs"/>
          <w:cs/>
        </w:rPr>
        <w:t>ค่างบการเงินที่เป็นเงินตราต่างประเทศ แสดงอยู่ในส่วนของ</w:t>
      </w:r>
      <w:r w:rsidRPr="0005200A">
        <w:rPr>
          <w:rFonts w:ascii="Angsana New" w:hAnsi="Angsana New" w:cs="Angsana New" w:hint="cs"/>
          <w:spacing w:val="4"/>
          <w:cs/>
        </w:rPr>
        <w:t>กำไรขาดทุนเบ็ดเสร็จอื่น</w:t>
      </w:r>
    </w:p>
    <w:p w:rsidR="00117C6D" w:rsidRPr="00E86BCA" w:rsidRDefault="00117C6D" w:rsidP="00A502BD">
      <w:pPr>
        <w:tabs>
          <w:tab w:val="left" w:pos="360"/>
          <w:tab w:val="left" w:pos="900"/>
          <w:tab w:val="left" w:pos="1440"/>
        </w:tabs>
        <w:ind w:right="-618"/>
        <w:jc w:val="both"/>
        <w:rPr>
          <w:rFonts w:ascii="Angsana New" w:hAnsi="Angsana New"/>
          <w:b/>
          <w:bCs/>
          <w:sz w:val="8"/>
          <w:szCs w:val="8"/>
          <w:highlight w:val="yellow"/>
        </w:rPr>
      </w:pPr>
    </w:p>
    <w:p w:rsidR="00BD3925" w:rsidRPr="0005200A" w:rsidRDefault="00FC7A51" w:rsidP="00B609FD">
      <w:pPr>
        <w:tabs>
          <w:tab w:val="left" w:pos="360"/>
          <w:tab w:val="left" w:pos="851"/>
          <w:tab w:val="left" w:pos="993"/>
          <w:tab w:val="left" w:pos="1440"/>
        </w:tabs>
        <w:spacing w:line="360" w:lineRule="exact"/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.23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BD3925" w:rsidRPr="0005200A">
        <w:rPr>
          <w:rFonts w:ascii="Angsana New" w:hAnsi="Angsana New" w:hint="cs"/>
          <w:cs/>
        </w:rPr>
        <w:t>รายได้จากการแลกเปลี่ยนสินค้าหรือบริการ</w:t>
      </w:r>
    </w:p>
    <w:p w:rsidR="00BD3925" w:rsidRPr="0005200A" w:rsidRDefault="00BD3925" w:rsidP="009A55BC">
      <w:pPr>
        <w:tabs>
          <w:tab w:val="left" w:pos="360"/>
          <w:tab w:val="left" w:pos="1440"/>
        </w:tabs>
        <w:spacing w:line="360" w:lineRule="exact"/>
        <w:ind w:left="854" w:right="-63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 w:hint="cs"/>
          <w:cs/>
        </w:rPr>
        <w:t>รายได้จากการแลกเปลี่ยนสินค้าหรือบริการ เกิดจากการแลกเปลี่ยนสินค้าหรือบริการที่มีลักษณะ</w:t>
      </w:r>
      <w:r w:rsidR="009A55BC">
        <w:rPr>
          <w:rFonts w:ascii="Angsana New" w:hAnsi="Angsana New" w:hint="cs"/>
          <w:cs/>
        </w:rPr>
        <w:t xml:space="preserve">  </w:t>
      </w:r>
      <w:r w:rsidRPr="0005200A">
        <w:rPr>
          <w:rFonts w:ascii="Angsana New" w:hAnsi="Angsana New" w:hint="cs"/>
          <w:cs/>
        </w:rPr>
        <w:t>ที่ไม่เหมือนกัน ซึ่งกิจการมีการรับรู้รายได้ดังกล่าว ด้วยมูลค่ายุติธรรมของราคาสินค้าหรือบริการที่แลกเปลี่ยน</w:t>
      </w:r>
    </w:p>
    <w:p w:rsidR="009673F3" w:rsidRPr="0005200A" w:rsidRDefault="009673F3" w:rsidP="00A502BD">
      <w:pPr>
        <w:tabs>
          <w:tab w:val="left" w:pos="360"/>
          <w:tab w:val="left" w:pos="900"/>
          <w:tab w:val="left" w:pos="1440"/>
        </w:tabs>
        <w:ind w:left="902" w:right="-40" w:hanging="902"/>
        <w:jc w:val="thaiDistribute"/>
        <w:rPr>
          <w:rFonts w:ascii="Angsana New" w:hAnsi="Angsana New"/>
          <w:sz w:val="8"/>
          <w:szCs w:val="8"/>
        </w:rPr>
      </w:pPr>
    </w:p>
    <w:p w:rsidR="00C44B07" w:rsidRPr="0005200A" w:rsidRDefault="002D0849" w:rsidP="00B609FD">
      <w:pPr>
        <w:tabs>
          <w:tab w:val="left" w:pos="284"/>
          <w:tab w:val="left" w:pos="851"/>
          <w:tab w:val="left" w:pos="993"/>
          <w:tab w:val="left" w:pos="1440"/>
        </w:tabs>
        <w:spacing w:line="360" w:lineRule="exact"/>
        <w:ind w:right="-709"/>
        <w:jc w:val="both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="00FC7A51"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.24</w:t>
      </w:r>
      <w:r w:rsidRPr="0005200A">
        <w:rPr>
          <w:rFonts w:ascii="Angsana New" w:hAnsi="Angsana New" w:hint="cs"/>
          <w:cs/>
        </w:rPr>
        <w:tab/>
      </w:r>
      <w:r w:rsidR="00C44B07" w:rsidRPr="0005200A">
        <w:rPr>
          <w:rFonts w:ascii="Angsana New" w:hAnsi="Angsana New" w:hint="cs"/>
          <w:cs/>
        </w:rPr>
        <w:t>ผลประโยชน์ของพนักงาน</w:t>
      </w:r>
    </w:p>
    <w:p w:rsidR="00F96BF1" w:rsidRPr="0005200A" w:rsidRDefault="00F96BF1" w:rsidP="00B609FD">
      <w:pPr>
        <w:tabs>
          <w:tab w:val="left" w:pos="360"/>
          <w:tab w:val="left" w:pos="854"/>
          <w:tab w:val="left" w:pos="1440"/>
        </w:tabs>
        <w:spacing w:line="360" w:lineRule="exact"/>
        <w:ind w:left="902" w:right="-618" w:hanging="902"/>
        <w:jc w:val="thaiDistribute"/>
        <w:outlineLvl w:val="0"/>
        <w:rPr>
          <w:rFonts w:ascii="Angsana New" w:hAnsi="Angsana New"/>
          <w:spacing w:val="-6"/>
          <w:u w:val="single"/>
        </w:rPr>
      </w:pPr>
      <w:r w:rsidRPr="0005200A">
        <w:rPr>
          <w:rFonts w:ascii="Angsana New" w:hAnsi="Angsana New"/>
          <w:spacing w:val="-6"/>
        </w:rPr>
        <w:tab/>
      </w:r>
      <w:r w:rsidRPr="0005200A">
        <w:rPr>
          <w:rFonts w:ascii="Angsana New" w:hAnsi="Angsana New"/>
          <w:spacing w:val="-6"/>
        </w:rPr>
        <w:tab/>
      </w:r>
      <w:r w:rsidRPr="0005200A">
        <w:rPr>
          <w:rFonts w:ascii="Angsana New" w:hAnsi="Angsana New" w:hint="cs"/>
          <w:spacing w:val="-6"/>
          <w:u w:val="single"/>
          <w:cs/>
        </w:rPr>
        <w:t>ผลประโยชน์ระยะสั้น</w:t>
      </w:r>
    </w:p>
    <w:p w:rsidR="0005200A" w:rsidRPr="0005200A" w:rsidRDefault="00F96BF1" w:rsidP="00B609FD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</w:rPr>
      </w:pP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  <w:t>บริษัท</w:t>
      </w:r>
      <w:r w:rsidR="007537E7" w:rsidRPr="0005200A">
        <w:rPr>
          <w:rFonts w:ascii="Angsana New" w:hAnsi="Angsana New" w:hint="cs"/>
          <w:spacing w:val="-6"/>
          <w:cs/>
        </w:rPr>
        <w:t>และบริษัทย่อย</w:t>
      </w:r>
      <w:r w:rsidRPr="0005200A">
        <w:rPr>
          <w:rFonts w:ascii="Angsana New" w:hAnsi="Angsana New" w:hint="cs"/>
          <w:spacing w:val="-6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D87311" w:rsidRPr="0005200A" w:rsidRDefault="00D87311" w:rsidP="00D87311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  <w:sz w:val="2"/>
          <w:szCs w:val="2"/>
        </w:rPr>
      </w:pPr>
    </w:p>
    <w:p w:rsidR="00F96BF1" w:rsidRPr="0005200A" w:rsidRDefault="00F96BF1" w:rsidP="0005200A">
      <w:pPr>
        <w:tabs>
          <w:tab w:val="left" w:pos="360"/>
          <w:tab w:val="left" w:pos="854"/>
          <w:tab w:val="left" w:pos="1440"/>
        </w:tabs>
        <w:spacing w:line="380" w:lineRule="exact"/>
        <w:ind w:left="902" w:right="114" w:hanging="902"/>
        <w:jc w:val="thaiDistribute"/>
        <w:outlineLvl w:val="0"/>
        <w:rPr>
          <w:rFonts w:ascii="Angsana New" w:hAnsi="Angsana New"/>
          <w:spacing w:val="-14"/>
          <w:u w:val="single"/>
        </w:rPr>
      </w:pPr>
      <w:r w:rsidRPr="0005200A">
        <w:rPr>
          <w:rFonts w:ascii="Angsana New" w:hAnsi="Angsana New" w:hint="cs"/>
          <w:spacing w:val="-8"/>
          <w:cs/>
        </w:rPr>
        <w:tab/>
      </w:r>
      <w:r w:rsidRPr="0005200A">
        <w:rPr>
          <w:rFonts w:ascii="Angsana New" w:hAnsi="Angsana New" w:hint="cs"/>
          <w:spacing w:val="-8"/>
          <w:cs/>
        </w:rPr>
        <w:tab/>
      </w:r>
      <w:r w:rsidRPr="0005200A">
        <w:rPr>
          <w:rFonts w:ascii="Angsana New" w:hAnsi="Angsana New" w:hint="cs"/>
          <w:spacing w:val="-14"/>
          <w:u w:val="single"/>
          <w:cs/>
        </w:rPr>
        <w:t>ผลประโยชน์ระยะยาว</w:t>
      </w:r>
    </w:p>
    <w:p w:rsidR="000116C0" w:rsidRPr="0005200A" w:rsidRDefault="00C44B07" w:rsidP="0005200A">
      <w:pPr>
        <w:tabs>
          <w:tab w:val="left" w:pos="854"/>
          <w:tab w:val="left" w:pos="1440"/>
          <w:tab w:val="left" w:pos="1980"/>
        </w:tabs>
        <w:spacing w:line="380" w:lineRule="exact"/>
        <w:ind w:left="821" w:right="-618" w:hanging="634"/>
        <w:jc w:val="both"/>
        <w:outlineLvl w:val="0"/>
        <w:rPr>
          <w:rFonts w:ascii="Angsana New" w:hAnsi="Angsana New" w:cs="Angsana New"/>
          <w:spacing w:val="-14"/>
          <w:u w:val="single"/>
        </w:rPr>
      </w:pP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="000116C0" w:rsidRPr="0005200A">
        <w:rPr>
          <w:rFonts w:ascii="Times New Roman" w:hAnsi="Times New Roman" w:hint="cs"/>
          <w:spacing w:val="-14"/>
          <w:u w:val="single"/>
          <w:cs/>
        </w:rPr>
        <w:t>โครงการสมทบเงิน</w:t>
      </w:r>
    </w:p>
    <w:p w:rsidR="00B968C0" w:rsidRPr="0005200A" w:rsidRDefault="000116C0" w:rsidP="009A55BC">
      <w:pPr>
        <w:tabs>
          <w:tab w:val="left" w:pos="993"/>
          <w:tab w:val="left" w:pos="1440"/>
          <w:tab w:val="left" w:pos="1980"/>
        </w:tabs>
        <w:spacing w:line="380" w:lineRule="exact"/>
        <w:ind w:left="854" w:right="-91" w:hanging="635"/>
        <w:jc w:val="thaiDistribute"/>
        <w:rPr>
          <w:rFonts w:ascii="Times New Roman" w:hAnsi="Times New Roman"/>
          <w:spacing w:val="-6"/>
        </w:rPr>
      </w:pP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6"/>
          <w:cs/>
        </w:rPr>
        <w:t>บริษัทและบริษัทย่อยจัดให้มีกองทุนสำรองเลี้ยงชีพ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</w:t>
      </w:r>
      <w:r w:rsidRPr="0005200A">
        <w:rPr>
          <w:rFonts w:ascii="Times New Roman" w:hAnsi="Times New Roman" w:hint="cs"/>
          <w:spacing w:val="-4"/>
          <w:cs/>
        </w:rPr>
        <w:t>และ</w:t>
      </w:r>
      <w:r w:rsidRPr="0005200A">
        <w:rPr>
          <w:rFonts w:ascii="Angsana New" w:hAnsi="Angsana New" w:cs="Angsana New" w:hint="cs"/>
          <w:spacing w:val="-6"/>
          <w:cs/>
        </w:rPr>
        <w:t>เงินสมทบจากบริษัท เงินจ่ายสมทบกองทุนสำรองเลี้ยงชีพ บันทึกเป็นค่าใช</w:t>
      </w:r>
      <w:r w:rsidR="005E4065" w:rsidRPr="0005200A">
        <w:rPr>
          <w:rFonts w:ascii="Angsana New" w:hAnsi="Angsana New" w:cs="Angsana New" w:hint="cs"/>
          <w:spacing w:val="-6"/>
          <w:cs/>
        </w:rPr>
        <w:t>้จ่าย ในผลการดำเนินงานระหว่างปี</w:t>
      </w:r>
      <w:r w:rsidRPr="0005200A">
        <w:rPr>
          <w:rFonts w:ascii="Angsana New" w:hAnsi="Angsana New" w:cs="Angsana New" w:hint="cs"/>
          <w:spacing w:val="-6"/>
          <w:cs/>
        </w:rPr>
        <w:t xml:space="preserve"> สำหรับรอบระยะเวลาบัญชีที่เกิดรายการนั้น</w:t>
      </w:r>
      <w:r w:rsidRPr="0005200A">
        <w:rPr>
          <w:rFonts w:ascii="Times New Roman" w:hAnsi="Times New Roman"/>
          <w:spacing w:val="-6"/>
        </w:rPr>
        <w:tab/>
      </w:r>
    </w:p>
    <w:p w:rsidR="000116C0" w:rsidRPr="0005200A" w:rsidRDefault="000116C0" w:rsidP="0005200A">
      <w:pPr>
        <w:tabs>
          <w:tab w:val="left" w:pos="854"/>
          <w:tab w:val="left" w:pos="1440"/>
          <w:tab w:val="left" w:pos="1980"/>
        </w:tabs>
        <w:spacing w:line="380" w:lineRule="exact"/>
        <w:ind w:left="821" w:right="-618" w:hanging="634"/>
        <w:jc w:val="both"/>
        <w:outlineLvl w:val="0"/>
        <w:rPr>
          <w:rFonts w:ascii="Times New Roman" w:hAnsi="Times New Roman"/>
          <w:spacing w:val="-14"/>
          <w:u w:val="single"/>
        </w:rPr>
      </w:pP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u w:val="single"/>
          <w:cs/>
        </w:rPr>
        <w:t>โครงการผลประโยชน์</w:t>
      </w:r>
    </w:p>
    <w:p w:rsidR="007C02F1" w:rsidRDefault="000116C0" w:rsidP="009A55BC">
      <w:pPr>
        <w:tabs>
          <w:tab w:val="left" w:pos="993"/>
          <w:tab w:val="left" w:pos="1440"/>
          <w:tab w:val="left" w:pos="1980"/>
        </w:tabs>
        <w:spacing w:line="380" w:lineRule="exact"/>
        <w:ind w:left="868" w:right="-91" w:hanging="635"/>
        <w:jc w:val="thaiDistribute"/>
        <w:rPr>
          <w:rFonts w:ascii="Angsana New" w:hAnsi="Angsana New" w:cs="Angsana New"/>
          <w:spacing w:val="-4"/>
        </w:rPr>
      </w:pP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4"/>
          <w:cs/>
        </w:rPr>
        <w:tab/>
        <w:t>สำรองผลประโยชน์ของพนักงานเมื่อเกษียณอายุ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</w:t>
      </w:r>
      <w:r w:rsidR="004314F3" w:rsidRPr="0005200A">
        <w:rPr>
          <w:rFonts w:ascii="Times New Roman" w:hAnsi="Times New Roman" w:hint="cs"/>
          <w:spacing w:val="-4"/>
          <w:cs/>
        </w:rPr>
        <w:t>ร</w:t>
      </w:r>
      <w:r w:rsidRPr="0005200A">
        <w:rPr>
          <w:rFonts w:ascii="Times New Roman" w:hAnsi="Times New Roman" w:hint="cs"/>
          <w:spacing w:val="-4"/>
          <w:cs/>
        </w:rPr>
        <w:t>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05200A">
        <w:rPr>
          <w:rFonts w:ascii="Angsana New" w:hAnsi="Angsana New" w:cs="Angsana New"/>
          <w:spacing w:val="-4"/>
        </w:rPr>
        <w:t>Projected Unit Credit Method)</w:t>
      </w:r>
    </w:p>
    <w:p w:rsidR="0043409F" w:rsidRDefault="0043409F" w:rsidP="009A55BC">
      <w:pPr>
        <w:tabs>
          <w:tab w:val="left" w:pos="993"/>
          <w:tab w:val="left" w:pos="1440"/>
          <w:tab w:val="left" w:pos="1980"/>
        </w:tabs>
        <w:spacing w:line="380" w:lineRule="exact"/>
        <w:ind w:left="868" w:right="-91" w:hanging="635"/>
        <w:jc w:val="thaiDistribute"/>
        <w:rPr>
          <w:rFonts w:ascii="Angsana New" w:hAnsi="Angsana New" w:cs="Angsana New"/>
          <w:spacing w:val="-4"/>
        </w:rPr>
      </w:pPr>
    </w:p>
    <w:p w:rsidR="0043409F" w:rsidRDefault="0043409F" w:rsidP="009A55BC">
      <w:pPr>
        <w:tabs>
          <w:tab w:val="left" w:pos="993"/>
          <w:tab w:val="left" w:pos="1440"/>
          <w:tab w:val="left" w:pos="1980"/>
        </w:tabs>
        <w:spacing w:line="380" w:lineRule="exact"/>
        <w:ind w:left="868" w:right="-91" w:hanging="635"/>
        <w:jc w:val="thaiDistribute"/>
        <w:rPr>
          <w:rFonts w:ascii="Angsana New" w:hAnsi="Angsana New" w:cs="Angsana New"/>
          <w:spacing w:val="-4"/>
        </w:rPr>
      </w:pPr>
    </w:p>
    <w:p w:rsidR="0043409F" w:rsidRDefault="0043409F" w:rsidP="009A55BC">
      <w:pPr>
        <w:tabs>
          <w:tab w:val="left" w:pos="993"/>
          <w:tab w:val="left" w:pos="1440"/>
          <w:tab w:val="left" w:pos="1980"/>
        </w:tabs>
        <w:spacing w:line="380" w:lineRule="exact"/>
        <w:ind w:left="868" w:right="-91" w:hanging="635"/>
        <w:jc w:val="thaiDistribute"/>
        <w:rPr>
          <w:rFonts w:ascii="Angsana New" w:hAnsi="Angsana New" w:cs="Angsana New"/>
          <w:spacing w:val="-4"/>
        </w:rPr>
      </w:pPr>
    </w:p>
    <w:p w:rsidR="0043409F" w:rsidRDefault="0043409F" w:rsidP="009A55BC">
      <w:pPr>
        <w:tabs>
          <w:tab w:val="left" w:pos="993"/>
          <w:tab w:val="left" w:pos="1440"/>
          <w:tab w:val="left" w:pos="1980"/>
        </w:tabs>
        <w:spacing w:line="380" w:lineRule="exact"/>
        <w:ind w:left="868" w:right="-91" w:hanging="635"/>
        <w:jc w:val="thaiDistribute"/>
        <w:rPr>
          <w:rFonts w:ascii="Angsana New" w:hAnsi="Angsana New" w:cs="Angsana New"/>
          <w:spacing w:val="-4"/>
        </w:rPr>
      </w:pPr>
    </w:p>
    <w:p w:rsidR="0005200A" w:rsidRPr="00A06F23" w:rsidRDefault="0005200A" w:rsidP="0005200A">
      <w:pPr>
        <w:tabs>
          <w:tab w:val="left" w:pos="993"/>
          <w:tab w:val="left" w:pos="1440"/>
          <w:tab w:val="left" w:pos="1980"/>
        </w:tabs>
        <w:spacing w:line="160" w:lineRule="exact"/>
        <w:ind w:left="867" w:right="-17" w:hanging="635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2A4092" w:rsidRPr="0005200A" w:rsidRDefault="00FC7A51" w:rsidP="0005200A">
      <w:pPr>
        <w:tabs>
          <w:tab w:val="left" w:pos="284"/>
          <w:tab w:val="left" w:pos="360"/>
          <w:tab w:val="left" w:pos="993"/>
          <w:tab w:val="left" w:pos="1440"/>
        </w:tabs>
        <w:spacing w:line="380" w:lineRule="exact"/>
        <w:ind w:left="851" w:right="-709" w:hanging="626"/>
        <w:jc w:val="both"/>
        <w:rPr>
          <w:rFonts w:ascii="Angsana New" w:hAnsi="Angsana New"/>
          <w:spacing w:val="-14"/>
        </w:rPr>
      </w:pPr>
      <w:r w:rsidRPr="0005200A">
        <w:rPr>
          <w:rFonts w:ascii="Angsana New" w:hAnsi="Angsana New"/>
        </w:rPr>
        <w:lastRenderedPageBreak/>
        <w:t>3.</w:t>
      </w:r>
      <w:r w:rsidR="002D0849" w:rsidRPr="0005200A">
        <w:rPr>
          <w:rFonts w:ascii="Angsana New" w:hAnsi="Angsana New" w:hint="cs"/>
          <w:cs/>
        </w:rPr>
        <w:t>2</w:t>
      </w:r>
      <w:r w:rsidR="00E92AEC">
        <w:rPr>
          <w:rFonts w:ascii="Angsana New" w:hAnsi="Angsana New" w:hint="cs"/>
          <w:cs/>
        </w:rPr>
        <w:t>5</w:t>
      </w:r>
      <w:r w:rsidR="002D0849" w:rsidRPr="0005200A">
        <w:rPr>
          <w:rFonts w:ascii="Angsana New" w:hAnsi="Angsana New" w:hint="cs"/>
          <w:spacing w:val="-14"/>
          <w:cs/>
        </w:rPr>
        <w:t xml:space="preserve"> </w:t>
      </w:r>
      <w:r w:rsidR="002D0849" w:rsidRPr="0005200A">
        <w:rPr>
          <w:rFonts w:ascii="Angsana New" w:hAnsi="Angsana New" w:hint="cs"/>
          <w:spacing w:val="-14"/>
          <w:cs/>
        </w:rPr>
        <w:tab/>
      </w:r>
      <w:r w:rsidR="00977D89" w:rsidRPr="0005200A">
        <w:rPr>
          <w:rFonts w:ascii="Angsana New" w:hAnsi="Angsana New" w:hint="cs"/>
          <w:spacing w:val="-14"/>
          <w:cs/>
        </w:rPr>
        <w:t>การใช้ดุลยพินิจและประมาณ</w:t>
      </w:r>
      <w:r w:rsidR="002A4092" w:rsidRPr="0005200A">
        <w:rPr>
          <w:rFonts w:ascii="Angsana New" w:hAnsi="Angsana New" w:hint="cs"/>
          <w:spacing w:val="-14"/>
          <w:cs/>
        </w:rPr>
        <w:t>การทางบัญชี</w:t>
      </w:r>
      <w:r w:rsidR="00977D89" w:rsidRPr="0005200A">
        <w:rPr>
          <w:rFonts w:ascii="Angsana New" w:hAnsi="Angsana New" w:hint="cs"/>
          <w:spacing w:val="-14"/>
          <w:cs/>
        </w:rPr>
        <w:t>ที่สำคัญ</w:t>
      </w:r>
    </w:p>
    <w:p w:rsidR="00AC79A5" w:rsidRPr="0005200A" w:rsidRDefault="00977D89" w:rsidP="009A55BC">
      <w:pPr>
        <w:tabs>
          <w:tab w:val="left" w:pos="993"/>
          <w:tab w:val="left" w:pos="1440"/>
          <w:tab w:val="left" w:pos="1980"/>
        </w:tabs>
        <w:spacing w:line="380" w:lineRule="exact"/>
        <w:ind w:left="868" w:right="-91" w:hanging="635"/>
        <w:jc w:val="thaiDistribute"/>
        <w:rPr>
          <w:rFonts w:ascii="Times New Roman" w:hAnsi="Times New Roman"/>
          <w:spacing w:val="-4"/>
        </w:rPr>
      </w:pP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="00AC79A5" w:rsidRPr="0005200A">
        <w:rPr>
          <w:rFonts w:ascii="Times New Roman" w:hAnsi="Times New Roman"/>
          <w:spacing w:val="-4"/>
          <w:cs/>
        </w:rPr>
        <w:t>ในการจัดทำงบการเงินตาม</w:t>
      </w:r>
      <w:r w:rsidR="00AC79A5" w:rsidRPr="0005200A">
        <w:rPr>
          <w:rFonts w:ascii="Times New Roman" w:hAnsi="Times New Roman" w:hint="cs"/>
          <w:spacing w:val="-4"/>
          <w:cs/>
        </w:rPr>
        <w:t>มาตรฐานการ</w:t>
      </w:r>
      <w:r w:rsidR="00AC79A5" w:rsidRPr="0005200A">
        <w:rPr>
          <w:rFonts w:ascii="Times New Roman" w:hAnsi="Times New Roman"/>
          <w:spacing w:val="-4"/>
          <w:cs/>
        </w:rPr>
        <w:t>บัญชีที่รับรองทั่วไป ฝ่ายบริหารต้องใช้</w:t>
      </w:r>
      <w:r w:rsidR="00AC79A5" w:rsidRPr="0005200A">
        <w:rPr>
          <w:rFonts w:ascii="Times New Roman" w:hAnsi="Times New Roman" w:hint="cs"/>
          <w:spacing w:val="-4"/>
          <w:cs/>
        </w:rPr>
        <w:t>ดุลยพินิจใน</w:t>
      </w:r>
      <w:r w:rsidR="00AC79A5" w:rsidRPr="0005200A">
        <w:rPr>
          <w:rFonts w:ascii="Times New Roman" w:hAnsi="Times New Roman"/>
          <w:spacing w:val="-4"/>
          <w:cs/>
        </w:rPr>
        <w:t>การประมาณและตั้งข้อสมมติฐานหลายประการ ซึ่ง</w:t>
      </w:r>
      <w:r w:rsidR="00AC79A5" w:rsidRPr="0005200A">
        <w:rPr>
          <w:rFonts w:ascii="Times New Roman" w:hAnsi="Times New Roman" w:hint="cs"/>
          <w:spacing w:val="-4"/>
          <w:cs/>
        </w:rPr>
        <w:t>จะ</w:t>
      </w:r>
      <w:r w:rsidR="00AC79A5" w:rsidRPr="0005200A">
        <w:rPr>
          <w:rFonts w:ascii="Times New Roman" w:hAnsi="Times New Roman"/>
          <w:spacing w:val="-4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="00AC79A5" w:rsidRPr="0005200A">
        <w:rPr>
          <w:rFonts w:ascii="Times New Roman" w:hAnsi="Times New Roman" w:hint="cs"/>
          <w:spacing w:val="-4"/>
          <w:cs/>
        </w:rPr>
        <w:t>รวมทั้ง</w:t>
      </w:r>
      <w:r w:rsidR="00AC79A5" w:rsidRPr="0005200A">
        <w:rPr>
          <w:rFonts w:ascii="Times New Roman" w:hAnsi="Times New Roman"/>
          <w:spacing w:val="-4"/>
          <w:cs/>
        </w:rPr>
        <w:t>การเปิดเผยข้อมูลเกี่ยวกับสินทรัพย์และหนี้สินที่อาจ</w:t>
      </w:r>
      <w:r w:rsidR="00AC79A5" w:rsidRPr="0005200A">
        <w:rPr>
          <w:rFonts w:ascii="Times New Roman" w:hAnsi="Times New Roman" w:hint="cs"/>
          <w:spacing w:val="-4"/>
          <w:cs/>
        </w:rPr>
        <w:t>จะ</w:t>
      </w:r>
      <w:r w:rsidR="00AC79A5" w:rsidRPr="0005200A">
        <w:rPr>
          <w:rFonts w:ascii="Times New Roman" w:hAnsi="Times New Roman"/>
          <w:spacing w:val="-4"/>
          <w:cs/>
        </w:rPr>
        <w:t>เกิดขึ้น ผลที่เกิดขึ้นจริงอาจแตกต่างไปจากจำนวนที่ประมาณไว้</w:t>
      </w:r>
    </w:p>
    <w:p w:rsidR="009673F3" w:rsidRDefault="00AC79A5" w:rsidP="009A55BC">
      <w:pPr>
        <w:tabs>
          <w:tab w:val="left" w:pos="993"/>
          <w:tab w:val="left" w:pos="1440"/>
          <w:tab w:val="left" w:pos="1980"/>
        </w:tabs>
        <w:spacing w:line="380" w:lineRule="exact"/>
        <w:ind w:left="882" w:right="-105" w:hanging="635"/>
        <w:jc w:val="thaiDistribute"/>
        <w:rPr>
          <w:rFonts w:ascii="Times New Roman" w:hAnsi="Times New Roman"/>
          <w:spacing w:val="2"/>
        </w:rPr>
      </w:pPr>
      <w:r w:rsidRPr="0005200A">
        <w:rPr>
          <w:rFonts w:ascii="Times New Roman" w:hAnsi="Times New Roman"/>
          <w:spacing w:val="-14"/>
        </w:rPr>
        <w:tab/>
      </w:r>
      <w:r w:rsidR="00092D32" w:rsidRPr="0005200A">
        <w:rPr>
          <w:rFonts w:ascii="Times New Roman" w:hAnsi="Times New Roman"/>
          <w:spacing w:val="-14"/>
        </w:rPr>
        <w:tab/>
      </w:r>
      <w:r w:rsidRPr="0005200A">
        <w:rPr>
          <w:rFonts w:ascii="Times New Roman" w:hAnsi="Times New Roman"/>
          <w:spacing w:val="-14"/>
        </w:rPr>
        <w:tab/>
      </w:r>
      <w:r w:rsidRPr="0005200A">
        <w:rPr>
          <w:rFonts w:ascii="Times New Roman" w:hAnsi="Times New Roman"/>
          <w:spacing w:val="2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 w:rsidR="00526DEE" w:rsidRPr="0005200A">
        <w:rPr>
          <w:rFonts w:ascii="Times New Roman" w:hAnsi="Times New Roman" w:hint="cs"/>
          <w:spacing w:val="2"/>
          <w:cs/>
        </w:rPr>
        <w:br/>
      </w:r>
      <w:r w:rsidRPr="0005200A">
        <w:rPr>
          <w:rFonts w:ascii="Times New Roman" w:hAnsi="Times New Roman"/>
          <w:spacing w:val="2"/>
          <w:cs/>
        </w:rPr>
        <w:t>ใ</w:t>
      </w:r>
      <w:r w:rsidRPr="0005200A">
        <w:rPr>
          <w:rFonts w:ascii="Times New Roman" w:hAnsi="Times New Roman" w:hint="cs"/>
          <w:spacing w:val="2"/>
          <w:cs/>
        </w:rPr>
        <w:t>น</w:t>
      </w:r>
      <w:r w:rsidRPr="0005200A">
        <w:rPr>
          <w:rFonts w:ascii="Times New Roman" w:hAnsi="Times New Roman"/>
          <w:spacing w:val="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Pr="0005200A">
        <w:rPr>
          <w:rFonts w:ascii="Times New Roman" w:hAnsi="Times New Roman"/>
          <w:spacing w:val="2"/>
          <w:cs/>
        </w:rPr>
        <w:t>บริษัทได้ตั้งประมาณการและข้อสมมติฐานต่อเหตุการณ์ในอนาคต เป็นผลให้</w:t>
      </w:r>
      <w:r w:rsidRPr="0005200A">
        <w:rPr>
          <w:rFonts w:ascii="Times New Roman" w:hAnsi="Times New Roman"/>
          <w:spacing w:val="-4"/>
          <w:cs/>
        </w:rPr>
        <w:t>ประมาณ</w:t>
      </w:r>
      <w:r w:rsidRPr="0005200A">
        <w:rPr>
          <w:rFonts w:ascii="Times New Roman" w:hAnsi="Times New Roman"/>
          <w:spacing w:val="2"/>
          <w:cs/>
        </w:rPr>
        <w:t>การทางบัญชีอาจจะไม่ตรงกับผลที่เกิดขึ้นจริง ประมาณการและข้อสมมติฐาน</w:t>
      </w:r>
      <w:r w:rsidRPr="0005200A">
        <w:rPr>
          <w:rFonts w:ascii="Times New Roman" w:hAnsi="Times New Roman" w:hint="cs"/>
          <w:spacing w:val="2"/>
          <w:cs/>
        </w:rPr>
        <w:t>ทางบัญชีที่สำคัญ</w:t>
      </w:r>
      <w:r w:rsidRPr="0005200A">
        <w:rPr>
          <w:rFonts w:ascii="Times New Roman" w:hAnsi="Times New Roman"/>
          <w:spacing w:val="2"/>
          <w:cs/>
        </w:rPr>
        <w:t xml:space="preserve"> ได้แก่ ค่าเผื่อ</w:t>
      </w:r>
      <w:r w:rsidR="00B609FD">
        <w:rPr>
          <w:rFonts w:ascii="Times New Roman" w:hAnsi="Times New Roman" w:hint="cs"/>
          <w:spacing w:val="2"/>
          <w:cs/>
        </w:rPr>
        <w:t>ผลขาดทุนด้านเครดิตที่คาดว่าจะเกิดขึ้น</w:t>
      </w:r>
      <w:r w:rsidR="00885DE5" w:rsidRPr="0005200A">
        <w:rPr>
          <w:rFonts w:ascii="Times New Roman" w:hAnsi="Times New Roman" w:hint="cs"/>
          <w:spacing w:val="2"/>
          <w:cs/>
        </w:rPr>
        <w:t xml:space="preserve"> ค่าเผื่อการรับคืนสินค้า ค่าเผื่อการลดมูลค่าสินค้า</w:t>
      </w:r>
      <w:r w:rsidR="007537E7" w:rsidRPr="0005200A">
        <w:rPr>
          <w:rFonts w:ascii="Times New Roman" w:hAnsi="Times New Roman" w:hint="cs"/>
          <w:spacing w:val="2"/>
          <w:cs/>
        </w:rPr>
        <w:t>คงเหลือ</w:t>
      </w:r>
      <w:r w:rsidR="009E6462" w:rsidRPr="0005200A">
        <w:rPr>
          <w:rFonts w:ascii="Times New Roman" w:hAnsi="Times New Roman" w:hint="cs"/>
          <w:spacing w:val="2"/>
          <w:cs/>
        </w:rPr>
        <w:t xml:space="preserve"> ค่าเผื่อการปรับมูลค่า</w:t>
      </w:r>
      <w:r w:rsidR="0052021C" w:rsidRPr="0005200A">
        <w:rPr>
          <w:rFonts w:ascii="Times New Roman" w:hAnsi="Times New Roman" w:hint="cs"/>
          <w:spacing w:val="2"/>
          <w:cs/>
        </w:rPr>
        <w:t>สินทรัพย์ทางการเงินหมุนเวียนอื่น ค่าเผื่อการปรับมูลค่าสินทรัพย์ทางการเงินไม่หมุนเวียนอื่น</w:t>
      </w:r>
      <w:r w:rsidR="009E6462" w:rsidRPr="0005200A">
        <w:rPr>
          <w:rFonts w:ascii="Times New Roman" w:hAnsi="Times New Roman" w:hint="cs"/>
          <w:spacing w:val="2"/>
          <w:cs/>
        </w:rPr>
        <w:t xml:space="preserve"> ค่าเผื่อการปรับมูลค่าอสังหาริมทรัพย์เพื่อการลงทุน</w:t>
      </w:r>
      <w:r w:rsidRPr="0005200A">
        <w:rPr>
          <w:rFonts w:ascii="Times New Roman" w:hAnsi="Times New Roman" w:hint="cs"/>
          <w:spacing w:val="2"/>
          <w:cs/>
        </w:rPr>
        <w:t xml:space="preserve"> </w:t>
      </w:r>
      <w:r w:rsidR="00534406" w:rsidRPr="0005200A">
        <w:rPr>
          <w:rFonts w:ascii="Times New Roman" w:hAnsi="Times New Roman" w:hint="cs"/>
          <w:spacing w:val="2"/>
          <w:cs/>
        </w:rPr>
        <w:t xml:space="preserve">ค่าเผื่อการด้อยค่าของละคร </w:t>
      </w:r>
      <w:r w:rsidRPr="0005200A">
        <w:rPr>
          <w:rFonts w:ascii="Times New Roman" w:hAnsi="Times New Roman" w:hint="cs"/>
          <w:spacing w:val="2"/>
          <w:cs/>
        </w:rPr>
        <w:t xml:space="preserve">ค่าเสื่อมราคาของอาคารและอุปกรณ์ </w:t>
      </w:r>
      <w:r w:rsidR="00022B8D" w:rsidRPr="0005200A">
        <w:rPr>
          <w:rFonts w:ascii="Times New Roman" w:hAnsi="Times New Roman" w:hint="cs"/>
          <w:spacing w:val="2"/>
          <w:cs/>
        </w:rPr>
        <w:t xml:space="preserve">ค่าตัดจำหน่ายสินทรัพย์ไม่มีตัวตน </w:t>
      </w:r>
      <w:r w:rsidRPr="0005200A">
        <w:rPr>
          <w:rFonts w:ascii="Times New Roman" w:hAnsi="Times New Roman" w:hint="cs"/>
          <w:spacing w:val="2"/>
          <w:cs/>
        </w:rPr>
        <w:t>สินทรัพย์</w:t>
      </w:r>
      <w:r w:rsidR="00863B46" w:rsidRPr="0005200A">
        <w:rPr>
          <w:rFonts w:ascii="Times New Roman" w:hAnsi="Times New Roman" w:hint="cs"/>
          <w:spacing w:val="2"/>
          <w:cs/>
        </w:rPr>
        <w:t>หรือหนี้สิน</w:t>
      </w:r>
      <w:r w:rsidRPr="0005200A">
        <w:rPr>
          <w:rFonts w:ascii="Times New Roman" w:hAnsi="Times New Roman"/>
          <w:spacing w:val="2"/>
          <w:cs/>
        </w:rPr>
        <w:t>ภาษีเงินได้รอ</w:t>
      </w:r>
      <w:r w:rsidRPr="0005200A">
        <w:rPr>
          <w:rFonts w:ascii="Times New Roman" w:hAnsi="Times New Roman" w:hint="cs"/>
          <w:spacing w:val="2"/>
          <w:cs/>
        </w:rPr>
        <w:t>การ</w:t>
      </w:r>
      <w:r w:rsidRPr="0005200A">
        <w:rPr>
          <w:rFonts w:ascii="Times New Roman" w:hAnsi="Times New Roman"/>
          <w:spacing w:val="2"/>
          <w:cs/>
        </w:rPr>
        <w:t>ตัดบัญชี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="00966C72" w:rsidRPr="0005200A">
        <w:rPr>
          <w:rFonts w:ascii="Times New Roman" w:hAnsi="Times New Roman" w:hint="cs"/>
          <w:spacing w:val="2"/>
          <w:cs/>
        </w:rPr>
        <w:t xml:space="preserve">ค่าใช้จ่ายในการออกหุ้นกู้รอตัดบัญชี </w:t>
      </w:r>
      <w:r w:rsidRPr="0005200A">
        <w:rPr>
          <w:rFonts w:ascii="Times New Roman" w:hAnsi="Times New Roman" w:hint="cs"/>
          <w:spacing w:val="2"/>
          <w:cs/>
        </w:rPr>
        <w:t>และสำรองผลประโยชน์ระยะยาวของพนักงาน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Pr="0005200A">
        <w:rPr>
          <w:rFonts w:ascii="Times New Roman" w:hAnsi="Times New Roman"/>
          <w:spacing w:val="2"/>
          <w:cs/>
        </w:rPr>
        <w:t>การประมาณการในเรื่อง</w:t>
      </w:r>
      <w:r w:rsidRPr="0005200A">
        <w:rPr>
          <w:rFonts w:ascii="Times New Roman" w:hAnsi="Times New Roman" w:hint="cs"/>
          <w:spacing w:val="2"/>
          <w:cs/>
        </w:rPr>
        <w:t>ต่างๆ</w:t>
      </w:r>
      <w:r w:rsidRPr="0005200A">
        <w:rPr>
          <w:rFonts w:ascii="Times New Roman" w:hAnsi="Times New Roman"/>
          <w:spacing w:val="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:rsidR="0005200A" w:rsidRPr="00B609FD" w:rsidRDefault="0005200A" w:rsidP="00B609FD">
      <w:pPr>
        <w:tabs>
          <w:tab w:val="left" w:pos="993"/>
          <w:tab w:val="left" w:pos="1440"/>
          <w:tab w:val="left" w:pos="1980"/>
        </w:tabs>
        <w:ind w:left="884" w:right="-17" w:hanging="635"/>
        <w:jc w:val="thaiDistribute"/>
        <w:rPr>
          <w:rFonts w:ascii="Times New Roman" w:hAnsi="Times New Roman"/>
          <w:spacing w:val="2"/>
          <w:sz w:val="12"/>
          <w:szCs w:val="12"/>
        </w:rPr>
      </w:pPr>
    </w:p>
    <w:p w:rsidR="00E14154" w:rsidRPr="00D4736F" w:rsidRDefault="00B64819" w:rsidP="00960539">
      <w:pPr>
        <w:pStyle w:val="30"/>
        <w:numPr>
          <w:ilvl w:val="0"/>
          <w:numId w:val="2"/>
        </w:numPr>
        <w:ind w:right="-706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:rsidR="00F31564" w:rsidRPr="00C205D9" w:rsidRDefault="00F31564" w:rsidP="00960539">
      <w:pPr>
        <w:tabs>
          <w:tab w:val="left" w:pos="360"/>
          <w:tab w:val="left" w:pos="1440"/>
          <w:tab w:val="left" w:pos="9356"/>
        </w:tabs>
        <w:spacing w:line="192" w:lineRule="auto"/>
        <w:ind w:right="-15"/>
        <w:jc w:val="right"/>
        <w:rPr>
          <w:rFonts w:ascii="Angsana New" w:hAnsi="Angsana New"/>
          <w:sz w:val="31"/>
          <w:szCs w:val="31"/>
          <w:cs/>
        </w:rPr>
      </w:pPr>
      <w:r w:rsidRPr="00C205D9">
        <w:rPr>
          <w:rFonts w:ascii="Angsana New" w:hAnsi="Angsana New" w:hint="cs"/>
          <w:sz w:val="31"/>
          <w:szCs w:val="31"/>
          <w:cs/>
        </w:rPr>
        <w:t xml:space="preserve">   หน่วย </w:t>
      </w:r>
      <w:r w:rsidRPr="00C205D9">
        <w:rPr>
          <w:rFonts w:ascii="Angsana New" w:hAnsi="Angsana New"/>
          <w:sz w:val="31"/>
          <w:szCs w:val="31"/>
        </w:rPr>
        <w:t xml:space="preserve">: </w:t>
      </w:r>
      <w:r w:rsidRPr="00C205D9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936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48"/>
        <w:gridCol w:w="1480"/>
        <w:gridCol w:w="1480"/>
        <w:gridCol w:w="1480"/>
        <w:gridCol w:w="1481"/>
      </w:tblGrid>
      <w:tr w:rsidR="00F31564" w:rsidRPr="0052021C" w:rsidTr="0005200A">
        <w:trPr>
          <w:trHeight w:hRule="exact" w:val="397"/>
        </w:trPr>
        <w:tc>
          <w:tcPr>
            <w:tcW w:w="3448" w:type="dxa"/>
            <w:vMerge w:val="restart"/>
            <w:vAlign w:val="center"/>
          </w:tcPr>
          <w:p w:rsidR="00F31564" w:rsidRPr="0052021C" w:rsidRDefault="00F31564" w:rsidP="00F3156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960" w:type="dxa"/>
            <w:gridSpan w:val="2"/>
            <w:vAlign w:val="center"/>
          </w:tcPr>
          <w:p w:rsidR="00F31564" w:rsidRPr="0052021C" w:rsidRDefault="00F31564" w:rsidP="00F3156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center"/>
          </w:tcPr>
          <w:p w:rsidR="00F31564" w:rsidRPr="0052021C" w:rsidRDefault="00F31564" w:rsidP="00F3156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1964" w:rsidRPr="0052021C" w:rsidTr="0005200A">
        <w:trPr>
          <w:trHeight w:hRule="exact" w:val="397"/>
        </w:trPr>
        <w:tc>
          <w:tcPr>
            <w:tcW w:w="3448" w:type="dxa"/>
            <w:vMerge/>
            <w:tcBorders>
              <w:bottom w:val="single" w:sz="4" w:space="0" w:color="auto"/>
            </w:tcBorders>
          </w:tcPr>
          <w:p w:rsidR="000A1964" w:rsidRPr="0052021C" w:rsidRDefault="000A1964" w:rsidP="000A19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0A1964" w:rsidRPr="0052021C" w:rsidRDefault="000A1964" w:rsidP="000A196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</w:tcBorders>
            <w:vAlign w:val="center"/>
          </w:tcPr>
          <w:p w:rsidR="000A1964" w:rsidRPr="0052021C" w:rsidRDefault="000A1964" w:rsidP="000A196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Pr="0052021C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8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0A1964" w:rsidRPr="0052021C" w:rsidRDefault="000A1964" w:rsidP="000A196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81" w:type="dxa"/>
            <w:tcBorders>
              <w:left w:val="nil"/>
              <w:bottom w:val="single" w:sz="4" w:space="0" w:color="auto"/>
            </w:tcBorders>
            <w:vAlign w:val="center"/>
          </w:tcPr>
          <w:p w:rsidR="000A1964" w:rsidRPr="0052021C" w:rsidRDefault="000A1964" w:rsidP="000A196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Pr="0052021C">
              <w:rPr>
                <w:rFonts w:ascii="Angsana New" w:hAnsi="Angsana New" w:cs="Angsana New"/>
                <w:cs/>
              </w:rPr>
              <w:t>3</w:t>
            </w:r>
          </w:p>
        </w:tc>
      </w:tr>
      <w:tr w:rsidR="000A1964" w:rsidRPr="0052021C" w:rsidTr="0005200A">
        <w:trPr>
          <w:trHeight w:hRule="exact" w:val="431"/>
        </w:trPr>
        <w:tc>
          <w:tcPr>
            <w:tcW w:w="3448" w:type="dxa"/>
            <w:tcBorders>
              <w:bottom w:val="nil"/>
            </w:tcBorders>
          </w:tcPr>
          <w:p w:rsidR="000A1964" w:rsidRPr="0052021C" w:rsidRDefault="000A1964" w:rsidP="000A19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position w:val="-36"/>
                <w:cs/>
              </w:rPr>
              <w:t>เงินสดและเงินฝากธนาคาร</w:t>
            </w:r>
          </w:p>
        </w:tc>
        <w:tc>
          <w:tcPr>
            <w:tcW w:w="1480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0A1964" w:rsidRPr="002B2C75" w:rsidRDefault="002B2C75" w:rsidP="000A1964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4,718,198,120</w:t>
            </w:r>
          </w:p>
        </w:tc>
        <w:tc>
          <w:tcPr>
            <w:tcW w:w="148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0A1964" w:rsidRPr="0052021C" w:rsidRDefault="000A1964" w:rsidP="000A1964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2,</w:t>
            </w:r>
            <w:r>
              <w:rPr>
                <w:rFonts w:ascii="Angsana New" w:hAnsi="Angsana New" w:cs="Angsana New"/>
              </w:rPr>
              <w:t>565</w:t>
            </w:r>
            <w:r w:rsidRPr="0052021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308</w:t>
            </w:r>
            <w:r w:rsidRPr="0052021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907</w:t>
            </w:r>
          </w:p>
        </w:tc>
        <w:tc>
          <w:tcPr>
            <w:tcW w:w="1480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0A1964" w:rsidRPr="002B2C75" w:rsidRDefault="002B2C75" w:rsidP="000A1964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2,756,505,931</w:t>
            </w:r>
          </w:p>
        </w:tc>
        <w:tc>
          <w:tcPr>
            <w:tcW w:w="148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0A1964" w:rsidRPr="0052021C" w:rsidRDefault="000A1964" w:rsidP="000A1964">
            <w:pPr>
              <w:ind w:right="34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1</w:t>
            </w:r>
            <w:r w:rsidRPr="0052021C">
              <w:rPr>
                <w:rFonts w:ascii="Angsana New" w:hAnsi="Angsana New" w:cs="Angsana New"/>
              </w:rPr>
              <w:t>,436,498,39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0A1964" w:rsidRPr="0052021C" w:rsidTr="0005200A">
        <w:trPr>
          <w:trHeight w:hRule="exact" w:val="431"/>
        </w:trPr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0A1964" w:rsidRPr="0052021C" w:rsidRDefault="000A1964" w:rsidP="000A1964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เงินฝากประจำธนาคารระยะสั้น</w:t>
            </w:r>
          </w:p>
        </w:tc>
        <w:tc>
          <w:tcPr>
            <w:tcW w:w="148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0A1964" w:rsidRPr="002B2C75" w:rsidRDefault="002B2C75" w:rsidP="000A1964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3,194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0A1964" w:rsidRPr="0052021C" w:rsidRDefault="000A1964" w:rsidP="000A1964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52021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069</w:t>
            </w:r>
          </w:p>
        </w:tc>
        <w:tc>
          <w:tcPr>
            <w:tcW w:w="148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0A1964" w:rsidRPr="002B2C75" w:rsidRDefault="000A1964" w:rsidP="000A1964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0A1964" w:rsidRPr="0052021C" w:rsidRDefault="000A1964" w:rsidP="000A1964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B2C75" w:rsidRPr="0052021C" w:rsidTr="0005200A">
        <w:trPr>
          <w:trHeight w:hRule="exact" w:val="431"/>
        </w:trPr>
        <w:tc>
          <w:tcPr>
            <w:tcW w:w="3448" w:type="dxa"/>
            <w:tcBorders>
              <w:bottom w:val="single" w:sz="4" w:space="0" w:color="auto"/>
            </w:tcBorders>
          </w:tcPr>
          <w:p w:rsidR="002B2C75" w:rsidRPr="0052021C" w:rsidRDefault="002B2C75" w:rsidP="000A19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80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B2C75" w:rsidRPr="002B2C75" w:rsidRDefault="002B2C75" w:rsidP="000A1964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4,718,201,314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B2C75" w:rsidRPr="0052021C" w:rsidRDefault="002B2C75" w:rsidP="000A1964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2,</w:t>
            </w:r>
            <w:r>
              <w:rPr>
                <w:rFonts w:ascii="Angsana New" w:hAnsi="Angsana New" w:cs="Angsana New"/>
              </w:rPr>
              <w:t>565</w:t>
            </w:r>
            <w:r w:rsidRPr="0052021C">
              <w:rPr>
                <w:rFonts w:ascii="Angsana New" w:hAnsi="Angsana New" w:cs="Angsana New"/>
              </w:rPr>
              <w:t>,3</w:t>
            </w:r>
            <w:r>
              <w:rPr>
                <w:rFonts w:ascii="Angsana New" w:hAnsi="Angsana New" w:cs="Angsana New"/>
              </w:rPr>
              <w:t>10</w:t>
            </w:r>
            <w:r w:rsidRPr="0052021C">
              <w:rPr>
                <w:rFonts w:ascii="Angsana New" w:hAnsi="Angsana New" w:cs="Angsana New"/>
              </w:rPr>
              <w:t>,9</w:t>
            </w: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1480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B2C75" w:rsidRPr="002B2C75" w:rsidRDefault="002B2C75" w:rsidP="002B2C75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2,756,505,931</w:t>
            </w:r>
          </w:p>
        </w:tc>
        <w:tc>
          <w:tcPr>
            <w:tcW w:w="148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B2C75" w:rsidRPr="0052021C" w:rsidRDefault="002B2C75" w:rsidP="000A1964">
            <w:pPr>
              <w:ind w:right="34"/>
              <w:jc w:val="right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1</w:t>
            </w:r>
            <w:r w:rsidRPr="0052021C">
              <w:rPr>
                <w:rFonts w:ascii="Angsana New" w:hAnsi="Angsana New" w:cs="Angsana New"/>
              </w:rPr>
              <w:t>,436,498,39</w:t>
            </w:r>
            <w:r>
              <w:rPr>
                <w:rFonts w:ascii="Angsana New" w:hAnsi="Angsana New" w:cs="Angsana New"/>
              </w:rPr>
              <w:t>1</w:t>
            </w:r>
          </w:p>
        </w:tc>
      </w:tr>
    </w:tbl>
    <w:p w:rsidR="0003746A" w:rsidRDefault="0003746A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6428F" w:rsidRDefault="00D6428F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6428F" w:rsidRDefault="00D6428F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6428F" w:rsidRDefault="00D6428F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6428F" w:rsidRDefault="00D6428F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502BD" w:rsidRDefault="00A502BD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502BD" w:rsidRDefault="00A502BD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502BD" w:rsidRDefault="00A502BD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502BD" w:rsidRDefault="00A502BD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502BD" w:rsidRDefault="00A502BD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502BD" w:rsidRDefault="00A502BD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502BD" w:rsidRDefault="00A502BD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502BD" w:rsidRDefault="00A502BD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A06F23" w:rsidRDefault="00A06F23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873B33" w:rsidRPr="00D6428F" w:rsidRDefault="006D60A9" w:rsidP="00D6428F">
      <w:pPr>
        <w:pStyle w:val="30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</w:rPr>
      </w:pPr>
      <w:r w:rsidRPr="00D6428F">
        <w:rPr>
          <w:rFonts w:ascii="Angsana New" w:hAnsi="Angsana New" w:hint="cs"/>
          <w:b/>
          <w:bCs/>
          <w:cs/>
        </w:rPr>
        <w:lastRenderedPageBreak/>
        <w:t>ลูกหนี้การค้า</w:t>
      </w:r>
      <w:r w:rsidR="00F31564" w:rsidRPr="00D6428F">
        <w:rPr>
          <w:rFonts w:ascii="Angsana New" w:hAnsi="Angsana New" w:hint="cs"/>
          <w:b/>
          <w:bCs/>
          <w:cs/>
        </w:rPr>
        <w:t>และลูกหนี้</w:t>
      </w:r>
      <w:r w:rsidR="001A3A52" w:rsidRPr="00D6428F">
        <w:rPr>
          <w:rFonts w:ascii="Angsana New" w:hAnsi="Angsana New" w:hint="cs"/>
          <w:b/>
          <w:bCs/>
          <w:cs/>
        </w:rPr>
        <w:t>หมุนเวียน</w:t>
      </w:r>
      <w:r w:rsidR="00F31564" w:rsidRPr="00D6428F">
        <w:rPr>
          <w:rFonts w:ascii="Angsana New" w:hAnsi="Angsana New" w:hint="cs"/>
          <w:b/>
          <w:bCs/>
          <w:cs/>
        </w:rPr>
        <w:t>อื่น</w:t>
      </w:r>
    </w:p>
    <w:p w:rsidR="00873B33" w:rsidRPr="00D84FB0" w:rsidRDefault="00873B33" w:rsidP="0003746A">
      <w:pPr>
        <w:tabs>
          <w:tab w:val="left" w:pos="360"/>
          <w:tab w:val="left" w:pos="1440"/>
          <w:tab w:val="left" w:pos="9356"/>
        </w:tabs>
        <w:spacing w:line="192" w:lineRule="auto"/>
        <w:ind w:right="-105"/>
        <w:jc w:val="right"/>
        <w:rPr>
          <w:rFonts w:ascii="Angsana New" w:hAnsi="Angsana New"/>
        </w:rPr>
      </w:pPr>
      <w:r w:rsidRPr="00D84FB0">
        <w:rPr>
          <w:rFonts w:ascii="Angsana New" w:hAnsi="Angsana New"/>
          <w:cs/>
        </w:rPr>
        <w:t xml:space="preserve">หน่วย </w:t>
      </w:r>
      <w:r w:rsidRPr="00D84FB0">
        <w:rPr>
          <w:rFonts w:ascii="Angsana New" w:hAnsi="Angsana New"/>
        </w:rPr>
        <w:t xml:space="preserve">: </w:t>
      </w:r>
      <w:r w:rsidRPr="00D84FB0">
        <w:rPr>
          <w:rFonts w:ascii="Angsana New" w:hAnsi="Angsana New"/>
          <w:cs/>
        </w:rPr>
        <w:t>บาท</w:t>
      </w:r>
    </w:p>
    <w:tbl>
      <w:tblPr>
        <w:tblW w:w="98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16"/>
        <w:gridCol w:w="1480"/>
        <w:gridCol w:w="1481"/>
        <w:gridCol w:w="1480"/>
        <w:gridCol w:w="1481"/>
      </w:tblGrid>
      <w:tr w:rsidR="00873B33" w:rsidRPr="00D84FB0" w:rsidTr="001A3A52">
        <w:trPr>
          <w:cantSplit/>
        </w:trPr>
        <w:tc>
          <w:tcPr>
            <w:tcW w:w="3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33" w:rsidRPr="00D84FB0" w:rsidRDefault="005E4065" w:rsidP="00F03D2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cs/>
              </w:rPr>
            </w:pPr>
            <w:bookmarkStart w:id="0" w:name="OLE_LINK18"/>
            <w:r w:rsidRPr="00D84FB0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84FB0" w:rsidRDefault="00873B33">
            <w:pPr>
              <w:ind w:right="-1058" w:hanging="10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84FB0" w:rsidRDefault="00873B33">
            <w:pPr>
              <w:ind w:right="-1058" w:hanging="1080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งบการเงินเฉพาะ</w:t>
            </w:r>
            <w:r w:rsidR="001966C8" w:rsidRPr="00D84FB0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C4DC4" w:rsidRPr="00D84FB0" w:rsidTr="001A3A52">
        <w:trPr>
          <w:cantSplit/>
        </w:trPr>
        <w:tc>
          <w:tcPr>
            <w:tcW w:w="3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C4" w:rsidRPr="00D84FB0" w:rsidRDefault="001C4DC4" w:rsidP="001C4DC4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A3504C" w:rsidRDefault="001C4DC4" w:rsidP="001C4DC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A3504C" w:rsidRDefault="001C4DC4" w:rsidP="001C4DC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8F7750" w:rsidRDefault="001C4DC4" w:rsidP="001C4DC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1C4DC4" w:rsidRPr="00D84FB0" w:rsidTr="001A3A52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1C4DC4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A3504C" w:rsidRDefault="001C4DC4" w:rsidP="001C4DC4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4DC4" w:rsidRPr="00A3504C" w:rsidRDefault="001C4DC4" w:rsidP="001C4DC4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8F7750" w:rsidRDefault="001C4DC4" w:rsidP="001C4DC4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BC5F03">
            <w:pPr>
              <w:tabs>
                <w:tab w:val="left" w:pos="284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88355D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88355D">
              <w:rPr>
                <w:rFonts w:ascii="Angsana New" w:hAnsi="Angsana New" w:cs="Angsana New" w:hint="cs"/>
                <w:cs/>
              </w:rPr>
              <w:t>3</w:t>
            </w:r>
            <w:r w:rsidR="002B2C75" w:rsidRPr="0088355D">
              <w:rPr>
                <w:rFonts w:ascii="Angsana New" w:hAnsi="Angsana New" w:cs="Angsana New" w:hint="cs"/>
                <w:cs/>
              </w:rPr>
              <w:t>46,486,</w:t>
            </w:r>
            <w:r w:rsidR="0088355D" w:rsidRPr="0088355D">
              <w:rPr>
                <w:rFonts w:ascii="Angsana New" w:hAnsi="Angsana New" w:cs="Angsana New" w:hint="cs"/>
                <w:cs/>
              </w:rPr>
              <w:t>895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A3504C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 w:hint="cs"/>
                <w:cs/>
              </w:rPr>
              <w:t>357</w:t>
            </w:r>
            <w:r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 w:hint="cs"/>
                <w:cs/>
              </w:rPr>
              <w:t>015</w:t>
            </w:r>
            <w:r w:rsidRPr="009673F3">
              <w:rPr>
                <w:rFonts w:ascii="Angsana New" w:hAnsi="Angsana New" w:cs="Angsana New"/>
              </w:rPr>
              <w:t>,</w:t>
            </w:r>
            <w:r w:rsidRPr="009673F3">
              <w:rPr>
                <w:rFonts w:ascii="Angsana New" w:hAnsi="Angsana New" w:cs="Angsana New" w:hint="cs"/>
                <w:cs/>
              </w:rPr>
              <w:t>854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2B2C75" w:rsidRDefault="002B2C7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2,244,444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,472,335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BC5F03">
            <w:pPr>
              <w:tabs>
                <w:tab w:val="left" w:pos="284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 xml:space="preserve">เกินกำหนดชำระไม่เกิน </w:t>
            </w:r>
            <w:r w:rsidRPr="00D84FB0">
              <w:rPr>
                <w:rFonts w:ascii="Angsana New" w:hAnsi="Angsana New" w:hint="cs"/>
              </w:rPr>
              <w:t xml:space="preserve">3 </w:t>
            </w:r>
            <w:r w:rsidRPr="00D84FB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88355D" w:rsidRDefault="0088355D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88355D">
              <w:rPr>
                <w:rFonts w:ascii="Angsana New" w:hAnsi="Angsana New" w:cs="Angsana New"/>
              </w:rPr>
              <w:t>178,955,528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A3504C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273,122,598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2B2C75" w:rsidRDefault="002B2C7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734,219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327,901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BC5F03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 w:rsidRPr="00D84FB0">
              <w:rPr>
                <w:rFonts w:ascii="Angsana New" w:hAnsi="Angsana New"/>
              </w:rPr>
              <w:t xml:space="preserve">3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88355D" w:rsidRDefault="0088355D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88355D">
              <w:rPr>
                <w:rFonts w:ascii="Angsana New" w:hAnsi="Angsana New" w:cs="Angsana New"/>
              </w:rPr>
              <w:t>2,284,069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A3504C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12,628,566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2B2C75" w:rsidRDefault="002B2C7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284,069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94,138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BC5F03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>
              <w:rPr>
                <w:rFonts w:ascii="Angsana New" w:hAnsi="Angsana New"/>
              </w:rPr>
              <w:t>6</w:t>
            </w:r>
            <w:r w:rsidRPr="00D84FB0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88355D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88355D">
              <w:rPr>
                <w:rFonts w:ascii="Angsana New" w:hAnsi="Angsana New" w:cs="Angsana New"/>
              </w:rPr>
              <w:t>2</w:t>
            </w:r>
            <w:r w:rsidR="0088355D" w:rsidRPr="0088355D">
              <w:rPr>
                <w:rFonts w:ascii="Angsana New" w:hAnsi="Angsana New" w:cs="Angsana New"/>
              </w:rPr>
              <w:t>6,622,469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A3504C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25,980,</w:t>
            </w:r>
            <w:r w:rsidRPr="009673F3">
              <w:rPr>
                <w:rFonts w:ascii="Angsana New" w:hAnsi="Angsana New" w:cs="Angsana New" w:hint="cs"/>
                <w:cs/>
              </w:rPr>
              <w:t>766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2B2C75" w:rsidRDefault="002B2C7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226,119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23,056,813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BC5F03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>12</w:t>
            </w:r>
            <w:r w:rsidRPr="00D84FB0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>เดือนขึ้นไป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1C4DC4" w:rsidRPr="0088355D" w:rsidRDefault="0088355D" w:rsidP="001C4DC4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88355D">
              <w:rPr>
                <w:rFonts w:ascii="Angsana New" w:hAnsi="Angsana New" w:cs="Angsana New"/>
              </w:rPr>
              <w:t>36,518,322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A3504C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9673F3">
              <w:rPr>
                <w:rFonts w:ascii="Angsana New" w:hAnsi="Angsana New" w:cs="Angsana New"/>
              </w:rPr>
              <w:t>12,020,352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1C4DC4" w:rsidRPr="002B2C75" w:rsidRDefault="001C4DC4" w:rsidP="001C4DC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8F7750" w:rsidRDefault="001C4DC4" w:rsidP="001C4DC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/>
              </w:rPr>
              <w:t>-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1C4DC4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88355D" w:rsidRDefault="0088355D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88355D">
              <w:rPr>
                <w:rFonts w:ascii="Angsana New" w:hAnsi="Angsana New" w:cs="Angsana New"/>
              </w:rPr>
              <w:t>590,867,283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4DC4" w:rsidRPr="00C80DA6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680,768,136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2B2C75" w:rsidRDefault="002B2C7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3,488,851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24</w:t>
            </w:r>
            <w:r>
              <w:rPr>
                <w:rFonts w:ascii="Angsana New" w:hAnsi="Angsana New" w:cs="Angsana New"/>
              </w:rPr>
              <w:t>,951,187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24509D" w:rsidRDefault="001C4DC4" w:rsidP="00BC5F03">
            <w:pPr>
              <w:tabs>
                <w:tab w:val="left" w:pos="313"/>
                <w:tab w:val="left" w:pos="727"/>
              </w:tabs>
              <w:ind w:right="-108" w:firstLine="284"/>
              <w:jc w:val="both"/>
              <w:rPr>
                <w:rFonts w:ascii="Angsana New" w:hAnsi="Angsana New"/>
              </w:rPr>
            </w:pPr>
            <w:r w:rsidRPr="0024509D">
              <w:rPr>
                <w:rFonts w:ascii="Angsana New" w:hAnsi="Angsana New" w:hint="cs"/>
                <w:u w:val="single"/>
                <w:cs/>
              </w:rPr>
              <w:t>หัก</w:t>
            </w:r>
            <w:r w:rsidRPr="0024509D">
              <w:rPr>
                <w:rFonts w:ascii="Angsana New" w:hAnsi="Angsana New" w:hint="cs"/>
                <w:cs/>
              </w:rPr>
              <w:t xml:space="preserve"> </w:t>
            </w:r>
            <w:r w:rsidRPr="0024509D">
              <w:rPr>
                <w:rFonts w:ascii="Angsana New" w:hAnsi="Angsana New"/>
                <w:cs/>
              </w:rPr>
              <w:t>ค่าเผื่อ</w:t>
            </w:r>
            <w:r w:rsidR="0024509D" w:rsidRPr="0024509D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88355D" w:rsidRDefault="001C4DC4" w:rsidP="001C4DC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C80DA6" w:rsidRDefault="001C4DC4" w:rsidP="001C4DC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1C4DC4" w:rsidRDefault="001C4DC4" w:rsidP="001C4DC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2B2C75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2C75" w:rsidRPr="0024509D" w:rsidRDefault="00BC5F03" w:rsidP="0024509D">
            <w:pPr>
              <w:tabs>
                <w:tab w:val="left" w:pos="313"/>
                <w:tab w:val="left" w:pos="727"/>
              </w:tabs>
              <w:ind w:right="-108" w:firstLine="420"/>
              <w:jc w:val="both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="002B2C75" w:rsidRPr="0024509D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2B2C75" w:rsidRPr="0088355D" w:rsidRDefault="0088355D" w:rsidP="0024509D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88355D">
              <w:rPr>
                <w:rFonts w:ascii="Angsana New" w:hAnsi="Angsana New" w:cs="Angsana New"/>
              </w:rPr>
              <w:t>(62,003,408</w:t>
            </w:r>
            <w:r w:rsidR="002B2C75" w:rsidRPr="0088355D"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2C75" w:rsidRPr="009673F3" w:rsidRDefault="002B2C75" w:rsidP="0024509D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(12,738,327)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2B2C75" w:rsidRPr="009673F3" w:rsidRDefault="002B2C75" w:rsidP="002B2C75">
            <w:pPr>
              <w:tabs>
                <w:tab w:val="left" w:pos="1432"/>
              </w:tabs>
              <w:ind w:left="-108" w:right="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(479,891</w:t>
            </w:r>
            <w:r w:rsidRPr="009673F3"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2C75" w:rsidRPr="003E5333" w:rsidRDefault="002B2C75" w:rsidP="0024509D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/>
              </w:rPr>
              <w:t>-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1C4DC4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88355D" w:rsidRDefault="0088355D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88355D">
              <w:rPr>
                <w:rFonts w:ascii="Angsana New" w:hAnsi="Angsana New" w:cs="Angsana New"/>
              </w:rPr>
              <w:t>528,863,875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4DC4" w:rsidRPr="00164602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668,029,809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1C4DC4" w:rsidRDefault="002B2C75" w:rsidP="001C4DC4">
            <w:pPr>
              <w:ind w:left="-108" w:right="84"/>
              <w:jc w:val="right"/>
              <w:rPr>
                <w:rFonts w:ascii="Angsana New" w:hAnsi="Angsana New" w:cs="Angsana New"/>
                <w:highlight w:val="yellow"/>
              </w:rPr>
            </w:pPr>
            <w:r w:rsidRPr="002B2C75">
              <w:rPr>
                <w:rFonts w:ascii="Angsana New" w:hAnsi="Angsana New" w:cs="Angsana New" w:hint="cs"/>
                <w:cs/>
              </w:rPr>
              <w:t>3,008,960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24</w:t>
            </w:r>
            <w:r>
              <w:rPr>
                <w:rFonts w:ascii="Angsana New" w:hAnsi="Angsana New" w:cs="Angsana New"/>
              </w:rPr>
              <w:t>,951,187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1C4DC4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88355D" w:rsidRDefault="0088355D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88355D">
              <w:rPr>
                <w:rFonts w:ascii="Angsana New" w:hAnsi="Angsana New" w:cs="Angsana New"/>
              </w:rPr>
              <w:t>21,423,858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2716C6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12,943,821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2B2C75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2</w:t>
            </w:r>
            <w:r w:rsidR="002B2C75" w:rsidRPr="002B2C75">
              <w:rPr>
                <w:rFonts w:ascii="Angsana New" w:hAnsi="Angsana New" w:cs="Angsana New"/>
              </w:rPr>
              <w:t>,380,630,004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  <w:r>
              <w:rPr>
                <w:rFonts w:ascii="Angsana New" w:hAnsi="Angsana New" w:cs="Angsana New"/>
              </w:rPr>
              <w:t>,868,441,347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1C4DC4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รวมลูกหนี้การค้า</w:t>
            </w:r>
            <w:r w:rsidRPr="00D84FB0">
              <w:rPr>
                <w:rFonts w:ascii="Angsana New" w:hAnsi="Angsana New" w:hint="cs"/>
              </w:rPr>
              <w:t>-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88355D" w:rsidRDefault="0088355D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88355D">
              <w:rPr>
                <w:rFonts w:ascii="Angsana New" w:hAnsi="Angsana New" w:cs="Angsana New"/>
              </w:rPr>
              <w:t>550,287,733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2716C6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673F3">
              <w:rPr>
                <w:rFonts w:ascii="Angsana New" w:hAnsi="Angsana New" w:cs="Angsana New"/>
              </w:rPr>
              <w:t>680,973,630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2B2C75" w:rsidRDefault="002B2C7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2,383,638,964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2,893,392,534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D84FB0" w:rsidRDefault="001C4DC4" w:rsidP="001C4DC4">
            <w:pPr>
              <w:ind w:right="-10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1C4DC4" w:rsidRDefault="001C4DC4" w:rsidP="001C4DC4">
            <w:pPr>
              <w:ind w:left="-108" w:right="8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C577B1" w:rsidRDefault="001C4DC4" w:rsidP="001C4DC4">
            <w:pPr>
              <w:ind w:left="-108"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1C4DC4" w:rsidRDefault="001C4DC4" w:rsidP="001C4DC4">
            <w:pPr>
              <w:ind w:left="-108" w:right="88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Default="001C4DC4" w:rsidP="001C4DC4">
            <w:pPr>
              <w:ind w:left="-108" w:right="8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Default="001C4DC4" w:rsidP="00BC5F03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936DF5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84,676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189,969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936DF5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936DF5">
              <w:rPr>
                <w:rFonts w:ascii="Angsana New" w:hAnsi="Angsana New" w:cs="Angsana New"/>
              </w:rPr>
              <w:t>1</w:t>
            </w:r>
            <w:r w:rsidR="0088355D" w:rsidRPr="00936DF5">
              <w:rPr>
                <w:rFonts w:ascii="Angsana New" w:hAnsi="Angsana New" w:cs="Angsana New"/>
              </w:rPr>
              <w:t>15,101,675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109,075,828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Default="001C4DC4" w:rsidP="00BC5F03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ค่าใช้จ่ายจ่ายล่วงหน้า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C4DC4" w:rsidRPr="00936DF5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173,370,756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53</w:t>
            </w:r>
            <w:r w:rsidRPr="00DE3A0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280</w:t>
            </w:r>
            <w:r w:rsidRPr="00DE3A0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1C4DC4" w:rsidRPr="00936DF5" w:rsidRDefault="0088355D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118,004,642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111,184,433</w:t>
            </w:r>
          </w:p>
        </w:tc>
      </w:tr>
      <w:tr w:rsidR="0088355D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355D" w:rsidRDefault="0088355D" w:rsidP="00BC5F03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88355D" w:rsidRPr="00936DF5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 w:hint="cs"/>
                <w:cs/>
              </w:rPr>
              <w:t>113,854,784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355D" w:rsidRPr="008F7750" w:rsidRDefault="0088355D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 w:hint="cs"/>
                <w:cs/>
              </w:rPr>
              <w:t>277</w:t>
            </w:r>
            <w:r w:rsidRPr="00DE3A08">
              <w:rPr>
                <w:rFonts w:ascii="Angsana New" w:hAnsi="Angsana New" w:cs="Angsana New"/>
              </w:rPr>
              <w:t>,971,732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8355D" w:rsidRPr="00936DF5" w:rsidRDefault="0088355D" w:rsidP="0088355D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355D" w:rsidRPr="008F7750" w:rsidRDefault="0088355D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,821,396</w:t>
            </w:r>
          </w:p>
        </w:tc>
      </w:tr>
      <w:tr w:rsidR="00936DF5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F5" w:rsidRPr="00317D10" w:rsidRDefault="00936DF5" w:rsidP="00BC5F03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 w:rsidRPr="00317D1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317D10">
              <w:rPr>
                <w:rFonts w:ascii="Angsana New" w:hAnsi="Angsana New" w:hint="cs"/>
                <w:cs/>
              </w:rPr>
              <w:t>อื่นสำนักงาน กสทช.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936DF5" w:rsidRPr="00936DF5" w:rsidRDefault="00936DF5" w:rsidP="00936DF5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F5" w:rsidRPr="00C577B1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DE3A08">
              <w:rPr>
                <w:rFonts w:ascii="Angsana New" w:hAnsi="Angsana New" w:cs="Angsana New"/>
              </w:rPr>
              <w:t>9,876,521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936DF5" w:rsidRPr="00936DF5" w:rsidRDefault="00936DF5" w:rsidP="001C4DC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DF5" w:rsidRPr="008F7750" w:rsidRDefault="00936DF5" w:rsidP="001C4DC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/>
              </w:rPr>
              <w:t>-</w:t>
            </w:r>
          </w:p>
        </w:tc>
      </w:tr>
      <w:tr w:rsidR="0005200A" w:rsidRPr="00D84FB0" w:rsidTr="00BC5F03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00A" w:rsidRPr="0005200A" w:rsidRDefault="0005200A" w:rsidP="00BC5F03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spacing w:val="-6"/>
              </w:rPr>
            </w:pPr>
            <w:r w:rsidRPr="0005200A">
              <w:rPr>
                <w:rFonts w:ascii="Angsana New" w:hAnsi="Angsana New" w:hint="cs"/>
                <w:spacing w:val="-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5200A" w:rsidRPr="00936DF5" w:rsidRDefault="0005200A" w:rsidP="0005200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0A" w:rsidRPr="00C577B1" w:rsidRDefault="0005200A" w:rsidP="0005200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-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5200A" w:rsidRPr="00936DF5" w:rsidRDefault="0005200A" w:rsidP="0005200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200A" w:rsidRPr="008F7750" w:rsidRDefault="0005200A" w:rsidP="0005200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3E533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269</w:t>
            </w:r>
            <w:r w:rsidRPr="003E533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280</w:t>
            </w:r>
          </w:p>
        </w:tc>
      </w:tr>
      <w:tr w:rsidR="00936DF5" w:rsidRPr="00D84FB0" w:rsidTr="00BC5F03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DF5" w:rsidRPr="00D84FB0" w:rsidRDefault="00936DF5" w:rsidP="00BC5F03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</w:t>
            </w:r>
            <w:r>
              <w:rPr>
                <w:rFonts w:ascii="Angsana New" w:hAnsi="Angsana New" w:hint="cs"/>
                <w:cs/>
              </w:rPr>
              <w:t xml:space="preserve"> ๆ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36DF5" w:rsidRPr="00936DF5" w:rsidRDefault="00936DF5" w:rsidP="00936DF5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34,134,616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F5" w:rsidRPr="00DE3A08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 w:hint="cs"/>
                <w:cs/>
              </w:rPr>
              <w:t>35</w:t>
            </w:r>
            <w:r w:rsidRPr="00DE3A0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964</w:t>
            </w:r>
            <w:r w:rsidRPr="00DE3A0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762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36DF5" w:rsidRPr="00936DF5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 w:hint="cs"/>
                <w:cs/>
              </w:rPr>
              <w:t>33</w:t>
            </w:r>
            <w:r w:rsidRPr="00936DF5">
              <w:rPr>
                <w:rFonts w:ascii="Angsana New" w:hAnsi="Angsana New" w:cs="Angsana New"/>
              </w:rPr>
              <w:t>,</w:t>
            </w:r>
            <w:r w:rsidRPr="00936DF5">
              <w:rPr>
                <w:rFonts w:ascii="Angsana New" w:hAnsi="Angsana New" w:cs="Angsana New" w:hint="cs"/>
                <w:cs/>
              </w:rPr>
              <w:t>015,778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DF5" w:rsidRPr="008F7750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 w:hint="cs"/>
                <w:cs/>
              </w:rPr>
              <w:t>33</w:t>
            </w:r>
            <w:r w:rsidRPr="003E533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056</w:t>
            </w:r>
            <w:r w:rsidRPr="003E533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618</w:t>
            </w:r>
          </w:p>
        </w:tc>
      </w:tr>
      <w:tr w:rsidR="00BC5F03" w:rsidRPr="00D84FB0" w:rsidTr="00BC5F03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5F03" w:rsidRPr="00D84FB0" w:rsidRDefault="00BC5F03" w:rsidP="00BC5F03">
            <w:pPr>
              <w:tabs>
                <w:tab w:val="left" w:pos="360"/>
                <w:tab w:val="left" w:pos="900"/>
                <w:tab w:val="left" w:pos="1440"/>
              </w:tabs>
              <w:ind w:right="-1058" w:firstLine="88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BC5F03" w:rsidRPr="00936DF5" w:rsidRDefault="00BC5F03" w:rsidP="00936DF5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321,444,832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5F03" w:rsidRPr="00DE3A08" w:rsidRDefault="00BC5F03" w:rsidP="001C4DC4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477,283,293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BC5F03" w:rsidRPr="00936DF5" w:rsidRDefault="00BC5F03" w:rsidP="001C4DC4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266,122,095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5F03" w:rsidRPr="003E5333" w:rsidRDefault="00BC5F03" w:rsidP="001C4DC4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256,407,555</w:t>
            </w:r>
          </w:p>
        </w:tc>
      </w:tr>
      <w:tr w:rsidR="00EB55E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5E4" w:rsidRPr="00EB55E4" w:rsidRDefault="00EB55E4" w:rsidP="00BC5F03">
            <w:pPr>
              <w:tabs>
                <w:tab w:val="left" w:pos="313"/>
                <w:tab w:val="left" w:pos="727"/>
              </w:tabs>
              <w:ind w:right="-108" w:firstLine="284"/>
              <w:jc w:val="both"/>
              <w:rPr>
                <w:rFonts w:ascii="Angsana New" w:hAnsi="Angsana New"/>
                <w:u w:val="single"/>
              </w:rPr>
            </w:pPr>
            <w:r w:rsidRPr="0024509D">
              <w:rPr>
                <w:rFonts w:ascii="Angsana New" w:hAnsi="Angsana New" w:hint="cs"/>
                <w:u w:val="single"/>
                <w:cs/>
              </w:rPr>
              <w:t>หัก</w:t>
            </w:r>
            <w:r w:rsidRPr="00EB55E4">
              <w:rPr>
                <w:rFonts w:ascii="Angsana New" w:hAnsi="Angsana New" w:hint="cs"/>
                <w:cs/>
              </w:rPr>
              <w:t xml:space="preserve"> </w:t>
            </w:r>
            <w:r w:rsidRPr="00EB55E4">
              <w:rPr>
                <w:rFonts w:ascii="Angsana New" w:hAnsi="Angsana New"/>
                <w:cs/>
              </w:rPr>
              <w:t>ค่าเผื่อ</w:t>
            </w:r>
            <w:r w:rsidRPr="00EB55E4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EB55E4" w:rsidRPr="001C4DC4" w:rsidRDefault="00EB55E4" w:rsidP="00EB55E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5E4" w:rsidRPr="00C577B1" w:rsidRDefault="00EB55E4" w:rsidP="00EB55E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B55E4" w:rsidRPr="00936DF5" w:rsidRDefault="00EB55E4" w:rsidP="00EB55E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5E4" w:rsidRPr="008F7750" w:rsidRDefault="00EB55E4" w:rsidP="00EB55E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</w:tr>
      <w:tr w:rsidR="00EB55E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5E4" w:rsidRPr="00EB55E4" w:rsidRDefault="00BC5F03" w:rsidP="00BC5F03">
            <w:pPr>
              <w:tabs>
                <w:tab w:val="left" w:pos="313"/>
              </w:tabs>
              <w:ind w:right="-108" w:firstLine="42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="00EB55E4" w:rsidRPr="00EB55E4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EB55E4" w:rsidRPr="00936DF5" w:rsidRDefault="00EB55E4" w:rsidP="00EB55E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(33,000,000)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5E4" w:rsidRPr="00DE3A08" w:rsidRDefault="00EB55E4" w:rsidP="00EB55E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(33,000,000)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B55E4" w:rsidRPr="00936DF5" w:rsidRDefault="00EB55E4" w:rsidP="00EB55E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(33</w:t>
            </w:r>
            <w:r w:rsidRPr="00936DF5">
              <w:rPr>
                <w:rFonts w:ascii="Angsana New" w:hAnsi="Angsana New" w:cs="Angsana New" w:hint="cs"/>
                <w:cs/>
              </w:rPr>
              <w:t>,000,000</w:t>
            </w:r>
            <w:r w:rsidRPr="00936DF5"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55E4" w:rsidRPr="003E5333" w:rsidRDefault="00EB55E4" w:rsidP="00EB55E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3E5333">
              <w:rPr>
                <w:rFonts w:ascii="Angsana New" w:hAnsi="Angsana New" w:cs="Angsana New"/>
              </w:rPr>
              <w:t>(33</w:t>
            </w:r>
            <w:r w:rsidRPr="003E5333">
              <w:rPr>
                <w:rFonts w:ascii="Angsana New" w:hAnsi="Angsana New" w:cs="Angsana New" w:hint="cs"/>
                <w:cs/>
              </w:rPr>
              <w:t>,000,000</w:t>
            </w:r>
            <w:r w:rsidRPr="003E5333">
              <w:rPr>
                <w:rFonts w:ascii="Angsana New" w:hAnsi="Angsana New" w:cs="Angsana New"/>
              </w:rPr>
              <w:t>)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DC4" w:rsidRPr="00FF3028" w:rsidRDefault="001C4DC4" w:rsidP="00BC5F03">
            <w:pPr>
              <w:tabs>
                <w:tab w:val="left" w:pos="408"/>
              </w:tabs>
              <w:ind w:right="-108" w:firstLine="644"/>
              <w:jc w:val="both"/>
              <w:rPr>
                <w:rFonts w:ascii="Angsana New" w:hAnsi="Angsana New"/>
                <w:spacing w:val="-12"/>
                <w:cs/>
              </w:rPr>
            </w:pPr>
            <w:r w:rsidRPr="00FF3028">
              <w:rPr>
                <w:rFonts w:ascii="Angsana New" w:hAnsi="Angsana New" w:hint="cs"/>
                <w:spacing w:val="-12"/>
                <w:cs/>
              </w:rPr>
              <w:t>ค่าเผื่อการ</w:t>
            </w:r>
            <w:r w:rsidR="00EB55E4" w:rsidRPr="00FF3028">
              <w:rPr>
                <w:rFonts w:ascii="Angsana New" w:hAnsi="Angsana New" w:hint="cs"/>
                <w:spacing w:val="-12"/>
                <w:cs/>
              </w:rPr>
              <w:t>ด้อย</w:t>
            </w:r>
            <w:r w:rsidRPr="00FF3028">
              <w:rPr>
                <w:rFonts w:ascii="Angsana New" w:hAnsi="Angsana New" w:hint="cs"/>
                <w:spacing w:val="-12"/>
                <w:cs/>
              </w:rPr>
              <w:t>ค่าค่าใช้จ่ายจ่ายล่วงหน้า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1C4DC4" w:rsidRPr="00936DF5" w:rsidRDefault="001C4DC4" w:rsidP="001C4DC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 w:hint="cs"/>
                <w:cs/>
              </w:rPr>
              <w:t>(8</w:t>
            </w:r>
            <w:r w:rsidRPr="00936DF5">
              <w:rPr>
                <w:rFonts w:ascii="Angsana New" w:hAnsi="Angsana New" w:cs="Angsana New"/>
              </w:rPr>
              <w:t>,</w:t>
            </w:r>
            <w:r w:rsidRPr="00936DF5">
              <w:rPr>
                <w:rFonts w:ascii="Angsana New" w:hAnsi="Angsana New" w:cs="Angsana New" w:hint="cs"/>
                <w:cs/>
              </w:rPr>
              <w:t>281</w:t>
            </w:r>
            <w:r w:rsidRPr="00936DF5">
              <w:rPr>
                <w:rFonts w:ascii="Angsana New" w:hAnsi="Angsana New" w:cs="Angsana New"/>
              </w:rPr>
              <w:t>,</w:t>
            </w:r>
            <w:r w:rsidRPr="00936DF5">
              <w:rPr>
                <w:rFonts w:ascii="Angsana New" w:hAnsi="Angsana New" w:cs="Angsana New" w:hint="cs"/>
                <w:cs/>
              </w:rPr>
              <w:t>647)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936DF5" w:rsidRDefault="001C4DC4" w:rsidP="001C4DC4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 w:hint="cs"/>
                <w:cs/>
              </w:rPr>
              <w:t>(8</w:t>
            </w:r>
            <w:r w:rsidRPr="00936DF5">
              <w:rPr>
                <w:rFonts w:ascii="Angsana New" w:hAnsi="Angsana New" w:cs="Angsana New"/>
              </w:rPr>
              <w:t>,</w:t>
            </w:r>
            <w:r w:rsidRPr="00936DF5">
              <w:rPr>
                <w:rFonts w:ascii="Angsana New" w:hAnsi="Angsana New" w:cs="Angsana New" w:hint="cs"/>
                <w:cs/>
              </w:rPr>
              <w:t>281</w:t>
            </w:r>
            <w:r w:rsidRPr="00936DF5">
              <w:rPr>
                <w:rFonts w:ascii="Angsana New" w:hAnsi="Angsana New" w:cs="Angsana New"/>
              </w:rPr>
              <w:t>,</w:t>
            </w:r>
            <w:r w:rsidRPr="00936DF5">
              <w:rPr>
                <w:rFonts w:ascii="Angsana New" w:hAnsi="Angsana New" w:cs="Angsana New" w:hint="cs"/>
                <w:cs/>
              </w:rPr>
              <w:t>647)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936DF5" w:rsidRDefault="001C4DC4" w:rsidP="001C4DC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8F7750" w:rsidRDefault="001C4DC4" w:rsidP="001C4DC4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C4DC4" w:rsidRPr="00D84FB0" w:rsidTr="001A3A52">
        <w:tc>
          <w:tcPr>
            <w:tcW w:w="3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C4" w:rsidRPr="00D84FB0" w:rsidRDefault="001C4DC4" w:rsidP="001C4DC4">
            <w:pPr>
              <w:ind w:right="-108" w:firstLine="392"/>
              <w:jc w:val="both"/>
              <w:rPr>
                <w:rFonts w:ascii="Angsana New" w:hAnsi="Angsana New"/>
                <w:cs/>
              </w:rPr>
            </w:pPr>
            <w:r w:rsidRPr="00AC2148">
              <w:rPr>
                <w:rFonts w:ascii="Angsana New" w:hAnsi="Angsana New" w:hint="cs"/>
                <w:cs/>
              </w:rPr>
              <w:t>รวม</w:t>
            </w: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1C4DC4" w:rsidRPr="00936DF5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280,163,185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2716C6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436,001,646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936DF5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233,122,095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223,407</w:t>
            </w:r>
            <w:r w:rsidRPr="003E5333">
              <w:rPr>
                <w:rFonts w:ascii="Angsana New" w:hAnsi="Angsana New" w:cs="Angsana New"/>
              </w:rPr>
              <w:t>,555</w:t>
            </w:r>
          </w:p>
        </w:tc>
      </w:tr>
      <w:tr w:rsidR="001C4DC4" w:rsidRPr="00D84FB0" w:rsidTr="001A3A52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C4" w:rsidRPr="00D84FB0" w:rsidRDefault="001C4DC4" w:rsidP="001C4DC4">
            <w:pPr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936DF5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830,450,918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2716C6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DE3A08">
              <w:rPr>
                <w:rFonts w:ascii="Angsana New" w:hAnsi="Angsana New" w:cs="Angsana New"/>
              </w:rPr>
              <w:t>1,116,975,276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936DF5" w:rsidRDefault="00936DF5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 w:hint="cs"/>
                <w:cs/>
              </w:rPr>
              <w:t>2,616,761,059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8F7750" w:rsidRDefault="001C4DC4" w:rsidP="001C4DC4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3,116</w:t>
            </w:r>
            <w:r>
              <w:rPr>
                <w:rFonts w:ascii="Angsana New" w:hAnsi="Angsana New" w:cs="Angsana New"/>
              </w:rPr>
              <w:t>,800</w:t>
            </w:r>
            <w:r w:rsidRPr="003E533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089</w:t>
            </w:r>
          </w:p>
        </w:tc>
      </w:tr>
      <w:bookmarkEnd w:id="0"/>
    </w:tbl>
    <w:p w:rsidR="00232C13" w:rsidRPr="00D84FB0" w:rsidRDefault="00232C13" w:rsidP="0039297D">
      <w:pPr>
        <w:pStyle w:val="30"/>
        <w:ind w:right="-706"/>
        <w:rPr>
          <w:rFonts w:ascii="Angsana New" w:hAnsi="Angsana New"/>
        </w:rPr>
      </w:pPr>
    </w:p>
    <w:p w:rsidR="00901918" w:rsidRDefault="00901918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</w:rPr>
      </w:pPr>
    </w:p>
    <w:p w:rsidR="005C7DB6" w:rsidRDefault="005C7DB6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</w:rPr>
      </w:pPr>
    </w:p>
    <w:p w:rsidR="007C3E04" w:rsidRDefault="007C3E04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</w:rPr>
      </w:pPr>
    </w:p>
    <w:p w:rsidR="005914D5" w:rsidRDefault="005914D5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</w:rPr>
      </w:pPr>
    </w:p>
    <w:p w:rsidR="006A234E" w:rsidRPr="00232C13" w:rsidRDefault="006A234E" w:rsidP="006A234E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2"/>
          <w:szCs w:val="12"/>
        </w:rPr>
      </w:pPr>
    </w:p>
    <w:p w:rsidR="00EF78E2" w:rsidRDefault="006B6DAA" w:rsidP="00EF78E2">
      <w:pPr>
        <w:pStyle w:val="30"/>
        <w:numPr>
          <w:ilvl w:val="0"/>
          <w:numId w:val="2"/>
        </w:numPr>
        <w:tabs>
          <w:tab w:val="clear" w:pos="360"/>
          <w:tab w:val="num" w:pos="-294"/>
        </w:tabs>
        <w:ind w:left="0" w:right="-706" w:hanging="630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:rsidR="00EF78E2" w:rsidRPr="00EF78E2" w:rsidRDefault="00EF78E2" w:rsidP="00554DBE">
      <w:pPr>
        <w:pStyle w:val="af0"/>
        <w:spacing w:line="192" w:lineRule="auto"/>
        <w:ind w:left="-322" w:right="-105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-212" w:tblpY="82"/>
        <w:tblW w:w="100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932"/>
        <w:gridCol w:w="1361"/>
        <w:gridCol w:w="1361"/>
        <w:gridCol w:w="1196"/>
        <w:gridCol w:w="1197"/>
      </w:tblGrid>
      <w:tr w:rsidR="00EF78E2" w:rsidRPr="00D84FB0" w:rsidTr="00554DBE">
        <w:trPr>
          <w:cantSplit/>
        </w:trPr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E2" w:rsidRPr="00D84FB0" w:rsidRDefault="00EF78E2" w:rsidP="007C1278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D84FB0" w:rsidRDefault="00EF78E2" w:rsidP="007C1278">
            <w:pPr>
              <w:ind w:left="-18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D84FB0" w:rsidRDefault="00EF78E2" w:rsidP="007C1278">
            <w:pPr>
              <w:ind w:left="-92" w:right="-110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 xml:space="preserve">อัตราดอกเบี้ย </w:t>
            </w:r>
            <w:r w:rsidRPr="00D84FB0">
              <w:rPr>
                <w:rFonts w:ascii="Angsana New" w:hAnsi="Angsana New"/>
                <w:sz w:val="29"/>
                <w:szCs w:val="29"/>
              </w:rPr>
              <w:t>(</w:t>
            </w:r>
            <w:r w:rsidRPr="00D84FB0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  <w:r w:rsidRPr="00D84FB0">
              <w:rPr>
                <w:rFonts w:ascii="Angsana New" w:hAnsi="Angsana New"/>
                <w:sz w:val="29"/>
                <w:szCs w:val="29"/>
              </w:rPr>
              <w:t>)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ต่อปี</w:t>
            </w:r>
          </w:p>
        </w:tc>
      </w:tr>
      <w:tr w:rsidR="001C4DC4" w:rsidRPr="00D84FB0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3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DC4" w:rsidRPr="00D84FB0" w:rsidRDefault="001C4DC4" w:rsidP="001C4DC4">
            <w:pPr>
              <w:ind w:left="-18" w:firstLine="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</w:tr>
      <w:tr w:rsidR="001C4DC4" w:rsidRPr="00D84FB0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DC4" w:rsidRPr="000B205A" w:rsidRDefault="001C4DC4" w:rsidP="001C4DC4">
            <w:pPr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B2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แก่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1C4DC4" w:rsidRPr="00D84FB0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1C4DC4" w:rsidRPr="008E18E4" w:rsidRDefault="001C4DC4" w:rsidP="00B17CEF">
            <w:pPr>
              <w:pStyle w:val="af0"/>
              <w:numPr>
                <w:ilvl w:val="0"/>
                <w:numId w:val="4"/>
              </w:numPr>
              <w:ind w:left="238" w:right="-108" w:hanging="210"/>
              <w:rPr>
                <w:sz w:val="28"/>
                <w:szCs w:val="28"/>
              </w:rPr>
            </w:pPr>
            <w:r w:rsidRPr="008E18E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D84FB0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1C4DC4" w:rsidRPr="004C6987" w:rsidRDefault="001C4DC4" w:rsidP="001C4DC4">
            <w:pPr>
              <w:ind w:left="284" w:right="-108" w:hanging="14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1.</w:t>
            </w:r>
            <w:r w:rsidRPr="004C6987">
              <w:rPr>
                <w:spacing w:val="-4"/>
                <w:sz w:val="28"/>
                <w:szCs w:val="28"/>
                <w:cs/>
              </w:rPr>
              <w:t xml:space="preserve"> บริษัท ยู แอนด์ ไอ คอร์โปเรชั่น จำกัด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001A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C001A4" w:rsidRPr="00721EE1" w:rsidRDefault="00C001A4" w:rsidP="00C001A4">
            <w:pPr>
              <w:ind w:firstLine="350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C001A4" w:rsidRPr="00C001A4" w:rsidRDefault="00C001A4" w:rsidP="00C001A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C001A4">
              <w:rPr>
                <w:sz w:val="28"/>
                <w:szCs w:val="28"/>
              </w:rPr>
              <w:t xml:space="preserve"> 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C001A4" w:rsidRPr="00C001A4" w:rsidRDefault="00C001A4" w:rsidP="00C001A4">
            <w:pPr>
              <w:ind w:left="-102" w:right="72" w:firstLine="17"/>
              <w:jc w:val="right"/>
              <w:rPr>
                <w:sz w:val="28"/>
                <w:szCs w:val="28"/>
              </w:rPr>
            </w:pPr>
            <w:r w:rsidRPr="00C001A4">
              <w:rPr>
                <w:sz w:val="28"/>
                <w:szCs w:val="28"/>
              </w:rPr>
              <w:t>117,731,688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C001A4" w:rsidRPr="00C001A4" w:rsidRDefault="00C001A4" w:rsidP="00C001A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C001A4" w:rsidRPr="00721EE1" w:rsidRDefault="00C001A4" w:rsidP="00C001A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001A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C001A4" w:rsidRPr="00721EE1" w:rsidRDefault="00C001A4" w:rsidP="00C001A4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C001A4" w:rsidRPr="00C001A4" w:rsidRDefault="00C001A4" w:rsidP="00C001A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C001A4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C001A4" w:rsidRPr="00C001A4" w:rsidRDefault="00C001A4" w:rsidP="00C001A4">
            <w:pPr>
              <w:ind w:left="-102" w:right="72" w:firstLine="17"/>
              <w:jc w:val="right"/>
              <w:rPr>
                <w:sz w:val="28"/>
                <w:szCs w:val="28"/>
              </w:rPr>
            </w:pPr>
            <w:r w:rsidRPr="00C001A4">
              <w:rPr>
                <w:sz w:val="28"/>
                <w:szCs w:val="28"/>
              </w:rPr>
              <w:t>2,553,311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C001A4" w:rsidRPr="00C001A4" w:rsidRDefault="00C001A4" w:rsidP="00C001A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C001A4" w:rsidRPr="00721EE1" w:rsidRDefault="00C001A4" w:rsidP="00C001A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001A4" w:rsidRPr="00721EE1" w:rsidTr="00626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C001A4" w:rsidRPr="00721EE1" w:rsidRDefault="00C001A4" w:rsidP="00C001A4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:rsidR="00C001A4" w:rsidRPr="00C001A4" w:rsidRDefault="00C001A4" w:rsidP="00C001A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C001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C001A4" w:rsidRPr="00C001A4" w:rsidRDefault="00C001A4" w:rsidP="00C001A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C001A4">
              <w:rPr>
                <w:sz w:val="28"/>
                <w:szCs w:val="28"/>
              </w:rPr>
              <w:t xml:space="preserve">   (120,284,999)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C001A4" w:rsidRPr="00C001A4" w:rsidRDefault="00C001A4" w:rsidP="00C001A4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C001A4" w:rsidRPr="00721EE1" w:rsidRDefault="00C001A4" w:rsidP="00C001A4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BC5F03" w:rsidRPr="00721EE1" w:rsidTr="00BC5F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F03" w:rsidRPr="00721EE1" w:rsidRDefault="00BC5F03" w:rsidP="00BC5F0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BC5F03" w:rsidRPr="00C001A4" w:rsidRDefault="00BC5F03" w:rsidP="00BC5F0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cs/>
              </w:rPr>
            </w:pPr>
            <w:r w:rsidRPr="00C001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5F03" w:rsidRPr="00C001A4" w:rsidRDefault="00BC5F03" w:rsidP="00BC5F0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cs/>
              </w:rPr>
            </w:pPr>
            <w:r w:rsidRPr="00C001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BC5F03" w:rsidRPr="00C001A4" w:rsidRDefault="00BC5F03" w:rsidP="00BC5F0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C001A4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BC5F03" w:rsidRPr="00721EE1" w:rsidRDefault="00BC5F03" w:rsidP="00BC5F03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>
              <w:rPr>
                <w:sz w:val="28"/>
                <w:szCs w:val="28"/>
              </w:rPr>
              <w:t>35</w:t>
            </w:r>
            <w:r w:rsidRPr="00721EE1">
              <w:rPr>
                <w:sz w:val="28"/>
                <w:szCs w:val="28"/>
              </w:rPr>
              <w:t>-3.4</w:t>
            </w:r>
            <w:r>
              <w:rPr>
                <w:sz w:val="28"/>
                <w:szCs w:val="28"/>
              </w:rPr>
              <w:t>0</w:t>
            </w: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ind w:left="284" w:hanging="142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 xml:space="preserve">2. </w:t>
            </w:r>
            <w:r w:rsidRPr="00721EE1">
              <w:rPr>
                <w:sz w:val="28"/>
                <w:szCs w:val="28"/>
                <w:cs/>
              </w:rPr>
              <w:t>บริษัท บีอีซี  แอสเซท 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4509D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24509D" w:rsidRPr="00721EE1" w:rsidRDefault="0024509D" w:rsidP="0024509D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24509D" w:rsidRPr="0024509D" w:rsidRDefault="0024509D" w:rsidP="0024509D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C001A4">
              <w:rPr>
                <w:sz w:val="28"/>
                <w:szCs w:val="28"/>
              </w:rPr>
              <w:t xml:space="preserve"> 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24509D" w:rsidRPr="00721EE1" w:rsidRDefault="0024509D" w:rsidP="0024509D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15</w:t>
            </w:r>
            <w:r>
              <w:rPr>
                <w:sz w:val="28"/>
                <w:szCs w:val="28"/>
              </w:rPr>
              <w:t>,000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24509D" w:rsidRPr="001C4DC4" w:rsidRDefault="0024509D" w:rsidP="0024509D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24509D" w:rsidRPr="00721EE1" w:rsidRDefault="0024509D" w:rsidP="0024509D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4509D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24509D" w:rsidRPr="00721EE1" w:rsidRDefault="0024509D" w:rsidP="0024509D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24509D" w:rsidRPr="0024509D" w:rsidRDefault="0024509D" w:rsidP="0024509D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C001A4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24509D" w:rsidRPr="00721EE1" w:rsidRDefault="0024509D" w:rsidP="0024509D">
            <w:pPr>
              <w:ind w:left="-102" w:right="72" w:firstLine="17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498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960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24509D" w:rsidRPr="001C4DC4" w:rsidRDefault="0024509D" w:rsidP="0024509D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24509D" w:rsidRPr="00721EE1" w:rsidRDefault="0024509D" w:rsidP="0024509D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4509D" w:rsidRPr="00721EE1" w:rsidTr="00626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24509D" w:rsidRPr="00721EE1" w:rsidRDefault="0024509D" w:rsidP="0024509D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24509D" w:rsidRPr="0024509D" w:rsidRDefault="0024509D" w:rsidP="0024509D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C001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4509D" w:rsidRPr="00721EE1" w:rsidRDefault="0024509D" w:rsidP="0024509D">
            <w:pPr>
              <w:tabs>
                <w:tab w:val="decimal" w:pos="63"/>
                <w:tab w:val="left" w:pos="608"/>
              </w:tabs>
              <w:ind w:left="-103" w:right="-65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(15,498,960</w:t>
            </w:r>
            <w:r w:rsidRPr="00721EE1">
              <w:rPr>
                <w:sz w:val="28"/>
                <w:szCs w:val="28"/>
              </w:rPr>
              <w:t>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24509D" w:rsidRPr="001C4DC4" w:rsidRDefault="0024509D" w:rsidP="0024509D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24509D" w:rsidRPr="00721EE1" w:rsidRDefault="0024509D" w:rsidP="0024509D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24509D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24509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721EE1" w:rsidRDefault="001C4DC4" w:rsidP="0024509D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24509D" w:rsidRDefault="0024509D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24509D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36-3.4</w:t>
            </w:r>
            <w:r>
              <w:rPr>
                <w:sz w:val="28"/>
                <w:szCs w:val="28"/>
              </w:rPr>
              <w:t>0</w:t>
            </w: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ind w:left="9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 xml:space="preserve">3.  </w:t>
            </w:r>
            <w:r w:rsidRPr="00721EE1">
              <w:rPr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721EE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21EE1">
              <w:rPr>
                <w:sz w:val="28"/>
                <w:szCs w:val="28"/>
                <w:cs/>
              </w:rPr>
              <w:t xml:space="preserve">ดิสทริบิวชั่น  จำกัด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721EE1" w:rsidTr="00C16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6,</w:t>
            </w:r>
            <w:r w:rsidR="00936DF5" w:rsidRPr="00C16106">
              <w:rPr>
                <w:sz w:val="28"/>
                <w:szCs w:val="28"/>
              </w:rPr>
              <w:t>640,026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1C4DC4" w:rsidRPr="00C16106" w:rsidRDefault="001C4DC4" w:rsidP="001C4DC4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6,423,801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C5F03" w:rsidRPr="00721EE1" w:rsidTr="00C16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BC5F03" w:rsidRPr="00721EE1" w:rsidRDefault="00BC5F03" w:rsidP="00BC5F03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BC5F03" w:rsidRPr="00C16106" w:rsidRDefault="00BC5F03" w:rsidP="00BC5F03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100,000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BC5F03" w:rsidRPr="00721EE1" w:rsidRDefault="00BC5F03" w:rsidP="00BC5F03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BC5F03" w:rsidRPr="00C16106" w:rsidRDefault="00BC5F03" w:rsidP="00BC5F0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BC5F03" w:rsidRPr="00721EE1" w:rsidRDefault="00BC5F03" w:rsidP="00BC5F03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721EE1" w:rsidTr="00C16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C16106" w:rsidRDefault="00BC5F03" w:rsidP="001C4DC4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220,52</w:t>
            </w:r>
            <w:r w:rsidR="00C16106" w:rsidRPr="00C16106">
              <w:rPr>
                <w:sz w:val="28"/>
                <w:szCs w:val="28"/>
              </w:rPr>
              <w:t>0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C16106" w:rsidRDefault="001C4DC4" w:rsidP="001C4DC4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216,225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C16106" w:rsidRDefault="00C16106" w:rsidP="001C4DC4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6,960,546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C16106" w:rsidRDefault="001C4DC4" w:rsidP="001C4DC4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6,640,026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  <w:cs/>
              </w:rPr>
              <w:t>3.</w:t>
            </w:r>
            <w:r w:rsidRPr="00C16106">
              <w:rPr>
                <w:sz w:val="28"/>
                <w:szCs w:val="28"/>
              </w:rPr>
              <w:t>35-3.40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>
              <w:rPr>
                <w:sz w:val="28"/>
                <w:szCs w:val="28"/>
              </w:rPr>
              <w:t>35</w:t>
            </w:r>
            <w:r w:rsidRPr="00721EE1">
              <w:rPr>
                <w:sz w:val="28"/>
                <w:szCs w:val="28"/>
              </w:rPr>
              <w:t>-3.4</w:t>
            </w:r>
            <w:r>
              <w:rPr>
                <w:sz w:val="28"/>
                <w:szCs w:val="28"/>
              </w:rPr>
              <w:t>0</w:t>
            </w: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DC4" w:rsidRPr="00721EE1" w:rsidRDefault="001C4DC4" w:rsidP="001C4DC4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u w:val="single"/>
                <w:cs/>
              </w:rPr>
              <w:t>หัก</w:t>
            </w:r>
            <w:r w:rsidRPr="00721EE1">
              <w:rPr>
                <w:sz w:val="28"/>
                <w:szCs w:val="28"/>
                <w:cs/>
              </w:rPr>
              <w:t xml:space="preserve"> ค่า</w:t>
            </w:r>
            <w:r w:rsidR="009A74BE">
              <w:rPr>
                <w:rFonts w:hint="cs"/>
                <w:sz w:val="28"/>
                <w:szCs w:val="28"/>
                <w:cs/>
              </w:rPr>
              <w:t>เผื่อ</w:t>
            </w:r>
            <w:r w:rsidR="008763CF">
              <w:rPr>
                <w:rFonts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C16106" w:rsidRDefault="00C16106" w:rsidP="001C4DC4">
            <w:pPr>
              <w:tabs>
                <w:tab w:val="decimal" w:pos="63"/>
                <w:tab w:val="left" w:pos="608"/>
              </w:tabs>
              <w:ind w:left="-103" w:right="-82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 xml:space="preserve">    (6,960,546</w:t>
            </w:r>
            <w:r w:rsidR="001C4DC4" w:rsidRPr="00C16106"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C16106" w:rsidRDefault="001C4DC4" w:rsidP="001C4DC4">
            <w:pPr>
              <w:tabs>
                <w:tab w:val="decimal" w:pos="63"/>
                <w:tab w:val="left" w:pos="608"/>
              </w:tabs>
              <w:ind w:left="-103" w:right="-79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 xml:space="preserve">    (6,640,026)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DC4" w:rsidRPr="00721EE1" w:rsidRDefault="001C4DC4" w:rsidP="001C4DC4">
            <w:pPr>
              <w:ind w:left="38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1C4DC4" w:rsidRPr="00C16106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DC4" w:rsidRPr="00C16106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DC4" w:rsidRPr="00721EE1" w:rsidRDefault="001C4DC4" w:rsidP="00B17CEF">
            <w:pPr>
              <w:pStyle w:val="af0"/>
              <w:numPr>
                <w:ilvl w:val="0"/>
                <w:numId w:val="3"/>
              </w:numPr>
              <w:ind w:hanging="218"/>
              <w:rPr>
                <w:rFonts w:cs="AngsanaUPC"/>
                <w:sz w:val="28"/>
                <w:szCs w:val="28"/>
              </w:rPr>
            </w:pPr>
            <w:r w:rsidRPr="00721EE1">
              <w:rPr>
                <w:rFonts w:cs="AngsanaUPC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69,151,377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69,151</w:t>
            </w:r>
            <w:r w:rsidRPr="00721EE1">
              <w:rPr>
                <w:sz w:val="28"/>
                <w:szCs w:val="28"/>
              </w:rPr>
              <w:t>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69,151,377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69,151,377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  <w:highlight w:val="yellow"/>
              </w:rPr>
            </w:pPr>
            <w:r w:rsidRPr="00C16106">
              <w:rPr>
                <w:sz w:val="28"/>
                <w:szCs w:val="28"/>
              </w:rPr>
              <w:t>3.61-3.70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3.61-3.70</w:t>
            </w: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DC4" w:rsidRPr="00721EE1" w:rsidRDefault="001C4DC4" w:rsidP="001C4DC4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u w:val="single"/>
                <w:cs/>
              </w:rPr>
              <w:t>หัก</w:t>
            </w:r>
            <w:r w:rsidRPr="00721EE1">
              <w:rPr>
                <w:sz w:val="28"/>
                <w:szCs w:val="28"/>
                <w:cs/>
              </w:rPr>
              <w:t xml:space="preserve"> </w:t>
            </w:r>
            <w:r w:rsidR="008763CF" w:rsidRPr="00721EE1">
              <w:rPr>
                <w:sz w:val="28"/>
                <w:szCs w:val="28"/>
                <w:cs/>
              </w:rPr>
              <w:t>ค่า</w:t>
            </w:r>
            <w:r w:rsidR="009A74BE">
              <w:rPr>
                <w:rFonts w:hint="cs"/>
                <w:sz w:val="28"/>
                <w:szCs w:val="28"/>
                <w:cs/>
              </w:rPr>
              <w:t>เผื่อ</w:t>
            </w:r>
            <w:r w:rsidR="008763CF">
              <w:rPr>
                <w:rFonts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 xml:space="preserve">    (69,151,377)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21EE1">
              <w:rPr>
                <w:sz w:val="28"/>
                <w:szCs w:val="28"/>
              </w:rPr>
              <w:t>(69,151,377)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DC4" w:rsidRPr="00721EE1" w:rsidRDefault="001C4DC4" w:rsidP="001C4DC4">
            <w:pPr>
              <w:ind w:left="38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1C4DC4" w:rsidRPr="001C4DC4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  <w:r w:rsidRPr="00C1610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DC4" w:rsidRPr="00721EE1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DC4" w:rsidRPr="00721EE1" w:rsidRDefault="001C4DC4" w:rsidP="00B17CEF">
            <w:pPr>
              <w:pStyle w:val="af0"/>
              <w:numPr>
                <w:ilvl w:val="0"/>
                <w:numId w:val="3"/>
              </w:numPr>
              <w:tabs>
                <w:tab w:val="clear" w:pos="360"/>
                <w:tab w:val="num" w:pos="228"/>
              </w:tabs>
              <w:rPr>
                <w:rFonts w:cs="AngsanaUPC"/>
                <w:sz w:val="28"/>
                <w:szCs w:val="28"/>
                <w:cs/>
              </w:rPr>
            </w:pPr>
            <w:r w:rsidRPr="00721EE1">
              <w:rPr>
                <w:rFonts w:cs="AngsanaUPC"/>
                <w:sz w:val="28"/>
                <w:szCs w:val="28"/>
                <w:cs/>
              </w:rPr>
              <w:t>บริษัท บางกอกเทเลวิชั่น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AF3578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AF3578" w:rsidRPr="00721EE1" w:rsidRDefault="00AF3578" w:rsidP="00AF3578">
            <w:pPr>
              <w:pStyle w:val="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AF3578" w:rsidRPr="00AF3578" w:rsidRDefault="00AF3578" w:rsidP="00AF3578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AF3578" w:rsidRPr="00AF3578" w:rsidRDefault="00AF3578" w:rsidP="00AF3578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>150,000,000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AF3578" w:rsidRPr="00AF3578" w:rsidRDefault="00AF3578" w:rsidP="00AF3578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AF3578" w:rsidRPr="00721EE1" w:rsidRDefault="00AF3578" w:rsidP="00AF3578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AF3578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AF3578" w:rsidRPr="00721EE1" w:rsidRDefault="00AF3578" w:rsidP="00AF3578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AF3578" w:rsidRPr="00AF3578" w:rsidRDefault="00AF3578" w:rsidP="00AF3578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AF3578" w:rsidRPr="00AF3578" w:rsidRDefault="00AF3578" w:rsidP="00AF3578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>120,000,000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AF3578" w:rsidRPr="00AF3578" w:rsidRDefault="00AF3578" w:rsidP="00AF3578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AF3578" w:rsidRPr="00721EE1" w:rsidRDefault="00AF3578" w:rsidP="00AF3578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AF3578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AF3578" w:rsidRPr="00721EE1" w:rsidRDefault="00AF3578" w:rsidP="00AF3578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>
              <w:rPr>
                <w:rFonts w:hint="cs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AF3578" w:rsidRPr="00AF3578" w:rsidRDefault="00AF3578" w:rsidP="00AF3578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AF3578" w:rsidRPr="00AF3578" w:rsidRDefault="00AF3578" w:rsidP="00AF3578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>5,049,000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AF3578" w:rsidRPr="00AF3578" w:rsidRDefault="00AF3578" w:rsidP="00AF3578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AF3578" w:rsidRPr="00721EE1" w:rsidRDefault="00AF3578" w:rsidP="00AF3578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AF3578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:rsidR="00AF3578" w:rsidRPr="00721EE1" w:rsidRDefault="00AF3578" w:rsidP="00AF3578">
            <w:pPr>
              <w:pStyle w:val="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F3578" w:rsidRPr="00AF3578" w:rsidRDefault="00AF3578" w:rsidP="00AF3578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578" w:rsidRPr="00AF3578" w:rsidRDefault="00AF3578" w:rsidP="00AF3578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 xml:space="preserve">  (275,049,000)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:rsidR="00AF3578" w:rsidRPr="00AF3578" w:rsidRDefault="00AF3578" w:rsidP="00AF3578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:rsidR="00AF3578" w:rsidRPr="00721EE1" w:rsidRDefault="00AF3578" w:rsidP="00AF3578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pStyle w:val="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AF3578" w:rsidRDefault="001C4DC4" w:rsidP="001C4DC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AF3578" w:rsidRDefault="001C4DC4" w:rsidP="00AF3578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AF3578" w:rsidRDefault="00AF3578" w:rsidP="001C4DC4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AF3578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40</w:t>
            </w:r>
          </w:p>
        </w:tc>
      </w:tr>
    </w:tbl>
    <w:p w:rsidR="00901918" w:rsidRPr="00721EE1" w:rsidRDefault="00901918" w:rsidP="00025F1B">
      <w:pPr>
        <w:tabs>
          <w:tab w:val="left" w:pos="1440"/>
        </w:tabs>
        <w:ind w:left="346" w:right="-158" w:hanging="346"/>
        <w:jc w:val="center"/>
        <w:rPr>
          <w:rFonts w:ascii="Angsana New" w:hAnsi="Angsana New"/>
          <w:b/>
          <w:bCs/>
          <w:sz w:val="4"/>
          <w:szCs w:val="4"/>
        </w:rPr>
      </w:pPr>
    </w:p>
    <w:p w:rsidR="002F4359" w:rsidRDefault="002F4359" w:rsidP="006A3856">
      <w:pPr>
        <w:tabs>
          <w:tab w:val="left" w:pos="1440"/>
        </w:tabs>
        <w:spacing w:line="192" w:lineRule="auto"/>
        <w:ind w:right="-273"/>
        <w:outlineLvl w:val="0"/>
        <w:rPr>
          <w:rFonts w:ascii="Angsana New" w:hAnsi="Angsana New"/>
          <w:sz w:val="28"/>
          <w:szCs w:val="28"/>
        </w:rPr>
      </w:pPr>
    </w:p>
    <w:p w:rsidR="006A234E" w:rsidRDefault="006A234E" w:rsidP="006A3856">
      <w:pPr>
        <w:tabs>
          <w:tab w:val="left" w:pos="1440"/>
        </w:tabs>
        <w:spacing w:line="192" w:lineRule="auto"/>
        <w:ind w:right="-273"/>
        <w:outlineLvl w:val="0"/>
        <w:rPr>
          <w:rFonts w:ascii="Angsana New" w:hAnsi="Angsana New"/>
          <w:sz w:val="28"/>
          <w:szCs w:val="28"/>
        </w:rPr>
      </w:pPr>
    </w:p>
    <w:p w:rsidR="00C663CF" w:rsidRDefault="00C663CF" w:rsidP="006A3856">
      <w:pPr>
        <w:tabs>
          <w:tab w:val="left" w:pos="1440"/>
        </w:tabs>
        <w:spacing w:line="192" w:lineRule="auto"/>
        <w:ind w:right="-273"/>
        <w:outlineLvl w:val="0"/>
        <w:rPr>
          <w:rFonts w:ascii="Angsana New" w:hAnsi="Angsana New"/>
          <w:sz w:val="28"/>
          <w:szCs w:val="28"/>
        </w:rPr>
      </w:pPr>
    </w:p>
    <w:p w:rsidR="00C663CF" w:rsidRDefault="00C663CF" w:rsidP="006A3856">
      <w:pPr>
        <w:tabs>
          <w:tab w:val="left" w:pos="1440"/>
        </w:tabs>
        <w:spacing w:line="192" w:lineRule="auto"/>
        <w:ind w:right="-273"/>
        <w:outlineLvl w:val="0"/>
        <w:rPr>
          <w:rFonts w:ascii="Angsana New" w:hAnsi="Angsana New"/>
          <w:sz w:val="28"/>
          <w:szCs w:val="28"/>
        </w:rPr>
      </w:pPr>
    </w:p>
    <w:p w:rsidR="00C663CF" w:rsidRDefault="00C663CF" w:rsidP="006A3856">
      <w:pPr>
        <w:tabs>
          <w:tab w:val="left" w:pos="1440"/>
        </w:tabs>
        <w:spacing w:line="192" w:lineRule="auto"/>
        <w:ind w:right="-273"/>
        <w:outlineLvl w:val="0"/>
        <w:rPr>
          <w:rFonts w:ascii="Angsana New" w:hAnsi="Angsana New"/>
          <w:sz w:val="28"/>
          <w:szCs w:val="28"/>
        </w:rPr>
      </w:pPr>
    </w:p>
    <w:p w:rsidR="006A3856" w:rsidRPr="00721EE1" w:rsidRDefault="006A3856" w:rsidP="006A3856">
      <w:pPr>
        <w:tabs>
          <w:tab w:val="left" w:pos="1440"/>
        </w:tabs>
        <w:spacing w:line="192" w:lineRule="auto"/>
        <w:ind w:right="-273"/>
        <w:outlineLvl w:val="0"/>
        <w:rPr>
          <w:rFonts w:ascii="Angsana New" w:hAnsi="Angsana New"/>
          <w:sz w:val="28"/>
          <w:szCs w:val="28"/>
        </w:rPr>
      </w:pPr>
    </w:p>
    <w:p w:rsidR="000E00F7" w:rsidRPr="00721EE1" w:rsidRDefault="000E00F7" w:rsidP="00554DBE">
      <w:pPr>
        <w:tabs>
          <w:tab w:val="left" w:pos="1440"/>
        </w:tabs>
        <w:spacing w:line="192" w:lineRule="auto"/>
        <w:ind w:left="346" w:right="-105" w:hanging="346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721EE1">
        <w:rPr>
          <w:rFonts w:ascii="Angsana New" w:hAnsi="Angsana New"/>
          <w:sz w:val="28"/>
          <w:szCs w:val="28"/>
          <w:cs/>
        </w:rPr>
        <w:lastRenderedPageBreak/>
        <w:t xml:space="preserve">หน่วย </w:t>
      </w:r>
      <w:r w:rsidRPr="00721EE1">
        <w:rPr>
          <w:rFonts w:ascii="Angsana New" w:hAnsi="Angsana New"/>
          <w:sz w:val="28"/>
          <w:szCs w:val="28"/>
        </w:rPr>
        <w:t xml:space="preserve">: </w:t>
      </w:r>
      <w:r w:rsidRPr="00721EE1">
        <w:rPr>
          <w:rFonts w:ascii="Angsana New" w:hAnsi="Angsana New"/>
          <w:sz w:val="28"/>
          <w:szCs w:val="28"/>
          <w:cs/>
        </w:rPr>
        <w:t>บาท</w:t>
      </w:r>
    </w:p>
    <w:tbl>
      <w:tblPr>
        <w:tblW w:w="10037" w:type="dxa"/>
        <w:tblInd w:w="-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932"/>
        <w:gridCol w:w="1361"/>
        <w:gridCol w:w="1361"/>
        <w:gridCol w:w="1191"/>
        <w:gridCol w:w="1192"/>
      </w:tblGrid>
      <w:tr w:rsidR="00EF78E2" w:rsidRPr="00721EE1" w:rsidTr="00554DBE">
        <w:trPr>
          <w:cantSplit/>
          <w:trHeight w:val="285"/>
        </w:trPr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E2" w:rsidRPr="00721EE1" w:rsidRDefault="00EF78E2" w:rsidP="00B633D8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721EE1" w:rsidRDefault="00EF78E2" w:rsidP="00ED6721">
            <w:pPr>
              <w:ind w:left="-1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721EE1" w:rsidRDefault="00EF78E2" w:rsidP="00025F1B">
            <w:pPr>
              <w:ind w:left="-124" w:right="-116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 xml:space="preserve">อัตราดอกเบี้ย </w:t>
            </w:r>
            <w:r w:rsidRPr="00721EE1">
              <w:rPr>
                <w:sz w:val="28"/>
                <w:szCs w:val="28"/>
              </w:rPr>
              <w:t>(</w:t>
            </w:r>
            <w:r w:rsidRPr="00721EE1">
              <w:rPr>
                <w:sz w:val="28"/>
                <w:szCs w:val="28"/>
                <w:cs/>
              </w:rPr>
              <w:t>ร้อยละ</w:t>
            </w:r>
            <w:r w:rsidRPr="00721EE1">
              <w:rPr>
                <w:sz w:val="28"/>
                <w:szCs w:val="28"/>
              </w:rPr>
              <w:t>)</w:t>
            </w:r>
            <w:r w:rsidRPr="00721EE1">
              <w:rPr>
                <w:sz w:val="28"/>
                <w:szCs w:val="28"/>
                <w:cs/>
              </w:rPr>
              <w:t xml:space="preserve"> ต่อปี</w:t>
            </w: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493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DC4" w:rsidRPr="00721EE1" w:rsidRDefault="001C4DC4" w:rsidP="001C4DC4">
            <w:pPr>
              <w:ind w:left="-18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721EE1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>256</w:t>
            </w:r>
            <w:r w:rsidRPr="00721EE1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721EE1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256</w:t>
            </w:r>
            <w:r w:rsidRPr="00721EE1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DC4" w:rsidRPr="00721EE1" w:rsidRDefault="001C4DC4" w:rsidP="00B17CEF">
            <w:pPr>
              <w:pStyle w:val="8"/>
              <w:numPr>
                <w:ilvl w:val="0"/>
                <w:numId w:val="3"/>
              </w:numPr>
              <w:tabs>
                <w:tab w:val="clear" w:pos="360"/>
                <w:tab w:val="num" w:pos="214"/>
              </w:tabs>
              <w:ind w:hanging="353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721EE1" w:rsidRDefault="001C4DC4" w:rsidP="001C4DC4">
            <w:pPr>
              <w:ind w:right="-14"/>
              <w:jc w:val="right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right="-14"/>
              <w:jc w:val="right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721EE1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C16106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106" w:rsidRPr="00721EE1" w:rsidRDefault="00C16106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721EE1" w:rsidRDefault="00C16106" w:rsidP="00C16106">
            <w:pPr>
              <w:ind w:right="6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</w:t>
            </w:r>
            <w:r>
              <w:rPr>
                <w:sz w:val="28"/>
                <w:szCs w:val="28"/>
              </w:rPr>
              <w:t>,326</w:t>
            </w:r>
            <w:r w:rsidRPr="00721EE1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835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976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right="6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</w:t>
            </w:r>
            <w:r w:rsidRPr="00721EE1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235</w:t>
            </w:r>
            <w:r>
              <w:rPr>
                <w:sz w:val="28"/>
                <w:szCs w:val="28"/>
              </w:rPr>
              <w:t>,160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890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721EE1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DC4" w:rsidRPr="00721EE1" w:rsidRDefault="001C4DC4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ind w:right="68"/>
              <w:jc w:val="right"/>
              <w:rPr>
                <w:sz w:val="28"/>
                <w:szCs w:val="28"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 xml:space="preserve">  1</w:t>
            </w:r>
            <w:r w:rsidR="00C16106" w:rsidRPr="00C16106">
              <w:rPr>
                <w:rFonts w:hint="cs"/>
                <w:sz w:val="28"/>
                <w:szCs w:val="28"/>
                <w:cs/>
              </w:rPr>
              <w:t>45,641,299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right="6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124</w:t>
            </w:r>
            <w:r w:rsidRPr="00721EE1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638</w:t>
            </w:r>
            <w:r w:rsidRPr="00721EE1"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643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C16106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106" w:rsidRPr="00721EE1" w:rsidRDefault="00C16106" w:rsidP="001C4DC4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C16106" w:rsidRPr="00C16106" w:rsidRDefault="00C16106" w:rsidP="00C16106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C16106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6106" w:rsidRPr="00721EE1" w:rsidRDefault="00C16106" w:rsidP="001C4DC4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7746E9">
              <w:rPr>
                <w:spacing w:val="-10"/>
                <w:sz w:val="28"/>
                <w:szCs w:val="28"/>
              </w:rPr>
              <w:t>(1,032,963,557)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1C4DC4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DC4" w:rsidRPr="00721EE1" w:rsidRDefault="001C4DC4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ind w:right="68"/>
              <w:jc w:val="right"/>
              <w:rPr>
                <w:sz w:val="28"/>
                <w:szCs w:val="28"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4</w:t>
            </w:r>
            <w:r w:rsidRPr="00C16106">
              <w:rPr>
                <w:sz w:val="28"/>
                <w:szCs w:val="28"/>
              </w:rPr>
              <w:t>,</w:t>
            </w:r>
            <w:r w:rsidR="00C16106" w:rsidRPr="00C16106">
              <w:rPr>
                <w:sz w:val="28"/>
                <w:szCs w:val="28"/>
              </w:rPr>
              <w:t>472,477,275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C16106" w:rsidRDefault="001C4DC4" w:rsidP="001C4DC4">
            <w:pPr>
              <w:ind w:right="68"/>
              <w:jc w:val="right"/>
              <w:rPr>
                <w:sz w:val="28"/>
                <w:szCs w:val="28"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4</w:t>
            </w:r>
            <w:r w:rsidRPr="00C16106">
              <w:rPr>
                <w:sz w:val="28"/>
                <w:szCs w:val="28"/>
              </w:rPr>
              <w:t>,326</w:t>
            </w:r>
            <w:r w:rsidRPr="00C16106">
              <w:rPr>
                <w:sz w:val="28"/>
                <w:szCs w:val="28"/>
                <w:cs/>
              </w:rPr>
              <w:t>,</w:t>
            </w:r>
            <w:r w:rsidRPr="00C16106">
              <w:rPr>
                <w:rFonts w:hint="cs"/>
                <w:sz w:val="28"/>
                <w:szCs w:val="28"/>
                <w:cs/>
              </w:rPr>
              <w:t>835</w:t>
            </w:r>
            <w:r w:rsidRPr="00C16106">
              <w:rPr>
                <w:sz w:val="28"/>
                <w:szCs w:val="28"/>
              </w:rPr>
              <w:t>,976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3.40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1C4DC4" w:rsidRPr="00721EE1" w:rsidRDefault="002733EF" w:rsidP="001C4DC4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3.36-</w:t>
            </w:r>
            <w:r w:rsidR="001C4DC4" w:rsidRPr="00721EE1">
              <w:rPr>
                <w:sz w:val="28"/>
                <w:szCs w:val="28"/>
              </w:rPr>
              <w:t>3.4</w:t>
            </w:r>
            <w:r w:rsidR="001C4DC4">
              <w:rPr>
                <w:sz w:val="28"/>
                <w:szCs w:val="28"/>
              </w:rPr>
              <w:t>0</w:t>
            </w: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DC4" w:rsidRPr="00721EE1" w:rsidRDefault="001C4DC4" w:rsidP="00B17CEF">
            <w:pPr>
              <w:pStyle w:val="8"/>
              <w:numPr>
                <w:ilvl w:val="0"/>
                <w:numId w:val="3"/>
              </w:numPr>
              <w:ind w:left="214" w:right="-219" w:hanging="20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21EE1">
              <w:rPr>
                <w:b w:val="0"/>
                <w:bCs w:val="0"/>
                <w:sz w:val="28"/>
                <w:szCs w:val="28"/>
                <w:cs/>
              </w:rPr>
              <w:t>แซทเทิลไลท์</w:t>
            </w:r>
            <w:proofErr w:type="spellEnd"/>
            <w:r w:rsidRPr="00721EE1">
              <w:rPr>
                <w:b w:val="0"/>
                <w:bCs w:val="0"/>
                <w:sz w:val="28"/>
                <w:szCs w:val="28"/>
                <w:cs/>
              </w:rPr>
              <w:t xml:space="preserve"> ทีวี</w:t>
            </w:r>
            <w:r w:rsidRPr="00721EE1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proofErr w:type="spellStart"/>
            <w:r w:rsidRPr="00721EE1">
              <w:rPr>
                <w:b w:val="0"/>
                <w:bCs w:val="0"/>
                <w:sz w:val="28"/>
                <w:szCs w:val="28"/>
                <w:cs/>
              </w:rPr>
              <w:t>บรอด</w:t>
            </w:r>
            <w:proofErr w:type="spellEnd"/>
            <w:r w:rsidRPr="00721EE1">
              <w:rPr>
                <w:b w:val="0"/>
                <w:bCs w:val="0"/>
                <w:sz w:val="28"/>
                <w:szCs w:val="28"/>
                <w:cs/>
              </w:rPr>
              <w:t>คาสติ้ง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ind w:right="-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C16106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106" w:rsidRPr="00721EE1" w:rsidRDefault="00C16106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C16106" w:rsidRDefault="00C16106" w:rsidP="00C16106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right="6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206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794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1C4DC4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C16106" w:rsidRPr="00721EE1" w:rsidTr="00955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106" w:rsidRPr="00721EE1" w:rsidRDefault="00C16106" w:rsidP="001C4DC4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C16106" w:rsidRDefault="00C16106" w:rsidP="00C16106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right="68"/>
              <w:jc w:val="right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595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1C4DC4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C16106" w:rsidRPr="00721EE1" w:rsidTr="00955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106" w:rsidRPr="00721EE1" w:rsidRDefault="00C16106" w:rsidP="001C4DC4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C16106" w:rsidRPr="00C16106" w:rsidRDefault="00C16106" w:rsidP="00C16106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6106" w:rsidRPr="00721EE1" w:rsidRDefault="00C16106" w:rsidP="001C4DC4">
            <w:pPr>
              <w:tabs>
                <w:tab w:val="decimal" w:pos="63"/>
                <w:tab w:val="left" w:pos="608"/>
              </w:tabs>
              <w:ind w:left="-103" w:right="-30" w:firstLine="1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   (210,389</w:t>
            </w:r>
            <w:r w:rsidRPr="00721EE1">
              <w:rPr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1C4DC4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DC4" w:rsidRPr="00721EE1" w:rsidRDefault="001C4DC4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C16106" w:rsidRDefault="001C4DC4" w:rsidP="001C4DC4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ind w:right="6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C16106" w:rsidP="001C4DC4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3.3</w:t>
            </w:r>
            <w:r w:rsidRPr="00721EE1">
              <w:rPr>
                <w:rFonts w:hint="cs"/>
                <w:sz w:val="28"/>
                <w:szCs w:val="28"/>
                <w:cs/>
              </w:rPr>
              <w:t>7-3.4</w:t>
            </w:r>
            <w:r>
              <w:rPr>
                <w:rFonts w:hint="cs"/>
                <w:sz w:val="28"/>
                <w:szCs w:val="28"/>
                <w:cs/>
              </w:rPr>
              <w:t>0</w:t>
            </w: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DC4" w:rsidRPr="00721EE1" w:rsidRDefault="001C4DC4" w:rsidP="00B17CEF">
            <w:pPr>
              <w:pStyle w:val="8"/>
              <w:numPr>
                <w:ilvl w:val="0"/>
                <w:numId w:val="3"/>
              </w:numPr>
              <w:tabs>
                <w:tab w:val="clear" w:pos="360"/>
                <w:tab w:val="num" w:pos="214"/>
              </w:tabs>
              <w:ind w:left="214" w:right="-219" w:hanging="266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บริษัท บางกอกเอ็น</w:t>
            </w:r>
            <w:proofErr w:type="spellStart"/>
            <w:r w:rsidRPr="00721EE1">
              <w:rPr>
                <w:b w:val="0"/>
                <w:bCs w:val="0"/>
                <w:sz w:val="28"/>
                <w:szCs w:val="28"/>
                <w:cs/>
              </w:rPr>
              <w:t>เตอร์เทนเม้นต์</w:t>
            </w:r>
            <w:proofErr w:type="spellEnd"/>
            <w:r w:rsidRPr="00721EE1">
              <w:rPr>
                <w:b w:val="0"/>
                <w:bCs w:val="0"/>
                <w:sz w:val="28"/>
                <w:szCs w:val="28"/>
                <w:cs/>
              </w:rPr>
              <w:t xml:space="preserve"> จำกัด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ind w:right="-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16106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106" w:rsidRPr="00721EE1" w:rsidRDefault="00C16106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721EE1" w:rsidRDefault="00C16106" w:rsidP="00C16106">
            <w:pPr>
              <w:ind w:right="6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320</w:t>
            </w:r>
            <w:r w:rsidRPr="00721EE1">
              <w:rPr>
                <w:sz w:val="28"/>
                <w:szCs w:val="28"/>
              </w:rPr>
              <w:t>,000,000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right="68"/>
              <w:jc w:val="right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</w:rPr>
              <w:t>200,000,000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1C4DC4" w:rsidRDefault="00C16106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16106" w:rsidRPr="00721EE1" w:rsidTr="00A06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106" w:rsidRPr="00721EE1" w:rsidRDefault="00C16106" w:rsidP="001C4DC4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1C4DC4" w:rsidRDefault="00C16106" w:rsidP="00C16106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highlight w:val="yellow"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320</w:t>
            </w:r>
            <w:r>
              <w:rPr>
                <w:sz w:val="28"/>
                <w:szCs w:val="28"/>
              </w:rPr>
              <w:t>,000,000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1C4DC4" w:rsidRDefault="00C16106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16106" w:rsidRPr="00721EE1" w:rsidTr="00A06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106" w:rsidRPr="00721EE1" w:rsidRDefault="00C16106" w:rsidP="00C16106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721EE1" w:rsidRDefault="00C16106" w:rsidP="00C16106">
            <w:pPr>
              <w:ind w:right="6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10,771,200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C16106" w:rsidRPr="001C4DC4" w:rsidRDefault="00C16106" w:rsidP="00C16106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highlight w:val="yellow"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1C4DC4" w:rsidRDefault="00C16106" w:rsidP="001C4DC4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C16106" w:rsidRPr="00721EE1" w:rsidTr="00A06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106" w:rsidRPr="00721EE1" w:rsidRDefault="00C16106" w:rsidP="001C4DC4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C16106" w:rsidRPr="001C4DC4" w:rsidRDefault="00C16106" w:rsidP="00C16106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highlight w:val="yellow"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6106" w:rsidRPr="00721EE1" w:rsidRDefault="00C16106" w:rsidP="00885198">
            <w:pPr>
              <w:tabs>
                <w:tab w:val="decimal" w:pos="63"/>
                <w:tab w:val="left" w:pos="608"/>
              </w:tabs>
              <w:ind w:left="-103" w:right="-30" w:firstLine="1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(200,000</w:t>
            </w:r>
            <w:r w:rsidRPr="00721EE1">
              <w:rPr>
                <w:sz w:val="28"/>
                <w:szCs w:val="28"/>
              </w:rPr>
              <w:t>,</w:t>
            </w:r>
            <w:r w:rsidRPr="002671C4">
              <w:rPr>
                <w:spacing w:val="-10"/>
                <w:sz w:val="28"/>
                <w:szCs w:val="28"/>
              </w:rPr>
              <w:t>000</w:t>
            </w:r>
            <w:r w:rsidRPr="00721EE1">
              <w:rPr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C16106" w:rsidRPr="001C4DC4" w:rsidRDefault="00C16106" w:rsidP="001C4DC4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C16106" w:rsidRPr="00721EE1" w:rsidRDefault="00C16106" w:rsidP="001C4DC4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1C4DC4" w:rsidRPr="00721EE1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DC4" w:rsidRPr="00721EE1" w:rsidRDefault="001C4DC4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1C4DC4" w:rsidRDefault="00C16106" w:rsidP="001C4DC4">
            <w:pPr>
              <w:ind w:right="68"/>
              <w:jc w:val="right"/>
              <w:rPr>
                <w:sz w:val="28"/>
                <w:szCs w:val="28"/>
                <w:highlight w:val="yellow"/>
                <w:cs/>
              </w:rPr>
            </w:pPr>
            <w:r w:rsidRPr="00C16106">
              <w:rPr>
                <w:sz w:val="28"/>
                <w:szCs w:val="28"/>
              </w:rPr>
              <w:t>330,771,2</w:t>
            </w:r>
            <w:r w:rsidR="001C4DC4" w:rsidRPr="00C16106">
              <w:rPr>
                <w:sz w:val="28"/>
                <w:szCs w:val="28"/>
              </w:rPr>
              <w:t>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ind w:right="6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320</w:t>
            </w:r>
            <w:r w:rsidRPr="00721EE1">
              <w:rPr>
                <w:sz w:val="28"/>
                <w:szCs w:val="28"/>
              </w:rPr>
              <w:t>,000,000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 w:rsidRPr="00C16106">
              <w:rPr>
                <w:sz w:val="28"/>
                <w:szCs w:val="28"/>
                <w:cs/>
              </w:rPr>
              <w:t>3.</w:t>
            </w:r>
            <w:r w:rsidRPr="00C16106">
              <w:rPr>
                <w:sz w:val="28"/>
                <w:szCs w:val="28"/>
              </w:rPr>
              <w:t>40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3.</w:t>
            </w:r>
            <w:r w:rsidRPr="00721EE1">
              <w:rPr>
                <w:sz w:val="28"/>
                <w:szCs w:val="28"/>
              </w:rPr>
              <w:t>40</w:t>
            </w:r>
          </w:p>
        </w:tc>
      </w:tr>
      <w:tr w:rsidR="001C4DC4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DC4" w:rsidRPr="008A099E" w:rsidRDefault="001C4DC4" w:rsidP="00B17CEF">
            <w:pPr>
              <w:pStyle w:val="8"/>
              <w:numPr>
                <w:ilvl w:val="0"/>
                <w:numId w:val="3"/>
              </w:numPr>
              <w:tabs>
                <w:tab w:val="clear" w:pos="360"/>
                <w:tab w:val="num" w:pos="214"/>
              </w:tabs>
              <w:ind w:left="214" w:right="-219" w:hanging="266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บริษัท เทโร เอ็น</w:t>
            </w:r>
            <w:proofErr w:type="spellStart"/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เทอร์</w:t>
            </w:r>
            <w:proofErr w:type="spellEnd"/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เทนเม้นท์ จำกัด (มหาชน)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ind w:right="-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C4DC4" w:rsidRPr="00721EE1" w:rsidRDefault="001C4DC4" w:rsidP="001C4DC4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1C4DC4" w:rsidRPr="00167BE6" w:rsidRDefault="001C4DC4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C4DC4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DC4" w:rsidRPr="00721EE1" w:rsidRDefault="001C4DC4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highlight w:val="yellow"/>
                <w:cs/>
              </w:rPr>
            </w:pPr>
            <w:r w:rsidRPr="000924E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1C4DC4" w:rsidRPr="00EE4991" w:rsidRDefault="001C4DC4" w:rsidP="001C4DC4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EE499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1C4DC4" w:rsidRPr="00575267" w:rsidRDefault="001C4DC4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0924EC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4EC" w:rsidRPr="00721EE1" w:rsidRDefault="000924EC" w:rsidP="001C4DC4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0924EC" w:rsidRPr="000924EC" w:rsidRDefault="000924EC" w:rsidP="000924EC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0924E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:rsidR="000924EC" w:rsidRPr="00721EE1" w:rsidRDefault="000924EC" w:rsidP="001C4DC4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37,800</w:t>
            </w:r>
            <w:r w:rsidRPr="00721E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0924EC" w:rsidRPr="001C4DC4" w:rsidRDefault="000924E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0924EC" w:rsidRPr="00167BE6" w:rsidRDefault="000924E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0924EC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4EC" w:rsidRPr="00721EE1" w:rsidRDefault="000924EC" w:rsidP="001C4DC4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924EC" w:rsidRPr="000924EC" w:rsidRDefault="000924EC" w:rsidP="000924EC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0924E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24EC" w:rsidRPr="00721EE1" w:rsidRDefault="000924EC" w:rsidP="00A502BD">
            <w:pPr>
              <w:tabs>
                <w:tab w:val="left" w:pos="535"/>
              </w:tabs>
              <w:ind w:right="-41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(37</w:t>
            </w:r>
            <w:r>
              <w:rPr>
                <w:sz w:val="28"/>
                <w:szCs w:val="28"/>
              </w:rPr>
              <w:t>,8</w:t>
            </w:r>
            <w:r w:rsidRPr="00721EE1">
              <w:rPr>
                <w:sz w:val="28"/>
                <w:szCs w:val="28"/>
              </w:rPr>
              <w:t>00,000</w:t>
            </w:r>
            <w:r w:rsidRPr="00721EE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0924EC" w:rsidRPr="001C4DC4" w:rsidRDefault="000924E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0924EC" w:rsidRPr="00167BE6" w:rsidRDefault="000924E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0924EC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4EC" w:rsidRPr="00721EE1" w:rsidRDefault="000924EC" w:rsidP="001C4DC4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721EE1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924EC" w:rsidRPr="000924EC" w:rsidRDefault="000924EC" w:rsidP="000924EC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0924E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4EC" w:rsidRPr="00721EE1" w:rsidRDefault="000924EC" w:rsidP="001C4DC4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0924EC" w:rsidRPr="001C4DC4" w:rsidRDefault="000924EC" w:rsidP="000924EC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0924EC" w:rsidRPr="00721EE1" w:rsidRDefault="000924EC" w:rsidP="001C4DC4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5.88-6.50</w:t>
            </w:r>
          </w:p>
        </w:tc>
      </w:tr>
      <w:tr w:rsidR="001C4DC4" w:rsidRPr="00D4736F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DC4" w:rsidRPr="00721EE1" w:rsidRDefault="001C4DC4" w:rsidP="00A06F23">
            <w:pPr>
              <w:ind w:left="-52" w:firstLine="176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 xml:space="preserve"> รวมเงินให้กู้ยืมแก่บริษัทย่อย-สุทธิ</w:t>
            </w:r>
            <w:r w:rsidRPr="00721EE1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tabs>
                <w:tab w:val="left" w:pos="1078"/>
              </w:tabs>
              <w:ind w:right="68"/>
              <w:jc w:val="right"/>
              <w:rPr>
                <w:sz w:val="28"/>
                <w:szCs w:val="28"/>
                <w:highlight w:val="yellow"/>
              </w:rPr>
            </w:pPr>
            <w:r w:rsidRPr="000924EC">
              <w:rPr>
                <w:sz w:val="28"/>
                <w:szCs w:val="28"/>
              </w:rPr>
              <w:t>4</w:t>
            </w:r>
            <w:r w:rsidRPr="000924EC">
              <w:rPr>
                <w:sz w:val="28"/>
                <w:szCs w:val="28"/>
                <w:cs/>
              </w:rPr>
              <w:t>,</w:t>
            </w:r>
            <w:r w:rsidR="000924EC" w:rsidRPr="000924EC">
              <w:rPr>
                <w:sz w:val="28"/>
                <w:szCs w:val="28"/>
              </w:rPr>
              <w:t>803,248,475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721EE1" w:rsidRDefault="001C4DC4" w:rsidP="001C4DC4">
            <w:pPr>
              <w:ind w:left="-116" w:right="7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21EE1">
              <w:rPr>
                <w:sz w:val="28"/>
                <w:szCs w:val="28"/>
                <w:cs/>
              </w:rPr>
              <w:t>,</w:t>
            </w:r>
            <w:r>
              <w:rPr>
                <w:sz w:val="28"/>
                <w:szCs w:val="28"/>
              </w:rPr>
              <w:t>646,835</w:t>
            </w:r>
            <w:r w:rsidRPr="00721EE1">
              <w:rPr>
                <w:sz w:val="28"/>
                <w:szCs w:val="28"/>
                <w:cs/>
              </w:rPr>
              <w:t>,</w:t>
            </w:r>
            <w:r>
              <w:rPr>
                <w:sz w:val="28"/>
                <w:szCs w:val="28"/>
              </w:rPr>
              <w:t>976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C4DC4" w:rsidRPr="001C4DC4" w:rsidRDefault="001C4DC4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C4DC4" w:rsidRPr="00167BE6" w:rsidRDefault="001C4DC4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0C23C3" w:rsidRPr="00D4736F" w:rsidTr="000C2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3C3" w:rsidRPr="00721EE1" w:rsidRDefault="000C23C3" w:rsidP="000C23C3">
            <w:pPr>
              <w:ind w:left="-52" w:firstLine="176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3" w:rsidRPr="00CD157D" w:rsidRDefault="000C23C3" w:rsidP="000C23C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3C3" w:rsidRPr="00CD157D" w:rsidRDefault="000C23C3" w:rsidP="000C23C3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="00A06F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  <w:r w:rsidR="00A06F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0C23C3" w:rsidRPr="00D4736F" w:rsidTr="000C2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3C3" w:rsidRPr="00721EE1" w:rsidRDefault="000C23C3" w:rsidP="000C23C3">
            <w:pPr>
              <w:ind w:left="-52" w:firstLine="176"/>
              <w:rPr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C23C3" w:rsidRPr="00D80EEC" w:rsidRDefault="000C23C3" w:rsidP="000C23C3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E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3C3" w:rsidRPr="00D80EEC" w:rsidRDefault="000C23C3" w:rsidP="000C23C3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E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C23C3" w:rsidRPr="00D80EEC" w:rsidRDefault="000C23C3" w:rsidP="000C23C3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E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C23C3" w:rsidRPr="00D80EEC" w:rsidRDefault="000C23C3" w:rsidP="000C23C3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E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4472FE" w:rsidRPr="00D4736F" w:rsidTr="000C2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FE" w:rsidRPr="00721EE1" w:rsidRDefault="000C23C3" w:rsidP="001C4DC4">
            <w:pPr>
              <w:ind w:left="-52" w:firstLine="176"/>
              <w:rPr>
                <w:sz w:val="28"/>
                <w:szCs w:val="28"/>
                <w:cs/>
              </w:rPr>
            </w:pPr>
            <w:r w:rsidRPr="00E3281E">
              <w:rPr>
                <w:b/>
                <w:bCs/>
                <w:sz w:val="28"/>
                <w:szCs w:val="28"/>
                <w:cs/>
              </w:rPr>
              <w:t>บริษัทย่อยให้กู้ยืม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4472FE" w:rsidRPr="000924EC" w:rsidRDefault="004472FE" w:rsidP="001C4DC4">
            <w:pPr>
              <w:tabs>
                <w:tab w:val="left" w:pos="1078"/>
              </w:tabs>
              <w:ind w:right="68"/>
              <w:jc w:val="right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472FE" w:rsidRDefault="004472FE" w:rsidP="001C4DC4">
            <w:pPr>
              <w:ind w:left="-116" w:right="71"/>
              <w:jc w:val="right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472FE" w:rsidRPr="001C4DC4" w:rsidRDefault="004472FE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nil"/>
              <w:right w:val="single" w:sz="4" w:space="0" w:color="auto"/>
            </w:tcBorders>
          </w:tcPr>
          <w:p w:rsidR="004472FE" w:rsidRPr="00167BE6" w:rsidRDefault="004472FE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472FE" w:rsidRPr="00D4736F" w:rsidTr="000C2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FE" w:rsidRPr="00A502BD" w:rsidRDefault="00A502BD" w:rsidP="00A502BD">
            <w:pPr>
              <w:ind w:firstLine="144"/>
              <w:rPr>
                <w:sz w:val="28"/>
                <w:szCs w:val="28"/>
                <w:cs/>
              </w:rPr>
            </w:pPr>
            <w:r w:rsidRPr="00A502BD">
              <w:rPr>
                <w:rFonts w:hint="cs"/>
                <w:sz w:val="28"/>
                <w:szCs w:val="28"/>
                <w:cs/>
              </w:rPr>
              <w:t>-</w:t>
            </w:r>
            <w:r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0C23C3" w:rsidRPr="00A502BD">
              <w:rPr>
                <w:sz w:val="28"/>
                <w:szCs w:val="28"/>
                <w:cs/>
              </w:rPr>
              <w:t>บริษัท</w:t>
            </w:r>
            <w:r w:rsidR="000C23C3" w:rsidRPr="00A502BD">
              <w:rPr>
                <w:rFonts w:hint="cs"/>
                <w:sz w:val="28"/>
                <w:szCs w:val="28"/>
                <w:cs/>
              </w:rPr>
              <w:t>ที่เกี่ยวข้องกันที่ถือหุ้นโดยบริษัทย่อย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4472FE" w:rsidRPr="000924EC" w:rsidRDefault="004472FE" w:rsidP="001C4DC4">
            <w:pPr>
              <w:tabs>
                <w:tab w:val="left" w:pos="1078"/>
              </w:tabs>
              <w:ind w:right="68"/>
              <w:jc w:val="right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left w:val="dashed" w:sz="4" w:space="0" w:color="auto"/>
              <w:right w:val="single" w:sz="4" w:space="0" w:color="auto"/>
            </w:tcBorders>
          </w:tcPr>
          <w:p w:rsidR="004472FE" w:rsidRDefault="004472FE" w:rsidP="001C4DC4">
            <w:pPr>
              <w:ind w:left="-116" w:right="71"/>
              <w:jc w:val="right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4472FE" w:rsidRPr="001C4DC4" w:rsidRDefault="004472FE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dashed" w:sz="4" w:space="0" w:color="auto"/>
              <w:right w:val="single" w:sz="4" w:space="0" w:color="auto"/>
            </w:tcBorders>
          </w:tcPr>
          <w:p w:rsidR="004472FE" w:rsidRPr="00167BE6" w:rsidRDefault="004472FE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02ABC" w:rsidRPr="00D4736F" w:rsidTr="000C2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C" w:rsidRPr="00721EE1" w:rsidRDefault="00702ABC" w:rsidP="001C4DC4">
            <w:pPr>
              <w:ind w:left="-52" w:firstLine="176"/>
              <w:rPr>
                <w:sz w:val="28"/>
                <w:szCs w:val="28"/>
                <w:cs/>
              </w:rPr>
            </w:pPr>
            <w:r w:rsidRPr="009A02C8">
              <w:rPr>
                <w:rFonts w:ascii="Angsana New" w:hAnsi="Angsana New" w:hint="cs"/>
                <w:sz w:val="28"/>
                <w:szCs w:val="28"/>
                <w:cs/>
              </w:rPr>
              <w:t>บริษัท บีอีซี-เทโร โชว์ จำกัด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702ABC" w:rsidRPr="000924EC" w:rsidRDefault="00702ABC" w:rsidP="00B609FD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left w:val="dashed" w:sz="4" w:space="0" w:color="auto"/>
              <w:right w:val="single" w:sz="4" w:space="0" w:color="auto"/>
            </w:tcBorders>
          </w:tcPr>
          <w:p w:rsidR="00702ABC" w:rsidRDefault="00702ABC" w:rsidP="001C4DC4">
            <w:pPr>
              <w:ind w:left="-116" w:right="71"/>
              <w:jc w:val="right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702ABC" w:rsidRPr="001C4DC4" w:rsidRDefault="00702AB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dashed" w:sz="4" w:space="0" w:color="auto"/>
              <w:right w:val="single" w:sz="4" w:space="0" w:color="auto"/>
            </w:tcBorders>
          </w:tcPr>
          <w:p w:rsidR="00702ABC" w:rsidRPr="00167BE6" w:rsidRDefault="00702AB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02ABC" w:rsidRPr="00D4736F" w:rsidTr="000C2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C" w:rsidRPr="00721EE1" w:rsidRDefault="00702ABC" w:rsidP="001C4DC4">
            <w:pPr>
              <w:ind w:left="-52" w:firstLine="176"/>
              <w:rPr>
                <w:sz w:val="28"/>
                <w:szCs w:val="28"/>
                <w:cs/>
              </w:rPr>
            </w:pPr>
            <w:r w:rsidRPr="00FE3A71">
              <w:rPr>
                <w:sz w:val="28"/>
                <w:szCs w:val="28"/>
                <w:cs/>
              </w:rPr>
              <w:t>ยอดคงเหลือยกมา</w:t>
            </w:r>
            <w:r w:rsidRPr="00FE3A71">
              <w:rPr>
                <w:rFonts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02ABC" w:rsidRPr="000924EC" w:rsidRDefault="00702ABC" w:rsidP="00B609FD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0924E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02ABC" w:rsidRDefault="00702ABC" w:rsidP="001C4DC4">
            <w:pPr>
              <w:ind w:left="-116" w:right="71"/>
              <w:jc w:val="right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1,193,255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702ABC" w:rsidRPr="001C4DC4" w:rsidRDefault="00702AB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dashed" w:sz="4" w:space="0" w:color="auto"/>
              <w:right w:val="single" w:sz="4" w:space="0" w:color="auto"/>
            </w:tcBorders>
          </w:tcPr>
          <w:p w:rsidR="00702ABC" w:rsidRPr="00167BE6" w:rsidRDefault="00702AB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02ABC" w:rsidRPr="00D4736F" w:rsidTr="000C2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C" w:rsidRPr="00721EE1" w:rsidRDefault="00702ABC" w:rsidP="001C4DC4">
            <w:pPr>
              <w:ind w:left="-52" w:firstLine="176"/>
              <w:rPr>
                <w:sz w:val="28"/>
                <w:szCs w:val="28"/>
                <w:cs/>
              </w:rPr>
            </w:pPr>
            <w:r w:rsidRPr="00FE3A71">
              <w:rPr>
                <w:sz w:val="28"/>
                <w:szCs w:val="28"/>
                <w:cs/>
              </w:rPr>
              <w:t>ยอดคงเหลือยกไปปล</w:t>
            </w:r>
            <w:r w:rsidRPr="00FE3A71"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702ABC" w:rsidRPr="000924EC" w:rsidRDefault="00702ABC" w:rsidP="00B609FD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0924E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702ABC" w:rsidRDefault="00702ABC" w:rsidP="001C4DC4">
            <w:pPr>
              <w:ind w:left="-116" w:right="71"/>
              <w:jc w:val="right"/>
              <w:rPr>
                <w:sz w:val="28"/>
                <w:szCs w:val="28"/>
              </w:rPr>
            </w:pPr>
            <w:r w:rsidRPr="00FE3A71">
              <w:rPr>
                <w:sz w:val="28"/>
                <w:szCs w:val="28"/>
              </w:rPr>
              <w:t>1,193,255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702ABC" w:rsidRPr="001C4DC4" w:rsidRDefault="00702ABC" w:rsidP="00B609F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left w:val="dashed" w:sz="4" w:space="0" w:color="auto"/>
              <w:right w:val="single" w:sz="4" w:space="0" w:color="auto"/>
            </w:tcBorders>
          </w:tcPr>
          <w:p w:rsidR="00702ABC" w:rsidRPr="001C4DC4" w:rsidRDefault="00702ABC" w:rsidP="00B609FD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  <w:r w:rsidRPr="00C16106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702ABC" w:rsidRPr="00D4736F" w:rsidTr="00A06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C" w:rsidRPr="00721EE1" w:rsidRDefault="00702ABC" w:rsidP="001C4DC4">
            <w:pPr>
              <w:ind w:left="-52" w:firstLine="176"/>
              <w:rPr>
                <w:sz w:val="28"/>
                <w:szCs w:val="28"/>
                <w:cs/>
              </w:rPr>
            </w:pPr>
            <w:r w:rsidRPr="00FE3A71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FE3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21EE1">
              <w:rPr>
                <w:sz w:val="28"/>
                <w:szCs w:val="28"/>
                <w:cs/>
              </w:rPr>
              <w:t>ค่า</w:t>
            </w:r>
            <w:r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:rsidR="00702ABC" w:rsidRPr="000924EC" w:rsidRDefault="00702ABC" w:rsidP="00B609FD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0924E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dashed" w:sz="4" w:space="0" w:color="auto"/>
              <w:right w:val="single" w:sz="4" w:space="0" w:color="auto"/>
            </w:tcBorders>
          </w:tcPr>
          <w:p w:rsidR="00702ABC" w:rsidRPr="000924EC" w:rsidRDefault="00702ABC" w:rsidP="00702ABC">
            <w:pPr>
              <w:tabs>
                <w:tab w:val="left" w:pos="53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(711,839)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702ABC" w:rsidRPr="001C4DC4" w:rsidRDefault="00702AB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dashed" w:sz="4" w:space="0" w:color="auto"/>
              <w:right w:val="single" w:sz="4" w:space="0" w:color="auto"/>
            </w:tcBorders>
          </w:tcPr>
          <w:p w:rsidR="00702ABC" w:rsidRPr="00167BE6" w:rsidRDefault="00702AB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02ABC" w:rsidRPr="00D4736F" w:rsidTr="00A06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C" w:rsidRPr="00721EE1" w:rsidRDefault="00702ABC" w:rsidP="001C4DC4">
            <w:pPr>
              <w:ind w:left="-52" w:firstLine="176"/>
              <w:rPr>
                <w:sz w:val="28"/>
                <w:szCs w:val="28"/>
                <w:cs/>
              </w:rPr>
            </w:pPr>
            <w:r w:rsidRPr="00EA6CD3">
              <w:rPr>
                <w:rFonts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02ABC" w:rsidRPr="000924EC" w:rsidRDefault="00702ABC" w:rsidP="00B609FD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0924E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02ABC" w:rsidRPr="000924EC" w:rsidRDefault="00702ABC" w:rsidP="00B609FD">
            <w:pPr>
              <w:tabs>
                <w:tab w:val="left" w:pos="53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(481,416)</w:t>
            </w:r>
          </w:p>
        </w:tc>
        <w:tc>
          <w:tcPr>
            <w:tcW w:w="1191" w:type="dxa"/>
            <w:tcBorders>
              <w:left w:val="single" w:sz="4" w:space="0" w:color="auto"/>
              <w:right w:val="dashed" w:sz="4" w:space="0" w:color="auto"/>
            </w:tcBorders>
          </w:tcPr>
          <w:p w:rsidR="00702ABC" w:rsidRPr="001C4DC4" w:rsidRDefault="00702AB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dashed" w:sz="4" w:space="0" w:color="auto"/>
              <w:right w:val="single" w:sz="4" w:space="0" w:color="auto"/>
            </w:tcBorders>
          </w:tcPr>
          <w:p w:rsidR="00702ABC" w:rsidRPr="00167BE6" w:rsidRDefault="00702AB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02ABC" w:rsidRPr="00D4736F" w:rsidTr="00A06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C" w:rsidRPr="00721EE1" w:rsidRDefault="00702ABC" w:rsidP="001C4DC4">
            <w:pPr>
              <w:ind w:left="-52" w:firstLine="176"/>
              <w:rPr>
                <w:sz w:val="28"/>
                <w:szCs w:val="28"/>
                <w:cs/>
              </w:rPr>
            </w:pPr>
            <w:r w:rsidRPr="00FE3A71">
              <w:rPr>
                <w:sz w:val="28"/>
                <w:szCs w:val="28"/>
                <w:cs/>
              </w:rPr>
              <w:t>ยอดคงเหลือยกไปปล</w:t>
            </w:r>
            <w:r w:rsidRPr="00FE3A71"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02ABC" w:rsidRPr="000924EC" w:rsidRDefault="00702ABC" w:rsidP="00B609FD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0924E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02ABC" w:rsidRPr="000924EC" w:rsidRDefault="00702ABC" w:rsidP="00B609FD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0924E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02ABC" w:rsidRPr="001C4DC4" w:rsidRDefault="00702AB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702ABC" w:rsidRPr="00167BE6" w:rsidRDefault="00702ABC" w:rsidP="001C4DC4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0C23C3" w:rsidRDefault="000C23C3" w:rsidP="000C23C3">
      <w:pPr>
        <w:pStyle w:val="30"/>
        <w:tabs>
          <w:tab w:val="clear" w:pos="360"/>
        </w:tabs>
        <w:ind w:left="-98" w:right="-706"/>
        <w:rPr>
          <w:rFonts w:ascii="Angsana New" w:hAnsi="Angsana New"/>
          <w:b/>
          <w:bCs/>
        </w:rPr>
      </w:pPr>
    </w:p>
    <w:p w:rsidR="00A502BD" w:rsidRDefault="00A502BD" w:rsidP="000C23C3">
      <w:pPr>
        <w:pStyle w:val="30"/>
        <w:tabs>
          <w:tab w:val="clear" w:pos="360"/>
        </w:tabs>
        <w:ind w:left="-98" w:right="-706"/>
        <w:rPr>
          <w:rFonts w:ascii="Angsana New" w:hAnsi="Angsana New"/>
          <w:b/>
          <w:bCs/>
        </w:rPr>
      </w:pPr>
    </w:p>
    <w:p w:rsidR="000C23C3" w:rsidRDefault="000C23C3" w:rsidP="000C23C3">
      <w:pPr>
        <w:pStyle w:val="30"/>
        <w:tabs>
          <w:tab w:val="clear" w:pos="360"/>
        </w:tabs>
        <w:ind w:left="-98" w:right="-706"/>
        <w:rPr>
          <w:rFonts w:ascii="Angsana New" w:hAnsi="Angsana New"/>
          <w:b/>
          <w:bCs/>
        </w:rPr>
      </w:pPr>
    </w:p>
    <w:p w:rsidR="00A86B93" w:rsidRDefault="00A86B93" w:rsidP="009407FD">
      <w:pPr>
        <w:pStyle w:val="30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สินค้าคงเหลือ</w:t>
      </w:r>
    </w:p>
    <w:p w:rsidR="00EE7EDE" w:rsidRPr="00A06F23" w:rsidRDefault="00EE7EDE" w:rsidP="001A3108">
      <w:pPr>
        <w:tabs>
          <w:tab w:val="left" w:pos="1440"/>
        </w:tabs>
        <w:spacing w:line="192" w:lineRule="auto"/>
        <w:ind w:left="346" w:right="-105" w:hanging="346"/>
        <w:jc w:val="right"/>
        <w:outlineLvl w:val="0"/>
      </w:pPr>
      <w:r w:rsidRPr="00A06F23">
        <w:rPr>
          <w:cs/>
        </w:rPr>
        <w:t xml:space="preserve">หน่วย </w:t>
      </w:r>
      <w:r w:rsidRPr="00A06F23">
        <w:t xml:space="preserve">: </w:t>
      </w:r>
      <w:r w:rsidRPr="00A06F23">
        <w:rPr>
          <w:cs/>
        </w:rPr>
        <w:t>บาท</w:t>
      </w:r>
    </w:p>
    <w:tbl>
      <w:tblPr>
        <w:tblW w:w="9841" w:type="dxa"/>
        <w:tblInd w:w="-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42"/>
        <w:gridCol w:w="1399"/>
        <w:gridCol w:w="1400"/>
        <w:gridCol w:w="1400"/>
        <w:gridCol w:w="1400"/>
      </w:tblGrid>
      <w:tr w:rsidR="00EE7EDE" w:rsidRPr="00AB4AEA" w:rsidTr="00A06F23">
        <w:trPr>
          <w:trHeight w:val="284"/>
        </w:trPr>
        <w:tc>
          <w:tcPr>
            <w:tcW w:w="42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7EDE" w:rsidRPr="00A06F23" w:rsidRDefault="00EE7EDE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A06F23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DE" w:rsidRPr="00A06F23" w:rsidRDefault="00EE7EDE" w:rsidP="0034556C">
            <w:pPr>
              <w:spacing w:line="216" w:lineRule="auto"/>
              <w:ind w:right="-1058" w:hanging="1008"/>
              <w:jc w:val="center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DE" w:rsidRPr="00A06F23" w:rsidRDefault="00EE7EDE" w:rsidP="0034556C">
            <w:pPr>
              <w:spacing w:line="216" w:lineRule="auto"/>
              <w:ind w:right="-1058" w:hanging="1080"/>
              <w:jc w:val="center"/>
              <w:rPr>
                <w:sz w:val="31"/>
                <w:szCs w:val="31"/>
                <w:cs/>
              </w:rPr>
            </w:pPr>
            <w:r w:rsidRPr="00A06F23">
              <w:rPr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BB0104" w:rsidRPr="00AB4AEA" w:rsidTr="00A06F23">
        <w:trPr>
          <w:trHeight w:val="353"/>
        </w:trPr>
        <w:tc>
          <w:tcPr>
            <w:tcW w:w="4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04" w:rsidRPr="00A06F23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1"/>
                <w:szCs w:val="3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BB0104" w:rsidRPr="00A06F23" w:rsidRDefault="00BB0104" w:rsidP="00BB0104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</w:rPr>
              <w:t>2564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04" w:rsidRPr="00A06F23" w:rsidRDefault="00BB0104" w:rsidP="00BB0104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</w:rPr>
              <w:t>256</w:t>
            </w:r>
            <w:r w:rsidRPr="00A06F23">
              <w:rPr>
                <w:rFonts w:hint="cs"/>
                <w:sz w:val="31"/>
                <w:szCs w:val="31"/>
                <w:cs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B0104" w:rsidRPr="00A06F23" w:rsidRDefault="00BB0104" w:rsidP="00BB0104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A06F23">
              <w:rPr>
                <w:sz w:val="31"/>
                <w:szCs w:val="31"/>
              </w:rPr>
              <w:t>2564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04" w:rsidRPr="00A06F23" w:rsidRDefault="00BB0104" w:rsidP="00BB0104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A06F23">
              <w:rPr>
                <w:sz w:val="31"/>
                <w:szCs w:val="31"/>
              </w:rPr>
              <w:t>256</w:t>
            </w:r>
            <w:r w:rsidRPr="00A06F23">
              <w:rPr>
                <w:rFonts w:hint="cs"/>
                <w:sz w:val="31"/>
                <w:szCs w:val="31"/>
                <w:cs/>
              </w:rPr>
              <w:t>3</w:t>
            </w:r>
          </w:p>
        </w:tc>
      </w:tr>
      <w:tr w:rsidR="00BB0104" w:rsidRPr="00045DD8" w:rsidTr="00A06F23">
        <w:trPr>
          <w:trHeight w:val="28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0104" w:rsidRPr="00A06F23" w:rsidRDefault="00BB0104" w:rsidP="00BB0104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  <w:cs/>
              </w:rPr>
              <w:t>สินค้าสำเร็จรูป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BB0104" w:rsidRPr="00A06F23" w:rsidRDefault="00BB0104" w:rsidP="00BB0104">
            <w:pPr>
              <w:spacing w:line="216" w:lineRule="auto"/>
              <w:ind w:left="-144" w:right="84"/>
              <w:jc w:val="right"/>
              <w:rPr>
                <w:sz w:val="31"/>
                <w:szCs w:val="31"/>
                <w:highlight w:val="yellow"/>
              </w:rPr>
            </w:pPr>
            <w:r w:rsidRPr="00A06F23">
              <w:rPr>
                <w:rFonts w:hint="cs"/>
                <w:sz w:val="31"/>
                <w:szCs w:val="31"/>
                <w:cs/>
              </w:rPr>
              <w:t>2</w:t>
            </w:r>
            <w:r w:rsidR="000924EC" w:rsidRPr="00A06F23">
              <w:rPr>
                <w:sz w:val="31"/>
                <w:szCs w:val="31"/>
              </w:rPr>
              <w:t>,394,573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0104" w:rsidRPr="00A06F23" w:rsidRDefault="00BB0104" w:rsidP="00BB0104">
            <w:pPr>
              <w:spacing w:line="216" w:lineRule="auto"/>
              <w:ind w:left="-144" w:right="84"/>
              <w:jc w:val="right"/>
              <w:rPr>
                <w:sz w:val="31"/>
                <w:szCs w:val="31"/>
              </w:rPr>
            </w:pPr>
            <w:r w:rsidRPr="00A06F23">
              <w:rPr>
                <w:rFonts w:hint="cs"/>
                <w:sz w:val="31"/>
                <w:szCs w:val="31"/>
                <w:cs/>
              </w:rPr>
              <w:t>2</w:t>
            </w:r>
            <w:r w:rsidRPr="00A06F23">
              <w:rPr>
                <w:sz w:val="31"/>
                <w:szCs w:val="31"/>
              </w:rPr>
              <w:t>,477,327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BB0104" w:rsidRPr="00A06F23" w:rsidRDefault="00BB0104" w:rsidP="00BB0104">
            <w:pPr>
              <w:spacing w:line="216" w:lineRule="auto"/>
              <w:ind w:left="-144" w:right="24"/>
              <w:jc w:val="right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</w:rPr>
              <w:t>2,</w:t>
            </w:r>
            <w:r w:rsidR="000924EC" w:rsidRPr="00A06F23">
              <w:rPr>
                <w:sz w:val="31"/>
                <w:szCs w:val="31"/>
              </w:rPr>
              <w:t>154,807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0104" w:rsidRPr="00A06F23" w:rsidRDefault="00BB0104" w:rsidP="00BB0104">
            <w:pPr>
              <w:spacing w:line="216" w:lineRule="auto"/>
              <w:ind w:left="-144" w:right="24"/>
              <w:jc w:val="right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</w:rPr>
              <w:t>2,237,561</w:t>
            </w:r>
          </w:p>
        </w:tc>
      </w:tr>
      <w:tr w:rsidR="000924EC" w:rsidRPr="00045DD8" w:rsidTr="00A06F23">
        <w:trPr>
          <w:trHeight w:val="284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EC" w:rsidRPr="00A06F23" w:rsidRDefault="000924EC" w:rsidP="00BB0104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z w:val="31"/>
                <w:szCs w:val="31"/>
                <w:cs/>
              </w:rPr>
            </w:pPr>
            <w:r w:rsidRPr="00A06F23">
              <w:rPr>
                <w:sz w:val="31"/>
                <w:szCs w:val="31"/>
                <w:u w:val="single"/>
                <w:cs/>
              </w:rPr>
              <w:t>หัก</w:t>
            </w:r>
            <w:r w:rsidRPr="00A06F23">
              <w:rPr>
                <w:sz w:val="31"/>
                <w:szCs w:val="31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924EC" w:rsidRPr="00A06F23" w:rsidRDefault="000924EC" w:rsidP="00885198">
            <w:pPr>
              <w:spacing w:line="216" w:lineRule="auto"/>
              <w:ind w:left="-144" w:right="16"/>
              <w:jc w:val="right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</w:rPr>
              <w:t>(2,394,573)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4EC" w:rsidRPr="00A06F23" w:rsidRDefault="000924EC" w:rsidP="00BB0104">
            <w:pPr>
              <w:tabs>
                <w:tab w:val="decimal" w:pos="578"/>
              </w:tabs>
              <w:ind w:left="-18" w:right="-108" w:firstLine="18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924EC" w:rsidRPr="00A06F23" w:rsidRDefault="000924EC" w:rsidP="000924EC">
            <w:pPr>
              <w:spacing w:line="216" w:lineRule="auto"/>
              <w:ind w:left="-144" w:right="-30"/>
              <w:jc w:val="right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</w:rPr>
              <w:t>(2,154,807)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4EC" w:rsidRPr="00A06F23" w:rsidRDefault="000924EC" w:rsidP="00BB0104">
            <w:pPr>
              <w:tabs>
                <w:tab w:val="decimal" w:pos="578"/>
              </w:tabs>
              <w:ind w:left="-18" w:right="-108" w:firstLine="18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</w:rPr>
              <w:t>-</w:t>
            </w:r>
          </w:p>
        </w:tc>
      </w:tr>
      <w:tr w:rsidR="000924EC" w:rsidRPr="00AB4AEA" w:rsidTr="00A06F23">
        <w:trPr>
          <w:trHeight w:val="28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4EC" w:rsidRPr="00A06F23" w:rsidRDefault="000924EC" w:rsidP="00BB0104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z w:val="31"/>
                <w:szCs w:val="31"/>
                <w:u w:val="single"/>
                <w:cs/>
              </w:rPr>
            </w:pPr>
            <w:r w:rsidRPr="00A06F23">
              <w:rPr>
                <w:sz w:val="31"/>
                <w:szCs w:val="31"/>
                <w:cs/>
              </w:rPr>
              <w:t>สินค้าคงเหลือ</w:t>
            </w:r>
            <w:r w:rsidRPr="00A06F23">
              <w:rPr>
                <w:sz w:val="31"/>
                <w:szCs w:val="31"/>
              </w:rPr>
              <w:t>-</w:t>
            </w:r>
            <w:r w:rsidRPr="00A06F23">
              <w:rPr>
                <w:sz w:val="31"/>
                <w:szCs w:val="31"/>
                <w:cs/>
              </w:rPr>
              <w:t>สุทธิ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924EC" w:rsidRPr="00A06F23" w:rsidRDefault="000924EC" w:rsidP="000924EC">
            <w:pPr>
              <w:tabs>
                <w:tab w:val="decimal" w:pos="578"/>
              </w:tabs>
              <w:ind w:left="-18" w:right="-108" w:firstLine="18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4EC" w:rsidRPr="00A06F23" w:rsidRDefault="000924EC" w:rsidP="00BB0104">
            <w:pPr>
              <w:spacing w:line="216" w:lineRule="auto"/>
              <w:ind w:left="-144" w:right="84"/>
              <w:jc w:val="right"/>
              <w:rPr>
                <w:sz w:val="31"/>
                <w:szCs w:val="31"/>
              </w:rPr>
            </w:pPr>
            <w:r w:rsidRPr="00A06F23">
              <w:rPr>
                <w:rFonts w:hint="cs"/>
                <w:sz w:val="31"/>
                <w:szCs w:val="31"/>
                <w:cs/>
              </w:rPr>
              <w:t>2</w:t>
            </w:r>
            <w:r w:rsidRPr="00A06F23">
              <w:rPr>
                <w:sz w:val="31"/>
                <w:szCs w:val="31"/>
              </w:rPr>
              <w:t>,477,327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924EC" w:rsidRPr="00A06F23" w:rsidRDefault="000924EC" w:rsidP="000924EC">
            <w:pPr>
              <w:tabs>
                <w:tab w:val="decimal" w:pos="578"/>
              </w:tabs>
              <w:ind w:left="-18" w:right="-108" w:firstLine="18"/>
              <w:rPr>
                <w:sz w:val="31"/>
                <w:szCs w:val="31"/>
              </w:rPr>
            </w:pPr>
            <w:r w:rsidRPr="00A06F23">
              <w:rPr>
                <w:sz w:val="31"/>
                <w:szCs w:val="3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4EC" w:rsidRPr="00A06F23" w:rsidRDefault="000924EC" w:rsidP="00BB0104">
            <w:pPr>
              <w:spacing w:line="216" w:lineRule="auto"/>
              <w:ind w:left="-144" w:right="24"/>
              <w:jc w:val="right"/>
              <w:rPr>
                <w:sz w:val="31"/>
                <w:szCs w:val="31"/>
                <w:cs/>
              </w:rPr>
            </w:pPr>
            <w:r w:rsidRPr="00A06F23">
              <w:rPr>
                <w:sz w:val="31"/>
                <w:szCs w:val="31"/>
              </w:rPr>
              <w:t>2,237,561</w:t>
            </w:r>
          </w:p>
        </w:tc>
      </w:tr>
    </w:tbl>
    <w:p w:rsidR="00643EC8" w:rsidRPr="00F82B72" w:rsidRDefault="00643EC8" w:rsidP="00643EC8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4"/>
          <w:szCs w:val="14"/>
        </w:rPr>
      </w:pPr>
    </w:p>
    <w:p w:rsidR="00A5476B" w:rsidRPr="00807356" w:rsidRDefault="00A5476B" w:rsidP="00A5476B">
      <w:pPr>
        <w:pStyle w:val="30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สินทรัพย์ทางการเงินหมุนเวียนอื่น</w:t>
      </w:r>
    </w:p>
    <w:p w:rsidR="00A5476B" w:rsidRPr="00183767" w:rsidRDefault="00A5476B" w:rsidP="00A5476B">
      <w:pPr>
        <w:tabs>
          <w:tab w:val="left" w:pos="450"/>
        </w:tabs>
        <w:ind w:right="-871" w:firstLine="420"/>
        <w:outlineLvl w:val="0"/>
        <w:rPr>
          <w:sz w:val="6"/>
          <w:szCs w:val="6"/>
        </w:rPr>
      </w:pPr>
    </w:p>
    <w:p w:rsidR="00A5476B" w:rsidRDefault="00A5476B" w:rsidP="00A5476B">
      <w:pPr>
        <w:tabs>
          <w:tab w:val="left" w:pos="450"/>
        </w:tabs>
        <w:ind w:right="268" w:hanging="98"/>
        <w:outlineLvl w:val="0"/>
        <w:rPr>
          <w:rFonts w:ascii="Angsana New" w:hAnsi="Angsana New"/>
        </w:rPr>
      </w:pPr>
      <w:r>
        <w:rPr>
          <w:sz w:val="31"/>
          <w:szCs w:val="31"/>
        </w:rPr>
        <w:t xml:space="preserve">8.1 </w:t>
      </w: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:rsidR="00A5476B" w:rsidRDefault="00A5476B" w:rsidP="00A5476B">
      <w:pPr>
        <w:tabs>
          <w:tab w:val="left" w:pos="-420"/>
          <w:tab w:val="left" w:pos="1440"/>
          <w:tab w:val="left" w:pos="9356"/>
        </w:tabs>
        <w:spacing w:line="192" w:lineRule="auto"/>
        <w:ind w:left="360" w:right="-15"/>
        <w:jc w:val="right"/>
        <w:rPr>
          <w:rFonts w:ascii="Angsana New" w:hAnsi="Angsana New"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บา</w:t>
      </w:r>
      <w:r w:rsidRPr="005C2463">
        <w:rPr>
          <w:rFonts w:ascii="Angsana New" w:hAnsi="Angsana New"/>
          <w:cs/>
        </w:rPr>
        <w:t>ท</w:t>
      </w:r>
    </w:p>
    <w:tbl>
      <w:tblPr>
        <w:tblW w:w="9813" w:type="dxa"/>
        <w:tblInd w:w="10" w:type="dxa"/>
        <w:tblLayout w:type="fixed"/>
        <w:tblLook w:val="0600"/>
      </w:tblPr>
      <w:tblGrid>
        <w:gridCol w:w="4223"/>
        <w:gridCol w:w="1395"/>
        <w:gridCol w:w="1395"/>
        <w:gridCol w:w="1399"/>
        <w:gridCol w:w="1401"/>
      </w:tblGrid>
      <w:tr w:rsidR="00A5476B" w:rsidRPr="005C2463" w:rsidTr="00A5476B">
        <w:trPr>
          <w:trHeight w:val="384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76B" w:rsidRPr="005C2463" w:rsidRDefault="00A5476B" w:rsidP="00A5476B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76B" w:rsidRPr="005C2463" w:rsidRDefault="00A5476B" w:rsidP="00A5476B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76B" w:rsidRPr="005C2463" w:rsidRDefault="00A5476B" w:rsidP="00A5476B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5476B" w:rsidRPr="005C2463" w:rsidTr="00A5476B">
        <w:trPr>
          <w:trHeight w:val="396"/>
        </w:trPr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76B" w:rsidRPr="005C2463" w:rsidRDefault="00A5476B" w:rsidP="00A5476B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76B" w:rsidRPr="005C2463" w:rsidRDefault="00A5476B" w:rsidP="00A5476B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76B" w:rsidRPr="005C2463" w:rsidRDefault="00A5476B" w:rsidP="00A5476B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5476B" w:rsidRPr="005C2463" w:rsidTr="00A5476B">
        <w:trPr>
          <w:trHeight w:val="396"/>
        </w:trPr>
        <w:tc>
          <w:tcPr>
            <w:tcW w:w="4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6B" w:rsidRPr="005C2463" w:rsidRDefault="00A5476B" w:rsidP="00A5476B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5476B" w:rsidRPr="005C2463" w:rsidRDefault="00A5476B" w:rsidP="00A5476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76B" w:rsidRPr="005C2463" w:rsidRDefault="00A5476B" w:rsidP="00A5476B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5476B" w:rsidRPr="005C2463" w:rsidRDefault="00A5476B" w:rsidP="00A5476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76B" w:rsidRPr="005C2463" w:rsidRDefault="00A5476B" w:rsidP="00A5476B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A5476B" w:rsidRPr="005C2463" w:rsidTr="00A5476B">
        <w:trPr>
          <w:trHeight w:val="374"/>
        </w:trPr>
        <w:tc>
          <w:tcPr>
            <w:tcW w:w="4225" w:type="dxa"/>
            <w:tcBorders>
              <w:left w:val="single" w:sz="4" w:space="0" w:color="auto"/>
              <w:right w:val="single" w:sz="4" w:space="0" w:color="auto"/>
            </w:tcBorders>
          </w:tcPr>
          <w:p w:rsidR="00A5476B" w:rsidRPr="005C2463" w:rsidRDefault="00A5476B" w:rsidP="00A5476B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tcBorders>
              <w:left w:val="single" w:sz="4" w:space="0" w:color="auto"/>
              <w:right w:val="dashed" w:sz="4" w:space="0" w:color="auto"/>
            </w:tcBorders>
          </w:tcPr>
          <w:p w:rsidR="00A5476B" w:rsidRPr="005C2463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tcBorders>
              <w:left w:val="nil"/>
              <w:right w:val="single" w:sz="4" w:space="0" w:color="auto"/>
            </w:tcBorders>
          </w:tcPr>
          <w:p w:rsidR="00A5476B" w:rsidRPr="005C2463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5476B" w:rsidRPr="005C2463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  <w:tcBorders>
              <w:left w:val="nil"/>
              <w:right w:val="single" w:sz="4" w:space="0" w:color="auto"/>
            </w:tcBorders>
            <w:vAlign w:val="center"/>
          </w:tcPr>
          <w:p w:rsidR="00A5476B" w:rsidRPr="005C2463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5476B" w:rsidRPr="005C2463" w:rsidTr="00A5476B">
        <w:trPr>
          <w:trHeight w:val="384"/>
        </w:trPr>
        <w:tc>
          <w:tcPr>
            <w:tcW w:w="4225" w:type="dxa"/>
            <w:tcBorders>
              <w:left w:val="single" w:sz="4" w:space="0" w:color="auto"/>
              <w:right w:val="single" w:sz="4" w:space="0" w:color="auto"/>
            </w:tcBorders>
          </w:tcPr>
          <w:p w:rsidR="00A5476B" w:rsidRPr="005C2463" w:rsidRDefault="00A5476B" w:rsidP="00A5476B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395" w:type="dxa"/>
            <w:tcBorders>
              <w:left w:val="single" w:sz="4" w:space="0" w:color="auto"/>
              <w:right w:val="dashed" w:sz="4" w:space="0" w:color="auto"/>
            </w:tcBorders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99.99</w:t>
            </w:r>
          </w:p>
        </w:tc>
        <w:tc>
          <w:tcPr>
            <w:tcW w:w="1395" w:type="dxa"/>
            <w:tcBorders>
              <w:left w:val="nil"/>
              <w:right w:val="single" w:sz="4" w:space="0" w:color="auto"/>
            </w:tcBorders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99.99</w:t>
            </w:r>
          </w:p>
        </w:tc>
        <w:tc>
          <w:tcPr>
            <w:tcW w:w="139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5476B" w:rsidRPr="00B12309" w:rsidRDefault="00A5476B" w:rsidP="00A5476B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34,999</w:t>
            </w:r>
            <w:r>
              <w:rPr>
                <w:rFonts w:ascii="Angsana New" w:hAnsi="Angsana New"/>
              </w:rPr>
              <w:t>,300</w:t>
            </w:r>
          </w:p>
        </w:tc>
        <w:tc>
          <w:tcPr>
            <w:tcW w:w="1399" w:type="dxa"/>
            <w:tcBorders>
              <w:left w:val="nil"/>
              <w:right w:val="single" w:sz="4" w:space="0" w:color="auto"/>
            </w:tcBorders>
          </w:tcPr>
          <w:p w:rsidR="00A5476B" w:rsidRPr="005C2463" w:rsidRDefault="00A5476B" w:rsidP="00A5476B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  <w:r>
              <w:rPr>
                <w:rFonts w:ascii="Angsana New" w:hAnsi="Angsana New"/>
              </w:rPr>
              <w:t>,300</w:t>
            </w:r>
          </w:p>
        </w:tc>
      </w:tr>
      <w:tr w:rsidR="00A5476B" w:rsidRPr="005C2463" w:rsidTr="00A5476B">
        <w:trPr>
          <w:trHeight w:val="384"/>
        </w:trPr>
        <w:tc>
          <w:tcPr>
            <w:tcW w:w="4225" w:type="dxa"/>
            <w:tcBorders>
              <w:left w:val="single" w:sz="4" w:space="0" w:color="auto"/>
              <w:right w:val="single" w:sz="4" w:space="0" w:color="auto"/>
            </w:tcBorders>
          </w:tcPr>
          <w:p w:rsidR="00A5476B" w:rsidRPr="005C2463" w:rsidRDefault="00A5476B" w:rsidP="00A5476B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2.</w:t>
            </w:r>
            <w:r w:rsidRPr="005C2463">
              <w:rPr>
                <w:rFonts w:ascii="Angsana New" w:hAnsi="Angsana New"/>
                <w:cs/>
              </w:rPr>
              <w:t>บริษัท บีอีซี สตูดิโอ 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395" w:type="dxa"/>
            <w:tcBorders>
              <w:left w:val="single" w:sz="4" w:space="0" w:color="auto"/>
              <w:right w:val="dashed" w:sz="4" w:space="0" w:color="auto"/>
            </w:tcBorders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tcBorders>
              <w:left w:val="nil"/>
              <w:right w:val="single" w:sz="4" w:space="0" w:color="auto"/>
            </w:tcBorders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99.99</w:t>
            </w:r>
          </w:p>
        </w:tc>
        <w:tc>
          <w:tcPr>
            <w:tcW w:w="139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-</w:t>
            </w:r>
          </w:p>
        </w:tc>
        <w:tc>
          <w:tcPr>
            <w:tcW w:w="1399" w:type="dxa"/>
            <w:tcBorders>
              <w:left w:val="nil"/>
              <w:right w:val="single" w:sz="4" w:space="0" w:color="auto"/>
            </w:tcBorders>
          </w:tcPr>
          <w:p w:rsidR="00A5476B" w:rsidRPr="005C2463" w:rsidRDefault="00A5476B" w:rsidP="00A5476B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4,999,930</w:t>
            </w:r>
          </w:p>
        </w:tc>
      </w:tr>
      <w:tr w:rsidR="00A5476B" w:rsidRPr="005C2463" w:rsidTr="00A5476B">
        <w:trPr>
          <w:trHeight w:val="384"/>
        </w:trPr>
        <w:tc>
          <w:tcPr>
            <w:tcW w:w="4225" w:type="dxa"/>
            <w:tcBorders>
              <w:left w:val="single" w:sz="4" w:space="0" w:color="auto"/>
              <w:right w:val="single" w:sz="4" w:space="0" w:color="auto"/>
            </w:tcBorders>
          </w:tcPr>
          <w:p w:rsidR="00A5476B" w:rsidRPr="005C2463" w:rsidRDefault="00A5476B" w:rsidP="00A5476B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3.</w:t>
            </w:r>
            <w:r w:rsidRPr="005C2463">
              <w:rPr>
                <w:rFonts w:ascii="Angsana New" w:hAnsi="Angsana New"/>
                <w:cs/>
              </w:rPr>
              <w:t>บริษัท บางกอก</w:t>
            </w:r>
            <w:proofErr w:type="spellStart"/>
            <w:r w:rsidRPr="005C2463">
              <w:rPr>
                <w:rFonts w:ascii="Angsana New" w:hAnsi="Angsana New"/>
                <w:cs/>
              </w:rPr>
              <w:t>แซทเทิลไลท์</w:t>
            </w:r>
            <w:proofErr w:type="spellEnd"/>
            <w:r w:rsidRPr="005C246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5C2463">
              <w:rPr>
                <w:rFonts w:ascii="Angsana New" w:hAnsi="Angsana New"/>
                <w:cs/>
              </w:rPr>
              <w:t>แอนด์</w:t>
            </w:r>
            <w:proofErr w:type="spellEnd"/>
          </w:p>
        </w:tc>
        <w:tc>
          <w:tcPr>
            <w:tcW w:w="1395" w:type="dxa"/>
            <w:tcBorders>
              <w:left w:val="single" w:sz="4" w:space="0" w:color="auto"/>
              <w:right w:val="dashed" w:sz="4" w:space="0" w:color="auto"/>
            </w:tcBorders>
          </w:tcPr>
          <w:p w:rsidR="00A5476B" w:rsidRPr="00B12309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tcBorders>
              <w:left w:val="nil"/>
              <w:right w:val="single" w:sz="4" w:space="0" w:color="auto"/>
            </w:tcBorders>
          </w:tcPr>
          <w:p w:rsidR="00A5476B" w:rsidRPr="00B12309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5476B" w:rsidRPr="00B12309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  <w:tcBorders>
              <w:left w:val="nil"/>
              <w:right w:val="single" w:sz="4" w:space="0" w:color="auto"/>
            </w:tcBorders>
            <w:vAlign w:val="center"/>
          </w:tcPr>
          <w:p w:rsidR="00A5476B" w:rsidRPr="005C2463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5476B" w:rsidRPr="005C2463" w:rsidTr="00A5476B">
        <w:trPr>
          <w:trHeight w:val="396"/>
        </w:trPr>
        <w:tc>
          <w:tcPr>
            <w:tcW w:w="4225" w:type="dxa"/>
            <w:tcBorders>
              <w:left w:val="single" w:sz="4" w:space="0" w:color="auto"/>
              <w:right w:val="single" w:sz="4" w:space="0" w:color="auto"/>
            </w:tcBorders>
          </w:tcPr>
          <w:p w:rsidR="00A5476B" w:rsidRPr="005C2463" w:rsidRDefault="00A5476B" w:rsidP="00A5476B">
            <w:pPr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 xml:space="preserve">         </w:t>
            </w:r>
            <w:proofErr w:type="spellStart"/>
            <w:r w:rsidRPr="005C2463">
              <w:rPr>
                <w:rFonts w:ascii="Angsana New" w:hAnsi="Angsana New"/>
                <w:cs/>
              </w:rPr>
              <w:t>เทเล</w:t>
            </w:r>
            <w:proofErr w:type="spellEnd"/>
            <w:r w:rsidRPr="005C2463">
              <w:rPr>
                <w:rFonts w:ascii="Angsana New" w:hAnsi="Angsana New"/>
                <w:cs/>
              </w:rPr>
              <w:t>คอม</w:t>
            </w:r>
            <w:proofErr w:type="spellStart"/>
            <w:r w:rsidRPr="005C2463">
              <w:rPr>
                <w:rFonts w:ascii="Angsana New" w:hAnsi="Angsana New"/>
                <w:cs/>
              </w:rPr>
              <w:t>มิวนิเคชั่น</w:t>
            </w:r>
            <w:proofErr w:type="spellEnd"/>
            <w:r w:rsidRPr="005C2463">
              <w:rPr>
                <w:rFonts w:ascii="Angsana New" w:hAnsi="Angsana New"/>
                <w:cs/>
              </w:rPr>
              <w:t xml:space="preserve"> 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395" w:type="dxa"/>
            <w:tcBorders>
              <w:left w:val="single" w:sz="4" w:space="0" w:color="auto"/>
              <w:right w:val="dashed" w:sz="4" w:space="0" w:color="auto"/>
            </w:tcBorders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tcBorders>
              <w:left w:val="nil"/>
              <w:right w:val="single" w:sz="4" w:space="0" w:color="auto"/>
            </w:tcBorders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99.99</w:t>
            </w:r>
          </w:p>
        </w:tc>
        <w:tc>
          <w:tcPr>
            <w:tcW w:w="139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-</w:t>
            </w:r>
          </w:p>
        </w:tc>
        <w:tc>
          <w:tcPr>
            <w:tcW w:w="1399" w:type="dxa"/>
            <w:tcBorders>
              <w:left w:val="nil"/>
              <w:right w:val="single" w:sz="4" w:space="0" w:color="auto"/>
            </w:tcBorders>
          </w:tcPr>
          <w:p w:rsidR="00A5476B" w:rsidRPr="005C2463" w:rsidRDefault="00A5476B" w:rsidP="00A5476B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4,999,930</w:t>
            </w:r>
          </w:p>
        </w:tc>
      </w:tr>
      <w:tr w:rsidR="00A5476B" w:rsidRPr="005C2463" w:rsidTr="00A5476B">
        <w:trPr>
          <w:trHeight w:val="384"/>
        </w:trPr>
        <w:tc>
          <w:tcPr>
            <w:tcW w:w="4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6B" w:rsidRPr="0076049C" w:rsidRDefault="00A5476B" w:rsidP="00A5476B">
            <w:pPr>
              <w:ind w:left="-18" w:firstLine="18"/>
              <w:rPr>
                <w:rFonts w:ascii="Angsana New" w:hAnsi="Angsana New"/>
                <w:spacing w:val="-6"/>
              </w:rPr>
            </w:pPr>
            <w:r w:rsidRPr="0076049C">
              <w:rPr>
                <w:rFonts w:ascii="Angsana New" w:hAnsi="Angsana New"/>
                <w:spacing w:val="-6"/>
              </w:rPr>
              <w:t>4.</w:t>
            </w:r>
            <w:r w:rsidRPr="0076049C">
              <w:rPr>
                <w:rFonts w:ascii="Angsana New" w:hAnsi="Angsana New"/>
                <w:spacing w:val="-6"/>
                <w:cs/>
              </w:rPr>
              <w:t xml:space="preserve">บริษัท </w:t>
            </w:r>
            <w:proofErr w:type="spellStart"/>
            <w:r w:rsidRPr="0076049C">
              <w:rPr>
                <w:rFonts w:ascii="Angsana New" w:hAnsi="Angsana New"/>
                <w:spacing w:val="-6"/>
                <w:cs/>
              </w:rPr>
              <w:t>แซทเทิลไลท์</w:t>
            </w:r>
            <w:proofErr w:type="spellEnd"/>
            <w:r w:rsidRPr="0076049C">
              <w:rPr>
                <w:rFonts w:ascii="Angsana New" w:hAnsi="Angsana New"/>
                <w:spacing w:val="-6"/>
                <w:cs/>
              </w:rPr>
              <w:t xml:space="preserve"> ทีวี </w:t>
            </w:r>
            <w:proofErr w:type="spellStart"/>
            <w:r w:rsidRPr="0076049C">
              <w:rPr>
                <w:rFonts w:ascii="Angsana New" w:hAnsi="Angsana New"/>
                <w:spacing w:val="-6"/>
                <w:cs/>
              </w:rPr>
              <w:t>บรอด</w:t>
            </w:r>
            <w:proofErr w:type="spellEnd"/>
            <w:r w:rsidRPr="0076049C">
              <w:rPr>
                <w:rFonts w:ascii="Angsana New" w:hAnsi="Angsana New"/>
                <w:spacing w:val="-6"/>
                <w:cs/>
              </w:rPr>
              <w:t>คาส</w:t>
            </w:r>
            <w:proofErr w:type="spellStart"/>
            <w:r w:rsidRPr="0076049C">
              <w:rPr>
                <w:rFonts w:ascii="Angsana New" w:hAnsi="Angsana New"/>
                <w:spacing w:val="-6"/>
                <w:cs/>
              </w:rPr>
              <w:t>ติ้</w:t>
            </w:r>
            <w:r w:rsidRPr="0076049C">
              <w:rPr>
                <w:rFonts w:ascii="Angsana New" w:hAnsi="Angsana New" w:hint="cs"/>
                <w:spacing w:val="-6"/>
                <w:cs/>
              </w:rPr>
              <w:t>ง</w:t>
            </w:r>
            <w:proofErr w:type="spellEnd"/>
            <w:r w:rsidRPr="0076049C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76049C">
              <w:rPr>
                <w:rFonts w:ascii="Angsana New" w:hAnsi="Angsana New"/>
                <w:spacing w:val="-6"/>
                <w:cs/>
              </w:rPr>
              <w:t>จำกัด</w:t>
            </w:r>
            <w:r w:rsidRPr="0076049C">
              <w:rPr>
                <w:rFonts w:ascii="Angsana New" w:hAnsi="Angsana New"/>
                <w:spacing w:val="-6"/>
              </w:rPr>
              <w:t>**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99.99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-</w:t>
            </w:r>
          </w:p>
        </w:tc>
        <w:tc>
          <w:tcPr>
            <w:tcW w:w="139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76B" w:rsidRPr="005C2463" w:rsidRDefault="00A5476B" w:rsidP="00A5476B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999,930</w:t>
            </w:r>
          </w:p>
        </w:tc>
      </w:tr>
      <w:tr w:rsidR="00A5476B" w:rsidRPr="005C2463" w:rsidTr="00A5476B">
        <w:trPr>
          <w:trHeight w:val="374"/>
        </w:trPr>
        <w:tc>
          <w:tcPr>
            <w:tcW w:w="70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76B" w:rsidRPr="00011D27" w:rsidRDefault="00A5476B" w:rsidP="00A5476B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011D27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5476B" w:rsidRPr="00B12309" w:rsidRDefault="00A5476B" w:rsidP="00A5476B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34,999</w:t>
            </w:r>
            <w:r>
              <w:rPr>
                <w:rFonts w:ascii="Angsana New" w:hAnsi="Angsana New"/>
              </w:rPr>
              <w:t>,300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476B" w:rsidRPr="005C2463" w:rsidRDefault="00A5476B" w:rsidP="00A5476B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65,999</w:t>
            </w:r>
            <w:r>
              <w:rPr>
                <w:rFonts w:ascii="Angsana New" w:hAnsi="Angsana New"/>
              </w:rPr>
              <w:t>,090</w:t>
            </w:r>
          </w:p>
        </w:tc>
      </w:tr>
      <w:tr w:rsidR="00A5476B" w:rsidRPr="005C2463" w:rsidTr="00A5476B">
        <w:trPr>
          <w:trHeight w:val="384"/>
        </w:trPr>
        <w:tc>
          <w:tcPr>
            <w:tcW w:w="70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6B" w:rsidRPr="00011D27" w:rsidRDefault="00A5476B" w:rsidP="00A5476B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A0328">
              <w:rPr>
                <w:rFonts w:ascii="Angsana New" w:hAnsi="Angsana New" w:hint="cs"/>
                <w:u w:val="single"/>
                <w:cs/>
              </w:rPr>
              <w:t>หัก</w:t>
            </w:r>
            <w:r w:rsidRPr="009A0328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5476B" w:rsidRPr="00B12309" w:rsidRDefault="00A5476B" w:rsidP="00A5476B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(34,999</w:t>
            </w:r>
            <w:r>
              <w:rPr>
                <w:rFonts w:ascii="Angsana New" w:hAnsi="Angsana New"/>
              </w:rPr>
              <w:t>,300</w:t>
            </w:r>
            <w:r w:rsidRPr="00B12309">
              <w:rPr>
                <w:rFonts w:ascii="Angsana New" w:hAnsi="Angsana New"/>
              </w:rPr>
              <w:t>)</w:t>
            </w:r>
          </w:p>
        </w:tc>
        <w:tc>
          <w:tcPr>
            <w:tcW w:w="139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76B" w:rsidRPr="005C2463" w:rsidRDefault="00A5476B" w:rsidP="00A5476B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(33,022,876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A5476B" w:rsidRPr="005C2463" w:rsidTr="00A5476B">
        <w:trPr>
          <w:trHeight w:val="384"/>
        </w:trPr>
        <w:tc>
          <w:tcPr>
            <w:tcW w:w="70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6B" w:rsidRPr="00011D27" w:rsidRDefault="00A5476B" w:rsidP="00A5476B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011D27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011D27">
              <w:rPr>
                <w:rFonts w:ascii="Angsana New" w:hAnsi="Angsana New"/>
              </w:rPr>
              <w:t xml:space="preserve"> - </w:t>
            </w:r>
            <w:r w:rsidRPr="00011D27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-</w:t>
            </w:r>
          </w:p>
        </w:tc>
        <w:tc>
          <w:tcPr>
            <w:tcW w:w="139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76B" w:rsidRPr="005C2463" w:rsidRDefault="00A5476B" w:rsidP="00A5476B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32,976</w:t>
            </w:r>
            <w:r>
              <w:rPr>
                <w:rFonts w:ascii="Angsana New" w:hAnsi="Angsana New"/>
              </w:rPr>
              <w:t>,214</w:t>
            </w:r>
          </w:p>
        </w:tc>
      </w:tr>
    </w:tbl>
    <w:p w:rsidR="00A5476B" w:rsidRPr="005C2463" w:rsidRDefault="00A5476B" w:rsidP="00A5476B">
      <w:pPr>
        <w:pStyle w:val="20"/>
        <w:tabs>
          <w:tab w:val="clear" w:pos="360"/>
        </w:tabs>
        <w:ind w:left="-142" w:right="-439" w:firstLine="30"/>
        <w:rPr>
          <w:rFonts w:ascii="Angsana New" w:hAnsi="Angsana New"/>
          <w:b/>
          <w:bCs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:rsidR="00A5476B" w:rsidRPr="00A5476B" w:rsidRDefault="00A5476B" w:rsidP="00A5476B">
      <w:pPr>
        <w:pStyle w:val="20"/>
        <w:tabs>
          <w:tab w:val="clear" w:pos="360"/>
        </w:tabs>
        <w:ind w:left="-142" w:right="-439" w:firstLine="3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** ชำระบัญชีเสร็จสิ้น</w:t>
      </w:r>
    </w:p>
    <w:p w:rsidR="00A5476B" w:rsidRDefault="00A5476B" w:rsidP="00A5476B">
      <w:pPr>
        <w:ind w:left="-308" w:right="-893" w:firstLine="24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proofErr w:type="spellStart"/>
      <w:r w:rsidRPr="00646772">
        <w:rPr>
          <w:rFonts w:ascii="Angsana New" w:hAnsi="Angsana New"/>
          <w:b/>
          <w:bCs/>
          <w:cs/>
        </w:rPr>
        <w:t>แซทเทิลไลท์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ทีวี </w:t>
      </w:r>
      <w:proofErr w:type="spellStart"/>
      <w:r w:rsidRPr="00646772">
        <w:rPr>
          <w:rFonts w:ascii="Angsana New" w:hAnsi="Angsana New"/>
          <w:b/>
          <w:bCs/>
          <w:cs/>
        </w:rPr>
        <w:t>บรอด</w:t>
      </w:r>
      <w:proofErr w:type="spellEnd"/>
      <w:r w:rsidRPr="00646772">
        <w:rPr>
          <w:rFonts w:ascii="Angsana New" w:hAnsi="Angsana New"/>
          <w:b/>
          <w:bCs/>
          <w:cs/>
        </w:rPr>
        <w:t>คาส</w:t>
      </w:r>
      <w:proofErr w:type="spellStart"/>
      <w:r w:rsidRPr="00646772">
        <w:rPr>
          <w:rFonts w:ascii="Angsana New" w:hAnsi="Angsana New"/>
          <w:b/>
          <w:bCs/>
          <w:cs/>
        </w:rPr>
        <w:t>ติ้ง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จำกัด</w:t>
      </w:r>
    </w:p>
    <w:p w:rsidR="00A5476B" w:rsidRPr="00F36756" w:rsidRDefault="00A5476B" w:rsidP="00A5476B">
      <w:pPr>
        <w:spacing w:line="380" w:lineRule="exact"/>
        <w:ind w:left="-308" w:right="-159" w:firstLine="588"/>
        <w:jc w:val="thaiDistribute"/>
        <w:rPr>
          <w:rFonts w:ascii="Angsana New" w:hAnsi="Angsana New"/>
          <w:cs/>
        </w:rPr>
      </w:pPr>
      <w:r w:rsidRPr="00226F7A">
        <w:rPr>
          <w:rFonts w:ascii="Angsana New" w:hAnsi="Angsana New" w:hint="cs"/>
          <w:spacing w:val="-2"/>
          <w:cs/>
        </w:rPr>
        <w:t xml:space="preserve">เมื่อวันที่ </w:t>
      </w:r>
      <w:r>
        <w:rPr>
          <w:rFonts w:ascii="Angsana New" w:hAnsi="Angsana New"/>
          <w:spacing w:val="-2"/>
        </w:rPr>
        <w:t>28</w:t>
      </w:r>
      <w:r w:rsidRPr="00226F7A">
        <w:rPr>
          <w:rFonts w:ascii="Angsana New" w:hAnsi="Angsana New" w:hint="cs"/>
          <w:spacing w:val="-2"/>
          <w:cs/>
        </w:rPr>
        <w:t xml:space="preserve"> ตุลาคม</w:t>
      </w:r>
      <w:r w:rsidRPr="00226F7A">
        <w:rPr>
          <w:rFonts w:ascii="Angsana New" w:hAnsi="Angsana New"/>
          <w:spacing w:val="-2"/>
          <w:cs/>
        </w:rPr>
        <w:t xml:space="preserve"> </w:t>
      </w:r>
      <w:r>
        <w:rPr>
          <w:rFonts w:ascii="Angsana New" w:hAnsi="Angsana New"/>
          <w:spacing w:val="-2"/>
        </w:rPr>
        <w:t>2563</w:t>
      </w:r>
      <w:r w:rsidRPr="00226F7A">
        <w:rPr>
          <w:rFonts w:ascii="Angsana New" w:hAnsi="Angsana New"/>
          <w:spacing w:val="-2"/>
          <w:cs/>
        </w:rPr>
        <w:t xml:space="preserve"> บริษัท </w:t>
      </w:r>
      <w:proofErr w:type="spellStart"/>
      <w:r w:rsidRPr="00226F7A">
        <w:rPr>
          <w:rFonts w:ascii="Angsana New" w:hAnsi="Angsana New"/>
          <w:spacing w:val="-2"/>
          <w:cs/>
        </w:rPr>
        <w:t>แซทเทิลไลท์</w:t>
      </w:r>
      <w:proofErr w:type="spellEnd"/>
      <w:r w:rsidRPr="00226F7A">
        <w:rPr>
          <w:rFonts w:ascii="Angsana New" w:hAnsi="Angsana New"/>
          <w:spacing w:val="-2"/>
          <w:cs/>
        </w:rPr>
        <w:t xml:space="preserve"> ทีวี </w:t>
      </w:r>
      <w:proofErr w:type="spellStart"/>
      <w:r w:rsidRPr="00226F7A">
        <w:rPr>
          <w:rFonts w:ascii="Angsana New" w:hAnsi="Angsana New"/>
          <w:spacing w:val="-2"/>
          <w:cs/>
        </w:rPr>
        <w:t>บรอด</w:t>
      </w:r>
      <w:proofErr w:type="spellEnd"/>
      <w:r w:rsidRPr="00226F7A">
        <w:rPr>
          <w:rFonts w:ascii="Angsana New" w:hAnsi="Angsana New"/>
          <w:spacing w:val="-2"/>
          <w:cs/>
        </w:rPr>
        <w:t>คาส</w:t>
      </w:r>
      <w:proofErr w:type="spellStart"/>
      <w:r w:rsidRPr="00226F7A">
        <w:rPr>
          <w:rFonts w:ascii="Angsana New" w:hAnsi="Angsana New"/>
          <w:spacing w:val="-2"/>
          <w:cs/>
        </w:rPr>
        <w:t>ติ้ง</w:t>
      </w:r>
      <w:proofErr w:type="spellEnd"/>
      <w:r w:rsidRPr="00226F7A">
        <w:rPr>
          <w:rFonts w:ascii="Angsana New" w:hAnsi="Angsana New" w:hint="cs"/>
          <w:spacing w:val="-2"/>
          <w:cs/>
        </w:rPr>
        <w:t xml:space="preserve"> </w:t>
      </w:r>
      <w:r w:rsidRPr="00226F7A">
        <w:rPr>
          <w:rFonts w:ascii="Angsana New" w:hAnsi="Angsana New"/>
          <w:spacing w:val="-2"/>
          <w:cs/>
        </w:rPr>
        <w:t>จำกัด</w:t>
      </w:r>
      <w:r w:rsidRPr="00226F7A">
        <w:rPr>
          <w:rFonts w:ascii="Angsana New" w:hAnsi="Angsana New" w:hint="cs"/>
          <w:spacing w:val="-2"/>
          <w:cs/>
        </w:rPr>
        <w:t xml:space="preserve"> ซึ่งเป็นบริษัทย่อยของบริษัทได้จดทะเบียนเลิกกิจการกับกระทรวงพาณิชย์ จึงได้จัดประเภทเป็นเงินลงทุนในตราสารทุนที่ไม่อยู่ในความต้องการของตลาด และเมื่อวันที่</w:t>
      </w:r>
      <w:r w:rsidRPr="00226F7A">
        <w:rPr>
          <w:rFonts w:ascii="Angsana New" w:hAnsi="Angsana New"/>
          <w:spacing w:val="-2"/>
        </w:rPr>
        <w:t xml:space="preserve"> 8 </w:t>
      </w:r>
      <w:r w:rsidRPr="00226F7A">
        <w:rPr>
          <w:rFonts w:ascii="Angsana New" w:hAnsi="Angsana New" w:hint="cs"/>
          <w:spacing w:val="-2"/>
          <w:cs/>
        </w:rPr>
        <w:t xml:space="preserve">กุมภาพันธ์ </w:t>
      </w:r>
      <w:r w:rsidRPr="00226F7A">
        <w:rPr>
          <w:rFonts w:ascii="Angsana New" w:hAnsi="Angsana New"/>
          <w:spacing w:val="-2"/>
        </w:rPr>
        <w:t xml:space="preserve">2564 </w:t>
      </w:r>
      <w:r w:rsidRPr="00226F7A">
        <w:rPr>
          <w:rFonts w:ascii="Angsana New" w:hAnsi="Angsana New" w:hint="cs"/>
          <w:spacing w:val="-2"/>
          <w:cs/>
        </w:rPr>
        <w:t xml:space="preserve">บริษัทได้จดทะเบียนเสร็จการชำระบัญชีแล้ว </w:t>
      </w:r>
      <w:r w:rsidRPr="00226F7A">
        <w:rPr>
          <w:rFonts w:ascii="Angsana New" w:hAnsi="Angsana New" w:cs="Angsana New" w:hint="cs"/>
          <w:spacing w:val="-2"/>
          <w:cs/>
        </w:rPr>
        <w:t xml:space="preserve">บริษัทได้รับเงินคืนเป็นจำนวนเงิน </w:t>
      </w:r>
      <w:r>
        <w:rPr>
          <w:rFonts w:ascii="Angsana New" w:hAnsi="Angsana New" w:cs="Angsana New"/>
          <w:spacing w:val="-2"/>
        </w:rPr>
        <w:t>0.03</w:t>
      </w:r>
      <w:r w:rsidRPr="00226F7A">
        <w:rPr>
          <w:rFonts w:ascii="Angsana New" w:hAnsi="Angsana New" w:cs="Angsana New" w:hint="cs"/>
          <w:spacing w:val="-2"/>
          <w:cs/>
        </w:rPr>
        <w:t xml:space="preserve"> ล้านบาท</w:t>
      </w:r>
      <w:r w:rsidRPr="00F36756">
        <w:rPr>
          <w:rFonts w:ascii="Angsana New" w:hAnsi="Angsana New" w:cs="Angsana New" w:hint="cs"/>
          <w:cs/>
        </w:rPr>
        <w:t xml:space="preserve"> และรับรู้ส่วนต่างเป็นผล</w:t>
      </w:r>
      <w:r>
        <w:rPr>
          <w:rFonts w:ascii="Angsana New" w:hAnsi="Angsana New" w:cs="Angsana New" w:hint="cs"/>
          <w:cs/>
        </w:rPr>
        <w:t>กำไร</w:t>
      </w:r>
      <w:r w:rsidRPr="00F36756">
        <w:rPr>
          <w:rFonts w:ascii="Angsana New" w:hAnsi="Angsana New" w:cs="Angsana New" w:hint="cs"/>
          <w:cs/>
        </w:rPr>
        <w:t xml:space="preserve">จากการคืนทุนจำนวนเงิน </w:t>
      </w:r>
      <w:r w:rsidRPr="00F36756">
        <w:rPr>
          <w:rFonts w:ascii="Angsana New" w:hAnsi="Angsana New" w:cs="Angsana New"/>
        </w:rPr>
        <w:t>0.</w:t>
      </w:r>
      <w:r>
        <w:rPr>
          <w:rFonts w:ascii="Angsana New" w:hAnsi="Angsana New" w:cs="Angsana New"/>
        </w:rPr>
        <w:t>03</w:t>
      </w:r>
      <w:r w:rsidRPr="00F36756">
        <w:rPr>
          <w:rFonts w:ascii="Angsana New" w:hAnsi="Angsana New" w:cs="Angsana New" w:hint="cs"/>
          <w:cs/>
        </w:rPr>
        <w:t xml:space="preserve"> ล้านบาท เข้างบกำไรขาดทุน </w:t>
      </w:r>
      <w:r>
        <w:rPr>
          <w:rFonts w:ascii="Angsana New" w:hAnsi="Angsana New" w:cs="Angsana New" w:hint="cs"/>
          <w:cs/>
        </w:rPr>
        <w:t xml:space="preserve"> </w:t>
      </w:r>
    </w:p>
    <w:p w:rsidR="00A5476B" w:rsidRDefault="00A5476B" w:rsidP="00A5476B">
      <w:pPr>
        <w:ind w:left="-308" w:right="-893" w:firstLine="24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บีอีซี สตูดิโอ จำกัด</w:t>
      </w:r>
    </w:p>
    <w:p w:rsidR="00A5476B" w:rsidRDefault="00A5476B" w:rsidP="00A5476B">
      <w:pPr>
        <w:spacing w:line="380" w:lineRule="exact"/>
        <w:ind w:left="-308" w:right="-159" w:firstLine="602"/>
        <w:jc w:val="thaiDistribute"/>
        <w:rPr>
          <w:rFonts w:ascii="Angsana New" w:hAnsi="Angsana New"/>
        </w:rPr>
      </w:pPr>
      <w:r w:rsidRPr="00C82177"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23</w:t>
      </w:r>
      <w:r w:rsidRPr="00C82177">
        <w:rPr>
          <w:rFonts w:ascii="Angsana New" w:hAnsi="Angsana New" w:hint="cs"/>
          <w:cs/>
        </w:rPr>
        <w:t xml:space="preserve"> พฤศจิกายน</w:t>
      </w:r>
      <w:r w:rsidRPr="00C82177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2563</w:t>
      </w:r>
      <w:r w:rsidRPr="00C82177">
        <w:rPr>
          <w:rFonts w:ascii="Angsana New" w:hAnsi="Angsana New"/>
          <w:cs/>
        </w:rPr>
        <w:t xml:space="preserve"> บริษัท </w:t>
      </w:r>
      <w:r w:rsidRPr="00C82177">
        <w:rPr>
          <w:rFonts w:ascii="Angsana New" w:hAnsi="Angsana New" w:hint="cs"/>
          <w:cs/>
        </w:rPr>
        <w:t xml:space="preserve">บีอีซี สตูดิโอ </w:t>
      </w:r>
      <w:r w:rsidRPr="00C82177">
        <w:rPr>
          <w:rFonts w:ascii="Angsana New" w:hAnsi="Angsana New"/>
          <w:cs/>
        </w:rPr>
        <w:t>จำกัด</w:t>
      </w:r>
      <w:r w:rsidRPr="00C82177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จึงได้จัดประเภทเป็นเงินลงทุนในตราสารทุนที</w:t>
      </w:r>
      <w:r>
        <w:rPr>
          <w:rFonts w:ascii="Angsana New" w:hAnsi="Angsana New" w:hint="cs"/>
          <w:cs/>
        </w:rPr>
        <w:t xml:space="preserve">่ไม่อยู่ในความต้องการของตลาด </w:t>
      </w:r>
      <w:r w:rsidRPr="00C82177">
        <w:rPr>
          <w:rFonts w:ascii="Angsana New" w:hAnsi="Angsana New" w:hint="cs"/>
          <w:cs/>
        </w:rPr>
        <w:t>เมื่อวันที่</w:t>
      </w:r>
      <w:r>
        <w:rPr>
          <w:rFonts w:ascii="Angsana New" w:hAnsi="Angsana New"/>
        </w:rPr>
        <w:t xml:space="preserve">              </w:t>
      </w:r>
      <w:r w:rsidRPr="00AE3C8D">
        <w:rPr>
          <w:rFonts w:ascii="Angsana New" w:hAnsi="Angsana New"/>
          <w:spacing w:val="-6"/>
        </w:rPr>
        <w:t xml:space="preserve">29 </w:t>
      </w:r>
      <w:r w:rsidRPr="00AE3C8D">
        <w:rPr>
          <w:rFonts w:ascii="Angsana New" w:hAnsi="Angsana New" w:hint="cs"/>
          <w:spacing w:val="-6"/>
          <w:cs/>
        </w:rPr>
        <w:t xml:space="preserve">มกราคม </w:t>
      </w:r>
      <w:r w:rsidRPr="00AE3C8D">
        <w:rPr>
          <w:rFonts w:ascii="Angsana New" w:hAnsi="Angsana New"/>
          <w:spacing w:val="-6"/>
        </w:rPr>
        <w:t xml:space="preserve">2564 </w:t>
      </w:r>
      <w:r w:rsidRPr="00AE3C8D">
        <w:rPr>
          <w:rFonts w:ascii="Angsana New" w:hAnsi="Angsana New" w:hint="cs"/>
          <w:spacing w:val="-6"/>
          <w:cs/>
        </w:rPr>
        <w:t>บริษัท</w:t>
      </w:r>
      <w:r w:rsidRPr="00C82177">
        <w:rPr>
          <w:rFonts w:ascii="Angsana New" w:hAnsi="Angsana New" w:hint="cs"/>
          <w:cs/>
        </w:rPr>
        <w:t>ได้</w:t>
      </w:r>
      <w:r>
        <w:rPr>
          <w:rFonts w:ascii="Angsana New" w:hAnsi="Angsana New" w:hint="cs"/>
          <w:cs/>
        </w:rPr>
        <w:t>จดทะเบียนเสร็จการชำระบัญชีแล้ว</w:t>
      </w:r>
      <w:r>
        <w:rPr>
          <w:rFonts w:ascii="Angsana New" w:hAnsi="Angsana New" w:cs="Angsana New" w:hint="cs"/>
          <w:cs/>
        </w:rPr>
        <w:t xml:space="preserve"> </w:t>
      </w:r>
      <w:r w:rsidRPr="00F36756">
        <w:rPr>
          <w:rFonts w:ascii="Angsana New" w:hAnsi="Angsana New" w:cs="Angsana New" w:hint="cs"/>
          <w:cs/>
        </w:rPr>
        <w:t>บริษัทได้รับเงินคืนเป็นจำนวนเงิน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5.45</w:t>
      </w:r>
      <w:r w:rsidRPr="00F36756">
        <w:rPr>
          <w:rFonts w:ascii="Angsana New" w:hAnsi="Angsana New" w:cs="Angsana New" w:hint="cs"/>
          <w:cs/>
        </w:rPr>
        <w:t xml:space="preserve"> ล้านบาท</w:t>
      </w:r>
      <w:r>
        <w:rPr>
          <w:rFonts w:ascii="Angsana New" w:hAnsi="Angsana New" w:cs="Angsana New" w:hint="cs"/>
          <w:cs/>
        </w:rPr>
        <w:t xml:space="preserve"> และรับรู้ส่วนต่างเป็นผลขาด</w:t>
      </w:r>
      <w:r w:rsidRPr="00F36756">
        <w:rPr>
          <w:rFonts w:ascii="Angsana New" w:hAnsi="Angsana New" w:cs="Angsana New" w:hint="cs"/>
          <w:cs/>
        </w:rPr>
        <w:t xml:space="preserve">ทุนจากการคืนทุนจำนวนเงิน </w:t>
      </w:r>
      <w:r>
        <w:rPr>
          <w:rFonts w:ascii="Angsana New" w:hAnsi="Angsana New" w:cs="Angsana New"/>
        </w:rPr>
        <w:t>0.03</w:t>
      </w:r>
      <w:r w:rsidRPr="00F36756">
        <w:rPr>
          <w:rFonts w:ascii="Angsana New" w:hAnsi="Angsana New" w:cs="Angsana New" w:hint="cs"/>
          <w:cs/>
        </w:rPr>
        <w:t xml:space="preserve"> ล้านบาท เข้างบกำไรขาดทุน </w:t>
      </w:r>
      <w:r>
        <w:rPr>
          <w:rFonts w:ascii="Angsana New" w:hAnsi="Angsana New" w:cs="Angsana New" w:hint="cs"/>
          <w:cs/>
        </w:rPr>
        <w:t xml:space="preserve"> </w:t>
      </w:r>
    </w:p>
    <w:p w:rsidR="00A5476B" w:rsidRPr="00C82177" w:rsidRDefault="00A5476B" w:rsidP="00A5476B">
      <w:pPr>
        <w:spacing w:line="380" w:lineRule="exact"/>
        <w:ind w:left="-308" w:right="-159" w:firstLine="602"/>
        <w:jc w:val="thaiDistribute"/>
        <w:rPr>
          <w:rFonts w:ascii="Angsana New" w:hAnsi="Angsana New"/>
        </w:rPr>
      </w:pPr>
    </w:p>
    <w:p w:rsidR="00A5476B" w:rsidRDefault="00A5476B" w:rsidP="00A5476B">
      <w:pPr>
        <w:ind w:left="-308" w:right="-893" w:firstLine="24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 xml:space="preserve">บริษัท </w:t>
      </w:r>
      <w:r w:rsidRPr="00646772">
        <w:rPr>
          <w:rFonts w:ascii="Angsana New" w:hAnsi="Angsana New"/>
          <w:b/>
          <w:bCs/>
          <w:cs/>
        </w:rPr>
        <w:t>บางกอก</w:t>
      </w:r>
      <w:proofErr w:type="spellStart"/>
      <w:r w:rsidRPr="00646772">
        <w:rPr>
          <w:rFonts w:ascii="Angsana New" w:hAnsi="Angsana New"/>
          <w:b/>
          <w:bCs/>
          <w:cs/>
        </w:rPr>
        <w:t>แซทเทิลไลท์</w:t>
      </w:r>
      <w:proofErr w:type="spellEnd"/>
      <w:r w:rsidRPr="00646772">
        <w:rPr>
          <w:rFonts w:ascii="Angsana New" w:hAnsi="Angsana New"/>
          <w:b/>
          <w:bCs/>
          <w:cs/>
        </w:rPr>
        <w:t xml:space="preserve"> </w:t>
      </w:r>
      <w:proofErr w:type="spellStart"/>
      <w:r w:rsidRPr="00646772">
        <w:rPr>
          <w:rFonts w:ascii="Angsana New" w:hAnsi="Angsana New"/>
          <w:b/>
          <w:bCs/>
          <w:cs/>
        </w:rPr>
        <w:t>แอนด์</w:t>
      </w:r>
      <w:proofErr w:type="spellEnd"/>
      <w:r>
        <w:rPr>
          <w:rFonts w:ascii="Angsana New" w:hAnsi="Angsana New"/>
          <w:b/>
          <w:bCs/>
        </w:rPr>
        <w:t xml:space="preserve"> </w:t>
      </w:r>
      <w:proofErr w:type="spellStart"/>
      <w:r w:rsidRPr="00646772">
        <w:rPr>
          <w:rFonts w:ascii="Angsana New" w:hAnsi="Angsana New"/>
          <w:b/>
          <w:bCs/>
          <w:cs/>
        </w:rPr>
        <w:t>เทเล</w:t>
      </w:r>
      <w:proofErr w:type="spellEnd"/>
      <w:r w:rsidRPr="00646772">
        <w:rPr>
          <w:rFonts w:ascii="Angsana New" w:hAnsi="Angsana New"/>
          <w:b/>
          <w:bCs/>
          <w:cs/>
        </w:rPr>
        <w:t>คอม</w:t>
      </w:r>
      <w:proofErr w:type="spellStart"/>
      <w:r w:rsidRPr="00646772">
        <w:rPr>
          <w:rFonts w:ascii="Angsana New" w:hAnsi="Angsana New"/>
          <w:b/>
          <w:bCs/>
          <w:cs/>
        </w:rPr>
        <w:t>มิวนิเคชั่น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จำกัด</w:t>
      </w:r>
    </w:p>
    <w:p w:rsidR="00A5476B" w:rsidRPr="00226F7A" w:rsidRDefault="00A5476B" w:rsidP="00A5476B">
      <w:pPr>
        <w:spacing w:line="380" w:lineRule="exact"/>
        <w:ind w:left="-308" w:right="-159" w:firstLine="616"/>
        <w:jc w:val="thaiDistribute"/>
        <w:rPr>
          <w:rFonts w:ascii="Angsana New" w:hAnsi="Angsana New"/>
          <w:b/>
          <w:bCs/>
          <w:spacing w:val="-4"/>
        </w:rPr>
      </w:pPr>
      <w:r w:rsidRPr="00226F7A">
        <w:rPr>
          <w:rFonts w:ascii="Angsana New" w:hAnsi="Angsana New" w:hint="cs"/>
          <w:spacing w:val="-4"/>
          <w:cs/>
        </w:rPr>
        <w:t xml:space="preserve">เมื่อวันที่ </w:t>
      </w:r>
      <w:r>
        <w:rPr>
          <w:rFonts w:ascii="Angsana New" w:hAnsi="Angsana New"/>
          <w:spacing w:val="-4"/>
        </w:rPr>
        <w:t>23</w:t>
      </w:r>
      <w:r w:rsidRPr="00226F7A">
        <w:rPr>
          <w:rFonts w:ascii="Angsana New" w:hAnsi="Angsana New" w:hint="cs"/>
          <w:spacing w:val="-4"/>
          <w:cs/>
        </w:rPr>
        <w:t xml:space="preserve"> พฤศจิกายน</w:t>
      </w:r>
      <w:r w:rsidRPr="00226F7A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2563</w:t>
      </w:r>
      <w:r w:rsidRPr="00226F7A">
        <w:rPr>
          <w:rFonts w:ascii="Angsana New" w:hAnsi="Angsana New"/>
          <w:spacing w:val="-4"/>
          <w:cs/>
        </w:rPr>
        <w:t xml:space="preserve"> บริษัท บางกอก</w:t>
      </w:r>
      <w:proofErr w:type="spellStart"/>
      <w:r w:rsidRPr="00226F7A">
        <w:rPr>
          <w:rFonts w:ascii="Angsana New" w:hAnsi="Angsana New"/>
          <w:spacing w:val="-4"/>
          <w:cs/>
        </w:rPr>
        <w:t>แซทเทิลไลท์</w:t>
      </w:r>
      <w:proofErr w:type="spellEnd"/>
      <w:r w:rsidRPr="00226F7A">
        <w:rPr>
          <w:rFonts w:ascii="Angsana New" w:hAnsi="Angsana New"/>
          <w:spacing w:val="-4"/>
          <w:cs/>
        </w:rPr>
        <w:t xml:space="preserve"> </w:t>
      </w:r>
      <w:proofErr w:type="spellStart"/>
      <w:r w:rsidRPr="00226F7A">
        <w:rPr>
          <w:rFonts w:ascii="Angsana New" w:hAnsi="Angsana New"/>
          <w:spacing w:val="-4"/>
          <w:cs/>
        </w:rPr>
        <w:t>แอนด์</w:t>
      </w:r>
      <w:proofErr w:type="spellEnd"/>
      <w:r w:rsidRPr="00226F7A">
        <w:rPr>
          <w:rFonts w:ascii="Angsana New" w:hAnsi="Angsana New"/>
          <w:spacing w:val="-4"/>
        </w:rPr>
        <w:t xml:space="preserve"> </w:t>
      </w:r>
      <w:proofErr w:type="spellStart"/>
      <w:r w:rsidRPr="00226F7A">
        <w:rPr>
          <w:rFonts w:ascii="Angsana New" w:hAnsi="Angsana New"/>
          <w:spacing w:val="-4"/>
          <w:cs/>
        </w:rPr>
        <w:t>เทเล</w:t>
      </w:r>
      <w:proofErr w:type="spellEnd"/>
      <w:r w:rsidRPr="00226F7A">
        <w:rPr>
          <w:rFonts w:ascii="Angsana New" w:hAnsi="Angsana New"/>
          <w:spacing w:val="-4"/>
          <w:cs/>
        </w:rPr>
        <w:t>คอม</w:t>
      </w:r>
      <w:proofErr w:type="spellStart"/>
      <w:r w:rsidRPr="00226F7A">
        <w:rPr>
          <w:rFonts w:ascii="Angsana New" w:hAnsi="Angsana New"/>
          <w:spacing w:val="-4"/>
          <w:cs/>
        </w:rPr>
        <w:t>มิวนิเคชั่น</w:t>
      </w:r>
      <w:proofErr w:type="spellEnd"/>
      <w:r w:rsidRPr="00226F7A">
        <w:rPr>
          <w:rFonts w:ascii="Angsana New" w:hAnsi="Angsana New" w:hint="cs"/>
          <w:spacing w:val="-4"/>
          <w:cs/>
        </w:rPr>
        <w:t xml:space="preserve"> </w:t>
      </w:r>
      <w:r w:rsidRPr="00226F7A">
        <w:rPr>
          <w:rFonts w:ascii="Angsana New" w:hAnsi="Angsana New"/>
          <w:spacing w:val="-4"/>
          <w:cs/>
        </w:rPr>
        <w:t>จำกัด</w:t>
      </w:r>
      <w:r w:rsidRPr="00226F7A">
        <w:rPr>
          <w:rFonts w:ascii="Angsana New" w:hAnsi="Angsana New" w:hint="cs"/>
          <w:spacing w:val="-4"/>
          <w:cs/>
        </w:rPr>
        <w:t xml:space="preserve"> ซึ่งเป็นบริษัทย่อยของบริษัทได้จดทะเบียนเลิกกิจการกับกระทรวงพาณิชย์ จึงได้จัดประเภทเป็นเงินลงทุนในตราสารทุนที่ไม่อยู่ในความต้องการของตลาด และเมื่อวันที่</w:t>
      </w:r>
      <w:r w:rsidRPr="00226F7A">
        <w:rPr>
          <w:rFonts w:ascii="Angsana New" w:hAnsi="Angsana New"/>
          <w:spacing w:val="-4"/>
        </w:rPr>
        <w:t xml:space="preserve"> 29 </w:t>
      </w:r>
      <w:r w:rsidRPr="00226F7A">
        <w:rPr>
          <w:rFonts w:ascii="Angsana New" w:hAnsi="Angsana New" w:hint="cs"/>
          <w:spacing w:val="-4"/>
          <w:cs/>
        </w:rPr>
        <w:t xml:space="preserve">มกราคม </w:t>
      </w:r>
      <w:r w:rsidRPr="00226F7A">
        <w:rPr>
          <w:rFonts w:ascii="Angsana New" w:hAnsi="Angsana New"/>
          <w:spacing w:val="-4"/>
        </w:rPr>
        <w:t xml:space="preserve">2564 </w:t>
      </w:r>
      <w:r w:rsidRPr="00226F7A">
        <w:rPr>
          <w:rFonts w:ascii="Angsana New" w:hAnsi="Angsana New" w:hint="cs"/>
          <w:spacing w:val="-4"/>
          <w:cs/>
        </w:rPr>
        <w:t xml:space="preserve">บริษัทได้จดทะเบียนเสร็จการชำระบัญชีแล้ว </w:t>
      </w:r>
      <w:r w:rsidRPr="00226F7A">
        <w:rPr>
          <w:rFonts w:ascii="Angsana New" w:hAnsi="Angsana New" w:cs="Angsana New" w:hint="cs"/>
          <w:spacing w:val="-4"/>
          <w:cs/>
        </w:rPr>
        <w:t>บริษัท</w:t>
      </w:r>
      <w:r>
        <w:rPr>
          <w:rFonts w:ascii="Angsana New" w:hAnsi="Angsana New" w:cs="Angsana New" w:hint="cs"/>
          <w:spacing w:val="-4"/>
          <w:cs/>
        </w:rPr>
        <w:t xml:space="preserve">ได้รับเงินคืนเป็นจำนวนเงิน </w:t>
      </w:r>
      <w:r>
        <w:rPr>
          <w:rFonts w:ascii="Angsana New" w:hAnsi="Angsana New" w:cs="Angsana New"/>
          <w:spacing w:val="-4"/>
        </w:rPr>
        <w:t>27.48</w:t>
      </w:r>
      <w:r w:rsidRPr="00226F7A">
        <w:rPr>
          <w:rFonts w:ascii="Angsana New" w:hAnsi="Angsana New" w:cs="Angsana New" w:hint="cs"/>
          <w:spacing w:val="-4"/>
          <w:cs/>
        </w:rPr>
        <w:t xml:space="preserve"> ล้านบาท แ</w:t>
      </w:r>
      <w:r>
        <w:rPr>
          <w:rFonts w:ascii="Angsana New" w:hAnsi="Angsana New" w:cs="Angsana New" w:hint="cs"/>
          <w:spacing w:val="-4"/>
          <w:cs/>
        </w:rPr>
        <w:t xml:space="preserve">ละรับรู้ส่วนต่างเป็นผลขาดทุนจากการคืนทุนจำนวนเงิน </w:t>
      </w:r>
      <w:r>
        <w:rPr>
          <w:rFonts w:ascii="Angsana New" w:hAnsi="Angsana New" w:cs="Angsana New"/>
          <w:spacing w:val="-4"/>
        </w:rPr>
        <w:t>0.01</w:t>
      </w:r>
      <w:r w:rsidRPr="00226F7A">
        <w:rPr>
          <w:rFonts w:ascii="Angsana New" w:hAnsi="Angsana New" w:cs="Angsana New" w:hint="cs"/>
          <w:spacing w:val="-4"/>
          <w:cs/>
        </w:rPr>
        <w:t xml:space="preserve"> ล้านบาท เข้างบกำไรขาดทุน</w:t>
      </w:r>
    </w:p>
    <w:p w:rsidR="00A5476B" w:rsidRPr="00646772" w:rsidRDefault="00A5476B" w:rsidP="00A5476B">
      <w:pPr>
        <w:ind w:left="-308" w:right="-893" w:firstLine="24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:rsidR="00A5476B" w:rsidRDefault="00A5476B" w:rsidP="00A5476B">
      <w:pPr>
        <w:spacing w:line="380" w:lineRule="exact"/>
        <w:ind w:left="-308" w:right="-159" w:firstLine="616"/>
        <w:jc w:val="thaiDistribute"/>
        <w:rPr>
          <w:rFonts w:ascii="Angsana New" w:hAnsi="Angsana New"/>
          <w:b/>
          <w:bCs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:rsidR="00A5476B" w:rsidRPr="00885198" w:rsidRDefault="00A5476B" w:rsidP="00A5476B">
      <w:pPr>
        <w:tabs>
          <w:tab w:val="left" w:pos="450"/>
        </w:tabs>
        <w:ind w:right="-871" w:hanging="322"/>
        <w:outlineLvl w:val="0"/>
        <w:rPr>
          <w:sz w:val="6"/>
          <w:szCs w:val="6"/>
        </w:rPr>
      </w:pPr>
    </w:p>
    <w:p w:rsidR="00A5476B" w:rsidRPr="00643EC8" w:rsidRDefault="00A5476B" w:rsidP="00A5476B">
      <w:pPr>
        <w:tabs>
          <w:tab w:val="left" w:pos="450"/>
        </w:tabs>
        <w:ind w:right="-871" w:hanging="322"/>
        <w:outlineLvl w:val="0"/>
        <w:rPr>
          <w:sz w:val="31"/>
          <w:szCs w:val="31"/>
          <w:cs/>
        </w:rPr>
      </w:pPr>
      <w:r>
        <w:rPr>
          <w:sz w:val="31"/>
          <w:szCs w:val="31"/>
        </w:rPr>
        <w:t xml:space="preserve">8.2 </w:t>
      </w:r>
      <w:r w:rsidRPr="00643EC8">
        <w:rPr>
          <w:sz w:val="31"/>
          <w:szCs w:val="31"/>
          <w:cs/>
        </w:rPr>
        <w:t>เงินลงทุน</w:t>
      </w:r>
      <w:r w:rsidRPr="0073412D">
        <w:rPr>
          <w:rFonts w:ascii="Angsana New" w:hAnsi="Angsana New"/>
          <w:cs/>
        </w:rPr>
        <w:t>ใน</w:t>
      </w:r>
      <w:r w:rsidRPr="0073412D">
        <w:rPr>
          <w:rFonts w:ascii="Angsana New" w:hAnsi="Angsana New" w:hint="cs"/>
          <w:cs/>
        </w:rPr>
        <w:t>ใบสำคัญแสดงสิทธิที่จะซื้อหุ้นสามัญ</w:t>
      </w:r>
    </w:p>
    <w:p w:rsidR="00A5476B" w:rsidRPr="00847BC5" w:rsidRDefault="00A5476B" w:rsidP="00A5476B">
      <w:pPr>
        <w:tabs>
          <w:tab w:val="left" w:pos="-420"/>
          <w:tab w:val="left" w:pos="896"/>
          <w:tab w:val="left" w:pos="1440"/>
        </w:tabs>
        <w:ind w:left="644" w:right="-7"/>
        <w:jc w:val="thaiDistribute"/>
        <w:rPr>
          <w:spacing w:val="2"/>
          <w:sz w:val="4"/>
          <w:szCs w:val="4"/>
        </w:rPr>
      </w:pPr>
    </w:p>
    <w:p w:rsidR="00A5476B" w:rsidRPr="00463C0C" w:rsidRDefault="00A5476B" w:rsidP="00A5476B">
      <w:pPr>
        <w:tabs>
          <w:tab w:val="left" w:pos="1440"/>
        </w:tabs>
        <w:ind w:left="-308" w:right="-14" w:firstLine="616"/>
        <w:jc w:val="thaiDistribute"/>
        <w:rPr>
          <w:rFonts w:ascii="Times New Roman" w:hAnsi="Times New Roman"/>
          <w:sz w:val="16"/>
          <w:szCs w:val="16"/>
          <w:cs/>
        </w:rPr>
      </w:pPr>
      <w:r w:rsidRPr="00CC4731">
        <w:rPr>
          <w:spacing w:val="2"/>
          <w:cs/>
        </w:rPr>
        <w:t>ผล</w:t>
      </w:r>
      <w:r>
        <w:rPr>
          <w:rFonts w:hint="cs"/>
          <w:spacing w:val="2"/>
          <w:cs/>
        </w:rPr>
        <w:t>กำไร</w:t>
      </w:r>
      <w:r>
        <w:rPr>
          <w:spacing w:val="2"/>
        </w:rPr>
        <w:t>/</w:t>
      </w:r>
      <w:r w:rsidRPr="00CC4731">
        <w:rPr>
          <w:rFonts w:hint="cs"/>
          <w:spacing w:val="2"/>
          <w:cs/>
        </w:rPr>
        <w:t>ขาดทุน</w:t>
      </w:r>
      <w:r w:rsidRPr="00CC4731">
        <w:rPr>
          <w:spacing w:val="2"/>
          <w:cs/>
        </w:rPr>
        <w:t>จา</w:t>
      </w:r>
      <w:r w:rsidRPr="00CC4731">
        <w:rPr>
          <w:rFonts w:hint="cs"/>
          <w:spacing w:val="2"/>
          <w:cs/>
        </w:rPr>
        <w:t>ก</w:t>
      </w:r>
      <w:r w:rsidRPr="00CC4731">
        <w:rPr>
          <w:spacing w:val="2"/>
          <w:cs/>
        </w:rPr>
        <w:t>เงินลงทุนใน</w:t>
      </w:r>
      <w:r w:rsidRPr="0073412D">
        <w:rPr>
          <w:rFonts w:ascii="Angsana New" w:hAnsi="Angsana New" w:hint="cs"/>
          <w:cs/>
        </w:rPr>
        <w:t>ใบสำคัญแสดงสิทธิที่จะซื้อหุ้นสามัญ</w:t>
      </w:r>
      <w:r>
        <w:rPr>
          <w:spacing w:val="2"/>
          <w:cs/>
        </w:rPr>
        <w:t>ในระหว่า</w:t>
      </w:r>
      <w:r>
        <w:rPr>
          <w:rFonts w:hint="cs"/>
          <w:spacing w:val="2"/>
          <w:cs/>
        </w:rPr>
        <w:t>งปี</w:t>
      </w:r>
      <w:r w:rsidRPr="00CC4731">
        <w:rPr>
          <w:spacing w:val="2"/>
          <w:cs/>
        </w:rPr>
        <w:t>ได้นำไปแสดงในงบกำไรขาดทุนแล้ว ดังนี้</w:t>
      </w:r>
    </w:p>
    <w:p w:rsidR="00A5476B" w:rsidRPr="009407FD" w:rsidRDefault="00A5476B" w:rsidP="00A5476B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6"/>
        <w:jc w:val="right"/>
        <w:outlineLvl w:val="0"/>
      </w:pPr>
      <w:r w:rsidRPr="009407FD">
        <w:rPr>
          <w:cs/>
        </w:rPr>
        <w:tab/>
        <w:t>หน่วย</w:t>
      </w:r>
      <w:r w:rsidRPr="009407FD">
        <w:t xml:space="preserve"> : </w:t>
      </w:r>
      <w:r w:rsidRPr="009407FD">
        <w:rPr>
          <w:cs/>
        </w:rPr>
        <w:t>บาท</w:t>
      </w:r>
    </w:p>
    <w:tbl>
      <w:tblPr>
        <w:tblW w:w="991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58"/>
        <w:gridCol w:w="1880"/>
        <w:gridCol w:w="1880"/>
      </w:tblGrid>
      <w:tr w:rsidR="00A5476B" w:rsidRPr="00C81E58" w:rsidTr="00C92480">
        <w:trPr>
          <w:cantSplit/>
        </w:trPr>
        <w:tc>
          <w:tcPr>
            <w:tcW w:w="6158" w:type="dxa"/>
            <w:vMerge w:val="restart"/>
            <w:vAlign w:val="center"/>
          </w:tcPr>
          <w:p w:rsidR="00A5476B" w:rsidRPr="009407FD" w:rsidRDefault="00A5476B" w:rsidP="00A5476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9407FD">
              <w:rPr>
                <w:cs/>
              </w:rPr>
              <w:t>รายการ</w:t>
            </w:r>
          </w:p>
          <w:p w:rsidR="00A5476B" w:rsidRPr="009407FD" w:rsidRDefault="00A5476B" w:rsidP="00A5476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9407FD">
              <w:rPr>
                <w:rFonts w:hint="cs"/>
                <w:cs/>
              </w:rPr>
              <w:t xml:space="preserve">สำหรับปี สิ้นสุดวันที่ </w:t>
            </w:r>
            <w:r w:rsidRPr="009407FD">
              <w:t>31</w:t>
            </w:r>
            <w:r w:rsidRPr="009407FD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:rsidR="00A5476B" w:rsidRPr="009407FD" w:rsidRDefault="00A5476B" w:rsidP="00A5476B">
            <w:pPr>
              <w:ind w:left="-108" w:right="-108"/>
              <w:jc w:val="center"/>
              <w:rPr>
                <w:spacing w:val="-6"/>
                <w:cs/>
              </w:rPr>
            </w:pPr>
            <w:r w:rsidRPr="009407FD">
              <w:rPr>
                <w:spacing w:val="-6"/>
                <w:cs/>
              </w:rPr>
              <w:t>งบการเงินรวมและงบการเงินเฉพาะกิจการ</w:t>
            </w:r>
          </w:p>
        </w:tc>
      </w:tr>
      <w:tr w:rsidR="00A5476B" w:rsidRPr="00C81E58" w:rsidTr="00C92480">
        <w:trPr>
          <w:cantSplit/>
          <w:trHeight w:val="255"/>
        </w:trPr>
        <w:tc>
          <w:tcPr>
            <w:tcW w:w="6158" w:type="dxa"/>
            <w:vMerge/>
            <w:tcBorders>
              <w:bottom w:val="single" w:sz="4" w:space="0" w:color="auto"/>
            </w:tcBorders>
          </w:tcPr>
          <w:p w:rsidR="00A5476B" w:rsidRPr="009407FD" w:rsidRDefault="00A5476B" w:rsidP="00A5476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88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5476B" w:rsidRPr="009407FD" w:rsidRDefault="00A5476B" w:rsidP="00A5476B">
            <w:pPr>
              <w:ind w:left="-108" w:right="-108"/>
              <w:jc w:val="center"/>
            </w:pPr>
            <w:r w:rsidRPr="009407FD">
              <w:t>2564</w:t>
            </w:r>
          </w:p>
        </w:tc>
        <w:tc>
          <w:tcPr>
            <w:tcW w:w="1880" w:type="dxa"/>
            <w:tcBorders>
              <w:left w:val="nil"/>
              <w:bottom w:val="single" w:sz="4" w:space="0" w:color="auto"/>
            </w:tcBorders>
            <w:vAlign w:val="center"/>
          </w:tcPr>
          <w:p w:rsidR="00A5476B" w:rsidRPr="009407FD" w:rsidRDefault="00A5476B" w:rsidP="00A5476B">
            <w:pPr>
              <w:ind w:left="-108" w:right="-108"/>
              <w:jc w:val="center"/>
            </w:pPr>
            <w:r w:rsidRPr="009407FD">
              <w:t>2563</w:t>
            </w:r>
          </w:p>
        </w:tc>
      </w:tr>
      <w:tr w:rsidR="00A5476B" w:rsidRPr="00847BC5" w:rsidTr="00C92480">
        <w:trPr>
          <w:trHeight w:val="381"/>
        </w:trPr>
        <w:tc>
          <w:tcPr>
            <w:tcW w:w="6158" w:type="dxa"/>
            <w:tcBorders>
              <w:top w:val="nil"/>
              <w:bottom w:val="single" w:sz="4" w:space="0" w:color="auto"/>
            </w:tcBorders>
          </w:tcPr>
          <w:p w:rsidR="00A5476B" w:rsidRPr="009407FD" w:rsidRDefault="00A5476B" w:rsidP="00A5476B">
            <w:pPr>
              <w:ind w:right="-134"/>
              <w:rPr>
                <w:spacing w:val="-6"/>
                <w:cs/>
              </w:rPr>
            </w:pPr>
            <w:r w:rsidRPr="009407FD">
              <w:rPr>
                <w:rFonts w:ascii="Angsana New" w:hAnsi="Angsana New" w:hint="cs"/>
                <w:spacing w:val="-6"/>
                <w:cs/>
              </w:rPr>
              <w:t>ขาดทุนจากการจำหน่าย</w:t>
            </w:r>
            <w:r w:rsidRPr="009407FD">
              <w:rPr>
                <w:rFonts w:ascii="Angsana New" w:hAnsi="Angsana New"/>
                <w:spacing w:val="-6"/>
                <w:cs/>
              </w:rPr>
              <w:t>เงินลงทุนใน</w:t>
            </w:r>
            <w:r w:rsidRPr="009407FD">
              <w:rPr>
                <w:rFonts w:hint="cs"/>
                <w:spacing w:val="-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88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A5476B" w:rsidRPr="009407FD" w:rsidRDefault="00A5476B" w:rsidP="00A5476B">
            <w:pPr>
              <w:tabs>
                <w:tab w:val="left" w:pos="-108"/>
              </w:tabs>
              <w:ind w:right="-54"/>
              <w:jc w:val="center"/>
              <w:rPr>
                <w:spacing w:val="-4"/>
                <w:highlight w:val="yellow"/>
              </w:rPr>
            </w:pPr>
            <w:r w:rsidRPr="00B12309">
              <w:rPr>
                <w:spacing w:val="-4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A5476B" w:rsidRPr="009407FD" w:rsidRDefault="00A5476B" w:rsidP="00A5476B">
            <w:pPr>
              <w:tabs>
                <w:tab w:val="left" w:pos="-108"/>
              </w:tabs>
              <w:ind w:right="250"/>
              <w:jc w:val="right"/>
              <w:rPr>
                <w:spacing w:val="-4"/>
                <w:cs/>
              </w:rPr>
            </w:pPr>
            <w:r w:rsidRPr="009407FD">
              <w:rPr>
                <w:rFonts w:hint="cs"/>
                <w:spacing w:val="-4"/>
                <w:cs/>
              </w:rPr>
              <w:t>603</w:t>
            </w:r>
            <w:r w:rsidRPr="009407FD">
              <w:rPr>
                <w:spacing w:val="-4"/>
              </w:rPr>
              <w:t>,489</w:t>
            </w:r>
          </w:p>
        </w:tc>
      </w:tr>
    </w:tbl>
    <w:p w:rsidR="00A5476B" w:rsidRPr="00A5476B" w:rsidRDefault="00A5476B" w:rsidP="00A5476B">
      <w:pPr>
        <w:pStyle w:val="30"/>
        <w:tabs>
          <w:tab w:val="clear" w:pos="360"/>
        </w:tabs>
        <w:ind w:right="-706"/>
        <w:rPr>
          <w:rFonts w:ascii="Angsana New" w:hAnsi="Angsana New"/>
          <w:b/>
          <w:bCs/>
          <w:sz w:val="20"/>
          <w:szCs w:val="20"/>
        </w:rPr>
      </w:pPr>
    </w:p>
    <w:p w:rsidR="00045DD8" w:rsidRDefault="00045DD8" w:rsidP="00A5476B">
      <w:pPr>
        <w:pStyle w:val="30"/>
        <w:numPr>
          <w:ilvl w:val="0"/>
          <w:numId w:val="2"/>
        </w:numPr>
        <w:tabs>
          <w:tab w:val="clear" w:pos="360"/>
        </w:tabs>
        <w:ind w:left="-322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สินทรัพย์หมุนเวียนอื่น</w:t>
      </w:r>
    </w:p>
    <w:p w:rsidR="00045DD8" w:rsidRPr="00045DD8" w:rsidRDefault="00045DD8" w:rsidP="00045DD8">
      <w:pPr>
        <w:pStyle w:val="30"/>
        <w:tabs>
          <w:tab w:val="clear" w:pos="360"/>
          <w:tab w:val="left" w:pos="450"/>
        </w:tabs>
        <w:ind w:left="360" w:right="-77"/>
        <w:jc w:val="right"/>
        <w:rPr>
          <w:rFonts w:ascii="Angsana New" w:hAnsi="Angsana New"/>
          <w:cs/>
        </w:rPr>
      </w:pPr>
      <w:r w:rsidRPr="00045DD8">
        <w:rPr>
          <w:rFonts w:ascii="Angsana New" w:hAnsi="Angsana New" w:hint="cs"/>
          <w:cs/>
        </w:rPr>
        <w:t xml:space="preserve">หน่วย </w:t>
      </w:r>
      <w:r w:rsidRPr="00045DD8">
        <w:rPr>
          <w:rFonts w:ascii="Angsana New" w:hAnsi="Angsana New"/>
        </w:rPr>
        <w:t xml:space="preserve">: </w:t>
      </w:r>
      <w:r w:rsidRPr="00045DD8">
        <w:rPr>
          <w:rFonts w:ascii="Angsana New" w:hAnsi="Angsana New" w:hint="cs"/>
          <w:cs/>
        </w:rPr>
        <w:t>บาท</w:t>
      </w:r>
    </w:p>
    <w:tbl>
      <w:tblPr>
        <w:tblW w:w="10023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453"/>
        <w:gridCol w:w="1392"/>
        <w:gridCol w:w="1378"/>
        <w:gridCol w:w="1399"/>
        <w:gridCol w:w="1401"/>
      </w:tblGrid>
      <w:tr w:rsidR="00045DD8" w:rsidRPr="00643EC8" w:rsidTr="00A5476B">
        <w:trPr>
          <w:trHeight w:val="405"/>
        </w:trPr>
        <w:tc>
          <w:tcPr>
            <w:tcW w:w="4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DD8" w:rsidRPr="00643EC8" w:rsidRDefault="00045DD8" w:rsidP="00045DD8">
            <w:pPr>
              <w:spacing w:line="216" w:lineRule="auto"/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D8" w:rsidRPr="00643EC8" w:rsidRDefault="00045DD8" w:rsidP="00045DD8">
            <w:pPr>
              <w:spacing w:line="216" w:lineRule="auto"/>
              <w:ind w:right="-1058" w:hanging="1008"/>
              <w:jc w:val="center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DD8" w:rsidRPr="00643EC8" w:rsidRDefault="00045DD8" w:rsidP="00045DD8">
            <w:pPr>
              <w:spacing w:line="216" w:lineRule="auto"/>
              <w:ind w:right="-1058" w:hanging="1080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BB0104" w:rsidRPr="00643EC8" w:rsidTr="00A5476B">
        <w:trPr>
          <w:trHeight w:val="405"/>
        </w:trPr>
        <w:tc>
          <w:tcPr>
            <w:tcW w:w="4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04" w:rsidRPr="00643EC8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sz w:val="31"/>
                <w:szCs w:val="31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B0104" w:rsidRPr="001C5BE4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1C5BE4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04" w:rsidRPr="00643E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1C5BE4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B0104" w:rsidRPr="00677EAA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77EAA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104" w:rsidRPr="00643EC8" w:rsidRDefault="00BB0104" w:rsidP="00BB0104">
            <w:pPr>
              <w:ind w:left="-108" w:right="-136" w:firstLine="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77EAA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3</w:t>
            </w:r>
          </w:p>
        </w:tc>
      </w:tr>
      <w:tr w:rsidR="00BB0104" w:rsidRPr="00643EC8" w:rsidTr="00A5476B">
        <w:trPr>
          <w:trHeight w:val="397"/>
        </w:trPr>
        <w:tc>
          <w:tcPr>
            <w:tcW w:w="4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0104" w:rsidRPr="00643EC8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ภาษีซื้อยังไม่ถึงกำหนด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BB0104" w:rsidRPr="00B12309" w:rsidRDefault="00B12309" w:rsidP="00B12309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 w:rsidRPr="00B12309">
              <w:rPr>
                <w:sz w:val="31"/>
                <w:szCs w:val="31"/>
              </w:rPr>
              <w:t>14,815,075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B0104" w:rsidRPr="00274246" w:rsidRDefault="00BB0104" w:rsidP="00B12309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17,304</w:t>
            </w:r>
            <w:r w:rsidRPr="003078D8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476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BB0104" w:rsidRPr="00B12309" w:rsidRDefault="000924EC" w:rsidP="00B12309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 w:rsidRPr="00B12309">
              <w:rPr>
                <w:sz w:val="31"/>
                <w:szCs w:val="31"/>
              </w:rPr>
              <w:t>1,208,175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0104" w:rsidRPr="00EB4C93" w:rsidRDefault="00BB0104" w:rsidP="00B12309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692,781</w:t>
            </w:r>
          </w:p>
        </w:tc>
      </w:tr>
      <w:tr w:rsidR="00BB0104" w:rsidRPr="00643EC8" w:rsidTr="00A5476B">
        <w:trPr>
          <w:trHeight w:val="397"/>
        </w:trPr>
        <w:tc>
          <w:tcPr>
            <w:tcW w:w="4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0104" w:rsidRPr="00643EC8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อื่นๆ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BB0104" w:rsidRPr="00B12309" w:rsidRDefault="00BB0104" w:rsidP="00B12309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 w:rsidRPr="00B12309">
              <w:rPr>
                <w:rFonts w:hint="cs"/>
                <w:sz w:val="31"/>
                <w:szCs w:val="31"/>
                <w:cs/>
              </w:rPr>
              <w:t>1</w:t>
            </w:r>
            <w:r w:rsidR="00B12309" w:rsidRPr="00B12309">
              <w:rPr>
                <w:rFonts w:hint="cs"/>
                <w:sz w:val="31"/>
                <w:szCs w:val="31"/>
                <w:cs/>
              </w:rPr>
              <w:t>1,361,098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B0104" w:rsidRPr="00274246" w:rsidRDefault="00BB0104" w:rsidP="00B12309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15</w:t>
            </w:r>
            <w:r>
              <w:rPr>
                <w:sz w:val="31"/>
                <w:szCs w:val="31"/>
              </w:rPr>
              <w:t>,472,836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BB0104" w:rsidRPr="00B12309" w:rsidRDefault="000924EC" w:rsidP="00B12309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 w:rsidRPr="00B12309">
              <w:rPr>
                <w:sz w:val="31"/>
                <w:szCs w:val="31"/>
              </w:rPr>
              <w:t>9,028,152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0104" w:rsidRPr="00EB4C93" w:rsidRDefault="00BB0104" w:rsidP="00B12309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 w:rsidRPr="00EB4C93">
              <w:rPr>
                <w:sz w:val="31"/>
                <w:szCs w:val="31"/>
              </w:rPr>
              <w:t>1</w:t>
            </w:r>
            <w:r>
              <w:rPr>
                <w:sz w:val="31"/>
                <w:szCs w:val="31"/>
              </w:rPr>
              <w:t>1,359</w:t>
            </w:r>
            <w:r w:rsidRPr="00EB4C93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065</w:t>
            </w:r>
          </w:p>
        </w:tc>
      </w:tr>
      <w:tr w:rsidR="00B12309" w:rsidRPr="00643EC8" w:rsidTr="00A5476B">
        <w:trPr>
          <w:trHeight w:val="397"/>
        </w:trPr>
        <w:tc>
          <w:tcPr>
            <w:tcW w:w="4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309" w:rsidRPr="00643EC8" w:rsidRDefault="00B12309" w:rsidP="00BB0104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5D6823">
              <w:rPr>
                <w:rFonts w:hint="cs"/>
                <w:sz w:val="31"/>
                <w:szCs w:val="31"/>
                <w:u w:val="single"/>
                <w:cs/>
              </w:rPr>
              <w:t>หัก</w:t>
            </w:r>
            <w:r>
              <w:rPr>
                <w:rFonts w:hint="cs"/>
                <w:sz w:val="31"/>
                <w:szCs w:val="31"/>
                <w:cs/>
              </w:rPr>
              <w:t xml:space="preserve"> ค่าเผื่อการด้อยค่าสินทรัพย์หมุนเวียนอื่น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2309" w:rsidRPr="00B12309" w:rsidRDefault="00B12309" w:rsidP="00B12309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B12309">
              <w:rPr>
                <w:sz w:val="31"/>
                <w:szCs w:val="31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309" w:rsidRDefault="00B12309" w:rsidP="00B12309">
            <w:pPr>
              <w:ind w:right="-66"/>
              <w:jc w:val="right"/>
            </w:pPr>
            <w:r>
              <w:rPr>
                <w:sz w:val="31"/>
                <w:szCs w:val="31"/>
              </w:rPr>
              <w:t>(3,604,237)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12309" w:rsidRPr="00B12309" w:rsidRDefault="00B12309" w:rsidP="000924EC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B12309">
              <w:rPr>
                <w:sz w:val="31"/>
                <w:szCs w:val="31"/>
              </w:rPr>
              <w:t>-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309" w:rsidRPr="00B12309" w:rsidRDefault="00B12309" w:rsidP="00B12309">
            <w:pPr>
              <w:ind w:right="-66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(3,604,237)</w:t>
            </w:r>
          </w:p>
        </w:tc>
      </w:tr>
      <w:tr w:rsidR="00BB0104" w:rsidRPr="00643EC8" w:rsidTr="00A5476B">
        <w:trPr>
          <w:trHeight w:val="397"/>
        </w:trPr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0104" w:rsidRPr="00643EC8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รวมสินทรัพย์หมุนเวียนอื่น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B0104" w:rsidRPr="00B12309" w:rsidRDefault="00B12309" w:rsidP="00BB0104">
            <w:pPr>
              <w:spacing w:line="216" w:lineRule="auto"/>
              <w:ind w:left="-144" w:right="29"/>
              <w:jc w:val="right"/>
              <w:rPr>
                <w:sz w:val="31"/>
                <w:szCs w:val="31"/>
              </w:rPr>
            </w:pPr>
            <w:r w:rsidRPr="00B12309">
              <w:rPr>
                <w:sz w:val="31"/>
                <w:szCs w:val="31"/>
              </w:rPr>
              <w:t>26,176,173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104" w:rsidRPr="00274246" w:rsidRDefault="00BB0104" w:rsidP="00BB0104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29</w:t>
            </w:r>
            <w:r w:rsidRPr="003078D8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173</w:t>
            </w:r>
            <w:r w:rsidRPr="003078D8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075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B0104" w:rsidRPr="00B12309" w:rsidRDefault="000924EC" w:rsidP="00BB0104">
            <w:pPr>
              <w:spacing w:line="216" w:lineRule="auto"/>
              <w:ind w:left="-144" w:right="21"/>
              <w:jc w:val="right"/>
              <w:rPr>
                <w:sz w:val="31"/>
                <w:szCs w:val="31"/>
              </w:rPr>
            </w:pPr>
            <w:r w:rsidRPr="00B12309">
              <w:rPr>
                <w:sz w:val="31"/>
                <w:szCs w:val="31"/>
              </w:rPr>
              <w:t>10,236,327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104" w:rsidRPr="00EB4C93" w:rsidRDefault="00BB0104" w:rsidP="00885198">
            <w:pPr>
              <w:spacing w:line="216" w:lineRule="auto"/>
              <w:ind w:left="-144" w:right="25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8,447,609</w:t>
            </w:r>
          </w:p>
        </w:tc>
      </w:tr>
    </w:tbl>
    <w:p w:rsidR="00540987" w:rsidRDefault="00540987" w:rsidP="00045DD8">
      <w:pPr>
        <w:pStyle w:val="30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  <w:sz w:val="20"/>
          <w:szCs w:val="20"/>
        </w:rPr>
      </w:pPr>
    </w:p>
    <w:p w:rsidR="00462E14" w:rsidRPr="009A55BC" w:rsidRDefault="00462E14" w:rsidP="00A5476B">
      <w:pPr>
        <w:pStyle w:val="30"/>
        <w:numPr>
          <w:ilvl w:val="0"/>
          <w:numId w:val="2"/>
        </w:numPr>
        <w:tabs>
          <w:tab w:val="clear" w:pos="360"/>
        </w:tabs>
        <w:ind w:left="-308" w:right="-706" w:hanging="364"/>
        <w:rPr>
          <w:rFonts w:ascii="Angsana New" w:hAnsi="Angsana New"/>
          <w:b/>
          <w:bCs/>
        </w:rPr>
      </w:pPr>
      <w:r w:rsidRPr="009A55BC">
        <w:rPr>
          <w:rFonts w:ascii="Angsana New" w:hAnsi="Angsana New" w:hint="cs"/>
          <w:b/>
          <w:bCs/>
          <w:cs/>
        </w:rPr>
        <w:t>สินทรัพย์</w:t>
      </w:r>
      <w:r w:rsidR="00A5476B" w:rsidRPr="009A55BC">
        <w:rPr>
          <w:rFonts w:ascii="Angsana New" w:hAnsi="Angsana New" w:hint="cs"/>
          <w:b/>
          <w:bCs/>
          <w:cs/>
        </w:rPr>
        <w:t>ไม่</w:t>
      </w:r>
      <w:r w:rsidRPr="009A55BC">
        <w:rPr>
          <w:rFonts w:ascii="Angsana New" w:hAnsi="Angsana New" w:hint="cs"/>
          <w:b/>
          <w:bCs/>
          <w:cs/>
        </w:rPr>
        <w:t>หมุนเวียนที่ถือไว้เพื่อขาย</w:t>
      </w:r>
    </w:p>
    <w:p w:rsidR="00462E14" w:rsidRPr="00462E14" w:rsidRDefault="00462E14" w:rsidP="00462E14">
      <w:pPr>
        <w:pStyle w:val="30"/>
        <w:tabs>
          <w:tab w:val="clear" w:pos="360"/>
          <w:tab w:val="left" w:pos="450"/>
        </w:tabs>
        <w:ind w:left="360" w:right="-77"/>
        <w:jc w:val="right"/>
        <w:rPr>
          <w:rFonts w:ascii="Angsana New" w:hAnsi="Angsana New"/>
        </w:rPr>
      </w:pPr>
      <w:r w:rsidRPr="00045DD8">
        <w:rPr>
          <w:rFonts w:ascii="Angsana New" w:hAnsi="Angsana New" w:hint="cs"/>
          <w:cs/>
        </w:rPr>
        <w:t xml:space="preserve">หน่วย </w:t>
      </w:r>
      <w:r w:rsidRPr="00045DD8">
        <w:rPr>
          <w:rFonts w:ascii="Angsana New" w:hAnsi="Angsana New"/>
        </w:rPr>
        <w:t xml:space="preserve">: </w:t>
      </w:r>
      <w:r w:rsidRPr="00045DD8">
        <w:rPr>
          <w:rFonts w:ascii="Angsana New" w:hAnsi="Angsana New" w:hint="cs"/>
          <w:cs/>
        </w:rPr>
        <w:t>บาท</w:t>
      </w:r>
    </w:p>
    <w:tbl>
      <w:tblPr>
        <w:tblW w:w="10023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159"/>
        <w:gridCol w:w="1932"/>
        <w:gridCol w:w="1932"/>
      </w:tblGrid>
      <w:tr w:rsidR="0059395C" w:rsidRPr="00643EC8" w:rsidTr="00C92480">
        <w:trPr>
          <w:trHeight w:val="405"/>
        </w:trPr>
        <w:tc>
          <w:tcPr>
            <w:tcW w:w="61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95C" w:rsidRPr="00643EC8" w:rsidRDefault="0059395C" w:rsidP="00462E14">
            <w:pPr>
              <w:spacing w:line="216" w:lineRule="auto"/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80" w:rsidRDefault="0059395C" w:rsidP="0059395C">
            <w:pPr>
              <w:spacing w:line="216" w:lineRule="auto"/>
              <w:ind w:right="-1058" w:hanging="1008"/>
              <w:jc w:val="center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</w:t>
            </w:r>
            <w:r>
              <w:rPr>
                <w:rFonts w:hint="cs"/>
                <w:sz w:val="31"/>
                <w:szCs w:val="31"/>
                <w:cs/>
              </w:rPr>
              <w:t>แล</w:t>
            </w:r>
          </w:p>
          <w:p w:rsidR="0059395C" w:rsidRPr="00643EC8" w:rsidRDefault="0059395C" w:rsidP="0059395C">
            <w:pPr>
              <w:spacing w:line="216" w:lineRule="auto"/>
              <w:ind w:right="-1058" w:hanging="1008"/>
              <w:jc w:val="center"/>
              <w:rPr>
                <w:sz w:val="31"/>
                <w:szCs w:val="31"/>
                <w:cs/>
              </w:rPr>
            </w:pPr>
            <w:r>
              <w:rPr>
                <w:rFonts w:hint="cs"/>
                <w:sz w:val="31"/>
                <w:szCs w:val="31"/>
                <w:cs/>
              </w:rPr>
              <w:t>ะงบการเงินเฉพาะกิจการ</w:t>
            </w:r>
          </w:p>
        </w:tc>
      </w:tr>
      <w:tr w:rsidR="0059395C" w:rsidRPr="00643EC8" w:rsidTr="00C92480">
        <w:trPr>
          <w:trHeight w:val="405"/>
        </w:trPr>
        <w:tc>
          <w:tcPr>
            <w:tcW w:w="6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5C" w:rsidRPr="00643EC8" w:rsidRDefault="0059395C" w:rsidP="00462E14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sz w:val="31"/>
                <w:szCs w:val="31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9395C" w:rsidRPr="001C5BE4" w:rsidRDefault="0059395C" w:rsidP="00462E14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1C5BE4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95C" w:rsidRPr="00643EC8" w:rsidRDefault="0059395C" w:rsidP="00462E14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1C5BE4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3</w:t>
            </w:r>
          </w:p>
        </w:tc>
      </w:tr>
      <w:tr w:rsidR="0059395C" w:rsidRPr="00643EC8" w:rsidTr="00C92480">
        <w:trPr>
          <w:trHeight w:val="397"/>
        </w:trPr>
        <w:tc>
          <w:tcPr>
            <w:tcW w:w="6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395C" w:rsidRPr="00D618C0" w:rsidRDefault="0059395C" w:rsidP="00A5476B">
            <w:pPr>
              <w:pStyle w:val="30"/>
              <w:tabs>
                <w:tab w:val="clear" w:pos="360"/>
              </w:tabs>
              <w:ind w:left="46" w:right="-706" w:hanging="28"/>
              <w:rPr>
                <w:rFonts w:ascii="Angsana New" w:hAnsi="Angsana New"/>
                <w:cs/>
              </w:rPr>
            </w:pPr>
            <w:r w:rsidRPr="00D618C0">
              <w:rPr>
                <w:rFonts w:ascii="Angsana New" w:hAnsi="Angsana New" w:hint="cs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ไม่</w:t>
            </w:r>
            <w:r w:rsidRPr="00D618C0">
              <w:rPr>
                <w:rFonts w:ascii="Angsana New" w:hAnsi="Angsana New" w:hint="cs"/>
                <w:cs/>
              </w:rPr>
              <w:t>หมุนเวียนที่ถือไว้เพื่อขาย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9395C" w:rsidRPr="00B12309" w:rsidRDefault="0059395C" w:rsidP="0059395C">
            <w:pPr>
              <w:spacing w:line="216" w:lineRule="auto"/>
              <w:ind w:left="-144" w:right="141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2,074,600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395C" w:rsidRPr="00274246" w:rsidRDefault="0059395C" w:rsidP="00D618C0">
            <w:pPr>
              <w:spacing w:line="216" w:lineRule="auto"/>
              <w:ind w:left="-144" w:right="-122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-</w:t>
            </w:r>
          </w:p>
        </w:tc>
      </w:tr>
      <w:tr w:rsidR="0059395C" w:rsidRPr="00643EC8" w:rsidTr="00C92480">
        <w:trPr>
          <w:trHeight w:val="397"/>
        </w:trPr>
        <w:tc>
          <w:tcPr>
            <w:tcW w:w="6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95C" w:rsidRPr="00643EC8" w:rsidRDefault="0059395C" w:rsidP="00A5476B">
            <w:pPr>
              <w:tabs>
                <w:tab w:val="left" w:pos="360"/>
                <w:tab w:val="left" w:pos="900"/>
                <w:tab w:val="left" w:pos="1440"/>
              </w:tabs>
              <w:ind w:right="-516" w:firstLine="18"/>
              <w:contextualSpacing/>
              <w:rPr>
                <w:sz w:val="31"/>
                <w:szCs w:val="31"/>
                <w:cs/>
              </w:rPr>
            </w:pPr>
            <w:r w:rsidRPr="005D6823">
              <w:rPr>
                <w:rFonts w:hint="cs"/>
                <w:sz w:val="31"/>
                <w:szCs w:val="31"/>
                <w:u w:val="single"/>
                <w:cs/>
              </w:rPr>
              <w:t>หัก</w:t>
            </w:r>
            <w:r>
              <w:rPr>
                <w:rFonts w:hint="cs"/>
                <w:sz w:val="31"/>
                <w:szCs w:val="31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9395C" w:rsidRDefault="0059395C" w:rsidP="0059395C">
            <w:pPr>
              <w:ind w:right="71"/>
              <w:jc w:val="right"/>
            </w:pPr>
            <w:r>
              <w:rPr>
                <w:sz w:val="31"/>
                <w:szCs w:val="31"/>
              </w:rPr>
              <w:t>(1,616,645)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95C" w:rsidRPr="00274246" w:rsidRDefault="0059395C" w:rsidP="0023060D">
            <w:pPr>
              <w:spacing w:line="216" w:lineRule="auto"/>
              <w:ind w:left="-144" w:right="-122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-</w:t>
            </w:r>
          </w:p>
        </w:tc>
      </w:tr>
      <w:tr w:rsidR="0059395C" w:rsidRPr="00643EC8" w:rsidTr="00C92480">
        <w:trPr>
          <w:trHeight w:val="397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95C" w:rsidRPr="00643EC8" w:rsidRDefault="0059395C" w:rsidP="00A5476B">
            <w:pPr>
              <w:tabs>
                <w:tab w:val="left" w:pos="360"/>
                <w:tab w:val="left" w:pos="900"/>
                <w:tab w:val="left" w:pos="1440"/>
              </w:tabs>
              <w:ind w:right="-516" w:firstLine="46"/>
              <w:contextualSpacing/>
              <w:rPr>
                <w:sz w:val="31"/>
                <w:szCs w:val="31"/>
                <w:cs/>
              </w:rPr>
            </w:pPr>
            <w:r w:rsidRPr="00D618C0">
              <w:rPr>
                <w:rFonts w:ascii="Angsana New" w:hAnsi="Angsana New" w:hint="cs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ไม่</w:t>
            </w:r>
            <w:r w:rsidRPr="00D618C0">
              <w:rPr>
                <w:rFonts w:ascii="Angsana New" w:hAnsi="Angsana New" w:hint="cs"/>
                <w:cs/>
              </w:rPr>
              <w:t>หมุนเวียนที่ถือไว้เพื่อขาย</w:t>
            </w:r>
            <w:r>
              <w:rPr>
                <w:rFonts w:hint="cs"/>
                <w:sz w:val="31"/>
                <w:szCs w:val="31"/>
                <w:cs/>
              </w:rPr>
              <w:t xml:space="preserve"> - สุทธิ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9395C" w:rsidRPr="00B12309" w:rsidRDefault="0059395C" w:rsidP="0059395C">
            <w:pPr>
              <w:spacing w:line="216" w:lineRule="auto"/>
              <w:ind w:left="-144" w:right="141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457,955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95C" w:rsidRPr="00274246" w:rsidRDefault="0059395C" w:rsidP="0023060D">
            <w:pPr>
              <w:spacing w:line="216" w:lineRule="auto"/>
              <w:ind w:left="-144" w:right="-122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-</w:t>
            </w:r>
          </w:p>
        </w:tc>
      </w:tr>
    </w:tbl>
    <w:p w:rsidR="00F53E7E" w:rsidRPr="00F53E7E" w:rsidRDefault="00F53E7E" w:rsidP="00F53E7E">
      <w:pPr>
        <w:pStyle w:val="30"/>
        <w:tabs>
          <w:tab w:val="clear" w:pos="360"/>
        </w:tabs>
        <w:ind w:right="-706" w:firstLine="350"/>
        <w:rPr>
          <w:rFonts w:ascii="Angsana New" w:hAnsi="Angsana New" w:cs="Angsana New"/>
          <w:sz w:val="14"/>
          <w:szCs w:val="14"/>
        </w:rPr>
      </w:pPr>
    </w:p>
    <w:p w:rsidR="00D618C0" w:rsidRDefault="00F53E7E" w:rsidP="00F53E7E">
      <w:pPr>
        <w:pStyle w:val="30"/>
        <w:tabs>
          <w:tab w:val="clear" w:pos="360"/>
        </w:tabs>
        <w:ind w:right="-706" w:firstLine="350"/>
        <w:rPr>
          <w:rFonts w:ascii="Angsana New" w:hAnsi="Angsana New"/>
          <w:b/>
          <w:bCs/>
          <w:cs/>
        </w:rPr>
      </w:pPr>
      <w:r>
        <w:rPr>
          <w:rFonts w:ascii="Angsana New" w:hAnsi="Angsana New" w:cs="Angsana New" w:hint="cs"/>
          <w:cs/>
        </w:rPr>
        <w:t>สินทรัพย์ไม่หมุนเวียนที่ถือไว้เพื่อขาย คือ ยานพาหนะที่ไม่ได้มีไว้เพื่อใช้งานและคาดว่าจะขายภายในหนึ่งปี</w:t>
      </w:r>
    </w:p>
    <w:p w:rsidR="00D618C0" w:rsidRDefault="00D618C0" w:rsidP="00A06F23">
      <w:pPr>
        <w:pStyle w:val="30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:rsidR="00E62D49" w:rsidRDefault="00E808C2" w:rsidP="00D618C0">
      <w:pPr>
        <w:pStyle w:val="30"/>
        <w:numPr>
          <w:ilvl w:val="0"/>
          <w:numId w:val="2"/>
        </w:numPr>
        <w:tabs>
          <w:tab w:val="clear" w:pos="360"/>
          <w:tab w:val="left" w:pos="450"/>
        </w:tabs>
        <w:ind w:left="-420" w:right="-70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สินทรัพย์ทางการเงินไม่หมุนเวียนอื่น</w:t>
      </w:r>
    </w:p>
    <w:p w:rsidR="00E808C2" w:rsidRPr="00E808C2" w:rsidRDefault="00D618C0" w:rsidP="00D618C0">
      <w:pPr>
        <w:pStyle w:val="30"/>
        <w:tabs>
          <w:tab w:val="clear" w:pos="360"/>
        </w:tabs>
        <w:ind w:left="-284" w:right="-706"/>
        <w:rPr>
          <w:rFonts w:ascii="Angsana New" w:hAnsi="Angsana New"/>
          <w:b/>
          <w:bCs/>
          <w:cs/>
        </w:rPr>
      </w:pPr>
      <w:r>
        <w:rPr>
          <w:rFonts w:ascii="Angsana New" w:hAnsi="Angsana New"/>
        </w:rPr>
        <w:t>11</w:t>
      </w:r>
      <w:r w:rsidR="009407FD">
        <w:rPr>
          <w:rFonts w:ascii="Angsana New" w:hAnsi="Angsana New"/>
        </w:rPr>
        <w:t>.1</w:t>
      </w:r>
      <w:r w:rsidR="009407FD">
        <w:rPr>
          <w:rFonts w:ascii="Angsana New" w:hAnsi="Angsana New" w:hint="cs"/>
          <w:cs/>
        </w:rPr>
        <w:t xml:space="preserve"> </w:t>
      </w:r>
      <w:r w:rsidR="009407FD" w:rsidRPr="00C342A0">
        <w:rPr>
          <w:rFonts w:ascii="Angsana New" w:hAnsi="Angsana New" w:hint="cs"/>
          <w:cs/>
        </w:rPr>
        <w:t>เงินลงทุนในตราสารทุนในความต้องการของ</w:t>
      </w:r>
      <w:r w:rsidR="009407FD" w:rsidRPr="009A0328">
        <w:rPr>
          <w:rFonts w:ascii="Angsana New" w:hAnsi="Angsana New" w:hint="cs"/>
          <w:cs/>
        </w:rPr>
        <w:t>ตลาด-วัดมูลค่ายุติธรรมผ่านงบกำไรขาดทุนเบ็ดเสร็จ</w:t>
      </w:r>
    </w:p>
    <w:p w:rsidR="000F789C" w:rsidRPr="009407FD" w:rsidRDefault="008A3690" w:rsidP="009A5294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15"/>
        <w:jc w:val="right"/>
        <w:rPr>
          <w:rFonts w:ascii="Angsana New" w:hAnsi="Angsana New"/>
          <w:cs/>
        </w:rPr>
      </w:pPr>
      <w:r w:rsidRPr="009407FD">
        <w:rPr>
          <w:rFonts w:ascii="Angsana New" w:hAnsi="Angsana New"/>
          <w:sz w:val="36"/>
          <w:szCs w:val="36"/>
        </w:rPr>
        <w:tab/>
      </w:r>
      <w:r w:rsidRPr="009407FD">
        <w:rPr>
          <w:rFonts w:ascii="Angsana New" w:hAnsi="Angsana New"/>
          <w:sz w:val="36"/>
          <w:szCs w:val="36"/>
        </w:rPr>
        <w:tab/>
      </w:r>
      <w:r w:rsidR="000F789C" w:rsidRPr="009407FD">
        <w:rPr>
          <w:rFonts w:ascii="Angsana New" w:hAnsi="Angsana New"/>
          <w:b/>
          <w:bCs/>
          <w:sz w:val="28"/>
          <w:szCs w:val="28"/>
        </w:rPr>
        <w:tab/>
      </w:r>
      <w:r w:rsidR="000F789C" w:rsidRPr="009407FD">
        <w:rPr>
          <w:rFonts w:ascii="Angsana New" w:hAnsi="Angsana New" w:hint="cs"/>
          <w:cs/>
        </w:rPr>
        <w:t>หน่วย</w:t>
      </w:r>
      <w:r w:rsidR="00367E92" w:rsidRPr="009407FD">
        <w:rPr>
          <w:rFonts w:ascii="Angsana New" w:hAnsi="Angsana New"/>
        </w:rPr>
        <w:t xml:space="preserve"> </w:t>
      </w:r>
      <w:r w:rsidR="000F789C" w:rsidRPr="009407FD">
        <w:rPr>
          <w:rFonts w:ascii="Angsana New" w:hAnsi="Angsana New"/>
        </w:rPr>
        <w:t xml:space="preserve">: </w:t>
      </w:r>
      <w:r w:rsidR="000F789C" w:rsidRPr="009407FD">
        <w:rPr>
          <w:rFonts w:ascii="Angsana New" w:hAnsi="Angsana New" w:hint="cs"/>
          <w:cs/>
        </w:rPr>
        <w:t>บาท</w:t>
      </w:r>
    </w:p>
    <w:tbl>
      <w:tblPr>
        <w:tblW w:w="9947" w:type="dxa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87"/>
        <w:gridCol w:w="1880"/>
        <w:gridCol w:w="1880"/>
      </w:tblGrid>
      <w:tr w:rsidR="000F789C" w:rsidRPr="009407FD" w:rsidTr="00D618C0">
        <w:trPr>
          <w:trHeight w:val="379"/>
        </w:trPr>
        <w:tc>
          <w:tcPr>
            <w:tcW w:w="6187" w:type="dxa"/>
            <w:vMerge w:val="restart"/>
            <w:shd w:val="clear" w:color="auto" w:fill="auto"/>
            <w:vAlign w:val="center"/>
          </w:tcPr>
          <w:p w:rsidR="000F789C" w:rsidRPr="009407FD" w:rsidRDefault="000F789C" w:rsidP="003E1805">
            <w:pPr>
              <w:tabs>
                <w:tab w:val="left" w:pos="360"/>
                <w:tab w:val="left" w:pos="885"/>
              </w:tabs>
              <w:ind w:left="-107" w:right="-108"/>
              <w:contextualSpacing/>
              <w:jc w:val="center"/>
              <w:rPr>
                <w:cs/>
              </w:rPr>
            </w:pPr>
            <w:r w:rsidRPr="009407FD">
              <w:rPr>
                <w:cs/>
              </w:rPr>
              <w:t>รายการ</w:t>
            </w: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</w:tcPr>
          <w:p w:rsidR="000F789C" w:rsidRPr="009407FD" w:rsidRDefault="000F789C" w:rsidP="003E180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contextualSpacing/>
              <w:jc w:val="center"/>
              <w:rPr>
                <w:cs/>
              </w:rPr>
            </w:pPr>
            <w:r w:rsidRPr="009407FD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BB0104" w:rsidRPr="009407FD" w:rsidTr="00D618C0">
        <w:trPr>
          <w:trHeight w:val="281"/>
        </w:trPr>
        <w:tc>
          <w:tcPr>
            <w:tcW w:w="618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0104" w:rsidRPr="009407FD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</w:rPr>
            </w:pPr>
          </w:p>
        </w:tc>
        <w:tc>
          <w:tcPr>
            <w:tcW w:w="188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BB0104" w:rsidRPr="009407FD" w:rsidRDefault="00BB0104" w:rsidP="00BB0104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</w:pPr>
            <w:r w:rsidRPr="009407FD">
              <w:rPr>
                <w:cs/>
              </w:rPr>
              <w:t>25</w:t>
            </w:r>
            <w:r w:rsidRPr="009407FD">
              <w:rPr>
                <w:rFonts w:hint="cs"/>
                <w:cs/>
              </w:rPr>
              <w:t>6</w:t>
            </w:r>
            <w:r w:rsidRPr="009407FD">
              <w:t>4</w:t>
            </w:r>
          </w:p>
        </w:tc>
        <w:tc>
          <w:tcPr>
            <w:tcW w:w="188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BB0104" w:rsidRPr="009407FD" w:rsidRDefault="00BB0104" w:rsidP="00BB0104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</w:pPr>
            <w:r w:rsidRPr="009407FD">
              <w:rPr>
                <w:cs/>
              </w:rPr>
              <w:t>25</w:t>
            </w:r>
            <w:r w:rsidRPr="009407FD">
              <w:rPr>
                <w:rFonts w:hint="cs"/>
                <w:cs/>
              </w:rPr>
              <w:t>6</w:t>
            </w:r>
            <w:r w:rsidRPr="009407FD">
              <w:t>3</w:t>
            </w:r>
          </w:p>
        </w:tc>
      </w:tr>
      <w:tr w:rsidR="00BB0104" w:rsidRPr="009407FD" w:rsidTr="00D618C0">
        <w:trPr>
          <w:trHeight w:val="447"/>
        </w:trPr>
        <w:tc>
          <w:tcPr>
            <w:tcW w:w="6187" w:type="dxa"/>
            <w:tcBorders>
              <w:top w:val="single" w:sz="4" w:space="0" w:color="auto"/>
              <w:bottom w:val="nil"/>
            </w:tcBorders>
            <w:vAlign w:val="bottom"/>
          </w:tcPr>
          <w:p w:rsidR="00BB0104" w:rsidRPr="009407FD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</w:pPr>
            <w:r w:rsidRPr="009407FD">
              <w:rPr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88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BB0104" w:rsidRPr="009407FD" w:rsidRDefault="00BB0104" w:rsidP="00BB0104">
            <w:pPr>
              <w:tabs>
                <w:tab w:val="decimal" w:pos="318"/>
              </w:tabs>
              <w:ind w:left="-108" w:right="-110"/>
              <w:contextualSpacing/>
              <w:jc w:val="center"/>
            </w:pPr>
          </w:p>
        </w:tc>
        <w:tc>
          <w:tcPr>
            <w:tcW w:w="18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BB0104" w:rsidRPr="009407FD" w:rsidRDefault="00BB0104" w:rsidP="00BB0104">
            <w:pPr>
              <w:tabs>
                <w:tab w:val="decimal" w:pos="318"/>
              </w:tabs>
              <w:ind w:left="-108" w:right="-110"/>
              <w:contextualSpacing/>
              <w:jc w:val="center"/>
            </w:pPr>
          </w:p>
        </w:tc>
      </w:tr>
      <w:tr w:rsidR="00BB0104" w:rsidRPr="009407FD" w:rsidTr="00D618C0">
        <w:trPr>
          <w:trHeight w:val="447"/>
        </w:trPr>
        <w:tc>
          <w:tcPr>
            <w:tcW w:w="6187" w:type="dxa"/>
            <w:tcBorders>
              <w:top w:val="nil"/>
              <w:bottom w:val="nil"/>
            </w:tcBorders>
            <w:vAlign w:val="bottom"/>
          </w:tcPr>
          <w:p w:rsidR="00BB0104" w:rsidRPr="009407FD" w:rsidRDefault="00BB0104" w:rsidP="00BB0104">
            <w:pPr>
              <w:tabs>
                <w:tab w:val="left" w:pos="216"/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9407FD">
              <w:rPr>
                <w:cs/>
              </w:rPr>
              <w:t xml:space="preserve">    ราคาทุน</w:t>
            </w:r>
          </w:p>
        </w:tc>
        <w:tc>
          <w:tcPr>
            <w:tcW w:w="188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BB0104" w:rsidRPr="00BE14DA" w:rsidRDefault="00BB0104" w:rsidP="00BB0104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</w:rPr>
            </w:pPr>
            <w:r w:rsidRPr="00BE14DA">
              <w:rPr>
                <w:spacing w:val="-4"/>
                <w:cs/>
              </w:rPr>
              <w:t>266,046,765</w:t>
            </w:r>
          </w:p>
        </w:tc>
        <w:tc>
          <w:tcPr>
            <w:tcW w:w="18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B0104" w:rsidRPr="009407FD" w:rsidRDefault="00BB0104" w:rsidP="00BB0104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</w:rPr>
            </w:pPr>
            <w:r w:rsidRPr="009407FD">
              <w:rPr>
                <w:spacing w:val="-4"/>
                <w:cs/>
              </w:rPr>
              <w:t>266,046,765</w:t>
            </w:r>
          </w:p>
        </w:tc>
      </w:tr>
      <w:tr w:rsidR="00BB0104" w:rsidRPr="009407FD" w:rsidTr="00D618C0">
        <w:trPr>
          <w:trHeight w:val="447"/>
        </w:trPr>
        <w:tc>
          <w:tcPr>
            <w:tcW w:w="6187" w:type="dxa"/>
            <w:tcBorders>
              <w:top w:val="nil"/>
              <w:bottom w:val="nil"/>
            </w:tcBorders>
            <w:vAlign w:val="bottom"/>
          </w:tcPr>
          <w:p w:rsidR="00BB0104" w:rsidRPr="009407FD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left="222" w:right="-516" w:hanging="28"/>
              <w:contextualSpacing/>
              <w:rPr>
                <w:cs/>
              </w:rPr>
            </w:pPr>
            <w:r w:rsidRPr="009407FD">
              <w:rPr>
                <w:u w:val="single"/>
                <w:cs/>
              </w:rPr>
              <w:t>หัก</w:t>
            </w:r>
            <w:r w:rsidRPr="009407FD">
              <w:rPr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88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B0104" w:rsidRPr="00BE14DA" w:rsidRDefault="00BB0104" w:rsidP="00BB0104">
            <w:pPr>
              <w:ind w:right="-108"/>
              <w:contextualSpacing/>
              <w:jc w:val="center"/>
              <w:rPr>
                <w:spacing w:val="-4"/>
              </w:rPr>
            </w:pPr>
            <w:r w:rsidRPr="00BE14DA">
              <w:rPr>
                <w:spacing w:val="-4"/>
                <w:cs/>
              </w:rPr>
              <w:t>(176,223,561)</w:t>
            </w:r>
          </w:p>
        </w:tc>
        <w:tc>
          <w:tcPr>
            <w:tcW w:w="18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BB0104" w:rsidRPr="009407FD" w:rsidRDefault="00BB0104" w:rsidP="00BB0104">
            <w:pPr>
              <w:ind w:right="-108"/>
              <w:contextualSpacing/>
              <w:jc w:val="center"/>
              <w:rPr>
                <w:spacing w:val="-4"/>
              </w:rPr>
            </w:pPr>
            <w:r w:rsidRPr="009407FD">
              <w:rPr>
                <w:spacing w:val="-4"/>
                <w:cs/>
              </w:rPr>
              <w:t>(176,223,561)</w:t>
            </w:r>
          </w:p>
        </w:tc>
      </w:tr>
      <w:tr w:rsidR="00BB0104" w:rsidRPr="009407FD" w:rsidTr="00D618C0">
        <w:trPr>
          <w:trHeight w:val="447"/>
        </w:trPr>
        <w:tc>
          <w:tcPr>
            <w:tcW w:w="6187" w:type="dxa"/>
            <w:tcBorders>
              <w:top w:val="nil"/>
              <w:bottom w:val="nil"/>
            </w:tcBorders>
            <w:vAlign w:val="bottom"/>
          </w:tcPr>
          <w:p w:rsidR="00BB0104" w:rsidRPr="009407FD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left="208" w:right="-516"/>
              <w:contextualSpacing/>
              <w:rPr>
                <w:cs/>
              </w:rPr>
            </w:pPr>
            <w:r w:rsidRPr="009407FD">
              <w:rPr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880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BB0104" w:rsidRPr="00BE14DA" w:rsidRDefault="00BB0104" w:rsidP="00BB0104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</w:rPr>
            </w:pPr>
            <w:r w:rsidRPr="00BE14DA">
              <w:rPr>
                <w:spacing w:val="-4"/>
                <w:cs/>
              </w:rPr>
              <w:t xml:space="preserve">  89,823</w:t>
            </w:r>
            <w:r w:rsidRPr="00BE14DA">
              <w:rPr>
                <w:spacing w:val="-4"/>
              </w:rPr>
              <w:t>,204</w:t>
            </w:r>
          </w:p>
        </w:tc>
        <w:tc>
          <w:tcPr>
            <w:tcW w:w="18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BB0104" w:rsidRPr="009407FD" w:rsidRDefault="00BB0104" w:rsidP="00BB0104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</w:rPr>
            </w:pPr>
            <w:r w:rsidRPr="009407FD">
              <w:rPr>
                <w:spacing w:val="-4"/>
                <w:cs/>
              </w:rPr>
              <w:t xml:space="preserve">  89,823</w:t>
            </w:r>
            <w:r w:rsidRPr="009407FD">
              <w:rPr>
                <w:spacing w:val="-4"/>
              </w:rPr>
              <w:t>,204</w:t>
            </w:r>
          </w:p>
        </w:tc>
      </w:tr>
      <w:tr w:rsidR="00BB0104" w:rsidRPr="009407FD" w:rsidTr="00D618C0">
        <w:trPr>
          <w:trHeight w:val="448"/>
        </w:trPr>
        <w:tc>
          <w:tcPr>
            <w:tcW w:w="6187" w:type="dxa"/>
            <w:tcBorders>
              <w:top w:val="nil"/>
              <w:bottom w:val="single" w:sz="4" w:space="0" w:color="auto"/>
            </w:tcBorders>
            <w:vAlign w:val="bottom"/>
          </w:tcPr>
          <w:p w:rsidR="00BB0104" w:rsidRPr="009407FD" w:rsidRDefault="00BB0104" w:rsidP="00A5476B">
            <w:pPr>
              <w:tabs>
                <w:tab w:val="left" w:pos="360"/>
                <w:tab w:val="left" w:pos="900"/>
                <w:tab w:val="left" w:pos="1440"/>
              </w:tabs>
              <w:ind w:left="194" w:right="-516"/>
              <w:contextualSpacing/>
              <w:rPr>
                <w:b/>
                <w:bCs/>
                <w:cs/>
              </w:rPr>
            </w:pPr>
            <w:r w:rsidRPr="009407FD">
              <w:rPr>
                <w:rFonts w:hint="cs"/>
                <w:u w:val="single"/>
                <w:cs/>
              </w:rPr>
              <w:t>หัก</w:t>
            </w:r>
            <w:r w:rsidRPr="009407FD">
              <w:rPr>
                <w:cs/>
              </w:rPr>
              <w:t xml:space="preserve"> ผล</w:t>
            </w:r>
            <w:r w:rsidRPr="009407FD">
              <w:rPr>
                <w:rFonts w:hint="cs"/>
                <w:cs/>
              </w:rPr>
              <w:t>ขาดทุน</w:t>
            </w:r>
            <w:r w:rsidRPr="009407FD">
              <w:rPr>
                <w:cs/>
              </w:rPr>
              <w:t>จากการวัดมูลค่าเงินลงทุน</w:t>
            </w:r>
          </w:p>
        </w:tc>
        <w:tc>
          <w:tcPr>
            <w:tcW w:w="188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B0104" w:rsidRPr="00BE14DA" w:rsidRDefault="00BB0104" w:rsidP="00BB0104">
            <w:pPr>
              <w:ind w:right="-108"/>
              <w:contextualSpacing/>
              <w:jc w:val="center"/>
              <w:rPr>
                <w:spacing w:val="-4"/>
              </w:rPr>
            </w:pPr>
            <w:r w:rsidRPr="00BE14DA">
              <w:rPr>
                <w:rFonts w:hint="cs"/>
                <w:spacing w:val="-4"/>
                <w:cs/>
              </w:rPr>
              <w:t xml:space="preserve">   (</w:t>
            </w:r>
            <w:r w:rsidR="00B12309" w:rsidRPr="00BE14DA">
              <w:rPr>
                <w:spacing w:val="-4"/>
              </w:rPr>
              <w:t>26,330,704</w:t>
            </w:r>
            <w:r w:rsidRPr="00BE14DA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8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BB0104" w:rsidRPr="009407FD" w:rsidRDefault="00BB0104" w:rsidP="00BB0104">
            <w:pPr>
              <w:ind w:right="-108"/>
              <w:contextualSpacing/>
              <w:jc w:val="center"/>
              <w:rPr>
                <w:spacing w:val="-4"/>
              </w:rPr>
            </w:pPr>
            <w:r w:rsidRPr="009407FD">
              <w:rPr>
                <w:rFonts w:hint="cs"/>
                <w:spacing w:val="-4"/>
                <w:cs/>
              </w:rPr>
              <w:t xml:space="preserve">   (</w:t>
            </w:r>
            <w:r w:rsidRPr="009407FD">
              <w:rPr>
                <w:spacing w:val="-4"/>
              </w:rPr>
              <w:t>54</w:t>
            </w:r>
            <w:r w:rsidRPr="009407FD">
              <w:rPr>
                <w:spacing w:val="-4"/>
                <w:cs/>
              </w:rPr>
              <w:t>,</w:t>
            </w:r>
            <w:r w:rsidRPr="009407FD">
              <w:rPr>
                <w:rFonts w:hint="cs"/>
                <w:spacing w:val="-4"/>
                <w:cs/>
              </w:rPr>
              <w:t>290</w:t>
            </w:r>
            <w:r w:rsidRPr="009407FD">
              <w:rPr>
                <w:spacing w:val="-4"/>
                <w:cs/>
              </w:rPr>
              <w:t>,</w:t>
            </w:r>
            <w:r w:rsidRPr="009407FD">
              <w:rPr>
                <w:rFonts w:hint="cs"/>
                <w:spacing w:val="-4"/>
                <w:cs/>
              </w:rPr>
              <w:t>704)</w:t>
            </w:r>
          </w:p>
        </w:tc>
      </w:tr>
      <w:tr w:rsidR="00BB0104" w:rsidRPr="009407FD" w:rsidTr="00D618C0">
        <w:trPr>
          <w:trHeight w:val="448"/>
        </w:trPr>
        <w:tc>
          <w:tcPr>
            <w:tcW w:w="6187" w:type="dxa"/>
            <w:tcBorders>
              <w:top w:val="single" w:sz="4" w:space="0" w:color="auto"/>
            </w:tcBorders>
            <w:vAlign w:val="bottom"/>
          </w:tcPr>
          <w:p w:rsidR="00BB0104" w:rsidRPr="009407FD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pacing w:val="-8"/>
                <w:cs/>
              </w:rPr>
            </w:pPr>
            <w:r w:rsidRPr="009407FD">
              <w:rPr>
                <w:spacing w:val="-8"/>
                <w:cs/>
              </w:rPr>
              <w:t xml:space="preserve">    เงินลงทุน</w:t>
            </w:r>
            <w:r w:rsidRPr="009407FD">
              <w:rPr>
                <w:rFonts w:hint="cs"/>
                <w:spacing w:val="-8"/>
                <w:cs/>
              </w:rPr>
              <w:t>ในตราสารทุนในความต้องการของตลาด</w:t>
            </w:r>
            <w:r w:rsidRPr="009407FD">
              <w:rPr>
                <w:spacing w:val="-8"/>
                <w:cs/>
              </w:rPr>
              <w:t>-มูลค่ายุติธรรม</w:t>
            </w:r>
          </w:p>
        </w:tc>
        <w:tc>
          <w:tcPr>
            <w:tcW w:w="1880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B0104" w:rsidRPr="00BE14DA" w:rsidRDefault="00BB0104" w:rsidP="00BB0104">
            <w:pPr>
              <w:tabs>
                <w:tab w:val="left" w:pos="1332"/>
              </w:tabs>
              <w:ind w:right="-108"/>
              <w:contextualSpacing/>
              <w:jc w:val="center"/>
              <w:rPr>
                <w:spacing w:val="-4"/>
              </w:rPr>
            </w:pPr>
            <w:r w:rsidRPr="00BE14DA">
              <w:rPr>
                <w:rFonts w:hint="cs"/>
                <w:spacing w:val="-4"/>
                <w:cs/>
              </w:rPr>
              <w:t xml:space="preserve">  </w:t>
            </w:r>
            <w:r w:rsidR="00BE14DA" w:rsidRPr="00BE14DA">
              <w:rPr>
                <w:rFonts w:hint="cs"/>
                <w:spacing w:val="-4"/>
                <w:cs/>
              </w:rPr>
              <w:t>63,492,500</w:t>
            </w:r>
          </w:p>
        </w:tc>
        <w:tc>
          <w:tcPr>
            <w:tcW w:w="1880" w:type="dxa"/>
            <w:tcBorders>
              <w:left w:val="dashed" w:sz="4" w:space="0" w:color="auto"/>
            </w:tcBorders>
            <w:vAlign w:val="bottom"/>
          </w:tcPr>
          <w:p w:rsidR="00BB0104" w:rsidRPr="009407FD" w:rsidRDefault="00BB0104" w:rsidP="00BB0104">
            <w:pPr>
              <w:tabs>
                <w:tab w:val="left" w:pos="1332"/>
              </w:tabs>
              <w:ind w:right="-108"/>
              <w:contextualSpacing/>
              <w:jc w:val="center"/>
              <w:rPr>
                <w:spacing w:val="-4"/>
              </w:rPr>
            </w:pPr>
            <w:r w:rsidRPr="009407FD">
              <w:rPr>
                <w:rFonts w:hint="cs"/>
                <w:spacing w:val="-4"/>
                <w:cs/>
              </w:rPr>
              <w:t xml:space="preserve">  35</w:t>
            </w:r>
            <w:r w:rsidRPr="009407FD">
              <w:rPr>
                <w:spacing w:val="-4"/>
              </w:rPr>
              <w:t>,532,</w:t>
            </w:r>
            <w:r w:rsidRPr="009407FD">
              <w:rPr>
                <w:rFonts w:hint="cs"/>
                <w:spacing w:val="-4"/>
                <w:cs/>
              </w:rPr>
              <w:t>5</w:t>
            </w:r>
            <w:r w:rsidRPr="009407FD">
              <w:rPr>
                <w:spacing w:val="-4"/>
              </w:rPr>
              <w:t>00</w:t>
            </w:r>
          </w:p>
        </w:tc>
      </w:tr>
    </w:tbl>
    <w:p w:rsidR="00CE46F5" w:rsidRPr="00D618C0" w:rsidRDefault="00CE46F5" w:rsidP="0028085F">
      <w:pPr>
        <w:tabs>
          <w:tab w:val="left" w:pos="360"/>
          <w:tab w:val="left" w:pos="658"/>
          <w:tab w:val="left" w:pos="851"/>
        </w:tabs>
        <w:spacing w:line="192" w:lineRule="auto"/>
        <w:ind w:left="658" w:right="-98"/>
        <w:jc w:val="both"/>
        <w:rPr>
          <w:sz w:val="6"/>
          <w:szCs w:val="6"/>
        </w:rPr>
      </w:pP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</w:p>
    <w:p w:rsidR="00E808C2" w:rsidRPr="009407FD" w:rsidRDefault="00E808C2" w:rsidP="00D618C0">
      <w:pPr>
        <w:tabs>
          <w:tab w:val="left" w:pos="1440"/>
        </w:tabs>
        <w:spacing w:line="192" w:lineRule="auto"/>
        <w:ind w:left="-294" w:right="-24" w:firstLine="616"/>
        <w:jc w:val="thaiDistribute"/>
      </w:pPr>
      <w:r w:rsidRPr="009407FD">
        <w:rPr>
          <w:rFonts w:hint="cs"/>
          <w:cs/>
        </w:rPr>
        <w:t>ผลกำไร</w:t>
      </w:r>
      <w:r w:rsidRPr="009407FD">
        <w:t>/</w:t>
      </w:r>
      <w:r w:rsidRPr="009407FD">
        <w:rPr>
          <w:rFonts w:hint="cs"/>
          <w:cs/>
        </w:rPr>
        <w:t>ขาดทุนจากเงินลงทุนในตราสารทุนใ</w:t>
      </w:r>
      <w:r w:rsidR="00B13263" w:rsidRPr="009407FD">
        <w:rPr>
          <w:rFonts w:hint="cs"/>
          <w:cs/>
        </w:rPr>
        <w:t>นความต้องการของตลาด ในระหว่างปี</w:t>
      </w:r>
      <w:r w:rsidRPr="009407FD">
        <w:rPr>
          <w:rFonts w:hint="cs"/>
          <w:cs/>
        </w:rPr>
        <w:t>ได้นำไปแสดงใน</w:t>
      </w:r>
      <w:r w:rsidR="00DE565C" w:rsidRPr="009407FD">
        <w:rPr>
          <w:rFonts w:hint="cs"/>
          <w:cs/>
        </w:rPr>
        <w:t xml:space="preserve">     </w:t>
      </w:r>
      <w:r w:rsidR="00FA0F50">
        <w:rPr>
          <w:rFonts w:hint="cs"/>
          <w:cs/>
        </w:rPr>
        <w:t xml:space="preserve">       </w:t>
      </w:r>
      <w:r w:rsidRPr="009407FD">
        <w:rPr>
          <w:rFonts w:hint="cs"/>
          <w:cs/>
        </w:rPr>
        <w:t>งบกำไรขาดทุนเบ็ดเสร็จแล้ว ดัง</w:t>
      </w:r>
      <w:r w:rsidR="00DE565C" w:rsidRPr="009407FD">
        <w:rPr>
          <w:rFonts w:hint="cs"/>
          <w:cs/>
        </w:rPr>
        <w:t>นี้</w:t>
      </w:r>
    </w:p>
    <w:p w:rsidR="00E808C2" w:rsidRPr="009407FD" w:rsidRDefault="00E808C2" w:rsidP="00E808C2">
      <w:pPr>
        <w:tabs>
          <w:tab w:val="left" w:pos="709"/>
          <w:tab w:val="left" w:pos="1440"/>
        </w:tabs>
        <w:spacing w:line="192" w:lineRule="auto"/>
        <w:ind w:left="709" w:right="-6" w:firstLine="731"/>
        <w:jc w:val="right"/>
        <w:rPr>
          <w:spacing w:val="2"/>
        </w:rPr>
      </w:pPr>
      <w:r w:rsidRPr="009407FD">
        <w:rPr>
          <w:cs/>
        </w:rPr>
        <w:t>หน่วย</w:t>
      </w:r>
      <w:r w:rsidRPr="009407FD">
        <w:t xml:space="preserve"> : </w:t>
      </w:r>
      <w:r w:rsidRPr="009407FD">
        <w:rPr>
          <w:cs/>
        </w:rPr>
        <w:t>บาท</w:t>
      </w:r>
    </w:p>
    <w:tbl>
      <w:tblPr>
        <w:tblW w:w="9939" w:type="dxa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73"/>
        <w:gridCol w:w="1883"/>
        <w:gridCol w:w="1883"/>
      </w:tblGrid>
      <w:tr w:rsidR="00E808C2" w:rsidRPr="009407FD" w:rsidTr="00D618C0">
        <w:trPr>
          <w:cantSplit/>
        </w:trPr>
        <w:tc>
          <w:tcPr>
            <w:tcW w:w="6173" w:type="dxa"/>
            <w:vMerge w:val="restart"/>
            <w:vAlign w:val="center"/>
          </w:tcPr>
          <w:p w:rsidR="00E808C2" w:rsidRPr="009407FD" w:rsidRDefault="00E808C2" w:rsidP="002E46A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9407FD">
              <w:rPr>
                <w:cs/>
              </w:rPr>
              <w:t>รายการ</w:t>
            </w:r>
          </w:p>
          <w:p w:rsidR="00E808C2" w:rsidRPr="009407FD" w:rsidRDefault="00E808C2" w:rsidP="00E808C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9407FD">
              <w:rPr>
                <w:rFonts w:hint="cs"/>
                <w:cs/>
              </w:rPr>
              <w:t>สำหรับปี สิ้นสุดวันที่ 31 ธันวาคม</w:t>
            </w:r>
          </w:p>
        </w:tc>
        <w:tc>
          <w:tcPr>
            <w:tcW w:w="3766" w:type="dxa"/>
            <w:gridSpan w:val="2"/>
            <w:tcBorders>
              <w:bottom w:val="single" w:sz="4" w:space="0" w:color="auto"/>
            </w:tcBorders>
            <w:vAlign w:val="center"/>
          </w:tcPr>
          <w:p w:rsidR="00E808C2" w:rsidRPr="009407FD" w:rsidRDefault="00E808C2" w:rsidP="002E46A3">
            <w:pPr>
              <w:ind w:left="-108" w:right="-108"/>
              <w:jc w:val="center"/>
              <w:rPr>
                <w:cs/>
              </w:rPr>
            </w:pPr>
            <w:r w:rsidRPr="009407FD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BB0104" w:rsidRPr="009407FD" w:rsidTr="00D618C0">
        <w:trPr>
          <w:cantSplit/>
          <w:trHeight w:val="255"/>
        </w:trPr>
        <w:tc>
          <w:tcPr>
            <w:tcW w:w="6173" w:type="dxa"/>
            <w:vMerge/>
            <w:tcBorders>
              <w:bottom w:val="single" w:sz="4" w:space="0" w:color="auto"/>
            </w:tcBorders>
          </w:tcPr>
          <w:p w:rsidR="00BB0104" w:rsidRPr="009407FD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883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BB0104" w:rsidRPr="009407FD" w:rsidRDefault="00BB0104" w:rsidP="00BB0104">
            <w:pPr>
              <w:ind w:left="-108" w:right="-108"/>
              <w:jc w:val="center"/>
            </w:pPr>
            <w:r w:rsidRPr="009407FD">
              <w:t>2564</w:t>
            </w:r>
          </w:p>
        </w:tc>
        <w:tc>
          <w:tcPr>
            <w:tcW w:w="1883" w:type="dxa"/>
            <w:tcBorders>
              <w:left w:val="nil"/>
              <w:bottom w:val="single" w:sz="4" w:space="0" w:color="auto"/>
            </w:tcBorders>
            <w:vAlign w:val="center"/>
          </w:tcPr>
          <w:p w:rsidR="00BB0104" w:rsidRPr="009407FD" w:rsidRDefault="00BB0104" w:rsidP="00BB0104">
            <w:pPr>
              <w:ind w:left="-108" w:right="-108"/>
              <w:jc w:val="center"/>
            </w:pPr>
            <w:r w:rsidRPr="009407FD">
              <w:t>256</w:t>
            </w:r>
            <w:r w:rsidRPr="009407FD">
              <w:rPr>
                <w:rFonts w:hint="cs"/>
                <w:cs/>
              </w:rPr>
              <w:t>3</w:t>
            </w:r>
          </w:p>
        </w:tc>
      </w:tr>
      <w:tr w:rsidR="00BB0104" w:rsidRPr="009407FD" w:rsidTr="00D618C0">
        <w:trPr>
          <w:trHeight w:val="448"/>
        </w:trPr>
        <w:tc>
          <w:tcPr>
            <w:tcW w:w="6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0104" w:rsidRPr="009407FD" w:rsidRDefault="00BB0104" w:rsidP="00BB0104">
            <w:pPr>
              <w:ind w:right="-134"/>
              <w:rPr>
                <w:spacing w:val="-4"/>
                <w:cs/>
              </w:rPr>
            </w:pPr>
            <w:r w:rsidRPr="009407FD">
              <w:rPr>
                <w:rFonts w:hint="cs"/>
                <w:spacing w:val="-4"/>
                <w:cs/>
              </w:rPr>
              <w:t>ผล</w:t>
            </w:r>
            <w:r w:rsidR="00A5476B">
              <w:rPr>
                <w:rFonts w:hint="cs"/>
                <w:spacing w:val="-4"/>
                <w:cs/>
              </w:rPr>
              <w:t>กำไร(</w:t>
            </w:r>
            <w:r w:rsidRPr="009407FD">
              <w:rPr>
                <w:rFonts w:hint="cs"/>
                <w:spacing w:val="-4"/>
                <w:cs/>
              </w:rPr>
              <w:t>ขาดทุน</w:t>
            </w:r>
            <w:r w:rsidR="00A5476B">
              <w:rPr>
                <w:rFonts w:hint="cs"/>
                <w:spacing w:val="-4"/>
                <w:cs/>
              </w:rPr>
              <w:t>)</w:t>
            </w:r>
            <w:r w:rsidRPr="009407FD">
              <w:rPr>
                <w:rFonts w:hint="cs"/>
                <w:spacing w:val="-4"/>
                <w:cs/>
              </w:rPr>
              <w:t>จาก</w:t>
            </w:r>
            <w:r w:rsidRPr="009407FD">
              <w:rPr>
                <w:spacing w:val="-4"/>
                <w:cs/>
              </w:rPr>
              <w:t>เงินลงทุนใน</w:t>
            </w:r>
            <w:r w:rsidRPr="009407FD">
              <w:rPr>
                <w:rFonts w:hint="cs"/>
                <w:spacing w:val="-4"/>
                <w:cs/>
              </w:rPr>
              <w:t>ตราสารทุนในความต้องการของตลาด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B0104" w:rsidRPr="009407FD" w:rsidRDefault="00BE14DA" w:rsidP="00D618C0">
            <w:pPr>
              <w:ind w:right="221"/>
              <w:jc w:val="right"/>
              <w:rPr>
                <w:spacing w:val="-4"/>
              </w:rPr>
            </w:pPr>
            <w:r>
              <w:rPr>
                <w:spacing w:val="-4"/>
              </w:rPr>
              <w:t>27,960,000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B0104" w:rsidRPr="009407FD" w:rsidRDefault="00A5476B" w:rsidP="00D618C0">
            <w:pPr>
              <w:ind w:right="242"/>
              <w:jc w:val="right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="00BB0104" w:rsidRPr="009407FD">
              <w:rPr>
                <w:spacing w:val="-4"/>
              </w:rPr>
              <w:t>48,930,000</w:t>
            </w:r>
            <w:r>
              <w:rPr>
                <w:spacing w:val="-4"/>
              </w:rPr>
              <w:t>)</w:t>
            </w:r>
          </w:p>
        </w:tc>
      </w:tr>
    </w:tbl>
    <w:p w:rsidR="00232C13" w:rsidRPr="00D618C0" w:rsidRDefault="00232C13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6"/>
          <w:szCs w:val="6"/>
        </w:rPr>
      </w:pPr>
    </w:p>
    <w:p w:rsidR="009407FD" w:rsidRPr="00C342A0" w:rsidRDefault="00D618C0" w:rsidP="00D618C0">
      <w:pPr>
        <w:spacing w:line="300" w:lineRule="atLeast"/>
        <w:ind w:left="-308" w:right="-311"/>
        <w:rPr>
          <w:rFonts w:ascii="Angsana New" w:hAnsi="Angsana New"/>
          <w:cs/>
        </w:rPr>
      </w:pPr>
      <w:r>
        <w:rPr>
          <w:rFonts w:ascii="Angsana New" w:hAnsi="Angsana New"/>
        </w:rPr>
        <w:t>11</w:t>
      </w:r>
      <w:r w:rsidR="009407FD">
        <w:rPr>
          <w:rFonts w:ascii="Angsana New" w:hAnsi="Angsana New"/>
        </w:rPr>
        <w:t>.2</w:t>
      </w:r>
      <w:r w:rsidR="009407FD">
        <w:rPr>
          <w:rFonts w:ascii="Angsana New" w:hAnsi="Angsana New" w:hint="cs"/>
          <w:cs/>
        </w:rPr>
        <w:t xml:space="preserve"> </w:t>
      </w:r>
      <w:r w:rsidR="009407FD" w:rsidRPr="00C342A0">
        <w:rPr>
          <w:rFonts w:ascii="Angsana New" w:hAnsi="Angsana New" w:hint="cs"/>
          <w:cs/>
        </w:rPr>
        <w:t>เงินลงทุนในตราสารทุน</w:t>
      </w:r>
      <w:r w:rsidR="009407FD">
        <w:rPr>
          <w:rFonts w:ascii="Angsana New" w:hAnsi="Angsana New" w:hint="cs"/>
          <w:cs/>
        </w:rPr>
        <w:t>ที่ไม่อยู่</w:t>
      </w:r>
      <w:r w:rsidR="009407FD" w:rsidRPr="00C342A0">
        <w:rPr>
          <w:rFonts w:ascii="Angsana New" w:hAnsi="Angsana New" w:hint="cs"/>
          <w:cs/>
        </w:rPr>
        <w:t>ในความต้องการของ</w:t>
      </w:r>
      <w:r w:rsidR="009407FD" w:rsidRPr="009A0328">
        <w:rPr>
          <w:rFonts w:ascii="Angsana New" w:hAnsi="Angsana New" w:hint="cs"/>
          <w:cs/>
        </w:rPr>
        <w:t>ตลาด-วัดมูลค่ายุติธรรมผ่านงบกำไรขาดทุน</w:t>
      </w:r>
    </w:p>
    <w:p w:rsidR="00AC2148" w:rsidRPr="009407FD" w:rsidRDefault="009407FD" w:rsidP="009407FD">
      <w:pPr>
        <w:tabs>
          <w:tab w:val="left" w:pos="709"/>
          <w:tab w:val="left" w:pos="1440"/>
        </w:tabs>
        <w:spacing w:line="192" w:lineRule="auto"/>
        <w:ind w:left="709" w:right="-6" w:firstLine="731"/>
        <w:jc w:val="right"/>
      </w:pPr>
      <w:r w:rsidRPr="00664EF6">
        <w:rPr>
          <w:cs/>
        </w:rPr>
        <w:t xml:space="preserve">หน่วย </w:t>
      </w:r>
      <w:r w:rsidRPr="00664EF6">
        <w:t xml:space="preserve">: </w:t>
      </w:r>
      <w:r w:rsidRPr="00664EF6">
        <w:rPr>
          <w:cs/>
        </w:rPr>
        <w:t>บาท</w:t>
      </w:r>
    </w:p>
    <w:tbl>
      <w:tblPr>
        <w:tblW w:w="9940" w:type="dxa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87"/>
        <w:gridCol w:w="1876"/>
        <w:gridCol w:w="1877"/>
      </w:tblGrid>
      <w:tr w:rsidR="009407FD" w:rsidRPr="00AA3021" w:rsidTr="00D618C0">
        <w:trPr>
          <w:trHeight w:hRule="exact" w:val="363"/>
        </w:trPr>
        <w:tc>
          <w:tcPr>
            <w:tcW w:w="6187" w:type="dxa"/>
            <w:vMerge w:val="restart"/>
            <w:shd w:val="clear" w:color="auto" w:fill="auto"/>
            <w:vAlign w:val="center"/>
          </w:tcPr>
          <w:p w:rsidR="009407FD" w:rsidRPr="00AA3021" w:rsidRDefault="009407FD" w:rsidP="00626060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753" w:type="dxa"/>
            <w:gridSpan w:val="2"/>
            <w:tcBorders>
              <w:bottom w:val="single" w:sz="4" w:space="0" w:color="auto"/>
            </w:tcBorders>
            <w:vAlign w:val="center"/>
          </w:tcPr>
          <w:p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</w:t>
            </w:r>
          </w:p>
        </w:tc>
      </w:tr>
      <w:tr w:rsidR="009407FD" w:rsidRPr="00AA3021" w:rsidTr="00D618C0">
        <w:trPr>
          <w:trHeight w:hRule="exact" w:val="363"/>
        </w:trPr>
        <w:tc>
          <w:tcPr>
            <w:tcW w:w="61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87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9407FD" w:rsidRPr="00AA3021" w:rsidRDefault="009407FD" w:rsidP="0062606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2564</w:t>
            </w:r>
          </w:p>
        </w:tc>
        <w:tc>
          <w:tcPr>
            <w:tcW w:w="1877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9407FD" w:rsidRPr="00AA3021" w:rsidRDefault="009407FD" w:rsidP="0062606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25</w:t>
            </w:r>
            <w:r w:rsidRPr="00AA3021">
              <w:t>6</w:t>
            </w:r>
            <w:r w:rsidRPr="00AA3021">
              <w:rPr>
                <w:rFonts w:hint="cs"/>
                <w:cs/>
              </w:rPr>
              <w:t>3</w:t>
            </w:r>
          </w:p>
        </w:tc>
      </w:tr>
      <w:tr w:rsidR="009407FD" w:rsidRPr="00AA3021" w:rsidTr="00D618C0">
        <w:trPr>
          <w:trHeight w:val="362"/>
        </w:trPr>
        <w:tc>
          <w:tcPr>
            <w:tcW w:w="6187" w:type="dxa"/>
            <w:tcBorders>
              <w:top w:val="single" w:sz="4" w:space="0" w:color="auto"/>
              <w:bottom w:val="nil"/>
            </w:tcBorders>
            <w:vAlign w:val="bottom"/>
          </w:tcPr>
          <w:p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บางกอกคลับ</w:t>
            </w:r>
            <w:r w:rsidRPr="00AA3021">
              <w:rPr>
                <w:cs/>
              </w:rPr>
              <w:t xml:space="preserve"> จำกัด </w:t>
            </w:r>
          </w:p>
        </w:tc>
        <w:tc>
          <w:tcPr>
            <w:tcW w:w="187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9407FD" w:rsidRPr="00AA3021" w:rsidRDefault="009407FD" w:rsidP="00626060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87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407FD" w:rsidRPr="00AA3021" w:rsidRDefault="009407FD" w:rsidP="00626060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9407FD" w:rsidRPr="00AA3021" w:rsidTr="00D618C0">
        <w:trPr>
          <w:trHeight w:val="242"/>
        </w:trPr>
        <w:tc>
          <w:tcPr>
            <w:tcW w:w="6187" w:type="dxa"/>
            <w:tcBorders>
              <w:top w:val="nil"/>
              <w:bottom w:val="nil"/>
            </w:tcBorders>
            <w:vAlign w:val="bottom"/>
          </w:tcPr>
          <w:p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87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407FD" w:rsidRPr="00BE14DA" w:rsidRDefault="009407FD" w:rsidP="00D618C0">
            <w:pPr>
              <w:ind w:right="248"/>
              <w:jc w:val="right"/>
              <w:rPr>
                <w:spacing w:val="-4"/>
              </w:rPr>
            </w:pPr>
            <w:r w:rsidRPr="00BE14DA">
              <w:rPr>
                <w:rFonts w:hint="cs"/>
                <w:spacing w:val="-4"/>
                <w:cs/>
              </w:rPr>
              <w:t>3,000</w:t>
            </w:r>
            <w:r w:rsidR="00BE14DA" w:rsidRPr="00BE14DA">
              <w:rPr>
                <w:spacing w:val="-4"/>
              </w:rPr>
              <w:t>,000</w:t>
            </w:r>
          </w:p>
        </w:tc>
        <w:tc>
          <w:tcPr>
            <w:tcW w:w="187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407FD" w:rsidRPr="00BE14DA" w:rsidRDefault="009407FD" w:rsidP="00D618C0">
            <w:pPr>
              <w:tabs>
                <w:tab w:val="left" w:pos="1107"/>
              </w:tabs>
              <w:ind w:right="243"/>
              <w:jc w:val="right"/>
              <w:rPr>
                <w:spacing w:val="-4"/>
              </w:rPr>
            </w:pPr>
            <w:r w:rsidRPr="00BE14DA">
              <w:rPr>
                <w:rFonts w:hint="cs"/>
                <w:spacing w:val="-4"/>
                <w:cs/>
              </w:rPr>
              <w:t>3,000</w:t>
            </w:r>
            <w:r w:rsidR="00BE14DA" w:rsidRPr="00BE14DA">
              <w:rPr>
                <w:rFonts w:hint="cs"/>
                <w:spacing w:val="-4"/>
                <w:cs/>
              </w:rPr>
              <w:t>,000</w:t>
            </w:r>
          </w:p>
        </w:tc>
      </w:tr>
      <w:tr w:rsidR="009407FD" w:rsidRPr="00AA3021" w:rsidTr="00D618C0">
        <w:trPr>
          <w:trHeight w:val="332"/>
        </w:trPr>
        <w:tc>
          <w:tcPr>
            <w:tcW w:w="6187" w:type="dxa"/>
            <w:tcBorders>
              <w:top w:val="nil"/>
              <w:bottom w:val="nil"/>
            </w:tcBorders>
            <w:vAlign w:val="bottom"/>
          </w:tcPr>
          <w:p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9A0328">
              <w:rPr>
                <w:u w:val="single"/>
                <w:cs/>
              </w:rPr>
              <w:t>หัก</w:t>
            </w:r>
            <w:r w:rsidRPr="009A0328">
              <w:rPr>
                <w:cs/>
              </w:rPr>
              <w:t xml:space="preserve"> </w:t>
            </w:r>
            <w:r w:rsidRPr="009A0328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87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407FD" w:rsidRPr="00BE14DA" w:rsidRDefault="009407FD" w:rsidP="005914D5">
            <w:pPr>
              <w:ind w:right="192"/>
              <w:jc w:val="right"/>
              <w:rPr>
                <w:spacing w:val="-4"/>
                <w:cs/>
              </w:rPr>
            </w:pPr>
            <w:r w:rsidRPr="00BE14DA">
              <w:rPr>
                <w:rFonts w:hint="cs"/>
                <w:spacing w:val="-4"/>
                <w:cs/>
              </w:rPr>
              <w:t>(2,600</w:t>
            </w:r>
            <w:r w:rsidR="00BE14DA" w:rsidRPr="00BE14DA">
              <w:rPr>
                <w:rFonts w:hint="cs"/>
                <w:spacing w:val="-4"/>
                <w:cs/>
              </w:rPr>
              <w:t>,000</w:t>
            </w:r>
            <w:r w:rsidRPr="00BE14DA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87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9407FD" w:rsidRPr="00BE14DA" w:rsidRDefault="009407FD" w:rsidP="00626060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BE14DA">
              <w:rPr>
                <w:rFonts w:hint="cs"/>
                <w:spacing w:val="-4"/>
                <w:cs/>
              </w:rPr>
              <w:t>-</w:t>
            </w:r>
          </w:p>
        </w:tc>
      </w:tr>
      <w:tr w:rsidR="009407FD" w:rsidRPr="00AA3021" w:rsidTr="00D618C0">
        <w:trPr>
          <w:trHeight w:val="349"/>
        </w:trPr>
        <w:tc>
          <w:tcPr>
            <w:tcW w:w="61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07FD" w:rsidRPr="009407FD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spacing w:val="-8"/>
                <w:cs/>
              </w:rPr>
            </w:pPr>
            <w:r w:rsidRPr="009407FD">
              <w:rPr>
                <w:spacing w:val="-8"/>
                <w:cs/>
              </w:rPr>
              <w:t xml:space="preserve">    เงินลงทุน</w:t>
            </w:r>
            <w:r w:rsidRPr="009407FD">
              <w:rPr>
                <w:rFonts w:hint="cs"/>
                <w:spacing w:val="-8"/>
                <w:cs/>
              </w:rPr>
              <w:t>ในตราสารทุนที่ไม่อยู่ในความต้องการของตลาด-มูลค่ายุติธรรม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407FD" w:rsidRPr="00BE14DA" w:rsidRDefault="009407FD" w:rsidP="005914D5">
            <w:pPr>
              <w:ind w:right="248"/>
              <w:jc w:val="right"/>
              <w:rPr>
                <w:spacing w:val="-4"/>
              </w:rPr>
            </w:pPr>
            <w:r w:rsidRPr="00BE14DA">
              <w:rPr>
                <w:rFonts w:hint="cs"/>
                <w:spacing w:val="-4"/>
                <w:cs/>
              </w:rPr>
              <w:t>400</w:t>
            </w:r>
            <w:r w:rsidR="00BE14DA" w:rsidRPr="00BE14DA">
              <w:rPr>
                <w:spacing w:val="-4"/>
              </w:rPr>
              <w:t>,000</w:t>
            </w:r>
          </w:p>
        </w:tc>
        <w:tc>
          <w:tcPr>
            <w:tcW w:w="18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9407FD" w:rsidRPr="00BE14DA" w:rsidRDefault="009407FD" w:rsidP="00D618C0">
            <w:pPr>
              <w:tabs>
                <w:tab w:val="left" w:pos="1107"/>
              </w:tabs>
              <w:ind w:right="215"/>
              <w:jc w:val="right"/>
              <w:rPr>
                <w:spacing w:val="-4"/>
              </w:rPr>
            </w:pPr>
            <w:r w:rsidRPr="00BE14DA">
              <w:rPr>
                <w:rFonts w:hint="cs"/>
                <w:spacing w:val="-4"/>
                <w:cs/>
              </w:rPr>
              <w:t>3,000</w:t>
            </w:r>
            <w:r w:rsidR="00BE14DA" w:rsidRPr="00BE14DA">
              <w:rPr>
                <w:rFonts w:hint="cs"/>
                <w:spacing w:val="-4"/>
                <w:cs/>
              </w:rPr>
              <w:t>,000</w:t>
            </w:r>
          </w:p>
        </w:tc>
      </w:tr>
    </w:tbl>
    <w:p w:rsidR="00A5476B" w:rsidRDefault="00A5476B" w:rsidP="00A5476B">
      <w:pPr>
        <w:tabs>
          <w:tab w:val="left" w:pos="-434"/>
        </w:tabs>
        <w:ind w:left="-426" w:right="-582"/>
        <w:rPr>
          <w:rFonts w:ascii="Angsana New" w:hAnsi="Angsana New"/>
          <w:b/>
          <w:bCs/>
          <w:spacing w:val="-2"/>
        </w:rPr>
      </w:pPr>
    </w:p>
    <w:p w:rsidR="00A5476B" w:rsidRDefault="00A5476B" w:rsidP="00A5476B">
      <w:pPr>
        <w:tabs>
          <w:tab w:val="left" w:pos="-434"/>
        </w:tabs>
        <w:ind w:left="-426" w:right="-582"/>
        <w:rPr>
          <w:rFonts w:ascii="Angsana New" w:hAnsi="Angsana New"/>
          <w:b/>
          <w:bCs/>
          <w:spacing w:val="-2"/>
        </w:rPr>
      </w:pPr>
    </w:p>
    <w:p w:rsidR="00A5476B" w:rsidRDefault="00A5476B" w:rsidP="00A5476B">
      <w:pPr>
        <w:tabs>
          <w:tab w:val="left" w:pos="-434"/>
        </w:tabs>
        <w:ind w:left="-426" w:right="-582"/>
        <w:rPr>
          <w:rFonts w:ascii="Angsana New" w:hAnsi="Angsana New"/>
          <w:b/>
          <w:bCs/>
          <w:spacing w:val="-2"/>
        </w:rPr>
      </w:pPr>
    </w:p>
    <w:p w:rsidR="00A5476B" w:rsidRDefault="00A5476B" w:rsidP="00A5476B">
      <w:pPr>
        <w:tabs>
          <w:tab w:val="left" w:pos="-434"/>
        </w:tabs>
        <w:ind w:left="-426" w:right="-582"/>
        <w:rPr>
          <w:rFonts w:ascii="Angsana New" w:hAnsi="Angsana New"/>
          <w:b/>
          <w:bCs/>
          <w:spacing w:val="-2"/>
        </w:rPr>
      </w:pPr>
    </w:p>
    <w:p w:rsidR="00A5476B" w:rsidRDefault="00A5476B" w:rsidP="00A5476B">
      <w:pPr>
        <w:tabs>
          <w:tab w:val="left" w:pos="-434"/>
        </w:tabs>
        <w:ind w:left="-426" w:right="-582"/>
        <w:rPr>
          <w:rFonts w:ascii="Angsana New" w:hAnsi="Angsana New"/>
          <w:b/>
          <w:bCs/>
          <w:spacing w:val="-2"/>
        </w:rPr>
      </w:pPr>
    </w:p>
    <w:p w:rsidR="00A5476B" w:rsidRDefault="00A5476B" w:rsidP="00A5476B">
      <w:pPr>
        <w:tabs>
          <w:tab w:val="left" w:pos="-434"/>
        </w:tabs>
        <w:ind w:left="-426" w:right="-582"/>
        <w:rPr>
          <w:rFonts w:ascii="Angsana New" w:hAnsi="Angsana New"/>
          <w:b/>
          <w:bCs/>
          <w:spacing w:val="-2"/>
        </w:rPr>
      </w:pPr>
    </w:p>
    <w:p w:rsidR="00A5476B" w:rsidRDefault="00A5476B" w:rsidP="00A5476B">
      <w:pPr>
        <w:tabs>
          <w:tab w:val="left" w:pos="-434"/>
        </w:tabs>
        <w:ind w:left="-426" w:right="-582"/>
        <w:rPr>
          <w:rFonts w:ascii="Angsana New" w:hAnsi="Angsana New"/>
          <w:b/>
          <w:bCs/>
          <w:spacing w:val="-2"/>
        </w:rPr>
      </w:pPr>
    </w:p>
    <w:p w:rsidR="00A5476B" w:rsidRDefault="00A5476B" w:rsidP="00A5476B">
      <w:pPr>
        <w:tabs>
          <w:tab w:val="left" w:pos="-434"/>
        </w:tabs>
        <w:ind w:left="-426" w:right="-582"/>
        <w:rPr>
          <w:rFonts w:ascii="Angsana New" w:hAnsi="Angsana New"/>
          <w:b/>
          <w:bCs/>
          <w:spacing w:val="-2"/>
        </w:rPr>
      </w:pPr>
    </w:p>
    <w:p w:rsidR="00A5476B" w:rsidRDefault="00A5476B" w:rsidP="00A5476B">
      <w:pPr>
        <w:tabs>
          <w:tab w:val="left" w:pos="-434"/>
        </w:tabs>
        <w:ind w:left="-426" w:right="-582"/>
        <w:rPr>
          <w:rFonts w:ascii="Angsana New" w:hAnsi="Angsana New"/>
          <w:b/>
          <w:bCs/>
          <w:spacing w:val="-2"/>
        </w:rPr>
      </w:pPr>
    </w:p>
    <w:p w:rsidR="00A5476B" w:rsidRPr="00A5476B" w:rsidRDefault="00A5476B" w:rsidP="00A5476B">
      <w:pPr>
        <w:tabs>
          <w:tab w:val="left" w:pos="-434"/>
        </w:tabs>
        <w:ind w:left="-426" w:right="-582"/>
        <w:rPr>
          <w:rFonts w:ascii="Angsana New" w:hAnsi="Angsana New"/>
          <w:b/>
          <w:bCs/>
          <w:spacing w:val="-2"/>
        </w:rPr>
      </w:pPr>
    </w:p>
    <w:p w:rsidR="005D26E2" w:rsidRPr="0039297D" w:rsidRDefault="00282089" w:rsidP="003C1384">
      <w:pPr>
        <w:numPr>
          <w:ilvl w:val="0"/>
          <w:numId w:val="2"/>
        </w:numPr>
        <w:tabs>
          <w:tab w:val="clear" w:pos="360"/>
          <w:tab w:val="left" w:pos="-434"/>
        </w:tabs>
        <w:ind w:left="-426" w:right="-582" w:hanging="425"/>
        <w:rPr>
          <w:rFonts w:ascii="Angsana New" w:hAnsi="Angsana New"/>
          <w:b/>
          <w:bCs/>
          <w:spacing w:val="-2"/>
          <w:cs/>
        </w:rPr>
      </w:pPr>
      <w:r w:rsidRPr="00D4736F">
        <w:rPr>
          <w:rFonts w:ascii="Angsana New" w:hAnsi="Angsana New"/>
          <w:b/>
          <w:bCs/>
          <w:cs/>
        </w:rPr>
        <w:lastRenderedPageBreak/>
        <w:t>เงินลงทุน</w:t>
      </w:r>
      <w:r w:rsidRPr="00D4736F">
        <w:rPr>
          <w:rFonts w:ascii="Angsana New" w:hAnsi="Angsana New" w:hint="cs"/>
          <w:b/>
          <w:bCs/>
          <w:cs/>
        </w:rPr>
        <w:t>ในบริษัทย่อย</w:t>
      </w:r>
      <w:r w:rsidR="00C25A5D">
        <w:rPr>
          <w:rFonts w:ascii="Angsana New" w:hAnsi="Angsana New" w:hint="cs"/>
          <w:b/>
          <w:bCs/>
          <w:cs/>
        </w:rPr>
        <w:t xml:space="preserve"> </w:t>
      </w:r>
    </w:p>
    <w:p w:rsidR="00282089" w:rsidRPr="00BE14DA" w:rsidRDefault="005D26E2" w:rsidP="00BE14DA">
      <w:pPr>
        <w:tabs>
          <w:tab w:val="left" w:pos="284"/>
          <w:tab w:val="left" w:pos="360"/>
          <w:tab w:val="left" w:pos="851"/>
        </w:tabs>
        <w:spacing w:line="192" w:lineRule="auto"/>
        <w:ind w:left="295" w:right="-7" w:hanging="902"/>
        <w:jc w:val="right"/>
        <w:rPr>
          <w:rFonts w:ascii="Angsana New" w:hAnsi="Angsana New"/>
          <w:b/>
          <w:bCs/>
          <w:sz w:val="28"/>
          <w:szCs w:val="28"/>
        </w:rPr>
      </w:pP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="00282089" w:rsidRPr="00BD1553">
        <w:rPr>
          <w:rFonts w:ascii="Angsana New" w:hAnsi="Angsana New"/>
          <w:sz w:val="26"/>
          <w:szCs w:val="26"/>
          <w:cs/>
        </w:rPr>
        <w:t xml:space="preserve">หน่วย </w:t>
      </w:r>
      <w:r w:rsidR="00282089" w:rsidRPr="00BD1553">
        <w:rPr>
          <w:rFonts w:ascii="Angsana New" w:hAnsi="Angsana New"/>
          <w:sz w:val="26"/>
          <w:szCs w:val="26"/>
        </w:rPr>
        <w:t>:</w:t>
      </w:r>
      <w:r w:rsidR="00367E92">
        <w:rPr>
          <w:rFonts w:ascii="Angsana New" w:hAnsi="Angsana New"/>
          <w:sz w:val="26"/>
          <w:szCs w:val="26"/>
        </w:rPr>
        <w:t xml:space="preserve"> </w:t>
      </w:r>
      <w:r w:rsidR="00282089" w:rsidRPr="00BD1553">
        <w:rPr>
          <w:rFonts w:ascii="Angsana New" w:hAnsi="Angsana New" w:hint="cs"/>
          <w:sz w:val="26"/>
          <w:szCs w:val="26"/>
          <w:cs/>
        </w:rPr>
        <w:t>บา</w:t>
      </w:r>
      <w:r w:rsidR="00282089" w:rsidRPr="00BD1553">
        <w:rPr>
          <w:rFonts w:ascii="Angsana New" w:hAnsi="Angsana New"/>
          <w:sz w:val="26"/>
          <w:szCs w:val="26"/>
          <w:cs/>
        </w:rPr>
        <w:t>ท</w:t>
      </w:r>
    </w:p>
    <w:tbl>
      <w:tblPr>
        <w:tblW w:w="10043" w:type="dxa"/>
        <w:tblInd w:w="-318" w:type="dxa"/>
        <w:tblLayout w:type="fixed"/>
        <w:tblLook w:val="0600"/>
      </w:tblPr>
      <w:tblGrid>
        <w:gridCol w:w="4024"/>
        <w:gridCol w:w="1504"/>
        <w:gridCol w:w="1505"/>
        <w:gridCol w:w="1498"/>
        <w:gridCol w:w="7"/>
        <w:gridCol w:w="1505"/>
      </w:tblGrid>
      <w:tr w:rsidR="00BE14DA" w:rsidRPr="00D4736F" w:rsidTr="00BE14DA"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4DA" w:rsidRPr="00BD1553" w:rsidRDefault="00BE14DA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A" w:rsidRPr="00BD1553" w:rsidRDefault="00BE14DA" w:rsidP="009C4555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BD1553">
              <w:rPr>
                <w:rFonts w:ascii="Angsana New" w:hAnsi="Angsana New"/>
                <w:sz w:val="26"/>
                <w:szCs w:val="26"/>
              </w:rPr>
              <w:t>(%)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A" w:rsidRPr="00BD1553" w:rsidRDefault="00A5476B" w:rsidP="00354945">
            <w:pPr>
              <w:ind w:left="-18" w:right="-57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4DA" w:rsidRPr="00A538C4" w:rsidTr="00BE14DA">
        <w:trPr>
          <w:trHeight w:val="67"/>
        </w:trPr>
        <w:tc>
          <w:tcPr>
            <w:tcW w:w="4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DA" w:rsidRPr="00BD1553" w:rsidRDefault="00BE14DA" w:rsidP="00BB0104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E14DA" w:rsidRPr="00BD1553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4DA" w:rsidRPr="00BD1553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E14DA" w:rsidRPr="00BB0104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80E1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780E1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4DA" w:rsidRPr="000503CA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03C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E14DA" w:rsidRPr="00A538C4" w:rsidTr="00BE14DA">
        <w:tc>
          <w:tcPr>
            <w:tcW w:w="4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4DA" w:rsidRPr="00BD1553" w:rsidRDefault="00BE14DA" w:rsidP="00BB0104">
            <w:pPr>
              <w:ind w:left="-18" w:right="-78" w:firstLine="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BE14DA" w:rsidRPr="00BD1553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14DA" w:rsidRPr="00BD1553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BE14DA" w:rsidRPr="00BB0104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14DA" w:rsidRPr="008223F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BE14DA" w:rsidRPr="00A538C4" w:rsidTr="00BE14DA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BE14DA" w:rsidRPr="00B257F8" w:rsidRDefault="00BE14DA" w:rsidP="00BB0104">
            <w:pPr>
              <w:ind w:left="-18" w:right="-7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1.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50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8" w:firstLine="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257F8" w:rsidRDefault="00BE14DA" w:rsidP="00BB0104">
            <w:pPr>
              <w:ind w:left="-18" w:firstLine="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299,999,200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D3CB0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299,999,200</w:t>
            </w:r>
          </w:p>
        </w:tc>
      </w:tr>
      <w:tr w:rsidR="00BE14DA" w:rsidRPr="00A538C4" w:rsidTr="00BE14DA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BE14DA" w:rsidRPr="00B257F8" w:rsidRDefault="00BE14DA" w:rsidP="00BB0104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2.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รังสิโรตม์วนิช จำกัด</w:t>
            </w:r>
          </w:p>
        </w:tc>
        <w:tc>
          <w:tcPr>
            <w:tcW w:w="150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257F8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34,999,510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D3CB0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34,999,510</w:t>
            </w:r>
          </w:p>
        </w:tc>
      </w:tr>
      <w:tr w:rsidR="00BE14DA" w:rsidRPr="00A538C4" w:rsidTr="00BE14DA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BE14DA" w:rsidRPr="00B257F8" w:rsidRDefault="00BE14DA" w:rsidP="00BB0104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3.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50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257F8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59,999,160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D3CB0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59,999,160</w:t>
            </w:r>
          </w:p>
        </w:tc>
      </w:tr>
      <w:tr w:rsidR="00885198" w:rsidRPr="00A538C4" w:rsidTr="00BE14DA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885198" w:rsidRPr="00B257F8" w:rsidRDefault="00885198" w:rsidP="00BB0104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4.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บีอีซี </w:t>
            </w:r>
            <w:proofErr w:type="spellStart"/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>บรอด</w:t>
            </w:r>
            <w:proofErr w:type="spellEnd"/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>คาส</w:t>
            </w:r>
            <w:proofErr w:type="spellStart"/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>ติ้ง</w:t>
            </w:r>
            <w:proofErr w:type="spellEnd"/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>เตอร์</w:t>
            </w:r>
            <w:proofErr w:type="spellEnd"/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50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85198" w:rsidRPr="00BE14DA" w:rsidRDefault="00885198" w:rsidP="00885198">
            <w:pPr>
              <w:ind w:left="-108" w:right="-2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85198" w:rsidRPr="00B257F8" w:rsidRDefault="00885198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85198" w:rsidRPr="00BE14DA" w:rsidRDefault="00885198" w:rsidP="00BE14DA">
            <w:pPr>
              <w:ind w:left="-108" w:right="-2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85198" w:rsidRPr="00BD3CB0" w:rsidRDefault="00885198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42,996,990</w:t>
            </w:r>
          </w:p>
        </w:tc>
      </w:tr>
      <w:tr w:rsidR="00BE14DA" w:rsidRPr="00A538C4" w:rsidTr="00BE14DA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BE14DA" w:rsidRPr="00B257F8" w:rsidRDefault="00BE14DA" w:rsidP="00BB0104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515BDF">
              <w:rPr>
                <w:rFonts w:ascii="Angsana New" w:hAnsi="Angsana New"/>
                <w:sz w:val="26"/>
                <w:szCs w:val="26"/>
              </w:rPr>
              <w:t>5</w:t>
            </w:r>
            <w:r w:rsidRPr="00B257F8">
              <w:rPr>
                <w:rFonts w:ascii="Angsana New" w:hAnsi="Angsana New"/>
                <w:sz w:val="26"/>
                <w:szCs w:val="26"/>
              </w:rPr>
              <w:t>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 แอสเซท จำกัด</w:t>
            </w:r>
          </w:p>
        </w:tc>
        <w:tc>
          <w:tcPr>
            <w:tcW w:w="150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257F8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29,999,930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D3CB0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29,999,930</w:t>
            </w:r>
          </w:p>
        </w:tc>
      </w:tr>
      <w:tr w:rsidR="00BE14DA" w:rsidRPr="00A538C4" w:rsidTr="00BE14DA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BE14DA" w:rsidRPr="00B257F8" w:rsidRDefault="00885198" w:rsidP="00BB0104">
            <w:pPr>
              <w:ind w:left="-18" w:right="-10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515BDF">
              <w:rPr>
                <w:rFonts w:ascii="Angsana New" w:hAnsi="Angsana New"/>
                <w:sz w:val="26"/>
                <w:szCs w:val="26"/>
              </w:rPr>
              <w:t>6</w:t>
            </w:r>
            <w:r w:rsidR="00BE14DA" w:rsidRPr="00B257F8">
              <w:rPr>
                <w:rFonts w:ascii="Angsana New" w:hAnsi="Angsana New"/>
                <w:sz w:val="26"/>
                <w:szCs w:val="26"/>
              </w:rPr>
              <w:t>.</w:t>
            </w:r>
            <w:r w:rsidR="00BE14DA"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 อินเตอร์</w:t>
            </w:r>
            <w:proofErr w:type="spellStart"/>
            <w:r w:rsidR="00BE14DA" w:rsidRPr="00B257F8">
              <w:rPr>
                <w:rFonts w:ascii="Angsana New" w:hAnsi="Angsana New"/>
                <w:sz w:val="26"/>
                <w:szCs w:val="26"/>
                <w:cs/>
              </w:rPr>
              <w:t>เนชั่นแนล</w:t>
            </w:r>
            <w:proofErr w:type="spellEnd"/>
            <w:r w:rsidR="00BE14DA" w:rsidRPr="00B257F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="00BE14DA" w:rsidRPr="00B257F8">
              <w:rPr>
                <w:rFonts w:ascii="Angsana New" w:hAnsi="Angsana New"/>
                <w:sz w:val="26"/>
                <w:szCs w:val="26"/>
                <w:cs/>
              </w:rPr>
              <w:t>ดิสทริบิวชั่น</w:t>
            </w:r>
            <w:proofErr w:type="spellEnd"/>
            <w:r w:rsidR="00BE14DA" w:rsidRPr="00B257F8">
              <w:rPr>
                <w:rFonts w:ascii="Angsana New" w:hAnsi="Angsana New"/>
                <w:sz w:val="26"/>
                <w:szCs w:val="26"/>
                <w:cs/>
              </w:rPr>
              <w:t xml:space="preserve"> จำกัด        </w:t>
            </w:r>
          </w:p>
        </w:tc>
        <w:tc>
          <w:tcPr>
            <w:tcW w:w="150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257F8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D3CB0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</w:tr>
      <w:tr w:rsidR="00885198" w:rsidRPr="00A538C4" w:rsidTr="00BE14DA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885198" w:rsidRPr="00B257F8" w:rsidRDefault="00885198" w:rsidP="00BB0104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515BDF">
              <w:rPr>
                <w:rFonts w:ascii="Angsana New" w:hAnsi="Angsana New"/>
                <w:sz w:val="26"/>
                <w:szCs w:val="26"/>
              </w:rPr>
              <w:t>7</w:t>
            </w:r>
            <w:r w:rsidRPr="00B257F8">
              <w:rPr>
                <w:rFonts w:ascii="Angsana New" w:hAnsi="Angsana New"/>
                <w:sz w:val="26"/>
                <w:szCs w:val="26"/>
              </w:rPr>
              <w:t>.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สำนักข่าว บีอีซี จำกัด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50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85198" w:rsidRPr="00BE14DA" w:rsidRDefault="00885198" w:rsidP="00885198">
            <w:pPr>
              <w:ind w:left="-108" w:right="-2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85198" w:rsidRPr="00B257F8" w:rsidRDefault="00885198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85198" w:rsidRPr="00BE14DA" w:rsidRDefault="00885198" w:rsidP="00BE14DA">
            <w:pPr>
              <w:ind w:left="-108" w:right="-2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85198" w:rsidRPr="00BD3CB0" w:rsidRDefault="00885198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</w:tr>
      <w:tr w:rsidR="00BE14DA" w:rsidRPr="00A538C4" w:rsidTr="00BE14DA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BE14DA" w:rsidRPr="00B257F8" w:rsidRDefault="00885198" w:rsidP="00BB0104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515BDF">
              <w:rPr>
                <w:rFonts w:ascii="Angsana New" w:hAnsi="Angsana New"/>
                <w:sz w:val="26"/>
                <w:szCs w:val="26"/>
              </w:rPr>
              <w:t>8</w:t>
            </w:r>
            <w:r w:rsidR="00BE14DA" w:rsidRPr="00B257F8">
              <w:rPr>
                <w:rFonts w:ascii="Angsana New" w:hAnsi="Angsana New"/>
                <w:sz w:val="26"/>
                <w:szCs w:val="26"/>
              </w:rPr>
              <w:t>.</w:t>
            </w:r>
            <w:r w:rsidR="00BE14DA" w:rsidRPr="00B257F8">
              <w:rPr>
                <w:rFonts w:ascii="Angsana New" w:hAnsi="Angsana New"/>
                <w:sz w:val="26"/>
                <w:szCs w:val="26"/>
                <w:cs/>
              </w:rPr>
              <w:t>บริษัท บางกอก</w:t>
            </w:r>
            <w:proofErr w:type="spellStart"/>
            <w:r w:rsidR="00BE14DA" w:rsidRPr="00B257F8">
              <w:rPr>
                <w:rFonts w:ascii="Angsana New" w:hAnsi="Angsana New"/>
                <w:sz w:val="26"/>
                <w:szCs w:val="26"/>
                <w:cs/>
              </w:rPr>
              <w:t>เทเลวิชั่น</w:t>
            </w:r>
            <w:proofErr w:type="spellEnd"/>
            <w:r w:rsidR="00BE14DA" w:rsidRPr="00B257F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0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257F8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D3CB0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</w:tr>
      <w:tr w:rsidR="00885198" w:rsidRPr="00A538C4" w:rsidTr="00BE14DA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885198" w:rsidRPr="00B257F8" w:rsidRDefault="00515BDF" w:rsidP="00515BDF">
            <w:pPr>
              <w:tabs>
                <w:tab w:val="left" w:pos="615"/>
              </w:tabs>
              <w:ind w:left="-18" w:right="-101" w:firstLine="10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885198" w:rsidRPr="00B257F8">
              <w:rPr>
                <w:rFonts w:ascii="Angsana New" w:hAnsi="Angsana New"/>
                <w:sz w:val="26"/>
                <w:szCs w:val="26"/>
              </w:rPr>
              <w:t>.</w:t>
            </w:r>
            <w:r w:rsidR="00885198"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 ไอที โซลูชั่น จำกัด</w:t>
            </w:r>
            <w:r w:rsidR="0088519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50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85198" w:rsidRPr="00BE14DA" w:rsidRDefault="00885198" w:rsidP="00885198">
            <w:pPr>
              <w:ind w:left="-108" w:right="-2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85198" w:rsidRPr="00B257F8" w:rsidRDefault="00885198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85198" w:rsidRPr="00BE14DA" w:rsidRDefault="00885198" w:rsidP="00BE14DA">
            <w:pPr>
              <w:ind w:left="-108" w:right="-2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85198" w:rsidRPr="00BD3CB0" w:rsidRDefault="00885198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14,999,930</w:t>
            </w:r>
          </w:p>
        </w:tc>
      </w:tr>
      <w:tr w:rsidR="00BE14DA" w:rsidRPr="00A538C4" w:rsidTr="00885198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BE14DA" w:rsidRPr="00B257F8" w:rsidRDefault="00885198" w:rsidP="00BB0104">
            <w:pPr>
              <w:tabs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15BDF">
              <w:rPr>
                <w:rFonts w:ascii="Angsana New" w:hAnsi="Angsana New"/>
                <w:sz w:val="26"/>
                <w:szCs w:val="26"/>
              </w:rPr>
              <w:t>0</w:t>
            </w:r>
            <w:r w:rsidR="00BE14DA" w:rsidRPr="00B257F8">
              <w:rPr>
                <w:rFonts w:ascii="Angsana New" w:hAnsi="Angsana New"/>
                <w:sz w:val="26"/>
                <w:szCs w:val="26"/>
              </w:rPr>
              <w:t>.</w:t>
            </w:r>
            <w:r w:rsidR="00BE14DA"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50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257F8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199,992,000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D3CB0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/>
                <w:sz w:val="26"/>
                <w:szCs w:val="26"/>
              </w:rPr>
              <w:t>199,992,000</w:t>
            </w:r>
          </w:p>
        </w:tc>
      </w:tr>
      <w:tr w:rsidR="00BE14DA" w:rsidRPr="00A538C4" w:rsidTr="00885198">
        <w:tc>
          <w:tcPr>
            <w:tcW w:w="4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DA" w:rsidRPr="00B257F8" w:rsidRDefault="00885198" w:rsidP="00BB0104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15BDF">
              <w:rPr>
                <w:rFonts w:ascii="Angsana New" w:hAnsi="Angsana New"/>
                <w:sz w:val="26"/>
                <w:szCs w:val="26"/>
              </w:rPr>
              <w:t>1</w:t>
            </w:r>
            <w:r w:rsidR="00BE14DA" w:rsidRPr="00B257F8">
              <w:rPr>
                <w:rFonts w:ascii="Angsana New" w:hAnsi="Angsana New"/>
                <w:sz w:val="26"/>
                <w:szCs w:val="26"/>
              </w:rPr>
              <w:t>.</w:t>
            </w:r>
            <w:r w:rsidR="00BE14DA"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 มัลติมีเดีย จำกัด</w:t>
            </w:r>
          </w:p>
        </w:tc>
        <w:tc>
          <w:tcPr>
            <w:tcW w:w="150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4DA" w:rsidRPr="00B257F8" w:rsidRDefault="00BE14DA" w:rsidP="00BB010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BE14DA">
              <w:rPr>
                <w:rFonts w:ascii="Angsana New" w:hAnsi="Angsana New"/>
                <w:sz w:val="26"/>
                <w:szCs w:val="26"/>
              </w:rPr>
              <w:t>9,99</w:t>
            </w:r>
            <w:r w:rsidRPr="00BE14D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E14DA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5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4DA" w:rsidRPr="00BD3CB0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3CB0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BD3CB0">
              <w:rPr>
                <w:rFonts w:ascii="Angsana New" w:hAnsi="Angsana New"/>
                <w:sz w:val="26"/>
                <w:szCs w:val="26"/>
              </w:rPr>
              <w:t>9,99</w:t>
            </w:r>
            <w:r w:rsidRPr="00BD3CB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D3CB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BE14DA" w:rsidRPr="00A538C4" w:rsidTr="00885198">
        <w:tc>
          <w:tcPr>
            <w:tcW w:w="4024" w:type="dxa"/>
            <w:tcBorders>
              <w:top w:val="single" w:sz="4" w:space="0" w:color="auto"/>
              <w:left w:val="single" w:sz="4" w:space="0" w:color="auto"/>
            </w:tcBorders>
          </w:tcPr>
          <w:p w:rsidR="00BE14DA" w:rsidRPr="00B257F8" w:rsidRDefault="00BE14DA" w:rsidP="00BB0104">
            <w:pPr>
              <w:tabs>
                <w:tab w:val="left" w:pos="252"/>
              </w:tabs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:rsidR="00BE14DA" w:rsidRPr="00BB0104" w:rsidRDefault="00BE14DA" w:rsidP="00BB010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E14DA" w:rsidRPr="00B257F8" w:rsidRDefault="00BE14DA" w:rsidP="00BB010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14DA">
              <w:rPr>
                <w:rFonts w:ascii="Angsana New" w:hAnsi="Angsana New" w:hint="cs"/>
                <w:sz w:val="26"/>
                <w:szCs w:val="26"/>
                <w:cs/>
              </w:rPr>
              <w:t>834,981,660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E14DA" w:rsidRPr="00BD3CB0" w:rsidRDefault="00BE14DA" w:rsidP="00BB010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897</w:t>
            </w:r>
            <w:r>
              <w:rPr>
                <w:rFonts w:ascii="Angsana New" w:hAnsi="Angsana New"/>
                <w:sz w:val="26"/>
                <w:szCs w:val="26"/>
              </w:rPr>
              <w:t>,978</w:t>
            </w:r>
            <w:r w:rsidRPr="00BD3CB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510</w:t>
            </w:r>
          </w:p>
        </w:tc>
      </w:tr>
      <w:tr w:rsidR="00BE14DA" w:rsidRPr="00A538C4" w:rsidTr="00885198">
        <w:tc>
          <w:tcPr>
            <w:tcW w:w="4024" w:type="dxa"/>
            <w:tcBorders>
              <w:left w:val="single" w:sz="4" w:space="0" w:color="auto"/>
            </w:tcBorders>
          </w:tcPr>
          <w:p w:rsidR="00BE14DA" w:rsidRPr="00B257F8" w:rsidRDefault="00BE14DA" w:rsidP="00BB0104">
            <w:pPr>
              <w:tabs>
                <w:tab w:val="left" w:pos="252"/>
              </w:tabs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B257F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504" w:type="dxa"/>
            <w:shd w:val="clear" w:color="auto" w:fill="auto"/>
          </w:tcPr>
          <w:p w:rsidR="00BE14DA" w:rsidRPr="00BB0104" w:rsidRDefault="00BE14DA" w:rsidP="00BB010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05" w:type="dxa"/>
            <w:tcBorders>
              <w:right w:val="single" w:sz="4" w:space="0" w:color="auto"/>
            </w:tcBorders>
            <w:shd w:val="clear" w:color="auto" w:fill="auto"/>
          </w:tcPr>
          <w:p w:rsidR="00BE14DA" w:rsidRPr="00B257F8" w:rsidRDefault="00BE14DA" w:rsidP="00BB010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E14DA" w:rsidRPr="00BE14DA" w:rsidRDefault="00BE14DA" w:rsidP="00BB0104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E14DA" w:rsidRPr="00BD3CB0" w:rsidRDefault="00BE14DA" w:rsidP="00BB0104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0B7" w:rsidRPr="00A538C4" w:rsidTr="002830B7">
        <w:tc>
          <w:tcPr>
            <w:tcW w:w="7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30B7" w:rsidRPr="00B257F8" w:rsidRDefault="002830B7" w:rsidP="002830B7">
            <w:pPr>
              <w:tabs>
                <w:tab w:val="decimal" w:pos="288"/>
              </w:tabs>
              <w:ind w:left="-18" w:firstLine="552"/>
              <w:rPr>
                <w:rFonts w:ascii="Angsana New" w:hAnsi="Angsana New"/>
                <w:sz w:val="26"/>
                <w:szCs w:val="26"/>
              </w:rPr>
            </w:pPr>
            <w:r w:rsidRPr="002830B7">
              <w:rPr>
                <w:rFonts w:ascii="Angsana New" w:hAnsi="Angsana New" w:hint="cs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บริษัท บีอีซี อินเตอร์</w:t>
            </w:r>
            <w:proofErr w:type="spellStart"/>
            <w:r w:rsidRPr="00B257F8">
              <w:rPr>
                <w:rFonts w:ascii="Angsana New" w:hAnsi="Angsana New"/>
                <w:sz w:val="26"/>
                <w:szCs w:val="26"/>
                <w:cs/>
              </w:rPr>
              <w:t>เนชั่นแนล</w:t>
            </w:r>
            <w:proofErr w:type="spellEnd"/>
            <w:r w:rsidRPr="00B257F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B257F8">
              <w:rPr>
                <w:rFonts w:ascii="Angsana New" w:hAnsi="Angsana New"/>
                <w:sz w:val="26"/>
                <w:szCs w:val="26"/>
                <w:cs/>
              </w:rPr>
              <w:t>ดิสทริบิวชั่น</w:t>
            </w:r>
            <w:proofErr w:type="spellEnd"/>
            <w:r w:rsidRPr="00B257F8">
              <w:rPr>
                <w:rFonts w:ascii="Angsana New" w:hAnsi="Angsana New"/>
                <w:sz w:val="26"/>
                <w:szCs w:val="26"/>
                <w:cs/>
              </w:rPr>
              <w:t xml:space="preserve"> จำกัด        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830B7" w:rsidRDefault="002830B7" w:rsidP="002830B7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(4,999,9</w:t>
            </w:r>
            <w:r w:rsidRPr="00BD3CB0">
              <w:rPr>
                <w:rFonts w:ascii="Angsana New" w:hAnsi="Angsana New"/>
                <w:sz w:val="26"/>
                <w:szCs w:val="26"/>
              </w:rPr>
              <w:t>30)</w:t>
            </w:r>
          </w:p>
        </w:tc>
        <w:tc>
          <w:tcPr>
            <w:tcW w:w="150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830B7" w:rsidRDefault="002830B7" w:rsidP="002830B7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(4,999,9</w:t>
            </w:r>
            <w:r w:rsidRPr="00BD3CB0">
              <w:rPr>
                <w:rFonts w:ascii="Angsana New" w:hAnsi="Angsana New"/>
                <w:sz w:val="26"/>
                <w:szCs w:val="26"/>
              </w:rPr>
              <w:t>30)</w:t>
            </w:r>
          </w:p>
        </w:tc>
      </w:tr>
      <w:tr w:rsidR="002830B7" w:rsidRPr="00A538C4" w:rsidTr="002830B7">
        <w:tc>
          <w:tcPr>
            <w:tcW w:w="7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30B7" w:rsidRPr="00B257F8" w:rsidRDefault="002830B7" w:rsidP="002830B7">
            <w:pPr>
              <w:tabs>
                <w:tab w:val="decimal" w:pos="288"/>
              </w:tabs>
              <w:ind w:left="-18" w:firstLine="56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B257F8">
              <w:rPr>
                <w:rFonts w:ascii="Angsana New" w:hAnsi="Angsana New"/>
                <w:sz w:val="26"/>
                <w:szCs w:val="26"/>
                <w:cs/>
              </w:rPr>
              <w:t>นิว</w:t>
            </w:r>
            <w:proofErr w:type="spellEnd"/>
            <w:r w:rsidRPr="00B257F8">
              <w:rPr>
                <w:rFonts w:ascii="Angsana New" w:hAnsi="Angsana New"/>
                <w:sz w:val="26"/>
                <w:szCs w:val="26"/>
                <w:cs/>
              </w:rPr>
              <w:t xml:space="preserve">เวิลด์ </w:t>
            </w:r>
            <w:proofErr w:type="spellStart"/>
            <w:r w:rsidRPr="00B257F8">
              <w:rPr>
                <w:rFonts w:ascii="Angsana New" w:hAnsi="Angsana New"/>
                <w:sz w:val="26"/>
                <w:szCs w:val="26"/>
                <w:cs/>
              </w:rPr>
              <w:t>โปรดั๊กชั่น</w:t>
            </w:r>
            <w:proofErr w:type="spellEnd"/>
            <w:r w:rsidRPr="00B257F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05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830B7" w:rsidRDefault="002830B7" w:rsidP="002830B7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(54,075,135</w:t>
            </w:r>
            <w:r w:rsidRPr="00BD3C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0B7" w:rsidRDefault="002830B7" w:rsidP="002830B7">
            <w:pPr>
              <w:ind w:left="-108" w:right="-2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30B7" w:rsidRPr="00A538C4" w:rsidTr="002830B7">
        <w:tc>
          <w:tcPr>
            <w:tcW w:w="70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30B7" w:rsidRDefault="002830B7" w:rsidP="002830B7">
            <w:pPr>
              <w:tabs>
                <w:tab w:val="decimal" w:pos="288"/>
              </w:tabs>
              <w:ind w:left="-18" w:firstLine="2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830B7" w:rsidRDefault="002830B7" w:rsidP="002830B7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(59,075,065</w:t>
            </w:r>
            <w:r w:rsidRPr="00BE14D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830B7" w:rsidRDefault="002830B7" w:rsidP="002830B7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(4,999,9</w:t>
            </w:r>
            <w:r w:rsidRPr="00BD3CB0">
              <w:rPr>
                <w:rFonts w:ascii="Angsana New" w:hAnsi="Angsana New"/>
                <w:sz w:val="26"/>
                <w:szCs w:val="26"/>
              </w:rPr>
              <w:t>30)</w:t>
            </w:r>
          </w:p>
        </w:tc>
      </w:tr>
      <w:tr w:rsidR="002830B7" w:rsidRPr="00A538C4" w:rsidTr="00BE14DA">
        <w:tc>
          <w:tcPr>
            <w:tcW w:w="7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0B7" w:rsidRPr="00B257F8" w:rsidRDefault="002830B7" w:rsidP="002830B7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B257F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 w:rsidRPr="00B257F8">
              <w:rPr>
                <w:rFonts w:ascii="Angsana New" w:hAnsi="Angsana New"/>
                <w:sz w:val="26"/>
                <w:szCs w:val="26"/>
              </w:rPr>
              <w:t>-</w:t>
            </w:r>
            <w:r w:rsidRPr="00B257F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830B7" w:rsidRPr="00BE14DA" w:rsidRDefault="002830B7" w:rsidP="002830B7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775,906,595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0B7" w:rsidRPr="00BD3CB0" w:rsidRDefault="002830B7" w:rsidP="002830B7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892,978</w:t>
            </w:r>
            <w:r w:rsidRPr="00BD3CB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580</w:t>
            </w:r>
          </w:p>
        </w:tc>
      </w:tr>
    </w:tbl>
    <w:p w:rsidR="00820FC2" w:rsidRDefault="00820FC2" w:rsidP="00820FC2">
      <w:pPr>
        <w:tabs>
          <w:tab w:val="left" w:pos="900"/>
          <w:tab w:val="left" w:pos="1440"/>
        </w:tabs>
        <w:ind w:right="-518" w:hanging="426"/>
        <w:outlineLvl w:val="0"/>
        <w:rPr>
          <w:sz w:val="26"/>
          <w:szCs w:val="26"/>
        </w:rPr>
      </w:pPr>
      <w:r w:rsidRPr="00820FC2">
        <w:rPr>
          <w:rFonts w:hint="cs"/>
          <w:sz w:val="26"/>
          <w:szCs w:val="26"/>
          <w:cs/>
        </w:rPr>
        <w:t>*ชำระบัญชีเสร็จสิ้น</w:t>
      </w:r>
    </w:p>
    <w:p w:rsidR="00C11DC0" w:rsidRPr="00B824E9" w:rsidRDefault="00C11DC0" w:rsidP="00820FC2">
      <w:pPr>
        <w:tabs>
          <w:tab w:val="left" w:pos="900"/>
          <w:tab w:val="left" w:pos="1440"/>
        </w:tabs>
        <w:ind w:right="-518" w:hanging="426"/>
        <w:outlineLvl w:val="0"/>
        <w:rPr>
          <w:sz w:val="12"/>
          <w:szCs w:val="12"/>
        </w:rPr>
      </w:pPr>
    </w:p>
    <w:p w:rsidR="008550E3" w:rsidRPr="00035D6A" w:rsidRDefault="008550E3" w:rsidP="008550E3">
      <w:pPr>
        <w:tabs>
          <w:tab w:val="left" w:pos="426"/>
          <w:tab w:val="left" w:pos="900"/>
          <w:tab w:val="left" w:pos="1440"/>
        </w:tabs>
        <w:ind w:right="-518" w:hanging="426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:rsidR="008550E3" w:rsidRPr="002704C4" w:rsidRDefault="008550E3" w:rsidP="008550E3">
      <w:pPr>
        <w:ind w:right="-893"/>
        <w:jc w:val="both"/>
        <w:outlineLvl w:val="0"/>
        <w:rPr>
          <w:rFonts w:ascii="Angsana New" w:hAnsi="Angsana New"/>
          <w:b/>
          <w:bCs/>
        </w:rPr>
      </w:pPr>
      <w:r w:rsidRPr="002704C4">
        <w:rPr>
          <w:rFonts w:ascii="Angsana New" w:hAnsi="Angsana New"/>
          <w:b/>
          <w:bCs/>
          <w:cs/>
        </w:rPr>
        <w:t xml:space="preserve">บริษัท บีอีซี </w:t>
      </w:r>
      <w:proofErr w:type="spellStart"/>
      <w:r w:rsidRPr="002704C4">
        <w:rPr>
          <w:rFonts w:ascii="Angsana New" w:hAnsi="Angsana New" w:hint="cs"/>
          <w:b/>
          <w:bCs/>
          <w:cs/>
        </w:rPr>
        <w:t>บรอด</w:t>
      </w:r>
      <w:proofErr w:type="spellEnd"/>
      <w:r w:rsidRPr="002704C4">
        <w:rPr>
          <w:rFonts w:ascii="Angsana New" w:hAnsi="Angsana New" w:hint="cs"/>
          <w:b/>
          <w:bCs/>
          <w:cs/>
        </w:rPr>
        <w:t>คาส</w:t>
      </w:r>
      <w:proofErr w:type="spellStart"/>
      <w:r w:rsidRPr="002704C4">
        <w:rPr>
          <w:rFonts w:ascii="Angsana New" w:hAnsi="Angsana New" w:hint="cs"/>
          <w:b/>
          <w:bCs/>
          <w:cs/>
        </w:rPr>
        <w:t>ติ้ง</w:t>
      </w:r>
      <w:proofErr w:type="spellEnd"/>
      <w:r w:rsidRPr="002704C4">
        <w:rPr>
          <w:rFonts w:ascii="Angsana New" w:hAnsi="Angsana New" w:hint="cs"/>
          <w:b/>
          <w:bCs/>
          <w:cs/>
        </w:rPr>
        <w:t xml:space="preserve"> เซ็น</w:t>
      </w:r>
      <w:proofErr w:type="spellStart"/>
      <w:r w:rsidRPr="002704C4">
        <w:rPr>
          <w:rFonts w:ascii="Angsana New" w:hAnsi="Angsana New" w:hint="cs"/>
          <w:b/>
          <w:bCs/>
          <w:cs/>
        </w:rPr>
        <w:t>เตอร์</w:t>
      </w:r>
      <w:proofErr w:type="spellEnd"/>
      <w:r w:rsidRPr="002704C4">
        <w:rPr>
          <w:rFonts w:ascii="Angsana New" w:hAnsi="Angsana New" w:hint="cs"/>
          <w:b/>
          <w:bCs/>
          <w:cs/>
        </w:rPr>
        <w:t xml:space="preserve"> </w:t>
      </w:r>
      <w:r w:rsidRPr="002704C4">
        <w:rPr>
          <w:rFonts w:ascii="Angsana New" w:hAnsi="Angsana New"/>
          <w:b/>
          <w:bCs/>
          <w:cs/>
        </w:rPr>
        <w:t>จำกัด</w:t>
      </w:r>
    </w:p>
    <w:p w:rsidR="008550E3" w:rsidRPr="009A55BC" w:rsidRDefault="008550E3" w:rsidP="008550E3">
      <w:pPr>
        <w:spacing w:line="216" w:lineRule="auto"/>
        <w:ind w:right="-159" w:firstLine="495"/>
        <w:jc w:val="thaiDistribute"/>
        <w:rPr>
          <w:rFonts w:ascii="Angsana New" w:hAnsi="Angsana New"/>
          <w:cs/>
        </w:rPr>
      </w:pPr>
      <w:r w:rsidRPr="002704C4">
        <w:rPr>
          <w:rFonts w:ascii="Angsana New" w:hAnsi="Angsana New" w:hint="cs"/>
          <w:cs/>
        </w:rPr>
        <w:t>เมื่อวันที่ 1 กรกฎาคม</w:t>
      </w:r>
      <w:r w:rsidRPr="002704C4">
        <w:rPr>
          <w:rFonts w:ascii="Angsana New" w:hAnsi="Angsana New"/>
          <w:cs/>
        </w:rPr>
        <w:t xml:space="preserve"> 25</w:t>
      </w:r>
      <w:r w:rsidRPr="002704C4">
        <w:rPr>
          <w:rFonts w:ascii="Angsana New" w:hAnsi="Angsana New" w:hint="cs"/>
          <w:cs/>
        </w:rPr>
        <w:t>64</w:t>
      </w:r>
      <w:r w:rsidRPr="002704C4">
        <w:rPr>
          <w:rFonts w:ascii="Angsana New" w:hAnsi="Angsana New"/>
          <w:cs/>
        </w:rPr>
        <w:t xml:space="preserve"> บริษัท บีอีซี </w:t>
      </w:r>
      <w:proofErr w:type="spellStart"/>
      <w:r w:rsidRPr="002704C4">
        <w:rPr>
          <w:rFonts w:ascii="Angsana New" w:hAnsi="Angsana New" w:hint="cs"/>
          <w:cs/>
        </w:rPr>
        <w:t>บรอด</w:t>
      </w:r>
      <w:proofErr w:type="spellEnd"/>
      <w:r w:rsidRPr="002704C4">
        <w:rPr>
          <w:rFonts w:ascii="Angsana New" w:hAnsi="Angsana New" w:hint="cs"/>
          <w:cs/>
        </w:rPr>
        <w:t>คาส</w:t>
      </w:r>
      <w:proofErr w:type="spellStart"/>
      <w:r w:rsidRPr="002704C4">
        <w:rPr>
          <w:rFonts w:ascii="Angsana New" w:hAnsi="Angsana New" w:hint="cs"/>
          <w:cs/>
        </w:rPr>
        <w:t>ติ้ง</w:t>
      </w:r>
      <w:proofErr w:type="spellEnd"/>
      <w:r w:rsidRPr="002704C4">
        <w:rPr>
          <w:rFonts w:ascii="Angsana New" w:hAnsi="Angsana New" w:hint="cs"/>
          <w:cs/>
        </w:rPr>
        <w:t xml:space="preserve"> เซ็น</w:t>
      </w:r>
      <w:proofErr w:type="spellStart"/>
      <w:r w:rsidRPr="002704C4">
        <w:rPr>
          <w:rFonts w:ascii="Angsana New" w:hAnsi="Angsana New" w:hint="cs"/>
          <w:cs/>
        </w:rPr>
        <w:t>เตอร์</w:t>
      </w:r>
      <w:proofErr w:type="spellEnd"/>
      <w:r w:rsidRPr="002704C4">
        <w:rPr>
          <w:rFonts w:ascii="Angsana New" w:hAnsi="Angsana New" w:hint="cs"/>
          <w:cs/>
        </w:rPr>
        <w:t xml:space="preserve"> </w:t>
      </w:r>
      <w:r w:rsidRPr="002704C4">
        <w:rPr>
          <w:rFonts w:ascii="Angsana New" w:hAnsi="Angsana New"/>
          <w:cs/>
        </w:rPr>
        <w:t>จำกัด</w:t>
      </w:r>
      <w:r w:rsidRPr="002704C4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และเมื่อวันที่</w:t>
      </w:r>
      <w:r w:rsidRPr="002704C4">
        <w:rPr>
          <w:rFonts w:ascii="Angsana New" w:hAnsi="Angsana New"/>
        </w:rPr>
        <w:t xml:space="preserve"> 21 </w:t>
      </w:r>
      <w:r w:rsidRPr="002704C4">
        <w:rPr>
          <w:rFonts w:ascii="Angsana New" w:hAnsi="Angsana New" w:hint="cs"/>
          <w:cs/>
        </w:rPr>
        <w:t xml:space="preserve">กันยายน </w:t>
      </w:r>
      <w:r w:rsidRPr="002704C4">
        <w:rPr>
          <w:rFonts w:ascii="Angsana New" w:hAnsi="Angsana New"/>
        </w:rPr>
        <w:t xml:space="preserve">2564 </w:t>
      </w:r>
      <w:r w:rsidRPr="002704C4">
        <w:rPr>
          <w:rFonts w:ascii="Angsana New" w:hAnsi="Angsana New" w:hint="cs"/>
          <w:cs/>
        </w:rPr>
        <w:t>บริษัทได้จดท</w:t>
      </w:r>
      <w:r w:rsidR="00A5476B">
        <w:rPr>
          <w:rFonts w:ascii="Angsana New" w:hAnsi="Angsana New" w:hint="cs"/>
          <w:cs/>
        </w:rPr>
        <w:t xml:space="preserve">ะเบียนเสร็จการชำระบัญชีแล้ว </w:t>
      </w:r>
      <w:r w:rsidR="002704C4" w:rsidRPr="009A55BC">
        <w:rPr>
          <w:rFonts w:ascii="Angsana New" w:hAnsi="Angsana New" w:hint="cs"/>
          <w:cs/>
        </w:rPr>
        <w:t>บริษัทได้รับเงินคืนเป็นจำนวน</w:t>
      </w:r>
      <w:r w:rsidR="00A5476B" w:rsidRPr="009A55BC">
        <w:rPr>
          <w:rFonts w:ascii="Angsana New" w:hAnsi="Angsana New" w:hint="cs"/>
          <w:cs/>
        </w:rPr>
        <w:t>เงิน</w:t>
      </w:r>
      <w:r w:rsidR="002704C4" w:rsidRPr="009A55BC">
        <w:rPr>
          <w:rFonts w:ascii="Angsana New" w:hAnsi="Angsana New" w:hint="cs"/>
          <w:cs/>
        </w:rPr>
        <w:t xml:space="preserve"> 1.55 ล้านบาท และรับรู้ส่วนต่างเป็นผล</w:t>
      </w:r>
      <w:r w:rsidR="00A5476B" w:rsidRPr="009A55BC">
        <w:rPr>
          <w:rFonts w:ascii="Angsana New" w:hAnsi="Angsana New" w:hint="cs"/>
          <w:cs/>
        </w:rPr>
        <w:t>กำไร(</w:t>
      </w:r>
      <w:r w:rsidR="002704C4" w:rsidRPr="009A55BC">
        <w:rPr>
          <w:rFonts w:ascii="Angsana New" w:hAnsi="Angsana New" w:hint="cs"/>
          <w:cs/>
        </w:rPr>
        <w:t>ขาดทุน</w:t>
      </w:r>
      <w:r w:rsidR="00A5476B" w:rsidRPr="009A55BC">
        <w:rPr>
          <w:rFonts w:ascii="Angsana New" w:hAnsi="Angsana New" w:hint="cs"/>
          <w:cs/>
        </w:rPr>
        <w:t>)</w:t>
      </w:r>
      <w:r w:rsidR="002704C4" w:rsidRPr="009A55BC">
        <w:rPr>
          <w:rFonts w:ascii="Angsana New" w:hAnsi="Angsana New" w:hint="cs"/>
          <w:cs/>
        </w:rPr>
        <w:t>จากการคืนทุน</w:t>
      </w:r>
      <w:r w:rsidR="00A5476B" w:rsidRPr="009A55BC">
        <w:rPr>
          <w:rFonts w:ascii="Angsana New" w:hAnsi="Angsana New" w:hint="cs"/>
          <w:cs/>
        </w:rPr>
        <w:t>ในงบกำไรขาดทุนรวมเป็น</w:t>
      </w:r>
      <w:r w:rsidR="002704C4" w:rsidRPr="009A55BC">
        <w:rPr>
          <w:rFonts w:ascii="Angsana New" w:hAnsi="Angsana New" w:hint="cs"/>
          <w:cs/>
        </w:rPr>
        <w:t>จำนวน</w:t>
      </w:r>
      <w:r w:rsidR="00A5476B" w:rsidRPr="009A55BC">
        <w:rPr>
          <w:rFonts w:ascii="Angsana New" w:hAnsi="Angsana New" w:hint="cs"/>
          <w:cs/>
        </w:rPr>
        <w:t>เงิน</w:t>
      </w:r>
      <w:r w:rsidR="002704C4" w:rsidRPr="009A55BC">
        <w:rPr>
          <w:rFonts w:ascii="Angsana New" w:hAnsi="Angsana New" w:hint="cs"/>
          <w:cs/>
        </w:rPr>
        <w:t xml:space="preserve"> </w:t>
      </w:r>
      <w:r w:rsidR="00A5476B" w:rsidRPr="009A55BC">
        <w:rPr>
          <w:rFonts w:ascii="Angsana New" w:hAnsi="Angsana New" w:hint="cs"/>
          <w:cs/>
        </w:rPr>
        <w:t>0.28</w:t>
      </w:r>
      <w:r w:rsidR="002704C4" w:rsidRPr="009A55BC">
        <w:rPr>
          <w:rFonts w:ascii="Angsana New" w:hAnsi="Angsana New" w:hint="cs"/>
          <w:cs/>
        </w:rPr>
        <w:t xml:space="preserve"> ล้านบาท</w:t>
      </w:r>
      <w:r w:rsidR="002704C4" w:rsidRPr="009A55BC">
        <w:rPr>
          <w:rFonts w:ascii="Angsana New" w:hAnsi="Angsana New" w:hint="cs"/>
          <w:spacing w:val="-6"/>
          <w:cs/>
        </w:rPr>
        <w:t xml:space="preserve"> </w:t>
      </w:r>
      <w:r w:rsidR="00A5476B" w:rsidRPr="009A55BC">
        <w:rPr>
          <w:rFonts w:ascii="Angsana New" w:hAnsi="Angsana New" w:hint="cs"/>
          <w:cs/>
        </w:rPr>
        <w:t xml:space="preserve">และงบกำไรขาดทุนเฉพาะกิจการเป็นจำนวนเงิน (41.45) ล้านบาท </w:t>
      </w:r>
    </w:p>
    <w:p w:rsidR="008550E3" w:rsidRPr="009A55BC" w:rsidRDefault="008550E3" w:rsidP="008550E3">
      <w:pPr>
        <w:ind w:right="-893"/>
        <w:jc w:val="both"/>
        <w:outlineLvl w:val="0"/>
        <w:rPr>
          <w:rFonts w:ascii="Angsana New" w:hAnsi="Angsana New"/>
          <w:b/>
          <w:bCs/>
        </w:rPr>
      </w:pPr>
      <w:r w:rsidRPr="009A55BC">
        <w:rPr>
          <w:rFonts w:ascii="Angsana New" w:hAnsi="Angsana New"/>
          <w:b/>
          <w:bCs/>
          <w:cs/>
        </w:rPr>
        <w:t>บริษัท สำนักข่าว บีอีซี จำกัด</w:t>
      </w:r>
    </w:p>
    <w:p w:rsidR="008550E3" w:rsidRPr="009A55BC" w:rsidRDefault="008550E3" w:rsidP="008550E3">
      <w:pPr>
        <w:spacing w:line="216" w:lineRule="auto"/>
        <w:ind w:right="-159" w:firstLine="481"/>
        <w:jc w:val="thaiDistribute"/>
        <w:rPr>
          <w:rFonts w:ascii="Angsana New" w:hAnsi="Angsana New"/>
        </w:rPr>
      </w:pPr>
      <w:r w:rsidRPr="009A55BC">
        <w:rPr>
          <w:rFonts w:ascii="Angsana New" w:hAnsi="Angsana New" w:hint="cs"/>
          <w:cs/>
        </w:rPr>
        <w:t>เมื่อวันที่ 2 กรกฎาคม</w:t>
      </w:r>
      <w:r w:rsidRPr="009A55BC">
        <w:rPr>
          <w:rFonts w:ascii="Angsana New" w:hAnsi="Angsana New"/>
          <w:cs/>
        </w:rPr>
        <w:t xml:space="preserve"> 25</w:t>
      </w:r>
      <w:r w:rsidRPr="009A55BC">
        <w:rPr>
          <w:rFonts w:ascii="Angsana New" w:hAnsi="Angsana New" w:hint="cs"/>
          <w:cs/>
        </w:rPr>
        <w:t>64</w:t>
      </w:r>
      <w:r w:rsidRPr="009A55BC">
        <w:rPr>
          <w:rFonts w:ascii="Angsana New" w:hAnsi="Angsana New"/>
          <w:cs/>
        </w:rPr>
        <w:t xml:space="preserve"> บริษัท สำนักข่าว บีอีซี จำกัด</w:t>
      </w:r>
      <w:r w:rsidRPr="009A55BC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และเมื่อวันที่</w:t>
      </w:r>
      <w:r w:rsidRPr="009A55BC">
        <w:rPr>
          <w:rFonts w:ascii="Angsana New" w:hAnsi="Angsana New"/>
        </w:rPr>
        <w:t xml:space="preserve"> 21 </w:t>
      </w:r>
      <w:r w:rsidRPr="009A55BC">
        <w:rPr>
          <w:rFonts w:ascii="Angsana New" w:hAnsi="Angsana New" w:hint="cs"/>
          <w:cs/>
        </w:rPr>
        <w:t xml:space="preserve">กันยายน </w:t>
      </w:r>
      <w:r w:rsidRPr="009A55BC">
        <w:rPr>
          <w:rFonts w:ascii="Angsana New" w:hAnsi="Angsana New"/>
        </w:rPr>
        <w:t xml:space="preserve">2564 </w:t>
      </w:r>
      <w:r w:rsidRPr="009A55BC">
        <w:rPr>
          <w:rFonts w:ascii="Angsana New" w:hAnsi="Angsana New" w:hint="cs"/>
          <w:cs/>
        </w:rPr>
        <w:t xml:space="preserve">บริษัทได้จดทะเบียนเสร็จการชำระบัญชีแล้ว </w:t>
      </w:r>
      <w:r w:rsidR="00A5476B" w:rsidRPr="009A55BC">
        <w:rPr>
          <w:rFonts w:ascii="Angsana New" w:hAnsi="Angsana New" w:hint="cs"/>
          <w:cs/>
        </w:rPr>
        <w:t>บริษัทได้รับเงินคืนเป็นจำนวนเงิน 6.54 ล้านบาท และรับรู้ส่วนต่างเป็นผลกำไรจากการคืนทุนในงบกำไรขาดทุนรวมเป็นจำนวนเงิน 1.04 ล้านบาท</w:t>
      </w:r>
      <w:r w:rsidR="00A5476B" w:rsidRPr="009A55BC">
        <w:rPr>
          <w:rFonts w:ascii="Angsana New" w:hAnsi="Angsana New" w:hint="cs"/>
          <w:spacing w:val="-6"/>
          <w:cs/>
        </w:rPr>
        <w:t xml:space="preserve"> </w:t>
      </w:r>
      <w:r w:rsidR="00A5476B" w:rsidRPr="009A55BC">
        <w:rPr>
          <w:rFonts w:ascii="Angsana New" w:hAnsi="Angsana New" w:hint="cs"/>
          <w:cs/>
        </w:rPr>
        <w:t>และงบกำไรขาดทุนเฉพาะกิจการเป็นจำนวนเงิน 1.54 ล้านบาท</w:t>
      </w:r>
    </w:p>
    <w:p w:rsidR="008550E3" w:rsidRPr="009A55BC" w:rsidRDefault="008550E3" w:rsidP="008550E3">
      <w:pPr>
        <w:ind w:right="-893"/>
        <w:jc w:val="both"/>
        <w:outlineLvl w:val="0"/>
        <w:rPr>
          <w:rFonts w:ascii="Angsana New" w:hAnsi="Angsana New"/>
          <w:b/>
          <w:bCs/>
        </w:rPr>
      </w:pPr>
      <w:r w:rsidRPr="009A55BC">
        <w:rPr>
          <w:rFonts w:ascii="Angsana New" w:hAnsi="Angsana New"/>
          <w:b/>
          <w:bCs/>
          <w:cs/>
        </w:rPr>
        <w:t>บริษัท บีอีซี ไอที โซลูชั่น จำกัด</w:t>
      </w:r>
    </w:p>
    <w:p w:rsidR="00B57FDD" w:rsidRDefault="008550E3" w:rsidP="00B57FDD">
      <w:pPr>
        <w:ind w:left="14" w:right="-157" w:firstLine="490"/>
        <w:jc w:val="thaiDistribute"/>
        <w:rPr>
          <w:rFonts w:ascii="Angsana New" w:hAnsi="Angsana New"/>
          <w:b/>
          <w:bCs/>
        </w:rPr>
      </w:pPr>
      <w:r w:rsidRPr="009A55BC">
        <w:rPr>
          <w:rFonts w:ascii="Angsana New" w:hAnsi="Angsana New" w:hint="cs"/>
          <w:spacing w:val="-6"/>
          <w:cs/>
        </w:rPr>
        <w:t xml:space="preserve">เมื่อวันที่ </w:t>
      </w:r>
      <w:r w:rsidRPr="009A55BC">
        <w:rPr>
          <w:rFonts w:ascii="Angsana New" w:hAnsi="Angsana New" w:hint="cs"/>
          <w:cs/>
        </w:rPr>
        <w:t>5 กรกฎาคม</w:t>
      </w:r>
      <w:r w:rsidRPr="009A55BC">
        <w:rPr>
          <w:rFonts w:ascii="Angsana New" w:hAnsi="Angsana New"/>
          <w:cs/>
        </w:rPr>
        <w:t xml:space="preserve"> 25</w:t>
      </w:r>
      <w:r w:rsidRPr="009A55BC">
        <w:rPr>
          <w:rFonts w:ascii="Angsana New" w:hAnsi="Angsana New" w:hint="cs"/>
          <w:cs/>
        </w:rPr>
        <w:t>64</w:t>
      </w:r>
      <w:r w:rsidRPr="009A55BC">
        <w:rPr>
          <w:rFonts w:ascii="Angsana New" w:hAnsi="Angsana New"/>
          <w:spacing w:val="-6"/>
          <w:cs/>
        </w:rPr>
        <w:t xml:space="preserve"> บริษัท บีอีซี ไอที โซลูชั่น จำกัด</w:t>
      </w:r>
      <w:r w:rsidRPr="009A55BC">
        <w:rPr>
          <w:rFonts w:ascii="Angsana New" w:hAnsi="Angsana New" w:hint="cs"/>
          <w:spacing w:val="-6"/>
          <w:cs/>
        </w:rPr>
        <w:t xml:space="preserve"> ซึ่งเป็นบริษัทย่อย</w:t>
      </w:r>
      <w:r w:rsidRPr="009A55BC">
        <w:rPr>
          <w:rFonts w:ascii="Angsana New" w:hAnsi="Angsana New" w:hint="cs"/>
          <w:cs/>
        </w:rPr>
        <w:t>ของบริษัทได้จดทะเบียนเลิกกิจการกับกระทรวงพาณิชย์ และเมื่อวันที่</w:t>
      </w:r>
      <w:r w:rsidRPr="009A55BC">
        <w:rPr>
          <w:rFonts w:ascii="Angsana New" w:hAnsi="Angsana New"/>
        </w:rPr>
        <w:t xml:space="preserve"> 21 </w:t>
      </w:r>
      <w:r w:rsidRPr="009A55BC">
        <w:rPr>
          <w:rFonts w:ascii="Angsana New" w:hAnsi="Angsana New" w:hint="cs"/>
          <w:cs/>
        </w:rPr>
        <w:t xml:space="preserve">กันยายน </w:t>
      </w:r>
      <w:r w:rsidRPr="009A55BC">
        <w:rPr>
          <w:rFonts w:ascii="Angsana New" w:hAnsi="Angsana New"/>
        </w:rPr>
        <w:t xml:space="preserve">2564 </w:t>
      </w:r>
      <w:r w:rsidRPr="009A55BC">
        <w:rPr>
          <w:rFonts w:ascii="Angsana New" w:hAnsi="Angsana New" w:hint="cs"/>
          <w:cs/>
        </w:rPr>
        <w:t xml:space="preserve">บริษัทได้จดทะเบียนเสร็จการชำระบัญชีแล้ว </w:t>
      </w:r>
      <w:r w:rsidR="00A5476B" w:rsidRPr="009A55BC">
        <w:rPr>
          <w:rFonts w:ascii="Angsana New" w:hAnsi="Angsana New" w:hint="cs"/>
          <w:cs/>
        </w:rPr>
        <w:t xml:space="preserve">บริษัทได้รับเงินคืนเป็นจำนวนเงิน </w:t>
      </w:r>
      <w:r w:rsidR="00B824E9" w:rsidRPr="009A55BC">
        <w:rPr>
          <w:rFonts w:ascii="Angsana New" w:hAnsi="Angsana New" w:hint="cs"/>
          <w:cs/>
        </w:rPr>
        <w:t>16.86</w:t>
      </w:r>
      <w:r w:rsidR="00A5476B" w:rsidRPr="009A55BC">
        <w:rPr>
          <w:rFonts w:ascii="Angsana New" w:hAnsi="Angsana New" w:hint="cs"/>
          <w:cs/>
        </w:rPr>
        <w:t xml:space="preserve"> ล้านบาท และรับรู้ส่วนต่างเป็นผลกำไรจากการคืนทุนในง</w:t>
      </w:r>
      <w:r w:rsidR="00B824E9" w:rsidRPr="009A55BC">
        <w:rPr>
          <w:rFonts w:ascii="Angsana New" w:hAnsi="Angsana New" w:hint="cs"/>
          <w:cs/>
        </w:rPr>
        <w:t>บกำไรขาดทุนรวมเป็นจำนวนเงิน 0.36</w:t>
      </w:r>
      <w:r w:rsidR="00A5476B" w:rsidRPr="009A55BC">
        <w:rPr>
          <w:rFonts w:ascii="Angsana New" w:hAnsi="Angsana New" w:hint="cs"/>
          <w:cs/>
        </w:rPr>
        <w:t xml:space="preserve"> ล้านบาท</w:t>
      </w:r>
      <w:r w:rsidR="00A5476B" w:rsidRPr="009A55BC">
        <w:rPr>
          <w:rFonts w:ascii="Angsana New" w:hAnsi="Angsana New" w:hint="cs"/>
          <w:spacing w:val="-6"/>
          <w:cs/>
        </w:rPr>
        <w:t xml:space="preserve"> </w:t>
      </w:r>
      <w:r w:rsidR="00A5476B" w:rsidRPr="009A55BC">
        <w:rPr>
          <w:rFonts w:ascii="Angsana New" w:hAnsi="Angsana New" w:hint="cs"/>
          <w:cs/>
        </w:rPr>
        <w:t>และงบกำไรขาดทุนเฉพาะกิจการเป็นจำนวนเงิน</w:t>
      </w:r>
      <w:r w:rsidR="00B824E9" w:rsidRPr="009A55BC">
        <w:rPr>
          <w:rFonts w:ascii="Angsana New" w:hAnsi="Angsana New" w:hint="cs"/>
          <w:cs/>
        </w:rPr>
        <w:t xml:space="preserve"> 1.86</w:t>
      </w:r>
      <w:r w:rsidR="00A5476B" w:rsidRPr="009A55BC">
        <w:rPr>
          <w:rFonts w:ascii="Angsana New" w:hAnsi="Angsana New" w:hint="cs"/>
          <w:cs/>
        </w:rPr>
        <w:t xml:space="preserve"> ล้านบาท</w:t>
      </w:r>
    </w:p>
    <w:p w:rsidR="00B57FDD" w:rsidRPr="009A55BC" w:rsidRDefault="00B57FDD" w:rsidP="00B57FDD">
      <w:pPr>
        <w:ind w:left="-98" w:right="-157" w:firstLine="112"/>
        <w:jc w:val="thaiDistribute"/>
        <w:rPr>
          <w:rFonts w:ascii="Angsana New" w:hAnsi="Angsana New"/>
          <w:b/>
          <w:bCs/>
        </w:rPr>
      </w:pPr>
      <w:r w:rsidRPr="009A55BC">
        <w:rPr>
          <w:rFonts w:ascii="Angsana New" w:hAnsi="Angsana New" w:hint="cs"/>
          <w:b/>
          <w:bCs/>
          <w:cs/>
        </w:rPr>
        <w:lastRenderedPageBreak/>
        <w:t xml:space="preserve">บริษัท </w:t>
      </w:r>
      <w:r w:rsidRPr="009A55BC">
        <w:rPr>
          <w:rFonts w:ascii="Angsana New" w:hAnsi="Angsana New"/>
          <w:b/>
          <w:bCs/>
          <w:cs/>
        </w:rPr>
        <w:t>เทโร</w:t>
      </w:r>
      <w:r w:rsidRPr="009A55BC">
        <w:rPr>
          <w:rFonts w:ascii="Angsana New" w:hAnsi="Angsana New" w:hint="cs"/>
          <w:b/>
          <w:bCs/>
          <w:cs/>
        </w:rPr>
        <w:t xml:space="preserve"> </w:t>
      </w:r>
      <w:r w:rsidRPr="009A55BC">
        <w:rPr>
          <w:rFonts w:ascii="Angsana New" w:hAnsi="Angsana New"/>
          <w:b/>
          <w:bCs/>
          <w:cs/>
        </w:rPr>
        <w:t>เอ็น</w:t>
      </w:r>
      <w:proofErr w:type="spellStart"/>
      <w:r w:rsidRPr="009A55BC">
        <w:rPr>
          <w:rFonts w:ascii="Angsana New" w:hAnsi="Angsana New"/>
          <w:b/>
          <w:bCs/>
          <w:cs/>
        </w:rPr>
        <w:t>เ</w:t>
      </w:r>
      <w:r w:rsidRPr="009A55BC">
        <w:rPr>
          <w:rFonts w:ascii="Angsana New" w:hAnsi="Angsana New" w:hint="cs"/>
          <w:b/>
          <w:bCs/>
          <w:cs/>
        </w:rPr>
        <w:t>ท</w:t>
      </w:r>
      <w:r w:rsidRPr="009A55BC">
        <w:rPr>
          <w:rFonts w:ascii="Angsana New" w:hAnsi="Angsana New"/>
          <w:b/>
          <w:bCs/>
          <w:cs/>
        </w:rPr>
        <w:t>อร์</w:t>
      </w:r>
      <w:proofErr w:type="spellEnd"/>
      <w:r w:rsidRPr="009A55BC">
        <w:rPr>
          <w:rFonts w:ascii="Angsana New" w:hAnsi="Angsana New"/>
          <w:b/>
          <w:bCs/>
          <w:cs/>
        </w:rPr>
        <w:t>เทนเม้นท์ จำกั</w:t>
      </w:r>
      <w:r w:rsidRPr="009A55BC">
        <w:rPr>
          <w:rFonts w:ascii="Angsana New" w:hAnsi="Angsana New" w:hint="cs"/>
          <w:b/>
          <w:bCs/>
          <w:cs/>
        </w:rPr>
        <w:t>ด (มหาชน)</w:t>
      </w:r>
    </w:p>
    <w:p w:rsidR="00B57FDD" w:rsidRPr="00144B86" w:rsidRDefault="00B57FDD" w:rsidP="00B326B1">
      <w:pPr>
        <w:ind w:left="42" w:right="-175" w:firstLine="490"/>
        <w:jc w:val="thaiDistribute"/>
      </w:pPr>
      <w:r w:rsidRPr="00144B86">
        <w:rPr>
          <w:cs/>
        </w:rPr>
        <w:t>เมื่อวันที่ 8 ธันวาคม 2563 บริษัทได้จำหน่ายเงินลงทุนในบริษัท เทโร เอ็น</w:t>
      </w:r>
      <w:proofErr w:type="spellStart"/>
      <w:r w:rsidRPr="00144B86">
        <w:rPr>
          <w:cs/>
        </w:rPr>
        <w:t>เทอร์</w:t>
      </w:r>
      <w:proofErr w:type="spellEnd"/>
      <w:r w:rsidRPr="00144B86">
        <w:rPr>
          <w:cs/>
        </w:rPr>
        <w:t>เทนเม้นท์ จำกัด (มหาชน)</w:t>
      </w:r>
      <w:r w:rsidR="002B3427" w:rsidRPr="00144B86">
        <w:rPr>
          <w:cs/>
        </w:rPr>
        <w:t xml:space="preserve"> </w:t>
      </w:r>
      <w:r w:rsidRPr="00144B86">
        <w:rPr>
          <w:cs/>
        </w:rPr>
        <w:t>ให้แก่นาย</w:t>
      </w:r>
      <w:proofErr w:type="spellStart"/>
      <w:r w:rsidRPr="00144B86">
        <w:rPr>
          <w:cs/>
        </w:rPr>
        <w:t>ไบร</w:t>
      </w:r>
      <w:proofErr w:type="spellEnd"/>
      <w:r w:rsidRPr="00144B86">
        <w:rPr>
          <w:cs/>
        </w:rPr>
        <w:t xml:space="preserve">อัน </w:t>
      </w:r>
      <w:proofErr w:type="spellStart"/>
      <w:r w:rsidRPr="00144B86">
        <w:rPr>
          <w:cs/>
        </w:rPr>
        <w:t>ลินด์</w:t>
      </w:r>
      <w:proofErr w:type="spellEnd"/>
      <w:r w:rsidRPr="00144B86">
        <w:rPr>
          <w:cs/>
        </w:rPr>
        <w:t xml:space="preserve">เซ </w:t>
      </w:r>
      <w:proofErr w:type="spellStart"/>
      <w:r w:rsidRPr="00144B86">
        <w:rPr>
          <w:cs/>
        </w:rPr>
        <w:t>มาร์</w:t>
      </w:r>
      <w:proofErr w:type="spellEnd"/>
      <w:r w:rsidRPr="00144B86">
        <w:rPr>
          <w:cs/>
        </w:rPr>
        <w:t>การ์ ทั้งจำนวนในราคา</w:t>
      </w:r>
      <w:r w:rsidRPr="00144B86">
        <w:t xml:space="preserve"> </w:t>
      </w:r>
      <w:r w:rsidRPr="00144B86">
        <w:rPr>
          <w:cs/>
        </w:rPr>
        <w:t>15 ล้านบาท บริษัทได้รับชำระเงินค่าหุ้นแล้วทั้งจำนวน</w:t>
      </w:r>
    </w:p>
    <w:p w:rsidR="00B57FDD" w:rsidRDefault="00B326B1" w:rsidP="00B57FDD">
      <w:pPr>
        <w:ind w:left="-56" w:right="-157" w:firstLine="602"/>
        <w:jc w:val="thaiDistribute"/>
        <w:rPr>
          <w:rFonts w:ascii="Angsana New" w:hAnsi="Angsana New"/>
        </w:rPr>
      </w:pPr>
      <w:r w:rsidRPr="00144B86">
        <w:rPr>
          <w:cs/>
        </w:rPr>
        <w:t>ในปี 2563</w:t>
      </w:r>
      <w:r w:rsidR="00B57FDD" w:rsidRPr="00144B86">
        <w:rPr>
          <w:cs/>
        </w:rPr>
        <w:t xml:space="preserve"> บริษัทรับรู้ผลกำไร/ขาดทุนจากการจำหน่ายเงินลงทุนในงบกำไรขาดทุนแล้ว ดังนี้</w:t>
      </w:r>
    </w:p>
    <w:p w:rsidR="00144B86" w:rsidRPr="00144B86" w:rsidRDefault="00144B86" w:rsidP="00B57FDD">
      <w:pPr>
        <w:ind w:left="-56" w:right="-157" w:firstLine="602"/>
        <w:jc w:val="thaiDistribute"/>
        <w:rPr>
          <w:rFonts w:ascii="Angsana New" w:hAnsi="Angsana New"/>
          <w:sz w:val="12"/>
          <w:szCs w:val="12"/>
        </w:rPr>
      </w:pPr>
    </w:p>
    <w:tbl>
      <w:tblPr>
        <w:tblW w:w="975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35"/>
        <w:gridCol w:w="1911"/>
        <w:gridCol w:w="1911"/>
      </w:tblGrid>
      <w:tr w:rsidR="00EC7068" w:rsidRPr="009A55BC" w:rsidTr="00282373">
        <w:tc>
          <w:tcPr>
            <w:tcW w:w="5935" w:type="dxa"/>
            <w:vMerge w:val="restart"/>
            <w:vAlign w:val="center"/>
          </w:tcPr>
          <w:p w:rsidR="00EC7068" w:rsidRPr="009A55BC" w:rsidRDefault="00EC7068" w:rsidP="0023060D">
            <w:pPr>
              <w:spacing w:line="360" w:lineRule="exact"/>
              <w:ind w:left="-108" w:right="-106"/>
              <w:jc w:val="center"/>
              <w:rPr>
                <w:sz w:val="28"/>
                <w:szCs w:val="28"/>
                <w:cs/>
              </w:rPr>
            </w:pPr>
            <w:r w:rsidRPr="009A55BC">
              <w:rPr>
                <w:rFonts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3822" w:type="dxa"/>
            <w:gridSpan w:val="2"/>
            <w:vAlign w:val="center"/>
          </w:tcPr>
          <w:p w:rsidR="00EC7068" w:rsidRPr="009A55BC" w:rsidRDefault="00FE7924" w:rsidP="0023060D">
            <w:pPr>
              <w:spacing w:line="360" w:lineRule="exact"/>
              <w:ind w:right="-108" w:hanging="108"/>
              <w:contextualSpacing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จำนวนเงิน (บาท)</w:t>
            </w:r>
          </w:p>
        </w:tc>
      </w:tr>
      <w:tr w:rsidR="00EC7068" w:rsidRPr="009A55BC" w:rsidTr="00282373">
        <w:tc>
          <w:tcPr>
            <w:tcW w:w="5935" w:type="dxa"/>
            <w:vMerge/>
            <w:tcBorders>
              <w:bottom w:val="single" w:sz="4" w:space="0" w:color="auto"/>
            </w:tcBorders>
          </w:tcPr>
          <w:p w:rsidR="00EC7068" w:rsidRPr="009A55BC" w:rsidRDefault="00EC7068" w:rsidP="0023060D">
            <w:pPr>
              <w:spacing w:line="360" w:lineRule="exact"/>
              <w:ind w:right="-86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11" w:type="dxa"/>
            <w:vAlign w:val="center"/>
          </w:tcPr>
          <w:p w:rsidR="00EC7068" w:rsidRPr="009A55BC" w:rsidRDefault="00EC7068" w:rsidP="0023060D">
            <w:pPr>
              <w:spacing w:line="360" w:lineRule="exact"/>
              <w:ind w:right="-108" w:hanging="115"/>
              <w:contextualSpacing/>
              <w:jc w:val="center"/>
              <w:rPr>
                <w:sz w:val="28"/>
                <w:szCs w:val="28"/>
              </w:rPr>
            </w:pPr>
            <w:r w:rsidRPr="009A55BC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1" w:type="dxa"/>
            <w:vAlign w:val="center"/>
          </w:tcPr>
          <w:p w:rsidR="00EC7068" w:rsidRPr="009A55BC" w:rsidRDefault="00EC7068" w:rsidP="0023060D">
            <w:pPr>
              <w:spacing w:line="360" w:lineRule="exact"/>
              <w:ind w:right="-108" w:hanging="115"/>
              <w:contextualSpacing/>
              <w:jc w:val="center"/>
              <w:rPr>
                <w:sz w:val="28"/>
                <w:szCs w:val="28"/>
              </w:rPr>
            </w:pPr>
            <w:r w:rsidRPr="009A55BC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068" w:rsidRPr="009A55BC" w:rsidTr="00282373">
        <w:tc>
          <w:tcPr>
            <w:tcW w:w="5935" w:type="dxa"/>
            <w:tcBorders>
              <w:top w:val="nil"/>
              <w:bottom w:val="nil"/>
            </w:tcBorders>
            <w:vAlign w:val="center"/>
          </w:tcPr>
          <w:p w:rsidR="00EC7068" w:rsidRPr="009A55BC" w:rsidRDefault="00EC7068" w:rsidP="00EC7068">
            <w:pPr>
              <w:ind w:right="-108"/>
              <w:rPr>
                <w:sz w:val="28"/>
                <w:szCs w:val="28"/>
                <w:cs/>
              </w:rPr>
            </w:pPr>
            <w:r w:rsidRPr="009A55BC">
              <w:rPr>
                <w:rFonts w:hint="cs"/>
                <w:sz w:val="28"/>
                <w:szCs w:val="28"/>
                <w:cs/>
              </w:rPr>
              <w:t>กำไร(ขาดทุน)จากการจำหน่ายเงินลงทุนในบริษัทย่อย</w:t>
            </w:r>
          </w:p>
        </w:tc>
        <w:tc>
          <w:tcPr>
            <w:tcW w:w="1911" w:type="dxa"/>
            <w:tcBorders>
              <w:bottom w:val="nil"/>
            </w:tcBorders>
            <w:vAlign w:val="center"/>
          </w:tcPr>
          <w:p w:rsidR="00EC7068" w:rsidRPr="009A55BC" w:rsidRDefault="00EC7068" w:rsidP="00EC7068">
            <w:pPr>
              <w:tabs>
                <w:tab w:val="left" w:pos="1325"/>
              </w:tabs>
              <w:ind w:right="162"/>
              <w:jc w:val="right"/>
              <w:rPr>
                <w:sz w:val="28"/>
                <w:szCs w:val="28"/>
              </w:rPr>
            </w:pPr>
            <w:r w:rsidRPr="009A55BC">
              <w:rPr>
                <w:rFonts w:hint="cs"/>
                <w:sz w:val="28"/>
                <w:szCs w:val="28"/>
                <w:cs/>
              </w:rPr>
              <w:t>41</w:t>
            </w:r>
            <w:r w:rsidRPr="009A55BC">
              <w:rPr>
                <w:sz w:val="28"/>
                <w:szCs w:val="28"/>
              </w:rPr>
              <w:t>,772,117</w:t>
            </w:r>
          </w:p>
        </w:tc>
        <w:tc>
          <w:tcPr>
            <w:tcW w:w="1911" w:type="dxa"/>
            <w:tcBorders>
              <w:bottom w:val="nil"/>
            </w:tcBorders>
            <w:vAlign w:val="center"/>
          </w:tcPr>
          <w:p w:rsidR="00EC7068" w:rsidRPr="009A55BC" w:rsidRDefault="00EC7068" w:rsidP="006339CC">
            <w:pPr>
              <w:tabs>
                <w:tab w:val="left" w:pos="1325"/>
              </w:tabs>
              <w:ind w:right="162"/>
              <w:jc w:val="right"/>
              <w:rPr>
                <w:sz w:val="28"/>
                <w:szCs w:val="28"/>
              </w:rPr>
            </w:pPr>
            <w:r w:rsidRPr="009A55BC">
              <w:rPr>
                <w:sz w:val="28"/>
                <w:szCs w:val="28"/>
              </w:rPr>
              <w:t>(107,116,158)</w:t>
            </w:r>
          </w:p>
        </w:tc>
      </w:tr>
      <w:tr w:rsidR="0018175B" w:rsidRPr="009A55BC" w:rsidTr="00282373">
        <w:tc>
          <w:tcPr>
            <w:tcW w:w="5935" w:type="dxa"/>
            <w:tcBorders>
              <w:top w:val="nil"/>
              <w:bottom w:val="nil"/>
            </w:tcBorders>
            <w:vAlign w:val="center"/>
          </w:tcPr>
          <w:p w:rsidR="0018175B" w:rsidRPr="009A55BC" w:rsidRDefault="0018175B" w:rsidP="0018175B">
            <w:pPr>
              <w:ind w:right="-108"/>
              <w:rPr>
                <w:sz w:val="28"/>
                <w:szCs w:val="28"/>
                <w:cs/>
              </w:rPr>
            </w:pPr>
            <w:r w:rsidRPr="009A55BC">
              <w:rPr>
                <w:rFonts w:hint="cs"/>
                <w:sz w:val="28"/>
                <w:szCs w:val="28"/>
                <w:cs/>
              </w:rPr>
              <w:t>กลับรายการผลต่างจากการแปลงค่างบการเงินจากการจำหน่ายเงินลงทุน</w:t>
            </w:r>
          </w:p>
        </w:tc>
        <w:tc>
          <w:tcPr>
            <w:tcW w:w="19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8175B" w:rsidRPr="009A55BC" w:rsidRDefault="0018175B" w:rsidP="0018175B">
            <w:pPr>
              <w:tabs>
                <w:tab w:val="left" w:pos="1769"/>
              </w:tabs>
              <w:ind w:right="96"/>
              <w:jc w:val="right"/>
              <w:rPr>
                <w:sz w:val="28"/>
                <w:szCs w:val="28"/>
                <w:cs/>
              </w:rPr>
            </w:pPr>
            <w:r w:rsidRPr="009A55BC">
              <w:rPr>
                <w:sz w:val="28"/>
                <w:szCs w:val="28"/>
                <w:cs/>
              </w:rPr>
              <w:t>(</w:t>
            </w:r>
            <w:r w:rsidRPr="009A55BC">
              <w:rPr>
                <w:sz w:val="28"/>
                <w:szCs w:val="28"/>
              </w:rPr>
              <w:t>4,195,697</w:t>
            </w:r>
            <w:r w:rsidRPr="009A55B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911" w:type="dxa"/>
            <w:tcBorders>
              <w:top w:val="nil"/>
              <w:bottom w:val="nil"/>
            </w:tcBorders>
            <w:vAlign w:val="center"/>
          </w:tcPr>
          <w:p w:rsidR="0018175B" w:rsidRPr="009A55BC" w:rsidRDefault="0018175B" w:rsidP="0018175B">
            <w:pPr>
              <w:tabs>
                <w:tab w:val="left" w:pos="1325"/>
              </w:tabs>
              <w:ind w:right="624"/>
              <w:jc w:val="right"/>
              <w:rPr>
                <w:sz w:val="28"/>
                <w:szCs w:val="28"/>
              </w:rPr>
            </w:pPr>
            <w:r w:rsidRPr="009A55BC">
              <w:rPr>
                <w:sz w:val="28"/>
                <w:szCs w:val="28"/>
              </w:rPr>
              <w:t>-</w:t>
            </w:r>
          </w:p>
        </w:tc>
      </w:tr>
      <w:tr w:rsidR="00EC7068" w:rsidRPr="001A7D15" w:rsidTr="00282373">
        <w:tc>
          <w:tcPr>
            <w:tcW w:w="5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068" w:rsidRPr="009A55BC" w:rsidRDefault="00EC7068" w:rsidP="00EC7068">
            <w:pPr>
              <w:ind w:right="-108"/>
              <w:rPr>
                <w:spacing w:val="-10"/>
                <w:sz w:val="28"/>
                <w:szCs w:val="28"/>
                <w:cs/>
              </w:rPr>
            </w:pPr>
            <w:r w:rsidRPr="009A55BC">
              <w:rPr>
                <w:rFonts w:hint="cs"/>
                <w:spacing w:val="-10"/>
                <w:sz w:val="28"/>
                <w:szCs w:val="28"/>
                <w:cs/>
              </w:rPr>
              <w:t>กำไร(ขาดทุน)จากการจำหน่ายเงินลงทุนในบริษัทย่อย-สุทธิ</w:t>
            </w: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068" w:rsidRPr="009A55BC" w:rsidRDefault="00EC7068" w:rsidP="00EC7068">
            <w:pPr>
              <w:tabs>
                <w:tab w:val="left" w:pos="1325"/>
              </w:tabs>
              <w:ind w:right="162"/>
              <w:jc w:val="right"/>
              <w:rPr>
                <w:sz w:val="28"/>
                <w:szCs w:val="28"/>
              </w:rPr>
            </w:pPr>
            <w:r w:rsidRPr="009A55BC">
              <w:rPr>
                <w:sz w:val="28"/>
                <w:szCs w:val="28"/>
              </w:rPr>
              <w:t>37,576,420</w:t>
            </w: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068" w:rsidRPr="009A55BC" w:rsidRDefault="00EC7068" w:rsidP="006339CC">
            <w:pPr>
              <w:tabs>
                <w:tab w:val="left" w:pos="1325"/>
              </w:tabs>
              <w:ind w:right="162"/>
              <w:jc w:val="right"/>
              <w:rPr>
                <w:sz w:val="28"/>
                <w:szCs w:val="28"/>
              </w:rPr>
            </w:pPr>
            <w:r w:rsidRPr="009A55BC">
              <w:rPr>
                <w:sz w:val="28"/>
                <w:szCs w:val="28"/>
              </w:rPr>
              <w:t>(107,116,158)</w:t>
            </w:r>
          </w:p>
        </w:tc>
      </w:tr>
    </w:tbl>
    <w:p w:rsidR="00B824E9" w:rsidRPr="00B824E9" w:rsidRDefault="00B824E9" w:rsidP="00B824E9">
      <w:pPr>
        <w:tabs>
          <w:tab w:val="left" w:pos="360"/>
          <w:tab w:val="left" w:pos="900"/>
          <w:tab w:val="left" w:pos="1440"/>
        </w:tabs>
        <w:ind w:right="-147"/>
        <w:outlineLvl w:val="0"/>
        <w:rPr>
          <w:b/>
          <w:bCs/>
          <w:sz w:val="12"/>
          <w:szCs w:val="12"/>
        </w:rPr>
      </w:pPr>
    </w:p>
    <w:p w:rsidR="009158E0" w:rsidRPr="00AA0644" w:rsidRDefault="009158E0" w:rsidP="00B824E9">
      <w:pPr>
        <w:tabs>
          <w:tab w:val="left" w:pos="360"/>
          <w:tab w:val="left" w:pos="900"/>
          <w:tab w:val="left" w:pos="1440"/>
        </w:tabs>
        <w:ind w:right="-147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อินเตอร์เนชั่นแนล ดิสทริบิวชั่น จำกัด</w:t>
      </w:r>
    </w:p>
    <w:p w:rsidR="00E42EB9" w:rsidRPr="00E42EB9" w:rsidRDefault="00E42EB9" w:rsidP="009158E0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:rsidR="009158E0" w:rsidRDefault="009158E0" w:rsidP="00AA0644">
      <w:pPr>
        <w:ind w:left="-98" w:right="-157" w:firstLine="350"/>
        <w:jc w:val="thaiDistribute"/>
        <w:rPr>
          <w:b/>
          <w:b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ทีวีบี ทรี เน็ตเวอร์ค</w:t>
      </w:r>
      <w:r w:rsidRPr="00C87F21">
        <w:rPr>
          <w:b/>
          <w:bCs/>
          <w:cs/>
        </w:rPr>
        <w:t xml:space="preserve"> จำกัด</w:t>
      </w:r>
    </w:p>
    <w:p w:rsidR="000D41B1" w:rsidRDefault="00631ED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  <w:r w:rsidRPr="002B5DA0">
        <w:rPr>
          <w:rFonts w:ascii="Angsana New" w:hAnsi="Angsana New" w:cs="Angsana New"/>
          <w:cs/>
        </w:rPr>
        <w:t xml:space="preserve">เมื่อวันที่ </w:t>
      </w:r>
      <w:r w:rsidR="00BB0104">
        <w:rPr>
          <w:rFonts w:ascii="Angsana New" w:hAnsi="Angsana New" w:cs="Angsana New"/>
        </w:rPr>
        <w:t>31</w:t>
      </w:r>
      <w:r w:rsidRPr="002B5DA0">
        <w:rPr>
          <w:rFonts w:ascii="Angsana New" w:hAnsi="Angsana New" w:cs="Angsana New"/>
          <w:cs/>
        </w:rPr>
        <w:t xml:space="preserve"> พฤษภาคม </w:t>
      </w:r>
      <w:r w:rsidR="00BB0104">
        <w:rPr>
          <w:rFonts w:ascii="Angsana New" w:hAnsi="Angsana New" w:cs="Angsana New"/>
        </w:rPr>
        <w:t>2562</w:t>
      </w:r>
      <w:r w:rsidRPr="002B5DA0">
        <w:rPr>
          <w:rFonts w:ascii="Angsana New" w:hAnsi="Angsana New" w:cs="Angsana New"/>
          <w:cs/>
        </w:rPr>
        <w:t xml:space="preserve"> บริษัท บีอีซี อินเตอร์</w:t>
      </w:r>
      <w:proofErr w:type="spellStart"/>
      <w:r w:rsidRPr="002B5DA0">
        <w:rPr>
          <w:rFonts w:ascii="Angsana New" w:hAnsi="Angsana New" w:cs="Angsana New"/>
          <w:cs/>
        </w:rPr>
        <w:t>เนชั่นแนล</w:t>
      </w:r>
      <w:proofErr w:type="spellEnd"/>
      <w:r w:rsidRPr="002B5DA0">
        <w:rPr>
          <w:rFonts w:ascii="Angsana New" w:hAnsi="Angsana New" w:cs="Angsana New"/>
          <w:cs/>
        </w:rPr>
        <w:t xml:space="preserve"> </w:t>
      </w:r>
      <w:proofErr w:type="spellStart"/>
      <w:r w:rsidRPr="002B5DA0">
        <w:rPr>
          <w:rFonts w:ascii="Angsana New" w:hAnsi="Angsana New" w:cs="Angsana New"/>
          <w:cs/>
        </w:rPr>
        <w:t>ดิสทริบิวชั่น</w:t>
      </w:r>
      <w:proofErr w:type="spellEnd"/>
      <w:r w:rsidRPr="002B5DA0">
        <w:rPr>
          <w:rFonts w:ascii="Angsana New" w:hAnsi="Angsana New" w:cs="Angsana New"/>
          <w:cs/>
        </w:rPr>
        <w:t xml:space="preserve"> จำกัด ซึ่งเป็นบริษัทย่อ</w:t>
      </w:r>
      <w:r w:rsidR="007257B8">
        <w:rPr>
          <w:rFonts w:ascii="Angsana New" w:hAnsi="Angsana New" w:cs="Angsana New"/>
          <w:cs/>
        </w:rPr>
        <w:t>ยของบริษัท</w:t>
      </w:r>
      <w:r w:rsidR="009665FA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ได้ซื้อหุ้นสามัญ</w:t>
      </w:r>
      <w:r>
        <w:rPr>
          <w:rFonts w:ascii="Angsana New" w:hAnsi="Angsana New" w:cs="Angsana New" w:hint="cs"/>
          <w:cs/>
        </w:rPr>
        <w:t>ของ</w:t>
      </w:r>
      <w:r w:rsidRPr="002B5DA0">
        <w:rPr>
          <w:rFonts w:ascii="Angsana New" w:hAnsi="Angsana New" w:cs="Angsana New"/>
          <w:cs/>
        </w:rPr>
        <w:t xml:space="preserve">บริษัท ทีวีบี </w:t>
      </w:r>
      <w:proofErr w:type="spellStart"/>
      <w:r w:rsidRPr="002B5DA0">
        <w:rPr>
          <w:rFonts w:ascii="Angsana New" w:hAnsi="Angsana New" w:cs="Angsana New"/>
          <w:cs/>
        </w:rPr>
        <w:t>ทรี</w:t>
      </w:r>
      <w:proofErr w:type="spellEnd"/>
      <w:r w:rsidRPr="002B5DA0">
        <w:rPr>
          <w:rFonts w:ascii="Angsana New" w:hAnsi="Angsana New" w:cs="Angsana New"/>
          <w:cs/>
        </w:rPr>
        <w:t xml:space="preserve"> </w:t>
      </w:r>
      <w:proofErr w:type="spellStart"/>
      <w:r w:rsidRPr="002B5DA0">
        <w:rPr>
          <w:rFonts w:ascii="Angsana New" w:hAnsi="Angsana New" w:cs="Angsana New"/>
          <w:cs/>
        </w:rPr>
        <w:t>เน็ตเวอร์ค</w:t>
      </w:r>
      <w:proofErr w:type="spellEnd"/>
      <w:r w:rsidRPr="002B5DA0">
        <w:rPr>
          <w:rFonts w:ascii="Angsana New" w:hAnsi="Angsana New" w:cs="Angsana New"/>
          <w:cs/>
        </w:rPr>
        <w:t xml:space="preserve"> จำกัด จำนวน 400</w:t>
      </w:r>
      <w:r w:rsidRPr="002B5DA0">
        <w:rPr>
          <w:rFonts w:ascii="Angsana New" w:hAnsi="Angsana New" w:cs="Angsana New"/>
        </w:rPr>
        <w:t>,</w:t>
      </w:r>
      <w:r w:rsidRPr="002B5DA0">
        <w:rPr>
          <w:rFonts w:ascii="Angsana New" w:hAnsi="Angsana New" w:cs="Angsana New"/>
          <w:cs/>
        </w:rPr>
        <w:t xml:space="preserve">000 หุ้น จาก </w:t>
      </w:r>
      <w:r w:rsidRPr="002B5DA0">
        <w:rPr>
          <w:rFonts w:ascii="Angsana New" w:hAnsi="Angsana New" w:cs="Angsana New"/>
        </w:rPr>
        <w:t>TV</w:t>
      </w:r>
      <w:r>
        <w:rPr>
          <w:rFonts w:ascii="Angsana New" w:hAnsi="Angsana New" w:cs="Angsana New"/>
        </w:rPr>
        <w:t>B</w:t>
      </w:r>
      <w:r w:rsidR="0097720D" w:rsidRPr="00E81E8B">
        <w:rPr>
          <w:rFonts w:ascii="Angsana New" w:hAnsi="Angsana New" w:cs="Angsana New"/>
          <w:sz w:val="14"/>
          <w:szCs w:val="14"/>
        </w:rPr>
        <w:t xml:space="preserve"> </w:t>
      </w:r>
      <w:r w:rsidRPr="002B5DA0">
        <w:rPr>
          <w:rFonts w:ascii="Angsana New" w:hAnsi="Angsana New" w:cs="Angsana New"/>
        </w:rPr>
        <w:t xml:space="preserve">Investment LIMITED </w:t>
      </w:r>
      <w:r>
        <w:rPr>
          <w:rFonts w:ascii="Angsana New" w:hAnsi="Angsana New" w:cs="Angsana New"/>
          <w:cs/>
        </w:rPr>
        <w:t>ซึ่งเป็นผู้ถือหุ้นเดิม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 w:rsidR="00BB0104"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</w:t>
      </w:r>
      <w:proofErr w:type="spellStart"/>
      <w:r w:rsidRPr="009665FA">
        <w:rPr>
          <w:rFonts w:ascii="Angsana New" w:hAnsi="Angsana New" w:cs="Angsana New"/>
          <w:cs/>
        </w:rPr>
        <w:t>ทรี</w:t>
      </w:r>
      <w:proofErr w:type="spellEnd"/>
      <w:r w:rsidRPr="009665FA">
        <w:rPr>
          <w:rFonts w:ascii="Angsana New" w:hAnsi="Angsana New" w:cs="Angsana New"/>
          <w:cs/>
        </w:rPr>
        <w:t xml:space="preserve">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มีผลขาดทุนสะสมสูงกว่าทุน และ</w:t>
      </w:r>
      <w:r w:rsidRPr="009665FA">
        <w:rPr>
          <w:rFonts w:ascii="Angsana New" w:hAnsi="Angsana New" w:cs="Angsana New"/>
        </w:rPr>
        <w:t xml:space="preserve"> TVB Investment LIMITED</w:t>
      </w:r>
      <w:r w:rsidR="0097720D" w:rsidRPr="009665FA">
        <w:rPr>
          <w:rFonts w:ascii="Angsana New" w:hAnsi="Angsana New" w:cs="Angsana New"/>
        </w:rPr>
        <w:t xml:space="preserve"> </w:t>
      </w:r>
      <w:r w:rsidRPr="00E74097">
        <w:rPr>
          <w:rFonts w:ascii="Angsana New" w:hAnsi="Angsana New" w:cs="Angsana New"/>
          <w:spacing w:val="-6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="00BB0104" w:rsidRPr="00E74097">
        <w:rPr>
          <w:rFonts w:ascii="Angsana New" w:hAnsi="Angsana New" w:cs="Angsana New"/>
          <w:spacing w:val="-6"/>
          <w:lang w:val="en-GB"/>
        </w:rPr>
        <w:t>7.67</w:t>
      </w:r>
      <w:r w:rsidR="0097720D" w:rsidRPr="00E74097">
        <w:rPr>
          <w:rFonts w:ascii="Angsana New" w:hAnsi="Angsana New" w:cs="Angsana New"/>
          <w:spacing w:val="-6"/>
        </w:rPr>
        <w:t xml:space="preserve"> </w:t>
      </w:r>
      <w:r w:rsidRPr="00E74097">
        <w:rPr>
          <w:rFonts w:ascii="Angsana New" w:hAnsi="Angsana New" w:cs="Angsana New"/>
          <w:spacing w:val="-6"/>
          <w:cs/>
          <w:lang w:val="en-GB"/>
        </w:rPr>
        <w:t xml:space="preserve">ล้านบาท </w:t>
      </w:r>
      <w:r w:rsidRPr="009665FA">
        <w:rPr>
          <w:rFonts w:ascii="Angsana New" w:hAnsi="Angsana New" w:cs="Angsana New"/>
          <w:cs/>
          <w:lang w:val="en-GB"/>
        </w:rPr>
        <w:t>ให้กับ</w:t>
      </w:r>
      <w:r w:rsidRPr="009665FA">
        <w:rPr>
          <w:rFonts w:ascii="Angsana New" w:hAnsi="Angsana New" w:cs="Angsana New"/>
          <w:cs/>
        </w:rPr>
        <w:t xml:space="preserve">บริษัท ทีวีบี </w:t>
      </w:r>
      <w:proofErr w:type="spellStart"/>
      <w:r w:rsidRPr="009665FA">
        <w:rPr>
          <w:rFonts w:ascii="Angsana New" w:hAnsi="Angsana New" w:cs="Angsana New"/>
          <w:cs/>
        </w:rPr>
        <w:t>ทรี</w:t>
      </w:r>
      <w:proofErr w:type="spellEnd"/>
      <w:r w:rsidRPr="009665FA">
        <w:rPr>
          <w:rFonts w:ascii="Angsana New" w:hAnsi="Angsana New" w:cs="Angsana New"/>
          <w:cs/>
        </w:rPr>
        <w:t xml:space="preserve">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 w:rsidR="00BB0104">
        <w:rPr>
          <w:rFonts w:ascii="Angsana New" w:hAnsi="Angsana New" w:cs="Angsana New"/>
          <w:lang w:val="en-GB"/>
        </w:rPr>
        <w:t>2562</w:t>
      </w:r>
      <w:r w:rsidR="0097720D"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 xml:space="preserve">การซื้อหุ้นดังกล่าวทำให้สัดส่วนการถือหุ้นเพิ่มขึ้นจากเดิมร้อยละ </w:t>
      </w:r>
      <w:r w:rsidR="00BB0104">
        <w:rPr>
          <w:rFonts w:ascii="Angsana New" w:hAnsi="Angsana New" w:cs="Angsana New"/>
          <w:lang w:val="en-GB"/>
        </w:rPr>
        <w:t>59.99</w:t>
      </w:r>
      <w:r w:rsidRPr="009665FA">
        <w:rPr>
          <w:rFonts w:ascii="Angsana New" w:hAnsi="Angsana New" w:cs="Angsana New"/>
          <w:cs/>
          <w:lang w:val="en-GB"/>
        </w:rPr>
        <w:t xml:space="preserve"> เป็นร้อยละ </w:t>
      </w:r>
      <w:r w:rsidR="00BB0104">
        <w:rPr>
          <w:rFonts w:ascii="Angsana New" w:hAnsi="Angsana New" w:cs="Angsana New"/>
          <w:lang w:val="en-GB"/>
        </w:rPr>
        <w:t>99.99</w:t>
      </w:r>
      <w:r w:rsidRPr="009665FA">
        <w:rPr>
          <w:rFonts w:ascii="Angsana New" w:hAnsi="Angsana New" w:cs="Angsana New" w:hint="cs"/>
          <w:cs/>
          <w:lang w:val="en-GB"/>
        </w:rPr>
        <w:t xml:space="preserve"> โดยที่อำนาจ</w:t>
      </w:r>
      <w:r w:rsidR="007257B8" w:rsidRPr="009665FA">
        <w:rPr>
          <w:rFonts w:ascii="Angsana New" w:hAnsi="Angsana New" w:cs="Angsana New" w:hint="cs"/>
          <w:cs/>
          <w:lang w:val="en-GB"/>
        </w:rPr>
        <w:t>ควบคุมในบริษัทย่อยนั้นยังคงอยู่</w:t>
      </w:r>
      <w:r w:rsidRPr="009665FA">
        <w:rPr>
          <w:rFonts w:ascii="Angsana New" w:hAnsi="Angsana New" w:cs="Angsana New" w:hint="cs"/>
          <w:cs/>
          <w:lang w:val="en-GB"/>
        </w:rPr>
        <w:t>ในงบการเงินรวม</w:t>
      </w:r>
      <w:r w:rsidR="00C25A5D" w:rsidRPr="009665FA">
        <w:rPr>
          <w:rFonts w:ascii="Angsana New" w:hAnsi="Angsana New" w:cs="Angsana New" w:hint="cs"/>
          <w:cs/>
          <w:lang w:val="en-GB"/>
        </w:rPr>
        <w:t xml:space="preserve"> </w:t>
      </w:r>
      <w:r w:rsidRPr="009665FA">
        <w:rPr>
          <w:rFonts w:ascii="Angsana New" w:hAnsi="Angsana New" w:cs="Angsana New" w:hint="cs"/>
          <w:cs/>
          <w:lang w:val="en-GB"/>
        </w:rPr>
        <w:t>บริษัทย่อยของบริษัทรับรู้ส่วนได้เสียที่ไม่มีอำนาจควบคุมเพิ่มขึ้นเป็น</w:t>
      </w:r>
      <w:r w:rsidR="00847C03" w:rsidRPr="009665FA">
        <w:rPr>
          <w:rFonts w:ascii="Angsana New" w:hAnsi="Angsana New" w:cs="Angsana New"/>
          <w:cs/>
          <w:lang w:val="en-GB"/>
        </w:rPr>
        <w:br/>
      </w:r>
      <w:r w:rsidRPr="009665FA">
        <w:rPr>
          <w:rFonts w:ascii="Angsana New" w:hAnsi="Angsana New" w:cs="Angsana New" w:hint="cs"/>
          <w:cs/>
          <w:lang w:val="en-GB"/>
        </w:rPr>
        <w:t xml:space="preserve">จำนวนเงิน </w:t>
      </w:r>
      <w:r w:rsidR="00BB0104">
        <w:rPr>
          <w:rFonts w:ascii="Angsana New" w:hAnsi="Angsana New" w:cs="Angsana New"/>
          <w:lang w:val="en-GB"/>
        </w:rPr>
        <w:t xml:space="preserve">29.09 </w:t>
      </w:r>
      <w:r w:rsidRPr="009665FA">
        <w:rPr>
          <w:rFonts w:ascii="Angsana New" w:hAnsi="Angsana New" w:cs="Angsana New" w:hint="cs"/>
          <w:cs/>
          <w:lang w:val="en-GB"/>
        </w:rPr>
        <w:t>ล้านบาท และบันทึก</w:t>
      </w:r>
      <w:r w:rsidRPr="00742B6D">
        <w:rPr>
          <w:rFonts w:ascii="Angsana New" w:hAnsi="Angsana New" w:cs="Angsana New" w:hint="cs"/>
          <w:b/>
          <w:bCs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9665F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BB0104"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2B3427" w:rsidRPr="00FA0F50" w:rsidRDefault="002B3427" w:rsidP="004766D9">
      <w:pPr>
        <w:ind w:left="280" w:right="-157" w:firstLine="588"/>
        <w:jc w:val="thaiDistribute"/>
        <w:rPr>
          <w:rFonts w:ascii="Angsana New" w:hAnsi="Angsana New" w:cs="Angsana New"/>
        </w:rPr>
      </w:pPr>
    </w:p>
    <w:p w:rsidR="00B824E9" w:rsidRDefault="00B824E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7D11F9" w:rsidRPr="004766D9" w:rsidRDefault="007D11F9" w:rsidP="004766D9">
      <w:pPr>
        <w:ind w:left="280" w:right="-157" w:firstLine="588"/>
        <w:jc w:val="thaiDistribute"/>
        <w:rPr>
          <w:rFonts w:ascii="Angsana New" w:hAnsi="Angsana New" w:cs="Angsana New"/>
          <w:lang w:val="en-GB"/>
        </w:rPr>
      </w:pPr>
    </w:p>
    <w:p w:rsidR="006511DB" w:rsidRPr="006511DB" w:rsidRDefault="006511DB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lastRenderedPageBreak/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</w:p>
    <w:tbl>
      <w:tblPr>
        <w:tblW w:w="10514" w:type="dxa"/>
        <w:tblInd w:w="-606" w:type="dxa"/>
        <w:tblLayout w:type="fixed"/>
        <w:tblLook w:val="0000"/>
      </w:tblPr>
      <w:tblGrid>
        <w:gridCol w:w="3408"/>
        <w:gridCol w:w="2676"/>
        <w:gridCol w:w="1107"/>
        <w:gridCol w:w="1108"/>
        <w:gridCol w:w="1107"/>
        <w:gridCol w:w="1108"/>
      </w:tblGrid>
      <w:tr w:rsidR="000D7074" w:rsidRPr="00D4736F" w:rsidTr="00065927">
        <w:trPr>
          <w:cantSplit/>
          <w:trHeight w:val="315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D220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D220DA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F81F7A" w:rsidRPr="00D4736F" w:rsidTr="00065927">
        <w:trPr>
          <w:cantSplit/>
          <w:trHeight w:val="267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A" w:rsidRPr="00D4736F" w:rsidRDefault="00F81F7A" w:rsidP="00F81F7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7A" w:rsidRPr="00D4736F" w:rsidRDefault="00F81F7A" w:rsidP="00F81F7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</w:tr>
      <w:tr w:rsidR="00F81F7A" w:rsidRPr="00AD533F" w:rsidTr="00065927">
        <w:tc>
          <w:tcPr>
            <w:tcW w:w="3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เตอร์เทนเม้นต์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ดำเนินธุรกิจสถานีโทรทัศน์และวิทยุ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441ECB" w:rsidRDefault="00F81F7A" w:rsidP="00F81F7A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F406B8" w:rsidRDefault="00F81F7A" w:rsidP="00F81F7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406B8">
              <w:rPr>
                <w:rFonts w:ascii="Angsana New" w:hAnsi="Angsana New" w:hint="cs"/>
                <w:sz w:val="24"/>
                <w:szCs w:val="24"/>
                <w:cs/>
              </w:rPr>
              <w:t>รวมทั้งจัดหา ผลิตรายการ และขาย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F406B8" w:rsidRDefault="00F81F7A" w:rsidP="00F81F7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406B8">
              <w:rPr>
                <w:rFonts w:ascii="Angsana New" w:hAnsi="Angsana New" w:hint="cs"/>
                <w:sz w:val="24"/>
                <w:szCs w:val="24"/>
                <w:cs/>
              </w:rPr>
              <w:t>เวลาโฆษณาทางโทรทัศน์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รัง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สิโรตม์ว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>นิช จำกัด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441ECB" w:rsidRDefault="00F81F7A" w:rsidP="00F81F7A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441ECB" w:rsidRDefault="00F81F7A" w:rsidP="00F81F7A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441ECB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F406B8" w:rsidRDefault="00F81F7A" w:rsidP="00F81F7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406B8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  <w:r w:rsidRPr="00F406B8">
              <w:rPr>
                <w:rFonts w:ascii="Angsana New" w:hAnsi="Angsana New" w:hint="cs"/>
                <w:sz w:val="24"/>
                <w:szCs w:val="24"/>
                <w:cs/>
              </w:rPr>
              <w:t>รวมถึงเป็น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F406B8" w:rsidRDefault="00F81F7A" w:rsidP="00F81F7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406B8">
              <w:rPr>
                <w:rFonts w:ascii="Angsana New" w:hAnsi="Angsana New" w:hint="cs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1ECB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441ECB" w:rsidRPr="00AD533F" w:rsidRDefault="00441ECB" w:rsidP="00F81F7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นิว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เวิลด์ 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โปรดั๊กชั่น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441ECB" w:rsidRPr="00AD533F" w:rsidRDefault="00441ECB" w:rsidP="00F81F7A">
            <w:pPr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41ECB" w:rsidRPr="00441ECB" w:rsidRDefault="00441ECB" w:rsidP="00F81F7A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441ECB" w:rsidRPr="00441ECB" w:rsidRDefault="00441ECB" w:rsidP="00F81F7A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41ECB" w:rsidRPr="00441ECB" w:rsidRDefault="00A149F5" w:rsidP="00441ECB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6,308,661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441ECB" w:rsidRPr="00AD533F" w:rsidRDefault="00441ECB" w:rsidP="00F81F7A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23C3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6723C3" w:rsidRPr="00AD533F" w:rsidRDefault="006723C3" w:rsidP="00F81F7A">
            <w:pPr>
              <w:ind w:left="252" w:right="-12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4.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 xml:space="preserve">บีอีซี </w:t>
            </w:r>
            <w:proofErr w:type="spellStart"/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บรอด</w:t>
            </w:r>
            <w:proofErr w:type="spellEnd"/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คาส</w:t>
            </w:r>
            <w:proofErr w:type="spellStart"/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ติ้ง</w:t>
            </w:r>
            <w:proofErr w:type="spellEnd"/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 xml:space="preserve"> เซ็น</w:t>
            </w:r>
            <w:proofErr w:type="spellStart"/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เตอร์</w:t>
            </w:r>
            <w:proofErr w:type="spellEnd"/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6723C3" w:rsidRPr="00AD533F" w:rsidRDefault="006723C3" w:rsidP="00F81F7A">
            <w:pPr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723C3" w:rsidRPr="006723C3" w:rsidRDefault="006723C3" w:rsidP="006723C3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6723C3" w:rsidRPr="00AD533F" w:rsidRDefault="006723C3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723C3" w:rsidRPr="00441ECB" w:rsidRDefault="006723C3" w:rsidP="006723C3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107,779,944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6723C3" w:rsidRPr="00AD533F" w:rsidRDefault="006723C3" w:rsidP="00F81F7A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23C3" w:rsidRPr="00AD533F" w:rsidTr="00065927">
        <w:trPr>
          <w:trHeight w:val="335"/>
        </w:trPr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3C3" w:rsidRPr="00AD533F" w:rsidRDefault="006723C3" w:rsidP="00F81F7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 แอสเซท  จำกัด  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3C3" w:rsidRPr="00AD533F" w:rsidRDefault="006723C3" w:rsidP="00F81F7A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ดำเนินการถือครองและให้เช่าทรัพย์สิน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723C3" w:rsidRPr="006723C3" w:rsidRDefault="006723C3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723C3" w:rsidRPr="00AD533F" w:rsidRDefault="006723C3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723C3" w:rsidRPr="00441ECB" w:rsidRDefault="006723C3" w:rsidP="006723C3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56,958,091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723C3" w:rsidRPr="00AD533F" w:rsidRDefault="006723C3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24E9" w:rsidRPr="00AD533F" w:rsidTr="00065927">
        <w:trPr>
          <w:trHeight w:val="335"/>
        </w:trPr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4E9" w:rsidRPr="009A55BC" w:rsidRDefault="00B824E9" w:rsidP="00F81F7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 w:hint="cs"/>
                <w:sz w:val="24"/>
                <w:szCs w:val="24"/>
                <w:cs/>
              </w:rPr>
              <w:t xml:space="preserve">  6. บริษัท บีอีซี สตูดิโอ จำกัด*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4E9" w:rsidRPr="00AD533F" w:rsidRDefault="00B824E9" w:rsidP="00F81F7A">
            <w:pPr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ผลิตรายการและให้บริการห้องสตูดิโอ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24E9" w:rsidRPr="006723C3" w:rsidRDefault="00B824E9" w:rsidP="00B824E9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824E9" w:rsidRPr="006723C3" w:rsidRDefault="00B824E9" w:rsidP="00B824E9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24E9" w:rsidRPr="006723C3" w:rsidRDefault="00B824E9" w:rsidP="00B824E9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824E9" w:rsidRPr="00AD533F" w:rsidRDefault="00B824E9" w:rsidP="00B824E9">
            <w:pPr>
              <w:tabs>
                <w:tab w:val="decimal" w:pos="-130"/>
              </w:tabs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3,734,933</w:t>
            </w: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9A55BC" w:rsidRDefault="00B824E9" w:rsidP="00F81F7A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 xml:space="preserve">  7</w:t>
            </w:r>
            <w:r w:rsidR="00F81F7A" w:rsidRPr="009A55BC">
              <w:rPr>
                <w:rFonts w:ascii="Angsana New" w:hAnsi="Angsana New"/>
                <w:sz w:val="24"/>
                <w:szCs w:val="24"/>
              </w:rPr>
              <w:t>.</w:t>
            </w:r>
            <w:r w:rsidR="00F81F7A" w:rsidRPr="009A55BC">
              <w:rPr>
                <w:rFonts w:ascii="Angsana New" w:hAnsi="Angsana New"/>
                <w:sz w:val="24"/>
                <w:szCs w:val="24"/>
              </w:rPr>
              <w:tab/>
            </w:r>
            <w:r w:rsidR="00F81F7A" w:rsidRPr="009A55BC">
              <w:rPr>
                <w:rFonts w:ascii="Angsana New" w:hAnsi="Angsana New"/>
                <w:sz w:val="24"/>
                <w:szCs w:val="24"/>
                <w:cs/>
              </w:rPr>
              <w:t>บริษัท บีอีซี อินเตอร์</w:t>
            </w:r>
            <w:proofErr w:type="spellStart"/>
            <w:r w:rsidR="00F81F7A" w:rsidRPr="009A55BC">
              <w:rPr>
                <w:rFonts w:ascii="Angsana New" w:hAnsi="Angsana New"/>
                <w:sz w:val="24"/>
                <w:szCs w:val="24"/>
                <w:cs/>
              </w:rPr>
              <w:t>เนชั่นแนล</w:t>
            </w:r>
            <w:proofErr w:type="spellEnd"/>
            <w:r w:rsidR="00F81F7A" w:rsidRPr="009A55BC">
              <w:rPr>
                <w:rFonts w:ascii="Angsana New" w:hAnsi="Angsana New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6723C3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6723C3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6723C3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9A55BC" w:rsidRDefault="00F81F7A" w:rsidP="00F81F7A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9A55BC">
              <w:rPr>
                <w:rFonts w:ascii="Angsana New" w:hAnsi="Angsana New"/>
                <w:sz w:val="24"/>
                <w:szCs w:val="24"/>
                <w:cs/>
              </w:rPr>
              <w:t>ดิสทริบิวชั่น</w:t>
            </w:r>
            <w:proofErr w:type="spellEnd"/>
            <w:r w:rsidRPr="009A55BC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23C3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6723C3" w:rsidRPr="009A55BC" w:rsidRDefault="00B824E9" w:rsidP="00F81F7A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 xml:space="preserve">  8</w:t>
            </w:r>
            <w:r w:rsidR="006723C3" w:rsidRPr="009A55BC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6723C3" w:rsidRPr="009A55BC">
              <w:rPr>
                <w:rFonts w:ascii="Angsana New" w:hAnsi="Angsana New"/>
                <w:sz w:val="24"/>
                <w:szCs w:val="24"/>
                <w:cs/>
              </w:rPr>
              <w:t>บริษัท สำนักข่าว บีอีซี จำกัด</w:t>
            </w:r>
            <w:r w:rsidR="006723C3" w:rsidRPr="009A55BC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6723C3" w:rsidRPr="00AD533F" w:rsidRDefault="006723C3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723C3" w:rsidRPr="006723C3" w:rsidRDefault="006723C3" w:rsidP="006723C3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6723C3" w:rsidRPr="00AD533F" w:rsidRDefault="006723C3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723C3" w:rsidRPr="00441ECB" w:rsidRDefault="006723C3" w:rsidP="006723C3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55,497,957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6723C3" w:rsidRPr="00AD533F" w:rsidRDefault="006723C3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9A55BC" w:rsidRDefault="00B824E9" w:rsidP="00F81F7A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 xml:space="preserve">  9</w:t>
            </w:r>
            <w:r w:rsidR="00F81F7A" w:rsidRPr="009A55BC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81F7A" w:rsidRPr="009A55BC">
              <w:rPr>
                <w:rFonts w:ascii="Angsana New" w:hAnsi="Angsana New"/>
                <w:sz w:val="24"/>
                <w:szCs w:val="24"/>
                <w:cs/>
              </w:rPr>
              <w:t>บริษัท บางกอก</w:t>
            </w:r>
            <w:proofErr w:type="spellStart"/>
            <w:r w:rsidR="00F81F7A" w:rsidRPr="009A55BC">
              <w:rPr>
                <w:rFonts w:ascii="Angsana New" w:hAnsi="Angsana New"/>
                <w:sz w:val="24"/>
                <w:szCs w:val="24"/>
                <w:cs/>
              </w:rPr>
              <w:t>เทเลวิชั่น</w:t>
            </w:r>
            <w:proofErr w:type="spellEnd"/>
            <w:r w:rsidR="00F81F7A" w:rsidRPr="009A55BC">
              <w:rPr>
                <w:rFonts w:ascii="Angsana New" w:hAnsi="Angsana New"/>
                <w:sz w:val="24"/>
                <w:szCs w:val="24"/>
                <w:cs/>
              </w:rPr>
              <w:t xml:space="preserve"> จำกัด  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6723C3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6723C3" w:rsidRDefault="006723C3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84,998,810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741,989,612</w:t>
            </w: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9A55BC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24E9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B824E9" w:rsidRPr="009A55BC" w:rsidRDefault="00B824E9" w:rsidP="00B824E9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>10.</w:t>
            </w:r>
            <w:r w:rsidRPr="009A55BC">
              <w:rPr>
                <w:rFonts w:ascii="Angsana New" w:hAnsi="Angsana New" w:hint="cs"/>
                <w:sz w:val="24"/>
                <w:szCs w:val="24"/>
                <w:cs/>
              </w:rPr>
              <w:t>บริษัท บางกอก</w:t>
            </w:r>
            <w:proofErr w:type="spellStart"/>
            <w:r w:rsidRPr="009A55BC">
              <w:rPr>
                <w:rFonts w:ascii="Angsana New" w:hAnsi="Angsana New" w:hint="cs"/>
                <w:sz w:val="24"/>
                <w:szCs w:val="24"/>
                <w:cs/>
              </w:rPr>
              <w:t>แซทเทิลไลท์</w:t>
            </w:r>
            <w:proofErr w:type="spellEnd"/>
            <w:r w:rsidRPr="009A55B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9A55BC">
              <w:rPr>
                <w:rFonts w:ascii="Angsana New" w:hAnsi="Angsana New" w:hint="cs"/>
                <w:sz w:val="24"/>
                <w:szCs w:val="24"/>
                <w:cs/>
              </w:rPr>
              <w:t>แอนด์</w:t>
            </w:r>
            <w:proofErr w:type="spellEnd"/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B824E9" w:rsidRPr="00AD533F" w:rsidRDefault="00B824E9" w:rsidP="00B824E9">
            <w:pPr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ให้บริการรับ-ส่งสัญญาณโทรทัศน์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24E9" w:rsidRPr="006723C3" w:rsidRDefault="00B824E9" w:rsidP="00B824E9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B824E9" w:rsidRPr="006723C3" w:rsidRDefault="00B824E9" w:rsidP="00B824E9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24E9" w:rsidRPr="006723C3" w:rsidRDefault="00B824E9" w:rsidP="00B824E9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B824E9" w:rsidRPr="00AD533F" w:rsidRDefault="00B824E9" w:rsidP="00B824E9">
            <w:pPr>
              <w:tabs>
                <w:tab w:val="decimal" w:pos="-130"/>
              </w:tabs>
              <w:ind w:right="3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21,648,966</w:t>
            </w:r>
          </w:p>
        </w:tc>
      </w:tr>
      <w:tr w:rsidR="00B824E9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B824E9" w:rsidRPr="009A55BC" w:rsidRDefault="00B824E9" w:rsidP="00B824E9">
            <w:pPr>
              <w:ind w:firstLine="35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proofErr w:type="spellStart"/>
            <w:r w:rsidRPr="009A55BC">
              <w:rPr>
                <w:rFonts w:ascii="Angsana New" w:hAnsi="Angsana New" w:hint="cs"/>
                <w:sz w:val="24"/>
                <w:szCs w:val="24"/>
                <w:cs/>
              </w:rPr>
              <w:t>เทเล</w:t>
            </w:r>
            <w:proofErr w:type="spellEnd"/>
            <w:r w:rsidRPr="009A55BC">
              <w:rPr>
                <w:rFonts w:ascii="Angsana New" w:hAnsi="Angsana New" w:hint="cs"/>
                <w:sz w:val="24"/>
                <w:szCs w:val="24"/>
                <w:cs/>
              </w:rPr>
              <w:t>คอม</w:t>
            </w:r>
            <w:proofErr w:type="spellStart"/>
            <w:r w:rsidRPr="009A55BC">
              <w:rPr>
                <w:rFonts w:ascii="Angsana New" w:hAnsi="Angsana New" w:hint="cs"/>
                <w:sz w:val="24"/>
                <w:szCs w:val="24"/>
                <w:cs/>
              </w:rPr>
              <w:t>มิวนิเคชั่น</w:t>
            </w:r>
            <w:proofErr w:type="spellEnd"/>
            <w:r w:rsidRPr="009A55B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A55BC">
              <w:rPr>
                <w:rFonts w:ascii="Angsana New" w:hAnsi="Angsana New" w:hint="cs"/>
                <w:sz w:val="24"/>
                <w:szCs w:val="24"/>
                <w:cs/>
              </w:rPr>
              <w:t>จำกัด*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B824E9" w:rsidRPr="00AD533F" w:rsidRDefault="00B824E9" w:rsidP="00F81F7A">
            <w:pPr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ผ่านดาวเทียม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24E9" w:rsidRPr="00F81F7A" w:rsidRDefault="00B824E9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B824E9" w:rsidRPr="00AD533F" w:rsidRDefault="00B824E9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24E9" w:rsidRPr="00F81F7A" w:rsidRDefault="00B824E9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B824E9" w:rsidRPr="00AD533F" w:rsidRDefault="00B824E9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23C3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6723C3" w:rsidRPr="00AD533F" w:rsidRDefault="00B824E9" w:rsidP="00F81F7A">
            <w:pPr>
              <w:tabs>
                <w:tab w:val="left" w:pos="25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6723C3"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6723C3" w:rsidRPr="00AD533F">
              <w:rPr>
                <w:rFonts w:ascii="Angsana New" w:hAnsi="Angsana New"/>
                <w:sz w:val="24"/>
                <w:szCs w:val="24"/>
                <w:cs/>
              </w:rPr>
              <w:t>บริษัท  บีอีซี  ไอที  โซลูชั่น  จำกัด</w:t>
            </w:r>
            <w:r w:rsidR="006723C3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6723C3" w:rsidRPr="00AD533F" w:rsidRDefault="006723C3" w:rsidP="00F81F7A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723C3" w:rsidRPr="006723C3" w:rsidRDefault="006723C3" w:rsidP="006723C3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6723C3" w:rsidRPr="00AD533F" w:rsidRDefault="006723C3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723C3" w:rsidRPr="006723C3" w:rsidRDefault="006723C3" w:rsidP="006723C3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54,142,704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6723C3" w:rsidRPr="00AD533F" w:rsidRDefault="006723C3" w:rsidP="00F81F7A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F81F7A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B824E9" w:rsidP="00F81F7A">
            <w:pPr>
              <w:tabs>
                <w:tab w:val="left" w:pos="162"/>
              </w:tabs>
              <w:ind w:left="252" w:right="-126" w:hanging="25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="00F81F7A"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81F7A"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F406B8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F406B8">
              <w:rPr>
                <w:rFonts w:ascii="Angsana New" w:hAnsi="Angsana New"/>
                <w:sz w:val="24"/>
                <w:szCs w:val="24"/>
                <w:cs/>
              </w:rPr>
              <w:t>ลงทุนในธุรกิจดิจิตอลแพลตฟอร์ม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</w:tcPr>
          <w:p w:rsidR="00F81F7A" w:rsidRPr="006723C3" w:rsidRDefault="00F81F7A" w:rsidP="00F81F7A">
            <w:pPr>
              <w:tabs>
                <w:tab w:val="decimal" w:pos="788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6723C3" w:rsidRDefault="00F81F7A" w:rsidP="00F81F7A">
            <w:pPr>
              <w:tabs>
                <w:tab w:val="decimal" w:pos="788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6723C3" w:rsidRDefault="004766D9" w:rsidP="00F81F7A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18,999,240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44,998,200</w:t>
            </w:r>
          </w:p>
        </w:tc>
      </w:tr>
      <w:tr w:rsidR="00F81F7A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B824E9" w:rsidP="00F81F7A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  <w:r w:rsidR="00F81F7A"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81F7A"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F81F7A" w:rsidRPr="00AD533F" w:rsidRDefault="00F81F7A" w:rsidP="00F81F7A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pacing w:val="-14"/>
                <w:sz w:val="24"/>
                <w:szCs w:val="24"/>
                <w:cs/>
              </w:rPr>
              <w:t>ดำเนินธุรกิจ</w:t>
            </w:r>
            <w:r w:rsidRPr="00AD533F">
              <w:rPr>
                <w:rFonts w:ascii="Angsana New" w:hAnsi="Angsana New" w:hint="cs"/>
                <w:spacing w:val="-14"/>
                <w:sz w:val="24"/>
                <w:szCs w:val="24"/>
                <w:cs/>
              </w:rPr>
              <w:t>สถานีโทรทัศน์ระบบดิจิตอล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</w:tcPr>
          <w:p w:rsidR="00F81F7A" w:rsidRPr="004766D9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766D9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4766D9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F81F7A" w:rsidRPr="004766D9" w:rsidRDefault="00F81F7A" w:rsidP="00F81F7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4766D9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4766D9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1F7A" w:rsidRPr="004766D9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6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F81F7A" w:rsidRPr="00AD533F" w:rsidRDefault="00F81F7A" w:rsidP="00F81F7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40A30" w:rsidRPr="00AD533F" w:rsidTr="00065927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540A30" w:rsidRPr="00065927" w:rsidRDefault="00540A30" w:rsidP="00540A30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65927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="00065927" w:rsidRPr="0006592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</w:t>
            </w:r>
            <w:r w:rsidRPr="00065927">
              <w:rPr>
                <w:rFonts w:ascii="Angsana New" w:hAnsi="Angsana New"/>
                <w:sz w:val="24"/>
                <w:szCs w:val="24"/>
                <w:u w:val="single"/>
                <w:cs/>
              </w:rPr>
              <w:t>ที่ถือหุ้นโดย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540A30" w:rsidRPr="00AD533F" w:rsidRDefault="00540A30" w:rsidP="00540A30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</w:tcPr>
          <w:p w:rsidR="00540A30" w:rsidRPr="00F81F7A" w:rsidRDefault="00540A30" w:rsidP="00540A3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540A30" w:rsidRPr="00AD533F" w:rsidRDefault="00540A30" w:rsidP="00540A3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540A30" w:rsidRPr="00F81F7A" w:rsidRDefault="00540A30" w:rsidP="00540A3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540A30" w:rsidRPr="00AD533F" w:rsidRDefault="00540A30" w:rsidP="00540A3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14AA" w:rsidRPr="00AD533F" w:rsidTr="00197604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0514AA" w:rsidRPr="00197604" w:rsidRDefault="000514AA" w:rsidP="00197604">
            <w:pPr>
              <w:tabs>
                <w:tab w:val="left" w:pos="342"/>
              </w:tabs>
              <w:ind w:left="162" w:firstLine="14"/>
              <w:rPr>
                <w:rFonts w:ascii="Angsana New" w:hAnsi="Angsana New"/>
                <w:spacing w:val="-12"/>
                <w:sz w:val="24"/>
                <w:szCs w:val="24"/>
                <w:u w:val="single"/>
              </w:rPr>
            </w:pPr>
            <w:r w:rsidRPr="00065927">
              <w:rPr>
                <w:rFonts w:ascii="Angsana New" w:hAnsi="Angsana New"/>
                <w:spacing w:val="-12"/>
                <w:sz w:val="24"/>
                <w:szCs w:val="24"/>
                <w:u w:val="single"/>
                <w:cs/>
              </w:rPr>
              <w:t>บริษัท  บีอีซี  อินเตอร์</w:t>
            </w:r>
            <w:proofErr w:type="spellStart"/>
            <w:r w:rsidRPr="00065927">
              <w:rPr>
                <w:rFonts w:ascii="Angsana New" w:hAnsi="Angsana New"/>
                <w:spacing w:val="-12"/>
                <w:sz w:val="24"/>
                <w:szCs w:val="24"/>
                <w:u w:val="single"/>
                <w:cs/>
              </w:rPr>
              <w:t>เนชั่นแนล</w:t>
            </w:r>
            <w:proofErr w:type="spellEnd"/>
            <w:r w:rsidRPr="00065927">
              <w:rPr>
                <w:rFonts w:ascii="Angsana New" w:hAnsi="Angsana New"/>
                <w:spacing w:val="-12"/>
                <w:sz w:val="24"/>
                <w:szCs w:val="24"/>
                <w:u w:val="single"/>
                <w:cs/>
              </w:rPr>
              <w:t xml:space="preserve"> </w:t>
            </w:r>
            <w:proofErr w:type="spellStart"/>
            <w:r w:rsidRPr="00065927">
              <w:rPr>
                <w:rFonts w:ascii="Angsana New" w:hAnsi="Angsana New"/>
                <w:spacing w:val="-12"/>
                <w:sz w:val="24"/>
                <w:szCs w:val="24"/>
                <w:u w:val="single"/>
                <w:cs/>
              </w:rPr>
              <w:t>ดิสทริบิวชั่น</w:t>
            </w:r>
            <w:proofErr w:type="spellEnd"/>
            <w:r w:rsidRPr="00065927">
              <w:rPr>
                <w:rFonts w:ascii="Angsana New" w:hAnsi="Angsana New"/>
                <w:spacing w:val="-12"/>
                <w:sz w:val="24"/>
                <w:szCs w:val="24"/>
                <w:u w:val="single"/>
                <w:cs/>
              </w:rPr>
              <w:t xml:space="preserve"> จำกัด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0514AA" w:rsidRPr="00AD533F" w:rsidRDefault="000514AA" w:rsidP="000514AA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</w:tcPr>
          <w:p w:rsidR="000514AA" w:rsidRPr="00F81F7A" w:rsidRDefault="000514AA" w:rsidP="000514A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0514AA" w:rsidRPr="00AD533F" w:rsidRDefault="000514AA" w:rsidP="000514A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0514AA" w:rsidRPr="00F81F7A" w:rsidRDefault="000514AA" w:rsidP="000514A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0514AA" w:rsidRPr="00AD533F" w:rsidRDefault="000514AA" w:rsidP="000514A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14AA" w:rsidRPr="00AD533F" w:rsidTr="00197604">
        <w:tc>
          <w:tcPr>
            <w:tcW w:w="3408" w:type="dxa"/>
            <w:tcBorders>
              <w:left w:val="single" w:sz="4" w:space="0" w:color="auto"/>
              <w:right w:val="single" w:sz="4" w:space="0" w:color="auto"/>
            </w:tcBorders>
          </w:tcPr>
          <w:p w:rsidR="000514AA" w:rsidRPr="00AD533F" w:rsidRDefault="000514AA" w:rsidP="000514AA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ทีวีบี 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ทรี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เน็ตเวอร์ค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:rsidR="000514AA" w:rsidRPr="00AD533F" w:rsidRDefault="000514AA" w:rsidP="000514AA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</w:tcPr>
          <w:p w:rsidR="000514AA" w:rsidRPr="004766D9" w:rsidRDefault="000514AA" w:rsidP="000514A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4766D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108" w:type="dxa"/>
            <w:tcBorders>
              <w:left w:val="dashed" w:sz="4" w:space="0" w:color="auto"/>
              <w:right w:val="single" w:sz="4" w:space="0" w:color="auto"/>
            </w:tcBorders>
          </w:tcPr>
          <w:p w:rsidR="000514AA" w:rsidRPr="004766D9" w:rsidRDefault="000514AA" w:rsidP="000514A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4766D9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1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0514AA" w:rsidRPr="004766D9" w:rsidRDefault="000514AA" w:rsidP="000514A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6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left w:val="nil"/>
              <w:right w:val="single" w:sz="4" w:space="0" w:color="auto"/>
            </w:tcBorders>
          </w:tcPr>
          <w:p w:rsidR="000514AA" w:rsidRPr="00AD533F" w:rsidRDefault="000514AA" w:rsidP="000514A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14AA" w:rsidRPr="00AD533F" w:rsidTr="003C1714">
        <w:tc>
          <w:tcPr>
            <w:tcW w:w="3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4AA" w:rsidRPr="00AD533F" w:rsidRDefault="000514AA" w:rsidP="000514AA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4AA" w:rsidRPr="00AD533F" w:rsidRDefault="00197604" w:rsidP="000514AA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โฆษณา</w:t>
            </w:r>
            <w:r w:rsidR="000514AA" w:rsidRPr="00AD533F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514AA" w:rsidRPr="00F81F7A" w:rsidRDefault="000514AA" w:rsidP="000514A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0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514AA" w:rsidRPr="00AD533F" w:rsidRDefault="000514AA" w:rsidP="000514AA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0514AA" w:rsidRPr="00F81F7A" w:rsidRDefault="000514AA" w:rsidP="000514A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514AA" w:rsidRPr="00AD533F" w:rsidRDefault="000514AA" w:rsidP="000514AA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66D9" w:rsidRPr="00AD533F" w:rsidTr="003C1714">
        <w:tc>
          <w:tcPr>
            <w:tcW w:w="8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6D9" w:rsidRPr="00AD533F" w:rsidRDefault="004766D9" w:rsidP="003C1714">
            <w:pPr>
              <w:tabs>
                <w:tab w:val="decimal" w:pos="792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4766D9" w:rsidRPr="006723C3" w:rsidRDefault="004766D9" w:rsidP="004766D9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384,685,407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6D9" w:rsidRPr="00AD533F" w:rsidRDefault="004766D9" w:rsidP="003C171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812,371</w:t>
            </w:r>
            <w:r w:rsidRPr="00EA2EE6">
              <w:rPr>
                <w:rFonts w:ascii="Angsana New" w:hAnsi="Angsana New"/>
                <w:sz w:val="24"/>
                <w:szCs w:val="24"/>
              </w:rPr>
              <w:t>,7</w:t>
            </w: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</w:tr>
    </w:tbl>
    <w:p w:rsidR="00736F4F" w:rsidRDefault="00736F4F" w:rsidP="00F341AD">
      <w:pPr>
        <w:tabs>
          <w:tab w:val="left" w:pos="252"/>
        </w:tabs>
        <w:jc w:val="both"/>
        <w:rPr>
          <w:rFonts w:ascii="Angsana New" w:hAnsi="Angsana New"/>
          <w:sz w:val="24"/>
          <w:szCs w:val="24"/>
        </w:rPr>
        <w:sectPr w:rsidR="00736F4F" w:rsidSect="009A55BC">
          <w:footerReference w:type="default" r:id="rId8"/>
          <w:pgSz w:w="11909" w:h="16834" w:code="9"/>
          <w:pgMar w:top="1009" w:right="584" w:bottom="448" w:left="1701" w:header="720" w:footer="283" w:gutter="0"/>
          <w:pgNumType w:start="16" w:chapStyle="1"/>
          <w:cols w:space="720"/>
          <w:noEndnote/>
          <w:docGrid w:linePitch="435"/>
        </w:sectPr>
      </w:pPr>
    </w:p>
    <w:p w:rsidR="00D42CCA" w:rsidRDefault="004766D9" w:rsidP="004766D9">
      <w:pPr>
        <w:tabs>
          <w:tab w:val="left" w:pos="900"/>
          <w:tab w:val="left" w:pos="1440"/>
        </w:tabs>
        <w:ind w:right="-157" w:hanging="426"/>
        <w:jc w:val="right"/>
        <w:outlineLvl w:val="0"/>
        <w:rPr>
          <w:sz w:val="26"/>
          <w:szCs w:val="26"/>
        </w:rPr>
      </w:pPr>
      <w:r w:rsidRPr="00820FC2">
        <w:rPr>
          <w:rFonts w:hint="cs"/>
          <w:sz w:val="26"/>
          <w:szCs w:val="26"/>
          <w:cs/>
        </w:rPr>
        <w:lastRenderedPageBreak/>
        <w:t>*ชำระบัญชีเสร็จสิ้น</w:t>
      </w:r>
    </w:p>
    <w:p w:rsidR="00B824E9" w:rsidRPr="009004F0" w:rsidRDefault="00B824E9" w:rsidP="004766D9">
      <w:pPr>
        <w:tabs>
          <w:tab w:val="left" w:pos="900"/>
          <w:tab w:val="left" w:pos="1440"/>
        </w:tabs>
        <w:ind w:right="-157" w:hanging="426"/>
        <w:jc w:val="right"/>
        <w:outlineLvl w:val="0"/>
        <w:rPr>
          <w:sz w:val="10"/>
          <w:szCs w:val="10"/>
        </w:rPr>
      </w:pPr>
    </w:p>
    <w:p w:rsidR="00562672" w:rsidRPr="0039297D" w:rsidRDefault="00562672" w:rsidP="00B824E9">
      <w:pPr>
        <w:pStyle w:val="af0"/>
        <w:numPr>
          <w:ilvl w:val="0"/>
          <w:numId w:val="2"/>
        </w:numPr>
        <w:tabs>
          <w:tab w:val="clear" w:pos="360"/>
          <w:tab w:val="left" w:pos="140"/>
          <w:tab w:val="left" w:pos="900"/>
          <w:tab w:val="left" w:pos="1440"/>
        </w:tabs>
        <w:ind w:left="-714" w:right="-582" w:hanging="322"/>
        <w:rPr>
          <w:rFonts w:cs="AngsanaUPC"/>
          <w:b/>
          <w:bCs/>
          <w:spacing w:val="-2"/>
          <w:szCs w:val="32"/>
        </w:rPr>
      </w:pPr>
      <w:r w:rsidRPr="0039297D">
        <w:rPr>
          <w:rFonts w:cs="AngsanaUPC"/>
          <w:b/>
          <w:bCs/>
          <w:spacing w:val="-2"/>
          <w:szCs w:val="32"/>
          <w:cs/>
        </w:rPr>
        <w:t>อสังหาริมทรัพย์เพื่อการลงทุน</w:t>
      </w:r>
    </w:p>
    <w:p w:rsidR="00562672" w:rsidRPr="00481699" w:rsidRDefault="00562672" w:rsidP="00481699">
      <w:pPr>
        <w:tabs>
          <w:tab w:val="left" w:pos="990"/>
        </w:tabs>
        <w:ind w:left="357" w:right="-189"/>
        <w:jc w:val="right"/>
        <w:rPr>
          <w:rFonts w:ascii="Angsana New" w:hAnsi="Angsana New"/>
          <w:sz w:val="29"/>
          <w:szCs w:val="29"/>
          <w:cs/>
        </w:rPr>
      </w:pPr>
      <w:r w:rsidRPr="00D4736F">
        <w:rPr>
          <w:rFonts w:ascii="Angsana New" w:hAnsi="Angsana New"/>
          <w:b/>
          <w:bCs/>
          <w:spacing w:val="8"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b/>
          <w:bCs/>
          <w:spacing w:val="8"/>
          <w:sz w:val="29"/>
          <w:szCs w:val="29"/>
          <w:cs/>
        </w:rPr>
        <w:tab/>
      </w:r>
      <w:r w:rsidRPr="00481699">
        <w:rPr>
          <w:rFonts w:ascii="Angsana New" w:hAnsi="Angsana New" w:hint="cs"/>
          <w:spacing w:val="8"/>
          <w:sz w:val="29"/>
          <w:szCs w:val="29"/>
          <w:cs/>
        </w:rPr>
        <w:t>หน่วย</w:t>
      </w:r>
      <w:r w:rsidR="00367E92" w:rsidRPr="00481699">
        <w:rPr>
          <w:rFonts w:ascii="Angsana New" w:hAnsi="Angsana New"/>
          <w:spacing w:val="8"/>
          <w:sz w:val="29"/>
          <w:szCs w:val="29"/>
        </w:rPr>
        <w:t xml:space="preserve"> </w:t>
      </w:r>
      <w:r w:rsidRPr="00481699">
        <w:rPr>
          <w:rFonts w:ascii="Angsana New" w:hAnsi="Angsana New"/>
          <w:spacing w:val="8"/>
          <w:sz w:val="29"/>
          <w:szCs w:val="29"/>
        </w:rPr>
        <w:t>:</w:t>
      </w:r>
      <w:r w:rsidRPr="00481699">
        <w:rPr>
          <w:rFonts w:ascii="Angsana New" w:hAnsi="Angsana New" w:hint="cs"/>
          <w:spacing w:val="8"/>
          <w:sz w:val="29"/>
          <w:szCs w:val="29"/>
          <w:cs/>
        </w:rPr>
        <w:t xml:space="preserve"> บา</w:t>
      </w:r>
      <w:r w:rsidRPr="00481699">
        <w:rPr>
          <w:rFonts w:ascii="Angsana New" w:hAnsi="Angsana New"/>
          <w:spacing w:val="8"/>
          <w:sz w:val="29"/>
          <w:szCs w:val="29"/>
          <w:cs/>
        </w:rPr>
        <w:t>ท</w:t>
      </w:r>
    </w:p>
    <w:tbl>
      <w:tblPr>
        <w:tblW w:w="10527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8"/>
        <w:gridCol w:w="1567"/>
        <w:gridCol w:w="1567"/>
        <w:gridCol w:w="1567"/>
        <w:gridCol w:w="1568"/>
      </w:tblGrid>
      <w:tr w:rsidR="00562672" w:rsidRPr="00D4736F" w:rsidTr="00B824E9">
        <w:trPr>
          <w:trHeight w:val="20"/>
        </w:trPr>
        <w:tc>
          <w:tcPr>
            <w:tcW w:w="4258" w:type="dxa"/>
            <w:vMerge w:val="restart"/>
            <w:vAlign w:val="center"/>
          </w:tcPr>
          <w:p w:rsidR="00C75781" w:rsidRPr="00944A07" w:rsidRDefault="00562672" w:rsidP="00481699">
            <w:pPr>
              <w:tabs>
                <w:tab w:val="left" w:pos="990"/>
              </w:tabs>
              <w:ind w:left="-91" w:right="-108" w:hanging="14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3134" w:type="dxa"/>
            <w:gridSpan w:val="2"/>
          </w:tcPr>
          <w:p w:rsidR="00562672" w:rsidRPr="00944A07" w:rsidRDefault="00562672" w:rsidP="00481699">
            <w:pPr>
              <w:tabs>
                <w:tab w:val="left" w:pos="990"/>
              </w:tabs>
              <w:ind w:right="-111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:rsidR="00562672" w:rsidRPr="00944A07" w:rsidRDefault="00562672" w:rsidP="00481699">
            <w:pPr>
              <w:tabs>
                <w:tab w:val="left" w:pos="990"/>
              </w:tabs>
              <w:ind w:right="-108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35DE5" w:rsidRPr="00D4736F" w:rsidTr="00B824E9">
        <w:trPr>
          <w:trHeight w:val="20"/>
        </w:trPr>
        <w:tc>
          <w:tcPr>
            <w:tcW w:w="4258" w:type="dxa"/>
            <w:vMerge/>
            <w:tcBorders>
              <w:bottom w:val="single" w:sz="4" w:space="0" w:color="auto"/>
            </w:tcBorders>
          </w:tcPr>
          <w:p w:rsidR="00735DE5" w:rsidRPr="00944A07" w:rsidRDefault="00735DE5" w:rsidP="00735DE5">
            <w:pPr>
              <w:tabs>
                <w:tab w:val="left" w:pos="990"/>
              </w:tabs>
              <w:ind w:right="-842"/>
              <w:jc w:val="thaiDistribute"/>
              <w:rPr>
                <w:sz w:val="29"/>
                <w:szCs w:val="29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735DE5" w:rsidRPr="00944A07" w:rsidRDefault="00735DE5" w:rsidP="00735DE5">
            <w:pPr>
              <w:ind w:left="-108" w:right="-107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25</w:t>
            </w:r>
            <w:r w:rsidRPr="00944A07">
              <w:rPr>
                <w:rFonts w:hint="cs"/>
                <w:sz w:val="29"/>
                <w:szCs w:val="29"/>
                <w:cs/>
              </w:rPr>
              <w:t>6</w:t>
            </w:r>
            <w:r>
              <w:rPr>
                <w:sz w:val="29"/>
                <w:szCs w:val="29"/>
              </w:rPr>
              <w:t>4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735DE5" w:rsidRPr="00944A07" w:rsidRDefault="00735DE5" w:rsidP="00735DE5">
            <w:pPr>
              <w:ind w:left="-108" w:right="-107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25</w:t>
            </w:r>
            <w:r w:rsidRPr="00944A07">
              <w:rPr>
                <w:rFonts w:hint="cs"/>
                <w:sz w:val="29"/>
                <w:szCs w:val="29"/>
                <w:cs/>
              </w:rPr>
              <w:t>63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735DE5" w:rsidRPr="00944A07" w:rsidRDefault="00735DE5" w:rsidP="00735DE5">
            <w:pPr>
              <w:ind w:left="-108" w:right="-107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25</w:t>
            </w:r>
            <w:r w:rsidRPr="00944A07">
              <w:rPr>
                <w:rFonts w:hint="cs"/>
                <w:sz w:val="29"/>
                <w:szCs w:val="29"/>
                <w:cs/>
              </w:rPr>
              <w:t>6</w:t>
            </w:r>
            <w:r>
              <w:rPr>
                <w:sz w:val="29"/>
                <w:szCs w:val="29"/>
              </w:rPr>
              <w:t>4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735DE5" w:rsidRPr="00944A07" w:rsidRDefault="00735DE5" w:rsidP="00735DE5">
            <w:pPr>
              <w:ind w:left="-108" w:right="-107"/>
              <w:jc w:val="center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25</w:t>
            </w:r>
            <w:r w:rsidRPr="00944A07">
              <w:rPr>
                <w:rFonts w:hint="cs"/>
                <w:sz w:val="29"/>
                <w:szCs w:val="29"/>
                <w:cs/>
              </w:rPr>
              <w:t>63</w:t>
            </w:r>
          </w:p>
        </w:tc>
      </w:tr>
      <w:tr w:rsidR="00735DE5" w:rsidRPr="00D4736F" w:rsidTr="00B824E9">
        <w:trPr>
          <w:trHeight w:val="20"/>
        </w:trPr>
        <w:tc>
          <w:tcPr>
            <w:tcW w:w="4258" w:type="dxa"/>
            <w:tcBorders>
              <w:bottom w:val="nil"/>
            </w:tcBorders>
          </w:tcPr>
          <w:p w:rsidR="00735DE5" w:rsidRPr="00944A07" w:rsidRDefault="00735DE5" w:rsidP="00735DE5">
            <w:pPr>
              <w:tabs>
                <w:tab w:val="left" w:pos="990"/>
              </w:tabs>
              <w:ind w:right="-842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 xml:space="preserve">ราคาทุน </w:t>
            </w:r>
          </w:p>
        </w:tc>
        <w:tc>
          <w:tcPr>
            <w:tcW w:w="1567" w:type="dxa"/>
            <w:tcBorders>
              <w:bottom w:val="nil"/>
            </w:tcBorders>
          </w:tcPr>
          <w:p w:rsidR="00735DE5" w:rsidRPr="004766D9" w:rsidRDefault="00735DE5" w:rsidP="00735DE5">
            <w:pPr>
              <w:ind w:left="-108" w:right="176"/>
              <w:jc w:val="right"/>
              <w:rPr>
                <w:sz w:val="29"/>
                <w:szCs w:val="29"/>
              </w:rPr>
            </w:pPr>
            <w:r w:rsidRPr="004766D9">
              <w:rPr>
                <w:rFonts w:hint="cs"/>
                <w:sz w:val="29"/>
                <w:szCs w:val="29"/>
                <w:cs/>
              </w:rPr>
              <w:t>4</w:t>
            </w:r>
            <w:r w:rsidRPr="004766D9">
              <w:rPr>
                <w:sz w:val="29"/>
                <w:szCs w:val="29"/>
                <w:cs/>
              </w:rPr>
              <w:t>,</w:t>
            </w:r>
            <w:r w:rsidRPr="004766D9">
              <w:rPr>
                <w:sz w:val="29"/>
                <w:szCs w:val="29"/>
              </w:rPr>
              <w:t>715,415</w:t>
            </w:r>
          </w:p>
        </w:tc>
        <w:tc>
          <w:tcPr>
            <w:tcW w:w="1567" w:type="dxa"/>
            <w:tcBorders>
              <w:bottom w:val="nil"/>
            </w:tcBorders>
          </w:tcPr>
          <w:p w:rsidR="00735DE5" w:rsidRPr="00944A07" w:rsidRDefault="00735DE5" w:rsidP="00735DE5">
            <w:pPr>
              <w:ind w:left="-108" w:right="176"/>
              <w:jc w:val="right"/>
              <w:rPr>
                <w:sz w:val="29"/>
                <w:szCs w:val="29"/>
              </w:rPr>
            </w:pPr>
            <w:r w:rsidRPr="002B13F9">
              <w:rPr>
                <w:rFonts w:hint="cs"/>
                <w:sz w:val="29"/>
                <w:szCs w:val="29"/>
                <w:cs/>
              </w:rPr>
              <w:t>4</w:t>
            </w:r>
            <w:r w:rsidRPr="002B13F9">
              <w:rPr>
                <w:sz w:val="29"/>
                <w:szCs w:val="29"/>
                <w:cs/>
              </w:rPr>
              <w:t>,</w:t>
            </w:r>
            <w:r w:rsidRPr="002B13F9">
              <w:rPr>
                <w:sz w:val="29"/>
                <w:szCs w:val="29"/>
              </w:rPr>
              <w:t>715,415</w:t>
            </w:r>
          </w:p>
        </w:tc>
        <w:tc>
          <w:tcPr>
            <w:tcW w:w="1567" w:type="dxa"/>
            <w:tcBorders>
              <w:bottom w:val="nil"/>
            </w:tcBorders>
            <w:shd w:val="clear" w:color="auto" w:fill="auto"/>
          </w:tcPr>
          <w:p w:rsidR="00735DE5" w:rsidRPr="004766D9" w:rsidRDefault="00735DE5" w:rsidP="00735DE5">
            <w:pPr>
              <w:ind w:left="-108" w:right="133"/>
              <w:jc w:val="right"/>
              <w:rPr>
                <w:sz w:val="29"/>
                <w:szCs w:val="29"/>
              </w:rPr>
            </w:pPr>
            <w:r w:rsidRPr="004766D9">
              <w:rPr>
                <w:sz w:val="29"/>
                <w:szCs w:val="29"/>
              </w:rPr>
              <w:t>763</w:t>
            </w:r>
            <w:r w:rsidRPr="004766D9">
              <w:rPr>
                <w:sz w:val="29"/>
                <w:szCs w:val="29"/>
                <w:cs/>
              </w:rPr>
              <w:t>,</w:t>
            </w:r>
            <w:r w:rsidRPr="004766D9">
              <w:rPr>
                <w:sz w:val="29"/>
                <w:szCs w:val="29"/>
              </w:rPr>
              <w:t>980</w:t>
            </w:r>
          </w:p>
        </w:tc>
        <w:tc>
          <w:tcPr>
            <w:tcW w:w="1568" w:type="dxa"/>
            <w:tcBorders>
              <w:bottom w:val="nil"/>
            </w:tcBorders>
          </w:tcPr>
          <w:p w:rsidR="00735DE5" w:rsidRPr="00944A07" w:rsidRDefault="00735DE5" w:rsidP="00735DE5">
            <w:pPr>
              <w:ind w:left="-108" w:right="133"/>
              <w:jc w:val="right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</w:rPr>
              <w:t>763</w:t>
            </w:r>
            <w:r w:rsidRPr="00944A07">
              <w:rPr>
                <w:sz w:val="29"/>
                <w:szCs w:val="29"/>
                <w:cs/>
              </w:rPr>
              <w:t>,</w:t>
            </w:r>
            <w:r w:rsidRPr="00944A07">
              <w:rPr>
                <w:sz w:val="29"/>
                <w:szCs w:val="29"/>
              </w:rPr>
              <w:t>980</w:t>
            </w:r>
          </w:p>
        </w:tc>
      </w:tr>
      <w:tr w:rsidR="00735DE5" w:rsidRPr="00D4736F" w:rsidTr="00B824E9">
        <w:trPr>
          <w:trHeight w:val="20"/>
        </w:trPr>
        <w:tc>
          <w:tcPr>
            <w:tcW w:w="4258" w:type="dxa"/>
            <w:tcBorders>
              <w:top w:val="nil"/>
              <w:bottom w:val="single" w:sz="4" w:space="0" w:color="auto"/>
            </w:tcBorders>
          </w:tcPr>
          <w:p w:rsidR="00735DE5" w:rsidRPr="00944A07" w:rsidRDefault="00735DE5" w:rsidP="00735DE5">
            <w:pPr>
              <w:tabs>
                <w:tab w:val="left" w:pos="990"/>
              </w:tabs>
              <w:ind w:right="-842"/>
              <w:rPr>
                <w:sz w:val="29"/>
                <w:szCs w:val="29"/>
                <w:cs/>
              </w:rPr>
            </w:pPr>
            <w:r w:rsidRPr="00944A07">
              <w:rPr>
                <w:sz w:val="29"/>
                <w:szCs w:val="29"/>
                <w:u w:val="single"/>
                <w:cs/>
              </w:rPr>
              <w:t>บวก(หัก)</w:t>
            </w:r>
            <w:r w:rsidRPr="00944A07">
              <w:rPr>
                <w:sz w:val="29"/>
                <w:szCs w:val="29"/>
                <w:cs/>
              </w:rPr>
              <w:t xml:space="preserve"> กำไร</w:t>
            </w:r>
            <w:r w:rsidRPr="00944A07">
              <w:rPr>
                <w:sz w:val="29"/>
                <w:szCs w:val="29"/>
              </w:rPr>
              <w:t>(</w:t>
            </w:r>
            <w:r w:rsidRPr="00944A07">
              <w:rPr>
                <w:sz w:val="29"/>
                <w:szCs w:val="29"/>
                <w:cs/>
              </w:rPr>
              <w:t>ขาดทุน</w:t>
            </w:r>
            <w:r w:rsidRPr="00944A07">
              <w:rPr>
                <w:sz w:val="29"/>
                <w:szCs w:val="29"/>
              </w:rPr>
              <w:t>)</w:t>
            </w:r>
            <w:r w:rsidRPr="00944A07">
              <w:rPr>
                <w:sz w:val="29"/>
                <w:szCs w:val="29"/>
                <w:cs/>
              </w:rPr>
              <w:t>จากการปรับมูลค่า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735DE5" w:rsidRPr="004766D9" w:rsidRDefault="00735DE5" w:rsidP="00735DE5">
            <w:pPr>
              <w:ind w:left="-108" w:right="176"/>
              <w:jc w:val="right"/>
              <w:rPr>
                <w:sz w:val="29"/>
                <w:szCs w:val="29"/>
              </w:rPr>
            </w:pPr>
            <w:r w:rsidRPr="004766D9">
              <w:rPr>
                <w:sz w:val="29"/>
                <w:szCs w:val="29"/>
              </w:rPr>
              <w:t xml:space="preserve">       1,084,585</w:t>
            </w:r>
          </w:p>
        </w:tc>
        <w:tc>
          <w:tcPr>
            <w:tcW w:w="1567" w:type="dxa"/>
            <w:tcBorders>
              <w:top w:val="nil"/>
            </w:tcBorders>
          </w:tcPr>
          <w:p w:rsidR="00735DE5" w:rsidRPr="00944A07" w:rsidRDefault="00735DE5" w:rsidP="00735DE5">
            <w:pPr>
              <w:ind w:left="-108" w:right="176"/>
              <w:jc w:val="right"/>
              <w:rPr>
                <w:sz w:val="29"/>
                <w:szCs w:val="29"/>
              </w:rPr>
            </w:pPr>
            <w:r w:rsidRPr="002B13F9">
              <w:rPr>
                <w:sz w:val="29"/>
                <w:szCs w:val="29"/>
              </w:rPr>
              <w:t xml:space="preserve">       1,084,585</w:t>
            </w:r>
          </w:p>
        </w:tc>
        <w:tc>
          <w:tcPr>
            <w:tcW w:w="1567" w:type="dxa"/>
            <w:tcBorders>
              <w:top w:val="nil"/>
            </w:tcBorders>
            <w:shd w:val="clear" w:color="auto" w:fill="auto"/>
            <w:vAlign w:val="center"/>
          </w:tcPr>
          <w:p w:rsidR="00735DE5" w:rsidRPr="004766D9" w:rsidRDefault="00735DE5" w:rsidP="00735DE5">
            <w:pPr>
              <w:tabs>
                <w:tab w:val="left" w:pos="1277"/>
              </w:tabs>
              <w:ind w:left="-108" w:right="88"/>
              <w:jc w:val="right"/>
              <w:rPr>
                <w:sz w:val="29"/>
                <w:szCs w:val="29"/>
              </w:rPr>
            </w:pPr>
            <w:r w:rsidRPr="004766D9">
              <w:rPr>
                <w:sz w:val="29"/>
                <w:szCs w:val="29"/>
              </w:rPr>
              <w:t xml:space="preserve">        </w:t>
            </w:r>
            <w:r w:rsidRPr="004766D9">
              <w:rPr>
                <w:rFonts w:hint="cs"/>
                <w:sz w:val="29"/>
                <w:szCs w:val="29"/>
                <w:cs/>
              </w:rPr>
              <w:t xml:space="preserve">  </w:t>
            </w:r>
            <w:r w:rsidRPr="004766D9">
              <w:rPr>
                <w:sz w:val="29"/>
                <w:szCs w:val="29"/>
              </w:rPr>
              <w:t xml:space="preserve"> (163,980)</w:t>
            </w:r>
          </w:p>
        </w:tc>
        <w:tc>
          <w:tcPr>
            <w:tcW w:w="1568" w:type="dxa"/>
            <w:tcBorders>
              <w:top w:val="nil"/>
            </w:tcBorders>
            <w:vAlign w:val="center"/>
          </w:tcPr>
          <w:p w:rsidR="00735DE5" w:rsidRPr="00944A07" w:rsidRDefault="00735DE5" w:rsidP="00735DE5">
            <w:pPr>
              <w:ind w:left="-108" w:right="60"/>
              <w:jc w:val="right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</w:rPr>
              <w:t xml:space="preserve">        </w:t>
            </w:r>
            <w:r w:rsidRPr="00944A07">
              <w:rPr>
                <w:rFonts w:hint="cs"/>
                <w:sz w:val="29"/>
                <w:szCs w:val="29"/>
                <w:cs/>
              </w:rPr>
              <w:t xml:space="preserve">  </w:t>
            </w:r>
            <w:r w:rsidRPr="00944A07">
              <w:rPr>
                <w:sz w:val="29"/>
                <w:szCs w:val="29"/>
              </w:rPr>
              <w:t xml:space="preserve"> (163,980)</w:t>
            </w:r>
          </w:p>
        </w:tc>
      </w:tr>
      <w:tr w:rsidR="00735DE5" w:rsidRPr="00D4736F" w:rsidTr="00B824E9">
        <w:trPr>
          <w:trHeight w:val="20"/>
        </w:trPr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</w:tcPr>
          <w:p w:rsidR="00735DE5" w:rsidRPr="00944A07" w:rsidRDefault="00735DE5" w:rsidP="00735DE5">
            <w:pPr>
              <w:tabs>
                <w:tab w:val="left" w:pos="990"/>
              </w:tabs>
              <w:ind w:right="-842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มูลค่ายุติธรรม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735DE5" w:rsidRPr="004766D9" w:rsidRDefault="00735DE5" w:rsidP="00735DE5">
            <w:pPr>
              <w:ind w:left="-108" w:right="176"/>
              <w:jc w:val="right"/>
              <w:rPr>
                <w:sz w:val="29"/>
                <w:szCs w:val="29"/>
                <w:cs/>
              </w:rPr>
            </w:pPr>
            <w:r w:rsidRPr="004766D9">
              <w:rPr>
                <w:rFonts w:hint="cs"/>
                <w:sz w:val="29"/>
                <w:szCs w:val="29"/>
                <w:cs/>
              </w:rPr>
              <w:t>5</w:t>
            </w:r>
            <w:r w:rsidRPr="004766D9">
              <w:rPr>
                <w:sz w:val="29"/>
                <w:szCs w:val="29"/>
                <w:cs/>
              </w:rPr>
              <w:t>,</w:t>
            </w:r>
            <w:r w:rsidRPr="004766D9">
              <w:rPr>
                <w:sz w:val="29"/>
                <w:szCs w:val="29"/>
              </w:rPr>
              <w:t>80</w:t>
            </w:r>
            <w:r w:rsidRPr="004766D9">
              <w:rPr>
                <w:sz w:val="29"/>
                <w:szCs w:val="29"/>
                <w:cs/>
              </w:rPr>
              <w:t>0,000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735DE5" w:rsidRPr="00944A07" w:rsidRDefault="00735DE5" w:rsidP="00735DE5">
            <w:pPr>
              <w:ind w:left="-108" w:right="176"/>
              <w:jc w:val="right"/>
              <w:rPr>
                <w:sz w:val="29"/>
                <w:szCs w:val="29"/>
                <w:cs/>
              </w:rPr>
            </w:pPr>
            <w:r w:rsidRPr="002B13F9">
              <w:rPr>
                <w:rFonts w:hint="cs"/>
                <w:sz w:val="29"/>
                <w:szCs w:val="29"/>
                <w:cs/>
              </w:rPr>
              <w:t>5</w:t>
            </w:r>
            <w:r w:rsidRPr="002B13F9">
              <w:rPr>
                <w:sz w:val="29"/>
                <w:szCs w:val="29"/>
                <w:cs/>
              </w:rPr>
              <w:t>,</w:t>
            </w:r>
            <w:r w:rsidRPr="002B13F9">
              <w:rPr>
                <w:sz w:val="29"/>
                <w:szCs w:val="29"/>
              </w:rPr>
              <w:t>80</w:t>
            </w:r>
            <w:r w:rsidRPr="002B13F9">
              <w:rPr>
                <w:sz w:val="29"/>
                <w:szCs w:val="29"/>
                <w:cs/>
              </w:rPr>
              <w:t>0,000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735DE5" w:rsidRPr="004766D9" w:rsidRDefault="00735DE5" w:rsidP="00735DE5">
            <w:pPr>
              <w:ind w:left="-108" w:right="133"/>
              <w:jc w:val="right"/>
              <w:rPr>
                <w:sz w:val="29"/>
                <w:szCs w:val="29"/>
              </w:rPr>
            </w:pPr>
            <w:r w:rsidRPr="004766D9">
              <w:rPr>
                <w:sz w:val="29"/>
                <w:szCs w:val="29"/>
                <w:cs/>
              </w:rPr>
              <w:t>6</w:t>
            </w:r>
            <w:r w:rsidRPr="004766D9">
              <w:rPr>
                <w:rFonts w:hint="cs"/>
                <w:sz w:val="29"/>
                <w:szCs w:val="29"/>
                <w:cs/>
              </w:rPr>
              <w:t>0</w:t>
            </w:r>
            <w:r w:rsidRPr="004766D9">
              <w:rPr>
                <w:sz w:val="29"/>
                <w:szCs w:val="29"/>
                <w:cs/>
              </w:rPr>
              <w:t>0,000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735DE5" w:rsidRPr="00944A07" w:rsidRDefault="00735DE5" w:rsidP="00735DE5">
            <w:pPr>
              <w:ind w:left="-108" w:right="133"/>
              <w:jc w:val="right"/>
              <w:rPr>
                <w:sz w:val="29"/>
                <w:szCs w:val="29"/>
              </w:rPr>
            </w:pPr>
            <w:r w:rsidRPr="00944A07">
              <w:rPr>
                <w:sz w:val="29"/>
                <w:szCs w:val="29"/>
                <w:cs/>
              </w:rPr>
              <w:t>6</w:t>
            </w:r>
            <w:r w:rsidRPr="00944A07">
              <w:rPr>
                <w:rFonts w:hint="cs"/>
                <w:sz w:val="29"/>
                <w:szCs w:val="29"/>
                <w:cs/>
              </w:rPr>
              <w:t>0</w:t>
            </w:r>
            <w:r w:rsidRPr="00944A07">
              <w:rPr>
                <w:sz w:val="29"/>
                <w:szCs w:val="29"/>
                <w:cs/>
              </w:rPr>
              <w:t>0,000</w:t>
            </w:r>
          </w:p>
        </w:tc>
      </w:tr>
    </w:tbl>
    <w:p w:rsidR="00F82B72" w:rsidRPr="00F82B72" w:rsidRDefault="0028085F" w:rsidP="00481699">
      <w:pPr>
        <w:tabs>
          <w:tab w:val="left" w:pos="284"/>
        </w:tabs>
        <w:ind w:left="-284" w:right="-175"/>
        <w:jc w:val="thaiDistribute"/>
        <w:outlineLvl w:val="0"/>
        <w:rPr>
          <w:rFonts w:ascii="Angsana New" w:hAnsi="Angsana New"/>
          <w:sz w:val="18"/>
          <w:szCs w:val="18"/>
        </w:rPr>
      </w:pPr>
      <w:r w:rsidRPr="0028085F">
        <w:rPr>
          <w:rFonts w:ascii="Angsana New" w:hAnsi="Angsana New" w:hint="cs"/>
          <w:cs/>
        </w:rPr>
        <w:tab/>
      </w:r>
    </w:p>
    <w:p w:rsidR="005B66D0" w:rsidRPr="00944A07" w:rsidRDefault="007140ED" w:rsidP="00F82B72">
      <w:pPr>
        <w:tabs>
          <w:tab w:val="left" w:pos="284"/>
        </w:tabs>
        <w:ind w:left="-284" w:right="-175" w:firstLine="536"/>
        <w:jc w:val="thaiDistribute"/>
        <w:outlineLvl w:val="0"/>
        <w:rPr>
          <w:rFonts w:ascii="Angsana New" w:hAnsi="Angsana New"/>
          <w:sz w:val="30"/>
          <w:szCs w:val="30"/>
        </w:rPr>
      </w:pPr>
      <w:r w:rsidRPr="00944A07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4062E3" w:rsidRPr="00944A07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Pr="00944A07">
        <w:rPr>
          <w:rFonts w:ascii="Angsana New" w:hAnsi="Angsana New" w:hint="cs"/>
          <w:sz w:val="30"/>
          <w:szCs w:val="30"/>
          <w:cs/>
        </w:rPr>
        <w:t>แสดงด้วย</w:t>
      </w:r>
      <w:r w:rsidR="00562672" w:rsidRPr="00944A07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0114E8" w:rsidRPr="00944A07">
        <w:rPr>
          <w:rFonts w:ascii="Angsana New" w:hAnsi="Angsana New" w:hint="cs"/>
          <w:sz w:val="30"/>
          <w:szCs w:val="30"/>
          <w:cs/>
        </w:rPr>
        <w:t xml:space="preserve"> </w:t>
      </w:r>
      <w:r w:rsidR="00562672" w:rsidRPr="00944A07">
        <w:rPr>
          <w:rFonts w:ascii="Angsana New" w:hAnsi="Angsana New" w:hint="cs"/>
          <w:sz w:val="30"/>
          <w:szCs w:val="30"/>
          <w:cs/>
        </w:rPr>
        <w:t>ประเมินโดยผู้ประเมินอิสระ</w:t>
      </w:r>
      <w:r w:rsidR="000E27E3" w:rsidRPr="00944A07">
        <w:rPr>
          <w:rFonts w:ascii="Angsana New" w:hAnsi="Angsana New" w:hint="cs"/>
          <w:sz w:val="30"/>
          <w:szCs w:val="30"/>
          <w:cs/>
        </w:rPr>
        <w:t xml:space="preserve"> ตามวิธีเปรียบเทียบกับข้อมูลตลาด</w:t>
      </w:r>
    </w:p>
    <w:p w:rsidR="00B60EE8" w:rsidRPr="00D4736F" w:rsidRDefault="00B60EE8" w:rsidP="00B60EE8">
      <w:pPr>
        <w:framePr w:w="9940" w:wrap="auto" w:vAnchor="text" w:hAnchor="page" w:x="1055" w:y="222"/>
        <w:tabs>
          <w:tab w:val="left" w:pos="360"/>
          <w:tab w:val="left" w:pos="900"/>
          <w:tab w:val="left" w:pos="1440"/>
        </w:tabs>
        <w:ind w:right="-28"/>
        <w:jc w:val="both"/>
        <w:rPr>
          <w:rFonts w:ascii="Angsana New" w:hAnsi="Angsana New"/>
          <w:sz w:val="31"/>
          <w:szCs w:val="31"/>
        </w:rPr>
        <w:sectPr w:rsidR="00B60EE8" w:rsidRPr="00D4736F" w:rsidSect="00D60086">
          <w:type w:val="continuous"/>
          <w:pgSz w:w="11909" w:h="16834" w:code="9"/>
          <w:pgMar w:top="1009" w:right="584" w:bottom="448" w:left="1701" w:header="720" w:footer="283" w:gutter="0"/>
          <w:pgNumType w:chapStyle="1"/>
          <w:cols w:space="720"/>
          <w:noEndnote/>
          <w:docGrid w:linePitch="435"/>
        </w:sectPr>
      </w:pPr>
    </w:p>
    <w:p w:rsidR="00873B33" w:rsidRPr="00D4736F" w:rsidRDefault="00873B33" w:rsidP="002704C4">
      <w:pPr>
        <w:pStyle w:val="30"/>
        <w:numPr>
          <w:ilvl w:val="0"/>
          <w:numId w:val="2"/>
        </w:numPr>
        <w:tabs>
          <w:tab w:val="clear" w:pos="900"/>
          <w:tab w:val="left" w:pos="672"/>
        </w:tabs>
        <w:ind w:right="-706" w:hanging="90"/>
        <w:rPr>
          <w:rFonts w:ascii="Angsana New" w:hAnsi="Angsana New"/>
          <w:sz w:val="31"/>
          <w:szCs w:val="31"/>
        </w:rPr>
      </w:pPr>
      <w:r w:rsidRPr="00CF425A">
        <w:rPr>
          <w:rFonts w:ascii="Angsana New" w:hAnsi="Angsana New"/>
          <w:b/>
          <w:bCs/>
          <w:cs/>
        </w:rPr>
        <w:lastRenderedPageBreak/>
        <w:t>อาคารและอุปกรณ์</w:t>
      </w:r>
    </w:p>
    <w:p w:rsidR="008A3DC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  <w:r w:rsidRPr="00526DEE">
        <w:rPr>
          <w:rFonts w:ascii="Angsana New" w:hAnsi="Angsana New"/>
          <w:sz w:val="23"/>
          <w:szCs w:val="23"/>
          <w:cs/>
        </w:rPr>
        <w:t xml:space="preserve">หน่วย </w:t>
      </w:r>
      <w:r w:rsidRPr="00526DEE">
        <w:rPr>
          <w:rFonts w:ascii="Angsana New" w:hAnsi="Angsana New"/>
          <w:sz w:val="23"/>
          <w:szCs w:val="23"/>
        </w:rPr>
        <w:t xml:space="preserve">: </w:t>
      </w:r>
      <w:r w:rsidRPr="00526DEE">
        <w:rPr>
          <w:rFonts w:ascii="Angsana New" w:hAnsi="Angsana New"/>
          <w:sz w:val="23"/>
          <w:szCs w:val="23"/>
          <w:cs/>
        </w:rPr>
        <w:t>บาท</w:t>
      </w:r>
    </w:p>
    <w:tbl>
      <w:tblPr>
        <w:tblpPr w:leftFromText="180" w:rightFromText="180" w:vertAnchor="text" w:tblpX="836" w:tblpY="1"/>
        <w:tblOverlap w:val="never"/>
        <w:tblW w:w="1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6"/>
        <w:gridCol w:w="1488"/>
        <w:gridCol w:w="1488"/>
        <w:gridCol w:w="1489"/>
        <w:gridCol w:w="1488"/>
        <w:gridCol w:w="1488"/>
        <w:gridCol w:w="1489"/>
        <w:gridCol w:w="1488"/>
        <w:gridCol w:w="1489"/>
      </w:tblGrid>
      <w:tr w:rsidR="008A3DC3" w:rsidRPr="00D4736F" w:rsidTr="00611D79">
        <w:trPr>
          <w:cantSplit/>
          <w:trHeight w:val="259"/>
        </w:trPr>
        <w:tc>
          <w:tcPr>
            <w:tcW w:w="3066" w:type="dxa"/>
            <w:vMerge w:val="restart"/>
            <w:vAlign w:val="center"/>
          </w:tcPr>
          <w:p w:rsidR="008A3DC3" w:rsidRPr="002A7EBF" w:rsidRDefault="008A3DC3" w:rsidP="006321FE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b/>
                <w:bCs/>
                <w:sz w:val="23"/>
                <w:szCs w:val="23"/>
                <w:cs/>
              </w:rPr>
            </w:pPr>
            <w:bookmarkStart w:id="1" w:name="OLE_LINK19"/>
            <w:bookmarkStart w:id="2" w:name="OLE_LINK26"/>
            <w:r w:rsidRPr="002A7EBF">
              <w:rPr>
                <w:sz w:val="23"/>
                <w:szCs w:val="23"/>
                <w:cs/>
              </w:rPr>
              <w:t>รายการ</w:t>
            </w:r>
          </w:p>
        </w:tc>
        <w:tc>
          <w:tcPr>
            <w:tcW w:w="11907" w:type="dxa"/>
            <w:gridSpan w:val="8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11D79">
            <w:pPr>
              <w:spacing w:line="211" w:lineRule="auto"/>
              <w:ind w:left="-108" w:right="-72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งบการเงินรว</w:t>
            </w:r>
            <w:r w:rsidRPr="002A7EBF">
              <w:rPr>
                <w:rFonts w:hint="cs"/>
                <w:b/>
                <w:bCs/>
                <w:sz w:val="23"/>
                <w:szCs w:val="23"/>
                <w:cs/>
              </w:rPr>
              <w:t>ม</w:t>
            </w:r>
          </w:p>
        </w:tc>
      </w:tr>
      <w:tr w:rsidR="008A3DC3" w:rsidRPr="00D4736F" w:rsidTr="006321FE">
        <w:trPr>
          <w:cantSplit/>
          <w:trHeight w:val="646"/>
        </w:trPr>
        <w:tc>
          <w:tcPr>
            <w:tcW w:w="3066" w:type="dxa"/>
            <w:vMerge/>
            <w:tcBorders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อุปกรณ์ผลิตรายการโทรทัศน์และวิทยุ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08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เครื่องมือและ</w:t>
            </w:r>
          </w:p>
          <w:p w:rsidR="008A3DC3" w:rsidRPr="002A7EBF" w:rsidRDefault="008A3DC3" w:rsidP="006321FE">
            <w:pPr>
              <w:spacing w:line="211" w:lineRule="auto"/>
              <w:ind w:left="-108" w:right="-126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อุปกรณ์ถ่ายทำ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31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62" w:right="-72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รวม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 w:firstLine="108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62" w:right="-72"/>
              <w:jc w:val="both"/>
              <w:rPr>
                <w:sz w:val="23"/>
                <w:szCs w:val="23"/>
              </w:rPr>
            </w:pPr>
          </w:p>
        </w:tc>
      </w:tr>
      <w:tr w:rsidR="00F26205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pStyle w:val="9"/>
              <w:spacing w:line="211" w:lineRule="auto"/>
              <w:rPr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1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 มกราคม </w:t>
            </w:r>
            <w:r>
              <w:rPr>
                <w:sz w:val="23"/>
                <w:szCs w:val="23"/>
                <w:u w:val="none"/>
              </w:rPr>
              <w:t>2563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743,162,132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148,913,304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360,195,228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218,471,702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514,462,993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837,275,143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13,984,28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3720AC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20AC">
              <w:rPr>
                <w:sz w:val="23"/>
                <w:szCs w:val="23"/>
              </w:rPr>
              <w:t>2,</w:t>
            </w:r>
            <w:r>
              <w:rPr>
                <w:sz w:val="23"/>
                <w:szCs w:val="23"/>
              </w:rPr>
              <w:t>836,464,783</w:t>
            </w:r>
          </w:p>
        </w:tc>
      </w:tr>
      <w:tr w:rsidR="00F26205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9B5CEC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11,178,619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3369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CC078E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CC078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CC078E">
              <w:rPr>
                <w:sz w:val="23"/>
                <w:szCs w:val="23"/>
              </w:rPr>
              <w:t>7,839,32</w:t>
            </w:r>
            <w:r>
              <w:rPr>
                <w:sz w:val="23"/>
                <w:szCs w:val="23"/>
              </w:rPr>
              <w:t>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Pr="00CC078E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979</w:t>
            </w:r>
            <w:r w:rsidRPr="00CC078E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121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781679" w:rsidRDefault="009B5CEC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</w:t>
            </w:r>
            <w:r w:rsidR="00F26205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375</w:t>
            </w:r>
            <w:r w:rsidR="00F26205">
              <w:rPr>
                <w:sz w:val="23"/>
                <w:szCs w:val="23"/>
              </w:rPr>
              <w:t>,</w:t>
            </w:r>
            <w:r w:rsidR="00F26205" w:rsidRPr="00B067D6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88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807,318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3720AC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B067D6">
              <w:rPr>
                <w:sz w:val="23"/>
                <w:szCs w:val="23"/>
              </w:rPr>
              <w:t>102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179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574</w:t>
            </w:r>
          </w:p>
        </w:tc>
      </w:tr>
      <w:tr w:rsidR="00F26205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(235,183,953)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Default="00F26205" w:rsidP="003369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rFonts w:hint="cs"/>
                <w:sz w:val="23"/>
                <w:szCs w:val="23"/>
                <w:cs/>
              </w:rPr>
              <w:t>(</w:t>
            </w:r>
            <w:r w:rsidRPr="00633637">
              <w:rPr>
                <w:sz w:val="23"/>
                <w:szCs w:val="23"/>
              </w:rPr>
              <w:t>119,476,927</w:t>
            </w:r>
            <w:r w:rsidRPr="00633637"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F26205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(24,845,945)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336967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3369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3720AC" w:rsidRDefault="00F26205" w:rsidP="009B5CEC">
            <w:pPr>
              <w:spacing w:line="211" w:lineRule="auto"/>
              <w:ind w:left="-142" w:right="4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(379,506,825)</w:t>
            </w:r>
          </w:p>
        </w:tc>
      </w:tr>
      <w:tr w:rsidR="00F26205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ลดลงจากการเลิกบริษัทย่อย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(3</w:t>
            </w:r>
            <w:r>
              <w:rPr>
                <w:sz w:val="23"/>
                <w:szCs w:val="23"/>
              </w:rPr>
              <w:t>,633)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Default="00F26205" w:rsidP="003369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(507,300)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3369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3369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3369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3369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3720AC" w:rsidRDefault="00F26205" w:rsidP="009B5CEC">
            <w:pPr>
              <w:spacing w:line="211" w:lineRule="auto"/>
              <w:ind w:left="-142" w:right="4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(510,933)</w:t>
            </w:r>
          </w:p>
        </w:tc>
      </w:tr>
      <w:tr w:rsidR="00F26205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ind w:right="-72"/>
              <w:rPr>
                <w:sz w:val="23"/>
                <w:szCs w:val="23"/>
                <w:cs/>
              </w:rPr>
            </w:pPr>
            <w:bookmarkStart w:id="3" w:name="_Hlk316571566"/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Pr="00B067D6">
              <w:rPr>
                <w:sz w:val="23"/>
                <w:szCs w:val="23"/>
              </w:rPr>
              <w:t>302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994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768</w:t>
            </w:r>
            <w:r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(128,791,21</w:t>
            </w:r>
            <w:r>
              <w:rPr>
                <w:sz w:val="23"/>
                <w:szCs w:val="23"/>
              </w:rPr>
              <w:t>0</w:t>
            </w:r>
            <w:r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(3</w:t>
            </w:r>
            <w:r>
              <w:rPr>
                <w:sz w:val="23"/>
                <w:szCs w:val="23"/>
              </w:rPr>
              <w:t>59</w:t>
            </w:r>
            <w:r w:rsidRPr="0063363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687</w:t>
            </w:r>
            <w:r w:rsidRPr="0063363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928</w:t>
            </w:r>
            <w:r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(80,349,348)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F26205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(3</w:t>
            </w:r>
            <w:r>
              <w:rPr>
                <w:sz w:val="23"/>
                <w:szCs w:val="23"/>
              </w:rPr>
              <w:t>44</w:t>
            </w:r>
            <w:r w:rsidRPr="0063363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299</w:t>
            </w:r>
            <w:r w:rsidRPr="0063363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115</w:t>
            </w:r>
            <w:r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3731A1">
            <w:pPr>
              <w:spacing w:line="211" w:lineRule="auto"/>
              <w:ind w:left="177" w:right="-11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Pr="00B067D6">
              <w:rPr>
                <w:sz w:val="23"/>
                <w:szCs w:val="23"/>
              </w:rPr>
              <w:t>245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103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659</w:t>
            </w:r>
            <w:r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3720AC" w:rsidRDefault="00F26205" w:rsidP="009B5CEC">
            <w:pPr>
              <w:spacing w:line="211" w:lineRule="auto"/>
              <w:ind w:left="-142" w:right="4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Pr="00B067D6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461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226</w:t>
            </w:r>
            <w:r>
              <w:rPr>
                <w:sz w:val="23"/>
                <w:szCs w:val="23"/>
              </w:rPr>
              <w:t>,</w:t>
            </w:r>
            <w:r w:rsidRPr="00B067D6">
              <w:rPr>
                <w:sz w:val="23"/>
                <w:szCs w:val="23"/>
              </w:rPr>
              <w:t>028</w:t>
            </w:r>
            <w:r w:rsidRPr="00633637">
              <w:rPr>
                <w:sz w:val="23"/>
                <w:szCs w:val="23"/>
              </w:rPr>
              <w:t>)</w:t>
            </w:r>
          </w:p>
        </w:tc>
      </w:tr>
      <w:bookmarkEnd w:id="3"/>
      <w:tr w:rsidR="00F26205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13,691,511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9B5CEC">
            <w:pPr>
              <w:spacing w:line="208" w:lineRule="auto"/>
              <w:ind w:left="-142" w:right="40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(13,691,51</w:t>
            </w:r>
            <w:r>
              <w:rPr>
                <w:sz w:val="23"/>
                <w:szCs w:val="23"/>
              </w:rPr>
              <w:t>1</w:t>
            </w:r>
            <w:r w:rsidRPr="00633637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3720AC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</w:tr>
      <w:tr w:rsidR="00F26205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โอนเป็นสินทรัพย์ไม่มีตัวตน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33696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26205" w:rsidRPr="00781679" w:rsidRDefault="00F26205" w:rsidP="009B5CEC">
            <w:pPr>
              <w:spacing w:line="208" w:lineRule="auto"/>
              <w:ind w:left="-142" w:right="40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(292,770)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26205" w:rsidRPr="003720AC" w:rsidRDefault="00F26205" w:rsidP="009B5CEC">
            <w:pPr>
              <w:spacing w:line="211" w:lineRule="auto"/>
              <w:ind w:left="-142" w:right="45"/>
              <w:jc w:val="right"/>
              <w:rPr>
                <w:sz w:val="23"/>
                <w:szCs w:val="23"/>
                <w:cs/>
              </w:rPr>
            </w:pPr>
            <w:r w:rsidRPr="00633637">
              <w:rPr>
                <w:sz w:val="23"/>
                <w:szCs w:val="23"/>
              </w:rPr>
              <w:t>(292,770)</w:t>
            </w:r>
          </w:p>
        </w:tc>
      </w:tr>
      <w:tr w:rsidR="00F26205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F26205" w:rsidRPr="002A7EBF" w:rsidRDefault="00F26205" w:rsidP="00F26205">
            <w:pPr>
              <w:pStyle w:val="9"/>
              <w:spacing w:line="211" w:lineRule="auto"/>
              <w:rPr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F26205" w:rsidRPr="00E24179" w:rsidRDefault="009B5CEC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216,158</w:t>
            </w:r>
            <w:r w:rsidR="00F26205" w:rsidRPr="0063363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397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20,122,09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F26205" w:rsidRPr="00E24179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26,484,75</w:t>
            </w:r>
            <w:r>
              <w:rPr>
                <w:sz w:val="23"/>
                <w:szCs w:val="23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F26205" w:rsidRPr="00936A50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highlight w:val="yellow"/>
              </w:rPr>
            </w:pPr>
            <w:r w:rsidRPr="000D6A98">
              <w:rPr>
                <w:sz w:val="23"/>
                <w:szCs w:val="23"/>
              </w:rPr>
              <w:t>151,297,05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F26205" w:rsidRPr="00781679" w:rsidRDefault="009B5CEC" w:rsidP="00F26205">
            <w:pPr>
              <w:tabs>
                <w:tab w:val="left" w:pos="1151"/>
              </w:tabs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682,238</w:t>
            </w:r>
            <w:r w:rsidR="00F26205" w:rsidRPr="00633637">
              <w:rPr>
                <w:sz w:val="23"/>
                <w:szCs w:val="23"/>
              </w:rPr>
              <w:t>,1</w:t>
            </w:r>
            <w:r>
              <w:rPr>
                <w:sz w:val="23"/>
                <w:szCs w:val="23"/>
              </w:rPr>
              <w:t>83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F26205" w:rsidRPr="00781679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807,31</w:t>
            </w:r>
            <w:r>
              <w:rPr>
                <w:sz w:val="23"/>
                <w:szCs w:val="23"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F26205" w:rsidRPr="003720AC" w:rsidRDefault="00F26205" w:rsidP="00F26205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1,097,107,80</w:t>
            </w:r>
            <w:r>
              <w:rPr>
                <w:sz w:val="23"/>
                <w:szCs w:val="23"/>
              </w:rPr>
              <w:t>1</w:t>
            </w:r>
          </w:p>
        </w:tc>
      </w:tr>
      <w:tr w:rsidR="00785A57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5A57" w:rsidRPr="002A7EBF" w:rsidRDefault="00785A57" w:rsidP="00785A57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8146A3" w:rsidP="00785A5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4,965,56</w:t>
            </w:r>
            <w:r w:rsidR="007E653B">
              <w:rPr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2,998,000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2,727,98</w:t>
            </w:r>
            <w:r w:rsidR="007E653B">
              <w:rPr>
                <w:sz w:val="23"/>
                <w:szCs w:val="23"/>
              </w:rPr>
              <w:t>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5,533,000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5A57" w:rsidRPr="008146A3" w:rsidRDefault="008146A3" w:rsidP="00785A5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16,123,870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3731A1" w:rsidRDefault="003731A1" w:rsidP="00785A5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1,035,000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5A57" w:rsidRPr="003731A1" w:rsidRDefault="003731A1" w:rsidP="00785A57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33,383,421</w:t>
            </w:r>
          </w:p>
        </w:tc>
      </w:tr>
      <w:tr w:rsidR="00785A57" w:rsidRPr="00D4736F" w:rsidTr="00D55E35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5A57" w:rsidRPr="002A7EBF" w:rsidRDefault="00785A57" w:rsidP="00785A57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ลดลงจากการเลิกบริษัทย่อย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-142" w:right="58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(4,656,665)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3731A1" w:rsidRDefault="00785A57" w:rsidP="00785A5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5A57" w:rsidRPr="003731A1" w:rsidRDefault="003731A1" w:rsidP="00785A5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(4,656,665</w:t>
            </w:r>
            <w:r w:rsidR="00785A57" w:rsidRPr="003731A1">
              <w:rPr>
                <w:sz w:val="23"/>
                <w:szCs w:val="23"/>
              </w:rPr>
              <w:t>)</w:t>
            </w:r>
          </w:p>
        </w:tc>
      </w:tr>
      <w:tr w:rsidR="00785A57" w:rsidRPr="00D4736F" w:rsidTr="00D55E35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5A57" w:rsidRPr="002A7EBF" w:rsidRDefault="00785A57" w:rsidP="00785A57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(1,294,75</w:t>
            </w:r>
            <w:r w:rsidR="007E653B">
              <w:rPr>
                <w:sz w:val="23"/>
                <w:szCs w:val="23"/>
              </w:rPr>
              <w:t>1</w:t>
            </w:r>
            <w:r w:rsidRPr="008146A3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(145,</w:t>
            </w:r>
            <w:r w:rsidR="00C92480">
              <w:rPr>
                <w:sz w:val="23"/>
                <w:szCs w:val="23"/>
              </w:rPr>
              <w:t>500</w:t>
            </w:r>
            <w:r w:rsidRPr="008146A3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8146A3" w:rsidRDefault="00785A57" w:rsidP="00785A57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(25,514,47</w:t>
            </w:r>
            <w:r w:rsidR="007E653B">
              <w:rPr>
                <w:sz w:val="23"/>
                <w:szCs w:val="23"/>
              </w:rPr>
              <w:t>7</w:t>
            </w:r>
            <w:r w:rsidRPr="008146A3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5A57" w:rsidRPr="008146A3" w:rsidRDefault="003731A1" w:rsidP="00785A57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(48,890</w:t>
            </w:r>
            <w:r w:rsidR="00785A57" w:rsidRPr="008146A3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5A57" w:rsidRPr="003731A1" w:rsidRDefault="00785A57" w:rsidP="00785A57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5A57" w:rsidRPr="003731A1" w:rsidRDefault="003731A1" w:rsidP="00785A57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(27,003,618</w:t>
            </w:r>
            <w:r w:rsidR="00785A57" w:rsidRPr="003731A1">
              <w:rPr>
                <w:sz w:val="23"/>
                <w:szCs w:val="23"/>
              </w:rPr>
              <w:t>)</w:t>
            </w:r>
          </w:p>
        </w:tc>
      </w:tr>
      <w:tr w:rsidR="000E1226" w:rsidRPr="00D4736F" w:rsidTr="00D55E35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807,318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3731A1" w:rsidRDefault="000E1226" w:rsidP="000E1226">
            <w:pPr>
              <w:spacing w:line="208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 w:rsidRPr="003731A1">
              <w:rPr>
                <w:sz w:val="23"/>
                <w:szCs w:val="23"/>
              </w:rPr>
              <w:t>(807,318)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3731A1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</w:tr>
      <w:tr w:rsidR="000E1226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</w:t>
            </w:r>
            <w:r>
              <w:rPr>
                <w:rFonts w:hint="cs"/>
                <w:sz w:val="23"/>
                <w:szCs w:val="23"/>
                <w:cs/>
              </w:rPr>
              <w:t>เป็นสินทรัพย์ไม่หมุนเวียนที่ถือไว้เพื่อขาย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(17,007,157)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3731A1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3731A1" w:rsidRDefault="000E1226" w:rsidP="000E1226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(17,007,157)</w:t>
            </w:r>
          </w:p>
        </w:tc>
      </w:tr>
      <w:tr w:rsidR="000E1226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single" w:sz="4" w:space="0" w:color="auto"/>
            </w:tcBorders>
            <w:vAlign w:val="bottom"/>
          </w:tcPr>
          <w:p w:rsidR="000E1226" w:rsidRPr="002A7EBF" w:rsidRDefault="000E1226" w:rsidP="000E1226">
            <w:pPr>
              <w:pStyle w:val="9"/>
              <w:spacing w:line="211" w:lineRule="auto"/>
              <w:rPr>
                <w:sz w:val="23"/>
                <w:szCs w:val="23"/>
                <w:u w:val="none"/>
              </w:rPr>
            </w:pPr>
            <w:bookmarkStart w:id="4" w:name="OLE_LINK12"/>
            <w:bookmarkStart w:id="5" w:name="OLE_LINK13"/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219,829,208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22,974,59</w:t>
            </w:r>
            <w:r w:rsidR="00C92480">
              <w:rPr>
                <w:sz w:val="23"/>
                <w:szCs w:val="23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tabs>
                <w:tab w:val="left" w:pos="1189"/>
              </w:tabs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30,020,06</w:t>
            </w:r>
            <w:r w:rsidR="007E653B">
              <w:rPr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109,651,75</w:t>
            </w:r>
            <w:r w:rsidR="007E653B">
              <w:rPr>
                <w:sz w:val="23"/>
                <w:szCs w:val="23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698,313,163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3731A1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1,035,000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3731A1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1,081,823,782</w:t>
            </w:r>
          </w:p>
        </w:tc>
      </w:tr>
      <w:bookmarkEnd w:id="4"/>
      <w:bookmarkEnd w:id="5"/>
      <w:tr w:rsidR="000E1226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2A7EBF" w:rsidRDefault="000E1226" w:rsidP="000E1226">
            <w:pPr>
              <w:pStyle w:val="9"/>
              <w:tabs>
                <w:tab w:val="clear" w:pos="252"/>
                <w:tab w:val="left" w:pos="34"/>
              </w:tabs>
              <w:ind w:left="0" w:firstLine="0"/>
              <w:rPr>
                <w:b/>
                <w:bCs/>
                <w:sz w:val="23"/>
                <w:szCs w:val="23"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2A7EBF" w:rsidRDefault="000E1226" w:rsidP="000E1226">
            <w:pPr>
              <w:tabs>
                <w:tab w:val="decimal" w:pos="1068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2A7EBF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0E1226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pStyle w:val="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1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 มกราคม </w:t>
            </w:r>
            <w:r>
              <w:rPr>
                <w:sz w:val="23"/>
                <w:szCs w:val="23"/>
                <w:u w:val="none"/>
              </w:rPr>
              <w:t>2563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696,920,144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148,646,707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360,164,123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209,9</w:t>
            </w:r>
            <w:r w:rsidRPr="008146A3">
              <w:rPr>
                <w:rFonts w:hint="cs"/>
                <w:sz w:val="23"/>
                <w:szCs w:val="23"/>
                <w:cs/>
              </w:rPr>
              <w:t>1</w:t>
            </w:r>
            <w:r w:rsidRPr="008146A3">
              <w:rPr>
                <w:sz w:val="23"/>
                <w:szCs w:val="23"/>
              </w:rPr>
              <w:t>8,335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403,362,182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669,346,349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2,488,357,840</w:t>
            </w:r>
          </w:p>
        </w:tc>
      </w:tr>
      <w:tr w:rsidR="000E1226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 xml:space="preserve">ค่าเสื่อมราคาสำหรับปี </w:t>
            </w:r>
            <w:r>
              <w:rPr>
                <w:sz w:val="23"/>
                <w:szCs w:val="23"/>
              </w:rPr>
              <w:t>2563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17,167,431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</w:rPr>
              <w:t>190,535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8,102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</w:rPr>
              <w:t>3,399,060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14,194,583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bookmarkStart w:id="6" w:name="OLE_LINK20"/>
            <w:r w:rsidRPr="008146A3">
              <w:rPr>
                <w:sz w:val="23"/>
                <w:szCs w:val="23"/>
              </w:rPr>
              <w:t>100,331,729</w:t>
            </w:r>
            <w:bookmarkEnd w:id="6"/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135,291,4</w:t>
            </w:r>
            <w:r>
              <w:rPr>
                <w:sz w:val="23"/>
                <w:szCs w:val="23"/>
              </w:rPr>
              <w:t>40</w:t>
            </w:r>
          </w:p>
        </w:tc>
      </w:tr>
      <w:tr w:rsidR="000E1226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ind w:right="-72"/>
              <w:jc w:val="both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ลดลงจากการจำหน่ายบริษัทย่อย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</w:rPr>
              <w:t>(222,835,100)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(118,012,589)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(19,991,382)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11" w:lineRule="auto"/>
              <w:ind w:left="-142" w:right="5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(360,839,071)</w:t>
            </w:r>
          </w:p>
        </w:tc>
      </w:tr>
      <w:tr w:rsidR="000E1226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ind w:right="-72"/>
              <w:jc w:val="both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ลดลงจากการเลิกบริษัทย่อย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</w:rPr>
              <w:t>(3,632)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50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(507,298)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11" w:lineRule="auto"/>
              <w:ind w:left="-142" w:right="5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(510,930)</w:t>
            </w:r>
          </w:p>
        </w:tc>
      </w:tr>
      <w:tr w:rsidR="000E1226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(298,542,347)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(128,715,316)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104"/>
              <w:jc w:val="center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</w:rPr>
              <w:t>(359,664,927)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54"/>
              <w:jc w:val="right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</w:rPr>
              <w:t>(79,762,900)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(321,534,466)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(244,889,764)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B671EC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08" w:lineRule="auto"/>
              <w:ind w:left="-142" w:right="5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(1,433,109,720</w:t>
            </w:r>
            <w:r w:rsidRPr="00B671EC">
              <w:rPr>
                <w:sz w:val="23"/>
                <w:szCs w:val="23"/>
              </w:rPr>
              <w:t>)</w:t>
            </w:r>
          </w:p>
        </w:tc>
      </w:tr>
      <w:tr w:rsidR="000E1226" w:rsidRPr="00D4736F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pStyle w:val="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192,706,496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20,121,926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15,541,906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76,030,917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20A0">
              <w:rPr>
                <w:sz w:val="23"/>
                <w:szCs w:val="23"/>
              </w:rPr>
              <w:t>524,788,314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0E1226" w:rsidRPr="000D4FF6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E1226" w:rsidRPr="000D4FF6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A5361">
              <w:rPr>
                <w:sz w:val="23"/>
                <w:szCs w:val="23"/>
              </w:rPr>
              <w:t>829,189,55</w:t>
            </w:r>
            <w:r>
              <w:rPr>
                <w:sz w:val="23"/>
                <w:szCs w:val="23"/>
              </w:rPr>
              <w:t>9</w:t>
            </w:r>
          </w:p>
        </w:tc>
      </w:tr>
      <w:tr w:rsidR="000E1226" w:rsidRPr="00FF012E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ind w:right="-72"/>
              <w:jc w:val="both"/>
              <w:rPr>
                <w:sz w:val="23"/>
                <w:szCs w:val="23"/>
              </w:rPr>
            </w:pPr>
            <w:bookmarkStart w:id="7" w:name="OLE_LINK16"/>
            <w:bookmarkStart w:id="8" w:name="OLE_LINK17"/>
            <w:r w:rsidRPr="002A7EBF">
              <w:rPr>
                <w:sz w:val="23"/>
                <w:szCs w:val="23"/>
                <w:cs/>
              </w:rPr>
              <w:t xml:space="preserve">ค่าเสื่อมราคาสำหรับปี </w:t>
            </w:r>
            <w:r>
              <w:rPr>
                <w:sz w:val="23"/>
                <w:szCs w:val="23"/>
              </w:rPr>
              <w:t>2564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12,128,79</w:t>
            </w:r>
            <w:r w:rsidR="007E653B">
              <w:rPr>
                <w:sz w:val="23"/>
                <w:szCs w:val="23"/>
              </w:rP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</w:rPr>
              <w:t>341,690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</w:rPr>
              <w:t>3,916,857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8,071,311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80,004,37</w:t>
            </w:r>
            <w:r w:rsidR="007E653B">
              <w:rPr>
                <w:sz w:val="23"/>
                <w:szCs w:val="23"/>
              </w:rPr>
              <w:t>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DC5F5C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DC5F5C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104,463,025</w:t>
            </w:r>
          </w:p>
        </w:tc>
      </w:tr>
      <w:tr w:rsidR="000E1226" w:rsidRPr="00FF012E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ind w:right="-72"/>
              <w:jc w:val="both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ลดลงจากการเลิกบริษัทย่อย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(4,656,663)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DC5F5C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DC5F5C" w:rsidRDefault="000E1226" w:rsidP="000E1226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(4,656,663)</w:t>
            </w:r>
          </w:p>
        </w:tc>
      </w:tr>
      <w:bookmarkEnd w:id="7"/>
      <w:bookmarkEnd w:id="8"/>
      <w:tr w:rsidR="000E1226" w:rsidRPr="00FF012E" w:rsidTr="00D55E35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(1,196,140)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(145,499)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(15,226,052)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6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(48,884)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DC5F5C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DC5F5C" w:rsidRDefault="000E1226" w:rsidP="000E1226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(16,616,575)</w:t>
            </w:r>
          </w:p>
        </w:tc>
      </w:tr>
      <w:tr w:rsidR="000E1226" w:rsidRPr="00FF012E" w:rsidTr="00D55E35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0E1226" w:rsidRPr="002A7EBF" w:rsidRDefault="000E1226" w:rsidP="000E1226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</w:t>
            </w:r>
            <w:r>
              <w:rPr>
                <w:rFonts w:hint="cs"/>
                <w:sz w:val="23"/>
                <w:szCs w:val="23"/>
                <w:cs/>
              </w:rPr>
              <w:t>เป็นสินทรัพย์ไม่หมุนเวียนที่ถือไว้เพื่อขาย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(14,932,557)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0E1226" w:rsidRPr="00DC5F5C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226" w:rsidRPr="00DC5F5C" w:rsidRDefault="000E1226" w:rsidP="000E1226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(14,932,557)</w:t>
            </w:r>
          </w:p>
        </w:tc>
      </w:tr>
      <w:tr w:rsidR="000E1226" w:rsidRPr="003720AC" w:rsidTr="00105E6A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single" w:sz="4" w:space="0" w:color="auto"/>
            </w:tcBorders>
            <w:vAlign w:val="bottom"/>
          </w:tcPr>
          <w:p w:rsidR="000E1226" w:rsidRPr="002A7EBF" w:rsidRDefault="000E1226" w:rsidP="000E1226">
            <w:pPr>
              <w:pStyle w:val="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203,639,14</w:t>
            </w:r>
            <w:r w:rsidR="007E653B">
              <w:rPr>
                <w:sz w:val="23"/>
                <w:szCs w:val="23"/>
              </w:rPr>
              <w:t>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20,318,117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19,458,763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49,286,956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604,743,80</w:t>
            </w:r>
            <w:r w:rsidR="007E653B">
              <w:rPr>
                <w:sz w:val="23"/>
                <w:szCs w:val="23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226" w:rsidRPr="00DC5F5C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1226" w:rsidRPr="00DC5F5C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897,446,789</w:t>
            </w:r>
          </w:p>
        </w:tc>
      </w:tr>
      <w:tr w:rsidR="000E1226" w:rsidRPr="00D4736F" w:rsidTr="00105E6A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E1226" w:rsidRPr="002A7EBF" w:rsidRDefault="000E1226" w:rsidP="000E1226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1226" w:rsidRPr="008146A3" w:rsidRDefault="000E1226" w:rsidP="000E1226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1226" w:rsidRPr="00DC5F5C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1226" w:rsidRPr="00DC5F5C" w:rsidRDefault="000E1226" w:rsidP="000E1226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0E1226" w:rsidRPr="00D4736F" w:rsidTr="00626060">
        <w:trPr>
          <w:cantSplit/>
          <w:trHeight w:hRule="exact" w:val="284"/>
        </w:trPr>
        <w:tc>
          <w:tcPr>
            <w:tcW w:w="30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E1226" w:rsidRPr="002A7EBF" w:rsidRDefault="000E1226" w:rsidP="000E1226">
            <w:pPr>
              <w:spacing w:line="211" w:lineRule="auto"/>
              <w:ind w:left="-18" w:right="-72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Pr="002A7EBF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2563</w:t>
            </w:r>
          </w:p>
        </w:tc>
        <w:tc>
          <w:tcPr>
            <w:tcW w:w="148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23,451,901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168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10,942,849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75,266,137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157,449,869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DC5F5C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807,318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DC5F5C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DC5F5C">
              <w:rPr>
                <w:sz w:val="23"/>
                <w:szCs w:val="23"/>
              </w:rPr>
              <w:t>267,918,242</w:t>
            </w:r>
          </w:p>
        </w:tc>
      </w:tr>
      <w:tr w:rsidR="000E1226" w:rsidRPr="005E3B64" w:rsidTr="00626060">
        <w:trPr>
          <w:cantSplit/>
          <w:trHeight w:val="32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E1226" w:rsidRPr="002A7EBF" w:rsidRDefault="000E1226" w:rsidP="000E1226">
            <w:pPr>
              <w:spacing w:line="211" w:lineRule="auto"/>
              <w:ind w:left="-18" w:right="-72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Pr="002A7EBF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2564</w:t>
            </w: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16,190,06</w:t>
            </w:r>
            <w:r w:rsidR="007E653B">
              <w:rPr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2,656,47</w:t>
            </w:r>
            <w:r w:rsidR="00C92480">
              <w:rPr>
                <w:sz w:val="23"/>
                <w:szCs w:val="23"/>
              </w:rPr>
              <w:t>7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10,561,29</w:t>
            </w:r>
            <w:r w:rsidR="007E653B">
              <w:rPr>
                <w:sz w:val="23"/>
                <w:szCs w:val="23"/>
              </w:rPr>
              <w:t>9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60,364,</w:t>
            </w:r>
            <w:r w:rsidR="007E653B">
              <w:rPr>
                <w:sz w:val="23"/>
                <w:szCs w:val="23"/>
              </w:rPr>
              <w:t>799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8146A3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93,569,35</w:t>
            </w:r>
            <w:r w:rsidR="007E653B">
              <w:rPr>
                <w:sz w:val="23"/>
                <w:szCs w:val="23"/>
              </w:rPr>
              <w:t>6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DC5F5C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DC5F5C">
              <w:rPr>
                <w:sz w:val="23"/>
                <w:szCs w:val="23"/>
              </w:rPr>
              <w:t>1,035,000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1226" w:rsidRPr="00DC5F5C" w:rsidRDefault="000E1226" w:rsidP="000E1226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DC5F5C">
              <w:rPr>
                <w:sz w:val="23"/>
                <w:szCs w:val="23"/>
              </w:rPr>
              <w:t>184,376,993</w:t>
            </w:r>
          </w:p>
        </w:tc>
      </w:tr>
      <w:bookmarkEnd w:id="1"/>
      <w:bookmarkEnd w:id="2"/>
    </w:tbl>
    <w:p w:rsidR="00873B3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</w:p>
    <w:p w:rsidR="00D1283B" w:rsidRDefault="00D1283B" w:rsidP="00D1283B">
      <w:pPr>
        <w:tabs>
          <w:tab w:val="left" w:pos="360"/>
          <w:tab w:val="left" w:pos="990"/>
        </w:tabs>
        <w:ind w:right="-925"/>
        <w:rPr>
          <w:rFonts w:ascii="Angsana New" w:hAnsi="Angsana New"/>
          <w:b/>
          <w:bCs/>
          <w:spacing w:val="-2"/>
        </w:rPr>
        <w:sectPr w:rsidR="00D1283B" w:rsidSect="00105E6A">
          <w:pgSz w:w="16834" w:h="11909" w:orient="landscape" w:code="9"/>
          <w:pgMar w:top="851" w:right="1009" w:bottom="59" w:left="448" w:header="720" w:footer="283" w:gutter="0"/>
          <w:cols w:space="720"/>
          <w:noEndnote/>
          <w:docGrid w:linePitch="435"/>
        </w:sectPr>
      </w:pPr>
    </w:p>
    <w:p w:rsidR="00873B33" w:rsidRPr="00D4736F" w:rsidRDefault="00873B33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b/>
          <w:bCs/>
          <w:sz w:val="30"/>
          <w:szCs w:val="30"/>
        </w:rPr>
      </w:pPr>
      <w:r w:rsidRPr="00D4736F">
        <w:rPr>
          <w:rFonts w:ascii="Angsana New" w:hAnsi="Angsana New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/>
          <w:sz w:val="30"/>
          <w:szCs w:val="30"/>
          <w:cs/>
        </w:rPr>
        <w:t>บาท</w:t>
      </w:r>
      <w:proofErr w:type="spellStart"/>
      <w:r w:rsidR="0087673D" w:rsidRPr="0087673D">
        <w:rPr>
          <w:rFonts w:ascii="Angsana New" w:hAnsi="Angsana New"/>
          <w:color w:val="FFFFFF" w:themeColor="background1"/>
          <w:sz w:val="30"/>
          <w:szCs w:val="30"/>
        </w:rPr>
        <w:t>i</w:t>
      </w:r>
      <w:proofErr w:type="spellEnd"/>
    </w:p>
    <w:tbl>
      <w:tblPr>
        <w:tblpPr w:leftFromText="180" w:rightFromText="180" w:vertAnchor="text" w:tblpX="617" w:tblpY="1"/>
        <w:tblOverlap w:val="never"/>
        <w:tblW w:w="15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0"/>
        <w:gridCol w:w="2309"/>
        <w:gridCol w:w="2310"/>
        <w:gridCol w:w="2310"/>
        <w:gridCol w:w="2309"/>
        <w:gridCol w:w="2304"/>
      </w:tblGrid>
      <w:tr w:rsidR="0087673D" w:rsidRPr="00D4736F" w:rsidTr="001724FF">
        <w:trPr>
          <w:cantSplit/>
        </w:trPr>
        <w:tc>
          <w:tcPr>
            <w:tcW w:w="3650" w:type="dxa"/>
            <w:vMerge w:val="restart"/>
            <w:vAlign w:val="center"/>
          </w:tcPr>
          <w:p w:rsidR="0087673D" w:rsidRPr="00D4736F" w:rsidRDefault="0087673D" w:rsidP="001724FF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9" w:name="OLE_LINK21"/>
            <w:bookmarkStart w:id="10" w:name="OLE_LINK1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1542" w:type="dxa"/>
            <w:gridSpan w:val="5"/>
            <w:tcBorders>
              <w:left w:val="nil"/>
            </w:tcBorders>
          </w:tcPr>
          <w:p w:rsidR="0087673D" w:rsidRPr="00D4736F" w:rsidRDefault="0087673D" w:rsidP="001724FF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673D" w:rsidRPr="00D4736F" w:rsidTr="001724FF">
        <w:trPr>
          <w:cantSplit/>
        </w:trPr>
        <w:tc>
          <w:tcPr>
            <w:tcW w:w="3650" w:type="dxa"/>
            <w:vMerge/>
            <w:vAlign w:val="bottom"/>
          </w:tcPr>
          <w:p w:rsidR="0087673D" w:rsidRPr="00D4736F" w:rsidRDefault="0087673D" w:rsidP="001724FF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9" w:type="dxa"/>
            <w:vAlign w:val="bottom"/>
          </w:tcPr>
          <w:p w:rsidR="0087673D" w:rsidRPr="00D4736F" w:rsidRDefault="0087673D" w:rsidP="001724FF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310" w:type="dxa"/>
            <w:vAlign w:val="center"/>
          </w:tcPr>
          <w:p w:rsidR="0087673D" w:rsidRPr="00D4736F" w:rsidRDefault="0087673D" w:rsidP="001724FF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310" w:type="dxa"/>
            <w:vAlign w:val="center"/>
          </w:tcPr>
          <w:p w:rsidR="0087673D" w:rsidRPr="00D4736F" w:rsidRDefault="0087673D" w:rsidP="001724FF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09" w:type="dxa"/>
            <w:vAlign w:val="center"/>
          </w:tcPr>
          <w:p w:rsidR="0087673D" w:rsidRPr="00D4736F" w:rsidRDefault="0087673D" w:rsidP="001724FF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เครื่องมือและ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อุปกรณ์ถ่ายทำ</w:t>
            </w:r>
          </w:p>
        </w:tc>
        <w:tc>
          <w:tcPr>
            <w:tcW w:w="2304" w:type="dxa"/>
            <w:vAlign w:val="center"/>
          </w:tcPr>
          <w:p w:rsidR="0087673D" w:rsidRPr="00D4736F" w:rsidRDefault="0087673D" w:rsidP="001724FF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7673D" w:rsidRPr="00D4736F" w:rsidTr="001724FF">
        <w:trPr>
          <w:cantSplit/>
        </w:trPr>
        <w:tc>
          <w:tcPr>
            <w:tcW w:w="3650" w:type="dxa"/>
            <w:tcBorders>
              <w:bottom w:val="nil"/>
            </w:tcBorders>
          </w:tcPr>
          <w:p w:rsidR="0087673D" w:rsidRPr="00643483" w:rsidRDefault="0087673D" w:rsidP="001724FF">
            <w:pPr>
              <w:pStyle w:val="9"/>
              <w:spacing w:line="21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09" w:type="dxa"/>
            <w:tcBorders>
              <w:bottom w:val="nil"/>
            </w:tcBorders>
          </w:tcPr>
          <w:p w:rsidR="0087673D" w:rsidRPr="00643483" w:rsidRDefault="0087673D" w:rsidP="001724FF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  <w:tcBorders>
              <w:bottom w:val="nil"/>
            </w:tcBorders>
          </w:tcPr>
          <w:p w:rsidR="0087673D" w:rsidRPr="00643483" w:rsidRDefault="0087673D" w:rsidP="001724FF">
            <w:pPr>
              <w:spacing w:line="211" w:lineRule="auto"/>
              <w:ind w:left="-12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  <w:tcBorders>
              <w:bottom w:val="nil"/>
            </w:tcBorders>
          </w:tcPr>
          <w:p w:rsidR="0087673D" w:rsidRPr="00643483" w:rsidRDefault="0087673D" w:rsidP="001724FF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9" w:type="dxa"/>
            <w:tcBorders>
              <w:bottom w:val="nil"/>
            </w:tcBorders>
          </w:tcPr>
          <w:p w:rsidR="0087673D" w:rsidRPr="00643483" w:rsidRDefault="0087673D" w:rsidP="001724FF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nil"/>
            </w:tcBorders>
          </w:tcPr>
          <w:p w:rsidR="0087673D" w:rsidRPr="00643483" w:rsidRDefault="0087673D" w:rsidP="001724FF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967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336967" w:rsidRPr="00643483" w:rsidRDefault="00336967" w:rsidP="001724FF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4348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336967" w:rsidRPr="00643483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55</w:t>
            </w:r>
            <w:r>
              <w:rPr>
                <w:sz w:val="30"/>
                <w:szCs w:val="30"/>
              </w:rPr>
              <w:t>,072</w:t>
            </w:r>
            <w:r w:rsidRPr="009F069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236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336967" w:rsidRPr="00643483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20</w:t>
            </w:r>
            <w:r w:rsidRPr="009F0694">
              <w:rPr>
                <w:sz w:val="30"/>
                <w:szCs w:val="30"/>
              </w:rPr>
              <w:t>,122,095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336967" w:rsidRPr="00643483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56,9</w:t>
            </w:r>
            <w:r w:rsidRPr="009F0694">
              <w:rPr>
                <w:sz w:val="30"/>
                <w:szCs w:val="30"/>
              </w:rPr>
              <w:t>27,751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336967" w:rsidRPr="00643483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rFonts w:hint="cs"/>
                <w:sz w:val="30"/>
                <w:szCs w:val="30"/>
                <w:cs/>
              </w:rPr>
              <w:t>4</w:t>
            </w:r>
            <w:r w:rsidRPr="009F0694">
              <w:rPr>
                <w:sz w:val="30"/>
                <w:szCs w:val="30"/>
                <w:cs/>
              </w:rPr>
              <w:t>,</w:t>
            </w:r>
            <w:r w:rsidRPr="009F0694">
              <w:rPr>
                <w:rFonts w:hint="cs"/>
                <w:sz w:val="30"/>
                <w:szCs w:val="30"/>
                <w:cs/>
              </w:rPr>
              <w:t>792</w:t>
            </w:r>
            <w:r w:rsidRPr="009F0694">
              <w:rPr>
                <w:sz w:val="30"/>
                <w:szCs w:val="30"/>
                <w:cs/>
              </w:rPr>
              <w:t>,</w:t>
            </w:r>
            <w:r w:rsidRPr="009F0694">
              <w:rPr>
                <w:rFonts w:hint="cs"/>
                <w:sz w:val="30"/>
                <w:szCs w:val="30"/>
                <w:cs/>
              </w:rPr>
              <w:t>034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336967" w:rsidRPr="00643483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>36</w:t>
            </w:r>
            <w:r>
              <w:rPr>
                <w:sz w:val="30"/>
                <w:szCs w:val="30"/>
              </w:rPr>
              <w:t>,914</w:t>
            </w:r>
            <w:r w:rsidRPr="009F069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116</w:t>
            </w:r>
          </w:p>
        </w:tc>
      </w:tr>
      <w:tr w:rsidR="00336967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336967" w:rsidRPr="00643483" w:rsidRDefault="00336967" w:rsidP="001724FF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336967" w:rsidRPr="009F0694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5,692</w:t>
            </w:r>
            <w:r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502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336967" w:rsidRPr="009F0694" w:rsidRDefault="00336967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336967" w:rsidRPr="009F0694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22,201</w:t>
            </w:r>
            <w:r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608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336967" w:rsidRPr="009F0694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105</w:t>
            </w:r>
            <w:r>
              <w:rPr>
                <w:sz w:val="30"/>
                <w:szCs w:val="30"/>
              </w:rPr>
              <w:t>,280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336967" w:rsidRPr="009F0694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</w:t>
            </w:r>
            <w:r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999</w:t>
            </w:r>
            <w:r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390</w:t>
            </w:r>
          </w:p>
        </w:tc>
      </w:tr>
      <w:tr w:rsidR="00336967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336967" w:rsidRPr="00643483" w:rsidRDefault="00336967" w:rsidP="001724FF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:rsidR="00336967" w:rsidRPr="009F0694" w:rsidRDefault="00336967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333E9D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359,507</w:t>
            </w:r>
            <w:r w:rsidRPr="00333E9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10" w:type="dxa"/>
            <w:tcBorders>
              <w:top w:val="nil"/>
              <w:bottom w:val="single" w:sz="4" w:space="0" w:color="auto"/>
            </w:tcBorders>
          </w:tcPr>
          <w:p w:rsidR="00336967" w:rsidRPr="009F0694" w:rsidRDefault="00336967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tcBorders>
              <w:top w:val="nil"/>
              <w:bottom w:val="single" w:sz="4" w:space="0" w:color="auto"/>
            </w:tcBorders>
          </w:tcPr>
          <w:p w:rsidR="00336967" w:rsidRPr="009F0694" w:rsidRDefault="00336967" w:rsidP="001724FF">
            <w:pPr>
              <w:spacing w:line="211" w:lineRule="auto"/>
              <w:ind w:right="263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488,248</w:t>
            </w:r>
            <w:r w:rsidRPr="00333E9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:rsidR="00336967" w:rsidRPr="009F0694" w:rsidRDefault="00336967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333E9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</w:tcPr>
          <w:p w:rsidR="00336967" w:rsidRPr="009F0694" w:rsidRDefault="00336967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333E9D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847,755</w:t>
            </w:r>
            <w:r w:rsidRPr="00333E9D">
              <w:rPr>
                <w:sz w:val="30"/>
                <w:szCs w:val="30"/>
                <w:cs/>
              </w:rPr>
              <w:t>)</w:t>
            </w:r>
          </w:p>
        </w:tc>
      </w:tr>
      <w:tr w:rsidR="00336967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336967" w:rsidRPr="00643483" w:rsidRDefault="00336967" w:rsidP="001724FF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:rsidR="00336967" w:rsidRPr="009F0694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60</w:t>
            </w:r>
            <w:r>
              <w:rPr>
                <w:sz w:val="30"/>
                <w:szCs w:val="30"/>
              </w:rPr>
              <w:t>,405</w:t>
            </w:r>
            <w:r w:rsidRPr="00333E9D">
              <w:rPr>
                <w:sz w:val="30"/>
                <w:szCs w:val="30"/>
              </w:rPr>
              <w:t>,23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2310" w:type="dxa"/>
            <w:tcBorders>
              <w:top w:val="single" w:sz="4" w:space="0" w:color="auto"/>
              <w:bottom w:val="nil"/>
            </w:tcBorders>
          </w:tcPr>
          <w:p w:rsidR="00336967" w:rsidRPr="009F0694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20</w:t>
            </w:r>
            <w:r w:rsidRPr="00333E9D">
              <w:rPr>
                <w:sz w:val="30"/>
                <w:szCs w:val="30"/>
              </w:rPr>
              <w:t>,122,095</w:t>
            </w:r>
          </w:p>
        </w:tc>
        <w:tc>
          <w:tcPr>
            <w:tcW w:w="2310" w:type="dxa"/>
            <w:tcBorders>
              <w:top w:val="single" w:sz="4" w:space="0" w:color="auto"/>
              <w:bottom w:val="nil"/>
            </w:tcBorders>
          </w:tcPr>
          <w:p w:rsidR="00336967" w:rsidRPr="009F0694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78,641</w:t>
            </w:r>
            <w:r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111</w:t>
            </w: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:rsidR="00336967" w:rsidRPr="009F0694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rFonts w:hint="cs"/>
                <w:sz w:val="30"/>
                <w:szCs w:val="30"/>
                <w:cs/>
              </w:rPr>
              <w:t>4</w:t>
            </w:r>
            <w:r w:rsidRPr="00333E9D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897</w:t>
            </w:r>
            <w:r w:rsidRPr="00333E9D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31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</w:tcPr>
          <w:p w:rsidR="00336967" w:rsidRPr="009F0694" w:rsidRDefault="00336967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>64</w:t>
            </w:r>
            <w:r>
              <w:rPr>
                <w:sz w:val="30"/>
                <w:szCs w:val="30"/>
              </w:rPr>
              <w:t>,065</w:t>
            </w:r>
            <w:r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751</w:t>
            </w: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824BDC" w:rsidRPr="00824BD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</w:rPr>
              <w:t>2,293,350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824BDC" w:rsidRPr="00824BDC" w:rsidRDefault="00824BDC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824BDC" w:rsidRPr="00824BDC" w:rsidRDefault="00824BDC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824BDC" w:rsidRPr="00824BDC" w:rsidRDefault="00824BDC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824BDC" w:rsidRPr="00824BD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</w:rPr>
              <w:t>2,293,350</w:t>
            </w: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824BDC" w:rsidRPr="00824BDC" w:rsidRDefault="00824BDC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(</w:t>
            </w:r>
            <w:r w:rsidRPr="00824BDC">
              <w:rPr>
                <w:sz w:val="30"/>
                <w:szCs w:val="30"/>
              </w:rPr>
              <w:t>1,294,75</w:t>
            </w:r>
            <w:r w:rsidR="007E653B">
              <w:rPr>
                <w:sz w:val="30"/>
                <w:szCs w:val="30"/>
              </w:rPr>
              <w:t>1</w:t>
            </w:r>
            <w:r w:rsidRPr="00824BD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824BDC" w:rsidRPr="00824BDC" w:rsidRDefault="00824BDC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(</w:t>
            </w:r>
            <w:r w:rsidRPr="00824BDC">
              <w:rPr>
                <w:sz w:val="30"/>
                <w:szCs w:val="30"/>
              </w:rPr>
              <w:t>145,500</w:t>
            </w:r>
            <w:r w:rsidRPr="00824BD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824BDC" w:rsidRPr="00824BDC" w:rsidRDefault="00824BDC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(</w:t>
            </w:r>
            <w:r w:rsidRPr="00824BDC">
              <w:rPr>
                <w:sz w:val="30"/>
                <w:szCs w:val="30"/>
              </w:rPr>
              <w:t>6,031,17</w:t>
            </w:r>
            <w:r w:rsidR="007E653B">
              <w:rPr>
                <w:sz w:val="30"/>
                <w:szCs w:val="30"/>
              </w:rPr>
              <w:t>8</w:t>
            </w:r>
            <w:r w:rsidRPr="00824BD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824BDC" w:rsidRPr="00824BDC" w:rsidRDefault="00824BDC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48,890</w:t>
            </w:r>
            <w:r w:rsidRPr="00824BD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824BDC" w:rsidRPr="00824BDC" w:rsidRDefault="00824BDC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(</w:t>
            </w:r>
            <w:r w:rsidRPr="00824BDC">
              <w:rPr>
                <w:sz w:val="30"/>
                <w:szCs w:val="30"/>
              </w:rPr>
              <w:t>7,520,319</w:t>
            </w:r>
            <w:r w:rsidRPr="00824BDC">
              <w:rPr>
                <w:sz w:val="30"/>
                <w:szCs w:val="30"/>
                <w:cs/>
              </w:rPr>
              <w:t>)</w:t>
            </w: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  <w:vAlign w:val="bottom"/>
          </w:tcPr>
          <w:p w:rsidR="00824BDC" w:rsidRPr="001724FF" w:rsidRDefault="00824BDC" w:rsidP="001724FF">
            <w:pPr>
              <w:spacing w:line="211" w:lineRule="auto"/>
              <w:ind w:right="-72"/>
              <w:jc w:val="both"/>
              <w:rPr>
                <w:spacing w:val="-6"/>
                <w:sz w:val="29"/>
                <w:szCs w:val="29"/>
                <w:cs/>
              </w:rPr>
            </w:pPr>
            <w:r w:rsidRPr="001724FF">
              <w:rPr>
                <w:rFonts w:ascii="Angsana New" w:hAnsi="Angsana New"/>
                <w:spacing w:val="-6"/>
                <w:sz w:val="29"/>
                <w:szCs w:val="29"/>
                <w:cs/>
              </w:rPr>
              <w:t>โอน</w:t>
            </w:r>
            <w:r w:rsidR="001724FF" w:rsidRPr="001724FF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เป็นสินทรัพย์ไม่หมุนเวียนที่ถือไว้เพื่อขาย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:rsidR="00824BDC" w:rsidRPr="00824BDC" w:rsidRDefault="00824BDC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tcBorders>
              <w:top w:val="nil"/>
              <w:bottom w:val="single" w:sz="4" w:space="0" w:color="auto"/>
            </w:tcBorders>
          </w:tcPr>
          <w:p w:rsidR="00824BDC" w:rsidRPr="00824BDC" w:rsidRDefault="00824BDC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tcBorders>
              <w:top w:val="nil"/>
              <w:bottom w:val="single" w:sz="4" w:space="0" w:color="auto"/>
            </w:tcBorders>
          </w:tcPr>
          <w:p w:rsidR="00824BDC" w:rsidRPr="00824BDC" w:rsidRDefault="00824BDC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rFonts w:hint="cs"/>
                <w:sz w:val="30"/>
                <w:szCs w:val="30"/>
                <w:cs/>
              </w:rPr>
              <w:t>(17,007,157)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:rsidR="00824BDC" w:rsidRPr="00824BDC" w:rsidRDefault="00824BDC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</w:tcPr>
          <w:p w:rsidR="00824BDC" w:rsidRPr="00824BDC" w:rsidRDefault="00824BDC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rFonts w:hint="cs"/>
                <w:sz w:val="30"/>
                <w:szCs w:val="30"/>
                <w:cs/>
              </w:rPr>
              <w:t>(17,007,157)</w:t>
            </w: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nil"/>
              <w:bottom w:val="single" w:sz="4" w:space="0" w:color="auto"/>
            </w:tcBorders>
          </w:tcPr>
          <w:p w:rsidR="00824BDC" w:rsidRPr="00643483" w:rsidRDefault="00824BDC" w:rsidP="001724FF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</w:tcPr>
          <w:p w:rsidR="00824BDC" w:rsidRPr="00824BD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1</w:t>
            </w:r>
            <w:r w:rsidRPr="00824BDC">
              <w:rPr>
                <w:rFonts w:hint="cs"/>
                <w:sz w:val="30"/>
                <w:szCs w:val="30"/>
                <w:cs/>
              </w:rPr>
              <w:t>61</w:t>
            </w:r>
            <w:r w:rsidRPr="00824BDC">
              <w:rPr>
                <w:sz w:val="30"/>
                <w:szCs w:val="30"/>
              </w:rPr>
              <w:t>,403,8</w:t>
            </w:r>
            <w:r w:rsidR="007E653B">
              <w:rPr>
                <w:sz w:val="30"/>
                <w:szCs w:val="30"/>
              </w:rPr>
              <w:t>30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:rsidR="00824BDC" w:rsidRPr="00824BD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24BDC">
              <w:rPr>
                <w:rFonts w:hint="cs"/>
                <w:sz w:val="30"/>
                <w:szCs w:val="30"/>
                <w:cs/>
              </w:rPr>
              <w:t>19,976,595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:rsidR="00824BDC" w:rsidRPr="00824BD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</w:rPr>
              <w:t>55,602,77</w:t>
            </w:r>
            <w:r w:rsidR="007E653B">
              <w:rPr>
                <w:sz w:val="30"/>
                <w:szCs w:val="30"/>
              </w:rPr>
              <w:t>6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</w:tcPr>
          <w:p w:rsidR="00824BDC" w:rsidRPr="00336967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</w:rPr>
            </w:pPr>
            <w:r w:rsidRPr="00824BDC">
              <w:rPr>
                <w:rFonts w:hint="cs"/>
                <w:sz w:val="30"/>
                <w:szCs w:val="30"/>
                <w:cs/>
              </w:rPr>
              <w:t>4</w:t>
            </w:r>
            <w:r w:rsidRPr="00824BDC">
              <w:rPr>
                <w:sz w:val="30"/>
                <w:szCs w:val="30"/>
                <w:cs/>
              </w:rPr>
              <w:t>,</w:t>
            </w:r>
            <w:r w:rsidRPr="00824BDC">
              <w:rPr>
                <w:rFonts w:hint="cs"/>
                <w:sz w:val="30"/>
                <w:szCs w:val="30"/>
                <w:cs/>
              </w:rPr>
              <w:t>848</w:t>
            </w:r>
            <w:r w:rsidRPr="00824BDC">
              <w:rPr>
                <w:sz w:val="30"/>
                <w:szCs w:val="30"/>
                <w:cs/>
              </w:rPr>
              <w:t>,</w:t>
            </w:r>
            <w:r w:rsidRPr="00824BDC">
              <w:rPr>
                <w:rFonts w:hint="cs"/>
                <w:sz w:val="30"/>
                <w:szCs w:val="30"/>
                <w:cs/>
              </w:rPr>
              <w:t>424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:rsidR="00824BDC" w:rsidRPr="00824BD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2</w:t>
            </w:r>
            <w:r w:rsidRPr="00824BDC">
              <w:rPr>
                <w:rFonts w:hint="cs"/>
                <w:sz w:val="30"/>
                <w:szCs w:val="30"/>
                <w:cs/>
              </w:rPr>
              <w:t>41,831,625</w:t>
            </w: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single" w:sz="4" w:space="0" w:color="auto"/>
              <w:bottom w:val="nil"/>
            </w:tcBorders>
          </w:tcPr>
          <w:p w:rsidR="00824BDC" w:rsidRPr="00643483" w:rsidRDefault="00824BDC" w:rsidP="001724FF">
            <w:pPr>
              <w:pStyle w:val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10" w:type="dxa"/>
            <w:tcBorders>
              <w:top w:val="single" w:sz="4" w:space="0" w:color="auto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10" w:type="dxa"/>
            <w:tcBorders>
              <w:top w:val="single" w:sz="4" w:space="0" w:color="auto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501FAC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44</w:t>
            </w:r>
            <w:r>
              <w:rPr>
                <w:sz w:val="30"/>
                <w:szCs w:val="30"/>
              </w:rPr>
              <w:t>,602</w:t>
            </w:r>
            <w:r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530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501FAC">
              <w:rPr>
                <w:rFonts w:hint="cs"/>
                <w:sz w:val="30"/>
                <w:szCs w:val="30"/>
                <w:cs/>
              </w:rPr>
              <w:t>20</w:t>
            </w:r>
            <w:r w:rsidRPr="00501FAC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103</w:t>
            </w:r>
            <w:r w:rsidRPr="00501FAC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201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501FAC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sz w:val="30"/>
                <w:szCs w:val="30"/>
              </w:rPr>
              <w:t>,444</w:t>
            </w:r>
            <w:r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730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2,797</w:t>
            </w:r>
            <w:r w:rsidRPr="00501FAC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755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200,948</w:t>
            </w:r>
            <w:r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216</w:t>
            </w: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824BDC" w:rsidRPr="00501FA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6,317</w:t>
            </w:r>
            <w:r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046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824BDC" w:rsidRPr="00501FA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</w:t>
            </w:r>
            <w:r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726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824BDC" w:rsidRPr="00501FA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</w:t>
            </w:r>
            <w:r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957</w:t>
            </w:r>
            <w:r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997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824BDC" w:rsidRPr="00501FA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684</w:t>
            </w:r>
            <w:r w:rsidRPr="008445B8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184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824BDC" w:rsidRPr="00501FA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10,977</w:t>
            </w:r>
            <w:r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953</w:t>
            </w: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:rsidR="00824BDC" w:rsidRPr="00501FAC" w:rsidRDefault="00824BDC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445B8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352,350</w:t>
            </w:r>
            <w:r w:rsidRPr="008445B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10" w:type="dxa"/>
            <w:tcBorders>
              <w:top w:val="nil"/>
              <w:bottom w:val="single" w:sz="4" w:space="0" w:color="auto"/>
            </w:tcBorders>
          </w:tcPr>
          <w:p w:rsidR="00824BDC" w:rsidRPr="00501FAC" w:rsidRDefault="00824BDC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8445B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tcBorders>
              <w:top w:val="nil"/>
              <w:bottom w:val="single" w:sz="4" w:space="0" w:color="auto"/>
            </w:tcBorders>
          </w:tcPr>
          <w:p w:rsidR="00824BDC" w:rsidRPr="00501FAC" w:rsidRDefault="00824BDC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247,023</w:t>
            </w:r>
            <w:r w:rsidRPr="00333E9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:rsidR="00824BDC" w:rsidRPr="00501FAC" w:rsidRDefault="00824BDC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8445B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</w:tcPr>
          <w:p w:rsidR="00824BDC" w:rsidRPr="00501FAC" w:rsidRDefault="00824BDC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445B8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599,373</w:t>
            </w:r>
            <w:r w:rsidRPr="008445B8">
              <w:rPr>
                <w:sz w:val="30"/>
                <w:szCs w:val="30"/>
                <w:cs/>
              </w:rPr>
              <w:t>)</w:t>
            </w: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:rsidR="00824BDC" w:rsidRPr="00501FA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445B8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50</w:t>
            </w:r>
            <w:r>
              <w:rPr>
                <w:sz w:val="30"/>
                <w:szCs w:val="30"/>
              </w:rPr>
              <w:t>,567</w:t>
            </w:r>
            <w:r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226</w:t>
            </w:r>
          </w:p>
        </w:tc>
        <w:tc>
          <w:tcPr>
            <w:tcW w:w="2310" w:type="dxa"/>
            <w:tcBorders>
              <w:top w:val="single" w:sz="4" w:space="0" w:color="auto"/>
              <w:bottom w:val="nil"/>
            </w:tcBorders>
          </w:tcPr>
          <w:p w:rsidR="00824BDC" w:rsidRPr="00501FA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445B8">
              <w:rPr>
                <w:rFonts w:hint="cs"/>
                <w:sz w:val="30"/>
                <w:szCs w:val="30"/>
                <w:cs/>
              </w:rPr>
              <w:t>20</w:t>
            </w:r>
            <w:r w:rsidRPr="008445B8">
              <w:rPr>
                <w:sz w:val="30"/>
                <w:szCs w:val="30"/>
                <w:cs/>
              </w:rPr>
              <w:t>,</w:t>
            </w:r>
            <w:r w:rsidRPr="008445B8"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21</w:t>
            </w:r>
            <w:r w:rsidRPr="008445B8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927</w:t>
            </w:r>
          </w:p>
        </w:tc>
        <w:tc>
          <w:tcPr>
            <w:tcW w:w="2310" w:type="dxa"/>
            <w:tcBorders>
              <w:top w:val="single" w:sz="4" w:space="0" w:color="auto"/>
              <w:bottom w:val="nil"/>
            </w:tcBorders>
          </w:tcPr>
          <w:p w:rsidR="00824BDC" w:rsidRPr="00501FA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445B8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  <w:r>
              <w:rPr>
                <w:sz w:val="30"/>
                <w:szCs w:val="30"/>
              </w:rPr>
              <w:t>,155</w:t>
            </w:r>
            <w:r w:rsidRPr="008445B8">
              <w:rPr>
                <w:sz w:val="30"/>
                <w:szCs w:val="30"/>
              </w:rPr>
              <w:t>,7</w:t>
            </w:r>
            <w:r>
              <w:rPr>
                <w:sz w:val="30"/>
                <w:szCs w:val="30"/>
              </w:rPr>
              <w:t>04</w:t>
            </w: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:rsidR="00824BDC" w:rsidRPr="00501FA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3,481</w:t>
            </w:r>
            <w:r w:rsidRPr="008445B8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939</w:t>
            </w: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</w:tcPr>
          <w:p w:rsidR="00824BDC" w:rsidRPr="00501FAC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211,326</w:t>
            </w:r>
            <w:r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796</w:t>
            </w:r>
          </w:p>
        </w:tc>
      </w:tr>
      <w:tr w:rsidR="00D011FF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D011FF" w:rsidRPr="00643483" w:rsidRDefault="00D011FF" w:rsidP="001724FF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D011FF" w:rsidRPr="00D011FF" w:rsidRDefault="00D011FF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D011FF">
              <w:rPr>
                <w:sz w:val="30"/>
                <w:szCs w:val="30"/>
              </w:rPr>
              <w:t>5,425,694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D011FF" w:rsidRPr="00824BDC" w:rsidRDefault="00D011FF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D011FF" w:rsidRPr="00D011FF" w:rsidRDefault="00D011FF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D011FF">
              <w:rPr>
                <w:sz w:val="30"/>
                <w:szCs w:val="30"/>
              </w:rPr>
              <w:t>4,321,253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D011FF" w:rsidRPr="00D011FF" w:rsidRDefault="00D011FF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D011FF">
              <w:rPr>
                <w:rFonts w:hint="cs"/>
                <w:sz w:val="30"/>
                <w:szCs w:val="30"/>
                <w:cs/>
              </w:rPr>
              <w:t>561,656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D011FF" w:rsidRPr="0000499A" w:rsidRDefault="0000499A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0499A">
              <w:rPr>
                <w:sz w:val="30"/>
                <w:szCs w:val="30"/>
              </w:rPr>
              <w:t>10,308,603</w:t>
            </w:r>
          </w:p>
        </w:tc>
      </w:tr>
      <w:tr w:rsidR="00D011FF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D011FF" w:rsidRPr="00643483" w:rsidRDefault="00D011FF" w:rsidP="001724FF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D011FF" w:rsidRPr="00D011FF" w:rsidRDefault="00D011FF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D011FF">
              <w:rPr>
                <w:sz w:val="30"/>
                <w:szCs w:val="30"/>
                <w:cs/>
              </w:rPr>
              <w:t>(</w:t>
            </w:r>
            <w:r w:rsidRPr="00D011FF">
              <w:rPr>
                <w:sz w:val="30"/>
                <w:szCs w:val="30"/>
              </w:rPr>
              <w:t>1,196,140</w:t>
            </w:r>
            <w:r w:rsidRPr="00D011F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D011FF" w:rsidRPr="00D011FF" w:rsidRDefault="00D011FF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D011FF">
              <w:rPr>
                <w:sz w:val="30"/>
                <w:szCs w:val="30"/>
                <w:cs/>
              </w:rPr>
              <w:t>(</w:t>
            </w:r>
            <w:r w:rsidRPr="00D011FF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45,499</w:t>
            </w:r>
            <w:r w:rsidRPr="00D011F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:rsidR="00D011FF" w:rsidRPr="00D011FF" w:rsidRDefault="00D011FF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D011FF">
              <w:rPr>
                <w:sz w:val="30"/>
                <w:szCs w:val="30"/>
                <w:cs/>
              </w:rPr>
              <w:t>(</w:t>
            </w:r>
            <w:r w:rsidRPr="00D011FF">
              <w:rPr>
                <w:sz w:val="30"/>
                <w:szCs w:val="30"/>
              </w:rPr>
              <w:t>345,996</w:t>
            </w:r>
            <w:r w:rsidRPr="00D011F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:rsidR="00D011FF" w:rsidRPr="00D011FF" w:rsidRDefault="00D011FF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D011FF">
              <w:rPr>
                <w:sz w:val="30"/>
                <w:szCs w:val="30"/>
                <w:cs/>
              </w:rPr>
              <w:t>(</w:t>
            </w:r>
            <w:r w:rsidRPr="00D011FF">
              <w:rPr>
                <w:sz w:val="30"/>
                <w:szCs w:val="30"/>
              </w:rPr>
              <w:t>48,884</w:t>
            </w:r>
            <w:r w:rsidRPr="00D011F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D011FF" w:rsidRPr="0000499A" w:rsidRDefault="00D011FF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00499A">
              <w:rPr>
                <w:sz w:val="30"/>
                <w:szCs w:val="30"/>
                <w:cs/>
              </w:rPr>
              <w:t>(</w:t>
            </w:r>
            <w:r w:rsidR="0000499A" w:rsidRPr="0000499A">
              <w:rPr>
                <w:sz w:val="30"/>
                <w:szCs w:val="30"/>
              </w:rPr>
              <w:t>1,736,519</w:t>
            </w:r>
            <w:r w:rsidRPr="0000499A">
              <w:rPr>
                <w:sz w:val="30"/>
                <w:szCs w:val="30"/>
                <w:cs/>
              </w:rPr>
              <w:t>)</w:t>
            </w:r>
          </w:p>
        </w:tc>
      </w:tr>
      <w:tr w:rsidR="00D011FF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D011FF" w:rsidRPr="001724FF" w:rsidRDefault="00D011FF" w:rsidP="001724FF">
            <w:pPr>
              <w:spacing w:line="211" w:lineRule="auto"/>
              <w:ind w:right="-72"/>
              <w:jc w:val="both"/>
              <w:rPr>
                <w:rFonts w:ascii="Angsana New" w:hAnsi="Angsana New"/>
                <w:spacing w:val="-6"/>
                <w:sz w:val="29"/>
                <w:szCs w:val="29"/>
                <w:cs/>
              </w:rPr>
            </w:pPr>
            <w:r w:rsidRPr="001724FF">
              <w:rPr>
                <w:rFonts w:ascii="Angsana New" w:hAnsi="Angsana New"/>
                <w:spacing w:val="-6"/>
                <w:sz w:val="29"/>
                <w:szCs w:val="29"/>
                <w:cs/>
              </w:rPr>
              <w:t>โอน</w:t>
            </w:r>
            <w:r w:rsidR="001724FF" w:rsidRPr="001724FF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เป็นสินทรัพย์ไม่หมุนเวียนที่ถือไว้เพื่อขาย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:rsidR="00D011FF" w:rsidRPr="00824BDC" w:rsidRDefault="00D011FF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tcBorders>
              <w:top w:val="nil"/>
              <w:bottom w:val="single" w:sz="4" w:space="0" w:color="auto"/>
            </w:tcBorders>
          </w:tcPr>
          <w:p w:rsidR="00D011FF" w:rsidRPr="00824BDC" w:rsidRDefault="00D011FF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tcBorders>
              <w:top w:val="nil"/>
              <w:bottom w:val="single" w:sz="4" w:space="0" w:color="auto"/>
            </w:tcBorders>
          </w:tcPr>
          <w:p w:rsidR="00D011FF" w:rsidRPr="00D011FF" w:rsidRDefault="00D011FF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D011FF">
              <w:rPr>
                <w:sz w:val="30"/>
                <w:szCs w:val="30"/>
                <w:cs/>
              </w:rPr>
              <w:t>(</w:t>
            </w:r>
            <w:r w:rsidRPr="00D011FF">
              <w:rPr>
                <w:sz w:val="30"/>
                <w:szCs w:val="30"/>
              </w:rPr>
              <w:t>14,932,557</w:t>
            </w:r>
            <w:r w:rsidRPr="00D011F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:rsidR="00D011FF" w:rsidRPr="00824BDC" w:rsidRDefault="00D011FF" w:rsidP="001724FF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</w:tcPr>
          <w:p w:rsidR="00D011FF" w:rsidRPr="0000499A" w:rsidRDefault="00D011FF" w:rsidP="001724FF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00499A">
              <w:rPr>
                <w:sz w:val="30"/>
                <w:szCs w:val="30"/>
                <w:cs/>
              </w:rPr>
              <w:t>(</w:t>
            </w:r>
            <w:r w:rsidRPr="0000499A">
              <w:rPr>
                <w:sz w:val="30"/>
                <w:szCs w:val="30"/>
              </w:rPr>
              <w:t>14,932,557</w:t>
            </w:r>
            <w:r w:rsidRPr="0000499A">
              <w:rPr>
                <w:sz w:val="30"/>
                <w:szCs w:val="30"/>
                <w:cs/>
              </w:rPr>
              <w:t>)</w:t>
            </w: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nil"/>
            </w:tcBorders>
          </w:tcPr>
          <w:p w:rsidR="00824BDC" w:rsidRPr="00643483" w:rsidRDefault="00824BDC" w:rsidP="001724FF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</w:tcPr>
          <w:p w:rsidR="00824BDC" w:rsidRPr="00D011FF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D011FF">
              <w:rPr>
                <w:sz w:val="30"/>
                <w:szCs w:val="30"/>
              </w:rPr>
              <w:t>1</w:t>
            </w:r>
            <w:r w:rsidRPr="00D011FF">
              <w:rPr>
                <w:rFonts w:hint="cs"/>
                <w:sz w:val="30"/>
                <w:szCs w:val="30"/>
                <w:cs/>
              </w:rPr>
              <w:t>54,796,</w:t>
            </w:r>
            <w:r w:rsidR="00D011FF" w:rsidRPr="00D011FF">
              <w:rPr>
                <w:rFonts w:hint="cs"/>
                <w:sz w:val="30"/>
                <w:szCs w:val="30"/>
                <w:cs/>
              </w:rPr>
              <w:t>780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DC" w:rsidRPr="00336967" w:rsidRDefault="00D011FF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</w:rPr>
            </w:pPr>
            <w:r w:rsidRPr="00D011FF">
              <w:rPr>
                <w:rFonts w:hint="cs"/>
                <w:sz w:val="30"/>
                <w:szCs w:val="30"/>
                <w:cs/>
              </w:rPr>
              <w:t>19,976,428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DC" w:rsidRPr="00D011FF" w:rsidRDefault="00D011FF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D011FF">
              <w:rPr>
                <w:sz w:val="30"/>
                <w:szCs w:val="30"/>
              </w:rPr>
              <w:t>26,198,404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4BDC" w:rsidRPr="00D011FF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D011FF">
              <w:rPr>
                <w:sz w:val="30"/>
                <w:szCs w:val="30"/>
              </w:rPr>
              <w:t>3,</w:t>
            </w:r>
            <w:r w:rsidR="00D011FF" w:rsidRPr="00D011FF">
              <w:rPr>
                <w:sz w:val="30"/>
                <w:szCs w:val="30"/>
              </w:rPr>
              <w:t>994,711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:rsidR="00824BDC" w:rsidRPr="0000499A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0499A">
              <w:rPr>
                <w:sz w:val="30"/>
                <w:szCs w:val="30"/>
              </w:rPr>
              <w:t>2</w:t>
            </w:r>
            <w:r w:rsidR="0000499A" w:rsidRPr="0000499A">
              <w:rPr>
                <w:sz w:val="30"/>
                <w:szCs w:val="30"/>
              </w:rPr>
              <w:t>04,966,323</w:t>
            </w: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single" w:sz="4" w:space="0" w:color="auto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left="-18" w:right="-7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4348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10" w:type="dxa"/>
            <w:tcBorders>
              <w:top w:val="single" w:sz="4" w:space="0" w:color="auto"/>
              <w:bottom w:val="nil"/>
              <w:right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24BDC" w:rsidRPr="00D011FF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</w:tcPr>
          <w:p w:rsidR="00824BDC" w:rsidRPr="00643483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824BDC" w:rsidRPr="00D4736F" w:rsidTr="001724FF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:rsidR="00824BDC" w:rsidRPr="00643483" w:rsidRDefault="00824BDC" w:rsidP="001724FF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09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:rsidR="00824BDC" w:rsidRPr="00FC0F35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9,838</w:t>
            </w:r>
            <w:r w:rsidRPr="008445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005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4BDC" w:rsidRPr="00FC0F35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168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4BDC" w:rsidRPr="00D011FF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D011FF">
              <w:rPr>
                <w:sz w:val="30"/>
                <w:szCs w:val="30"/>
              </w:rPr>
              <w:t>41,485,407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4BDC" w:rsidRPr="00FC0F35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445B8">
              <w:rPr>
                <w:rFonts w:hint="cs"/>
                <w:sz w:val="30"/>
                <w:szCs w:val="30"/>
                <w:cs/>
              </w:rPr>
              <w:t>1</w:t>
            </w:r>
            <w:r w:rsidRPr="008445B8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415</w:t>
            </w:r>
            <w:r w:rsidRPr="008445B8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37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824BDC" w:rsidRPr="00FC0F35" w:rsidRDefault="00824BDC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52</w:t>
            </w:r>
            <w:r>
              <w:rPr>
                <w:sz w:val="30"/>
                <w:szCs w:val="30"/>
              </w:rPr>
              <w:t>,738</w:t>
            </w:r>
            <w:r w:rsidRPr="008445B8">
              <w:rPr>
                <w:sz w:val="30"/>
                <w:szCs w:val="30"/>
              </w:rPr>
              <w:t>,9</w:t>
            </w:r>
            <w:r>
              <w:rPr>
                <w:sz w:val="30"/>
                <w:szCs w:val="30"/>
              </w:rPr>
              <w:t>55</w:t>
            </w:r>
          </w:p>
        </w:tc>
      </w:tr>
      <w:tr w:rsidR="00824BDC" w:rsidRPr="008445B8" w:rsidTr="001724FF">
        <w:trPr>
          <w:cantSplit/>
        </w:trPr>
        <w:tc>
          <w:tcPr>
            <w:tcW w:w="3650" w:type="dxa"/>
            <w:tcBorders>
              <w:top w:val="nil"/>
              <w:bottom w:val="single" w:sz="4" w:space="0" w:color="auto"/>
            </w:tcBorders>
          </w:tcPr>
          <w:p w:rsidR="00824BDC" w:rsidRPr="00643483" w:rsidRDefault="00824BDC" w:rsidP="001724FF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24BDC" w:rsidRPr="00D011FF" w:rsidRDefault="00263D3A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C65750">
              <w:rPr>
                <w:sz w:val="30"/>
                <w:szCs w:val="30"/>
              </w:rPr>
              <w:t>6,607,0</w:t>
            </w:r>
            <w:r w:rsidR="007E653B">
              <w:rPr>
                <w:sz w:val="30"/>
                <w:szCs w:val="30"/>
              </w:rPr>
              <w:t>50</w:t>
            </w:r>
          </w:p>
        </w:tc>
        <w:tc>
          <w:tcPr>
            <w:tcW w:w="23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4BDC" w:rsidRPr="00D011FF" w:rsidRDefault="00D011FF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D011FF">
              <w:rPr>
                <w:sz w:val="30"/>
                <w:szCs w:val="30"/>
              </w:rPr>
              <w:t>167</w:t>
            </w:r>
          </w:p>
        </w:tc>
        <w:tc>
          <w:tcPr>
            <w:tcW w:w="23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4BDC" w:rsidRPr="00D011FF" w:rsidRDefault="00D011FF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D011FF">
              <w:rPr>
                <w:sz w:val="30"/>
                <w:szCs w:val="30"/>
              </w:rPr>
              <w:t>29,404,37</w:t>
            </w:r>
            <w:r w:rsidR="007E653B">
              <w:rPr>
                <w:sz w:val="30"/>
                <w:szCs w:val="30"/>
              </w:rPr>
              <w:t>2</w:t>
            </w:r>
          </w:p>
        </w:tc>
        <w:tc>
          <w:tcPr>
            <w:tcW w:w="23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24BDC" w:rsidRPr="00336967" w:rsidRDefault="00D011FF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</w:rPr>
            </w:pPr>
            <w:r w:rsidRPr="00D011FF">
              <w:rPr>
                <w:rFonts w:hint="cs"/>
                <w:sz w:val="30"/>
                <w:szCs w:val="30"/>
                <w:cs/>
              </w:rPr>
              <w:t>853,713</w:t>
            </w:r>
          </w:p>
        </w:tc>
        <w:tc>
          <w:tcPr>
            <w:tcW w:w="2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24BDC" w:rsidRPr="00336967" w:rsidRDefault="0000499A" w:rsidP="001724FF">
            <w:pPr>
              <w:spacing w:line="211" w:lineRule="auto"/>
              <w:ind w:right="332"/>
              <w:jc w:val="right"/>
              <w:rPr>
                <w:sz w:val="30"/>
                <w:szCs w:val="30"/>
                <w:highlight w:val="yellow"/>
              </w:rPr>
            </w:pPr>
            <w:r w:rsidRPr="0000499A">
              <w:rPr>
                <w:rFonts w:hint="cs"/>
                <w:sz w:val="30"/>
                <w:szCs w:val="30"/>
                <w:cs/>
              </w:rPr>
              <w:t>36,865,302</w:t>
            </w:r>
          </w:p>
        </w:tc>
      </w:tr>
      <w:bookmarkEnd w:id="9"/>
      <w:bookmarkEnd w:id="10"/>
    </w:tbl>
    <w:p w:rsidR="00EF7348" w:rsidRPr="00D4736F" w:rsidRDefault="00EF7348" w:rsidP="004566EC">
      <w:pPr>
        <w:tabs>
          <w:tab w:val="left" w:pos="993"/>
        </w:tabs>
        <w:ind w:left="68" w:right="-799"/>
        <w:jc w:val="both"/>
        <w:rPr>
          <w:rFonts w:ascii="Angsana New" w:hAnsi="Angsana New"/>
          <w:spacing w:val="-6"/>
          <w:sz w:val="24"/>
          <w:szCs w:val="24"/>
          <w:cs/>
        </w:rPr>
        <w:sectPr w:rsidR="00EF7348" w:rsidRPr="00D4736F" w:rsidSect="00D60086">
          <w:pgSz w:w="16834" w:h="11909" w:orient="landscape" w:code="9"/>
          <w:pgMar w:top="1077" w:right="1009" w:bottom="142" w:left="448" w:header="720" w:footer="283" w:gutter="0"/>
          <w:cols w:space="720"/>
          <w:noEndnote/>
          <w:docGrid w:linePitch="435"/>
        </w:sectPr>
      </w:pPr>
    </w:p>
    <w:p w:rsidR="00185EBF" w:rsidRDefault="00185EBF" w:rsidP="002704C4">
      <w:pPr>
        <w:pStyle w:val="30"/>
        <w:numPr>
          <w:ilvl w:val="0"/>
          <w:numId w:val="2"/>
        </w:numPr>
        <w:ind w:right="-70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สินทรัพย์สิทธิการใช้</w:t>
      </w:r>
    </w:p>
    <w:p w:rsidR="0028085F" w:rsidRDefault="0028085F" w:rsidP="0028085F">
      <w:pPr>
        <w:pStyle w:val="30"/>
        <w:tabs>
          <w:tab w:val="clear" w:pos="360"/>
        </w:tabs>
        <w:spacing w:line="120" w:lineRule="auto"/>
        <w:ind w:left="357" w:right="-709"/>
        <w:rPr>
          <w:rFonts w:ascii="Angsana New" w:hAnsi="Angsana New"/>
          <w:b/>
          <w:bCs/>
        </w:rPr>
      </w:pPr>
    </w:p>
    <w:p w:rsidR="00185EBF" w:rsidRDefault="00185EBF" w:rsidP="00F14EA6">
      <w:pPr>
        <w:pStyle w:val="af0"/>
        <w:ind w:left="360" w:right="-168"/>
        <w:jc w:val="right"/>
        <w:rPr>
          <w:rFonts w:ascii="Angsana New" w:hAnsi="Angsana New"/>
          <w:sz w:val="31"/>
          <w:szCs w:val="31"/>
        </w:rPr>
      </w:pPr>
      <w:r w:rsidRPr="00A81099">
        <w:rPr>
          <w:rFonts w:ascii="Angsana New" w:hAnsi="Angsana New" w:hint="cs"/>
          <w:sz w:val="31"/>
          <w:szCs w:val="31"/>
          <w:cs/>
        </w:rPr>
        <w:t xml:space="preserve">หน่วย </w:t>
      </w:r>
      <w:r w:rsidRPr="00A81099">
        <w:rPr>
          <w:rFonts w:ascii="Angsana New" w:hAnsi="Angsana New"/>
          <w:sz w:val="31"/>
          <w:szCs w:val="31"/>
        </w:rPr>
        <w:t xml:space="preserve">: </w:t>
      </w:r>
      <w:r w:rsidRPr="00A81099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10134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12"/>
        <w:gridCol w:w="1380"/>
        <w:gridCol w:w="1381"/>
        <w:gridCol w:w="1380"/>
        <w:gridCol w:w="1381"/>
      </w:tblGrid>
      <w:tr w:rsidR="00B066C7" w:rsidRPr="001D12C9" w:rsidTr="0000499A">
        <w:trPr>
          <w:trHeight w:val="381"/>
        </w:trPr>
        <w:tc>
          <w:tcPr>
            <w:tcW w:w="4612" w:type="dxa"/>
            <w:vMerge w:val="restart"/>
            <w:vAlign w:val="center"/>
          </w:tcPr>
          <w:p w:rsidR="00B066C7" w:rsidRPr="00C82017" w:rsidRDefault="00B066C7" w:rsidP="00626060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1" w:name="OLE_LINK22"/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761" w:type="dxa"/>
            <w:gridSpan w:val="2"/>
          </w:tcPr>
          <w:p w:rsidR="00B066C7" w:rsidRPr="0058746B" w:rsidRDefault="00B066C7" w:rsidP="00626060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</w:tcPr>
          <w:p w:rsidR="00B066C7" w:rsidRPr="0058746B" w:rsidRDefault="00B066C7" w:rsidP="00626060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066C7" w:rsidRPr="001D12C9" w:rsidTr="0000499A">
        <w:trPr>
          <w:trHeight w:val="183"/>
        </w:trPr>
        <w:tc>
          <w:tcPr>
            <w:tcW w:w="4612" w:type="dxa"/>
            <w:vMerge/>
            <w:tcBorders>
              <w:bottom w:val="single" w:sz="4" w:space="0" w:color="auto"/>
            </w:tcBorders>
          </w:tcPr>
          <w:p w:rsidR="00B066C7" w:rsidRPr="00C82017" w:rsidRDefault="00B066C7" w:rsidP="00626060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B066C7" w:rsidRPr="0058746B" w:rsidRDefault="00B066C7" w:rsidP="00626060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B066C7" w:rsidRPr="00B066C7" w:rsidRDefault="00B066C7" w:rsidP="00626060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B066C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B066C7" w:rsidRPr="0058746B" w:rsidRDefault="00B066C7" w:rsidP="00626060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B066C7" w:rsidRPr="0058746B" w:rsidRDefault="00B066C7" w:rsidP="00626060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2563</w:t>
            </w:r>
          </w:p>
        </w:tc>
      </w:tr>
      <w:tr w:rsidR="0019556D" w:rsidRPr="001D12C9" w:rsidTr="0000499A">
        <w:trPr>
          <w:trHeight w:val="57"/>
        </w:trPr>
        <w:tc>
          <w:tcPr>
            <w:tcW w:w="4612" w:type="dxa"/>
            <w:tcBorders>
              <w:top w:val="single" w:sz="4" w:space="0" w:color="auto"/>
              <w:bottom w:val="nil"/>
            </w:tcBorders>
            <w:vAlign w:val="bottom"/>
          </w:tcPr>
          <w:p w:rsidR="0019556D" w:rsidRPr="0058746B" w:rsidRDefault="0019556D" w:rsidP="00B066C7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</w:t>
            </w:r>
            <w:r w:rsidR="001724F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center"/>
          </w:tcPr>
          <w:p w:rsidR="0019556D" w:rsidRPr="00B066C7" w:rsidRDefault="0019556D" w:rsidP="00E00CFA">
            <w:pPr>
              <w:ind w:left="-101" w:right="47"/>
              <w:jc w:val="right"/>
              <w:rPr>
                <w:rFonts w:ascii="Angsana New" w:hAnsi="Angsana New" w:cs="Angsana New"/>
                <w:cs/>
              </w:rPr>
            </w:pPr>
            <w:r w:rsidRPr="00B066C7">
              <w:rPr>
                <w:sz w:val="31"/>
                <w:szCs w:val="31"/>
              </w:rPr>
              <w:t>94,822,321</w:t>
            </w:r>
          </w:p>
        </w:tc>
        <w:tc>
          <w:tcPr>
            <w:tcW w:w="1381" w:type="dxa"/>
            <w:tcBorders>
              <w:top w:val="single" w:sz="4" w:space="0" w:color="auto"/>
              <w:bottom w:val="nil"/>
            </w:tcBorders>
          </w:tcPr>
          <w:p w:rsidR="0019556D" w:rsidRPr="00B066C7" w:rsidRDefault="0019556D" w:rsidP="00E00CFA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B066C7">
              <w:rPr>
                <w:rFonts w:ascii="Angsana New" w:hAnsi="Angsana New" w:cs="Angsana New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center"/>
          </w:tcPr>
          <w:p w:rsidR="0019556D" w:rsidRPr="00B066C7" w:rsidRDefault="0019556D" w:rsidP="005914D5">
            <w:pPr>
              <w:ind w:left="-101" w:right="50"/>
              <w:jc w:val="right"/>
              <w:rPr>
                <w:sz w:val="31"/>
                <w:szCs w:val="31"/>
                <w:cs/>
              </w:rPr>
            </w:pPr>
            <w:r w:rsidRPr="00B066C7">
              <w:rPr>
                <w:sz w:val="31"/>
                <w:szCs w:val="31"/>
              </w:rPr>
              <w:t>42,687,921</w:t>
            </w:r>
          </w:p>
        </w:tc>
        <w:tc>
          <w:tcPr>
            <w:tcW w:w="1381" w:type="dxa"/>
            <w:tcBorders>
              <w:top w:val="single" w:sz="4" w:space="0" w:color="auto"/>
              <w:bottom w:val="nil"/>
            </w:tcBorders>
          </w:tcPr>
          <w:p w:rsidR="0019556D" w:rsidRPr="00B066C7" w:rsidRDefault="0019556D" w:rsidP="00E00CFA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B066C7">
              <w:rPr>
                <w:rFonts w:ascii="Angsana New" w:hAnsi="Angsana New" w:cs="Angsana New"/>
              </w:rPr>
              <w:t>-</w:t>
            </w:r>
          </w:p>
        </w:tc>
      </w:tr>
      <w:tr w:rsidR="0019556D" w:rsidRPr="001D12C9" w:rsidTr="0000499A">
        <w:trPr>
          <w:trHeight w:val="57"/>
        </w:trPr>
        <w:tc>
          <w:tcPr>
            <w:tcW w:w="4612" w:type="dxa"/>
            <w:tcBorders>
              <w:top w:val="nil"/>
              <w:bottom w:val="nil"/>
            </w:tcBorders>
            <w:vAlign w:val="bottom"/>
          </w:tcPr>
          <w:p w:rsidR="0019556D" w:rsidRPr="0058746B" w:rsidRDefault="0019556D" w:rsidP="00B066C7">
            <w:pPr>
              <w:ind w:right="116"/>
              <w:rPr>
                <w:rFonts w:ascii="Angsana New" w:hAnsi="Angsana New" w:cs="Angsana New"/>
                <w:spacing w:val="-8"/>
                <w:cs/>
              </w:rPr>
            </w:pPr>
            <w:r w:rsidRPr="0058746B">
              <w:rPr>
                <w:rFonts w:ascii="Angsana New" w:hAnsi="Angsana New" w:cs="Angsana New" w:hint="cs"/>
                <w:spacing w:val="-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19556D" w:rsidRPr="00B066C7" w:rsidRDefault="0019556D" w:rsidP="00B066C7">
            <w:pPr>
              <w:ind w:left="-101" w:right="31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19556D" w:rsidRPr="00B066C7" w:rsidRDefault="0019556D" w:rsidP="00E00CFA">
            <w:pPr>
              <w:ind w:left="-101" w:right="18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19556D" w:rsidRPr="00B066C7" w:rsidRDefault="0019556D" w:rsidP="00B066C7">
            <w:pPr>
              <w:ind w:left="-101" w:right="31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19556D" w:rsidRPr="00B066C7" w:rsidRDefault="0019556D" w:rsidP="00B066C7">
            <w:pPr>
              <w:ind w:left="-101" w:right="189"/>
              <w:jc w:val="right"/>
              <w:rPr>
                <w:rFonts w:ascii="Angsana New" w:hAnsi="Angsana New" w:cs="Angsana New"/>
              </w:rPr>
            </w:pPr>
          </w:p>
        </w:tc>
      </w:tr>
      <w:tr w:rsidR="0019556D" w:rsidRPr="001D12C9" w:rsidTr="0000499A">
        <w:trPr>
          <w:trHeight w:val="57"/>
        </w:trPr>
        <w:tc>
          <w:tcPr>
            <w:tcW w:w="4612" w:type="dxa"/>
            <w:tcBorders>
              <w:top w:val="nil"/>
              <w:bottom w:val="nil"/>
            </w:tcBorders>
            <w:vAlign w:val="bottom"/>
          </w:tcPr>
          <w:p w:rsidR="0019556D" w:rsidRPr="00B066C7" w:rsidRDefault="0019556D" w:rsidP="00B066C7">
            <w:pPr>
              <w:ind w:right="116" w:firstLine="241"/>
              <w:rPr>
                <w:rFonts w:ascii="Angsana New" w:hAnsi="Angsana New" w:cs="Angsana New"/>
                <w:spacing w:val="-16"/>
                <w:cs/>
              </w:rPr>
            </w:pPr>
            <w:r w:rsidRPr="00B066C7">
              <w:rPr>
                <w:rFonts w:ascii="Angsana New" w:hAnsi="Angsana New" w:cs="Angsana New" w:hint="cs"/>
                <w:spacing w:val="-16"/>
                <w:cs/>
              </w:rPr>
              <w:t xml:space="preserve">ฉบับที่ </w:t>
            </w:r>
            <w:r w:rsidRPr="00B066C7">
              <w:rPr>
                <w:rFonts w:ascii="Angsana New" w:hAnsi="Angsana New" w:cs="Angsana New"/>
                <w:spacing w:val="-16"/>
              </w:rPr>
              <w:t>16</w:t>
            </w:r>
            <w:r w:rsidRPr="00B066C7">
              <w:rPr>
                <w:rFonts w:ascii="Angsana New" w:hAnsi="Angsana New" w:cs="Angsana New" w:hint="cs"/>
                <w:spacing w:val="-16"/>
                <w:cs/>
              </w:rPr>
              <w:t xml:space="preserve"> มาถือปฏิบัติ ณ วันที่ </w:t>
            </w:r>
            <w:r w:rsidRPr="00B066C7">
              <w:rPr>
                <w:rFonts w:ascii="Angsana New" w:hAnsi="Angsana New" w:cs="Angsana New"/>
                <w:spacing w:val="-16"/>
              </w:rPr>
              <w:t>1</w:t>
            </w:r>
            <w:r w:rsidRPr="00B066C7">
              <w:rPr>
                <w:rFonts w:ascii="Angsana New" w:hAnsi="Angsana New" w:cs="Angsana New" w:hint="cs"/>
                <w:spacing w:val="-16"/>
                <w:cs/>
              </w:rPr>
              <w:t xml:space="preserve"> มกราคม </w:t>
            </w:r>
            <w:r w:rsidRPr="00B066C7">
              <w:rPr>
                <w:rFonts w:ascii="Angsana New" w:hAnsi="Angsana New" w:cs="Angsana New"/>
                <w:spacing w:val="-16"/>
              </w:rPr>
              <w:t>2563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19556D" w:rsidRPr="0019556D" w:rsidRDefault="0019556D" w:rsidP="00B066C7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19556D">
              <w:rPr>
                <w:rFonts w:ascii="Angsana New" w:hAnsi="Angsana New" w:cs="Angsana New"/>
              </w:rPr>
              <w:t>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19556D" w:rsidRPr="0019556D" w:rsidRDefault="0019556D" w:rsidP="0019556D">
            <w:pPr>
              <w:ind w:left="-101" w:right="56"/>
              <w:jc w:val="right"/>
              <w:rPr>
                <w:rFonts w:ascii="Angsana New" w:hAnsi="Angsana New" w:cs="Angsana New"/>
                <w:cs/>
              </w:rPr>
            </w:pPr>
            <w:r w:rsidRPr="0019556D">
              <w:rPr>
                <w:sz w:val="31"/>
                <w:szCs w:val="31"/>
                <w:cs/>
              </w:rPr>
              <w:t>12</w:t>
            </w:r>
            <w:r w:rsidRPr="0019556D">
              <w:rPr>
                <w:rFonts w:hint="cs"/>
                <w:sz w:val="31"/>
                <w:szCs w:val="31"/>
                <w:cs/>
              </w:rPr>
              <w:t>5</w:t>
            </w:r>
            <w:r w:rsidRPr="0019556D">
              <w:rPr>
                <w:sz w:val="31"/>
                <w:szCs w:val="31"/>
              </w:rPr>
              <w:t>,</w:t>
            </w:r>
            <w:r w:rsidRPr="0019556D">
              <w:rPr>
                <w:rFonts w:hint="cs"/>
                <w:sz w:val="31"/>
                <w:szCs w:val="31"/>
                <w:cs/>
              </w:rPr>
              <w:t>528</w:t>
            </w:r>
            <w:r w:rsidRPr="0019556D">
              <w:rPr>
                <w:sz w:val="31"/>
                <w:szCs w:val="31"/>
              </w:rPr>
              <w:t>,962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19556D" w:rsidRPr="0019556D" w:rsidRDefault="0019556D" w:rsidP="00B066C7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19556D">
              <w:rPr>
                <w:rFonts w:ascii="Angsana New" w:hAnsi="Angsana New" w:cs="Angsana New"/>
              </w:rPr>
              <w:t>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19556D" w:rsidRPr="0019556D" w:rsidRDefault="0019556D" w:rsidP="0019556D">
            <w:pPr>
              <w:ind w:left="-101" w:right="87"/>
              <w:jc w:val="right"/>
              <w:rPr>
                <w:sz w:val="31"/>
                <w:szCs w:val="31"/>
                <w:cs/>
              </w:rPr>
            </w:pPr>
            <w:r w:rsidRPr="0019556D">
              <w:rPr>
                <w:sz w:val="31"/>
                <w:szCs w:val="31"/>
              </w:rPr>
              <w:t>5</w:t>
            </w:r>
            <w:r w:rsidRPr="0019556D">
              <w:rPr>
                <w:rFonts w:hint="cs"/>
                <w:sz w:val="31"/>
                <w:szCs w:val="31"/>
                <w:cs/>
              </w:rPr>
              <w:t>8</w:t>
            </w:r>
            <w:r w:rsidRPr="0019556D">
              <w:rPr>
                <w:sz w:val="31"/>
                <w:szCs w:val="31"/>
              </w:rPr>
              <w:t>,299,276</w:t>
            </w:r>
          </w:p>
        </w:tc>
      </w:tr>
      <w:tr w:rsidR="0000499A" w:rsidRPr="001D12C9" w:rsidTr="0000499A">
        <w:trPr>
          <w:trHeight w:val="57"/>
        </w:trPr>
        <w:tc>
          <w:tcPr>
            <w:tcW w:w="4612" w:type="dxa"/>
            <w:tcBorders>
              <w:top w:val="nil"/>
              <w:bottom w:val="nil"/>
            </w:tcBorders>
            <w:vAlign w:val="bottom"/>
          </w:tcPr>
          <w:p w:rsidR="0000499A" w:rsidRPr="0058746B" w:rsidRDefault="0000499A" w:rsidP="00B066C7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เพิ่มขึ้นระหว่าง</w:t>
            </w:r>
            <w:r w:rsidR="001724F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00499A" w:rsidRPr="0019556D" w:rsidRDefault="0000499A" w:rsidP="00B066C7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19556D">
              <w:rPr>
                <w:rFonts w:ascii="Angsana New" w:hAnsi="Angsana New" w:cs="Angsana New"/>
              </w:rPr>
              <w:t>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00499A" w:rsidRPr="006069D5" w:rsidRDefault="0019556D" w:rsidP="0019556D">
            <w:pPr>
              <w:ind w:left="-101" w:right="56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79,492,399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00499A" w:rsidRPr="0019556D" w:rsidRDefault="0000499A" w:rsidP="00B066C7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19556D">
              <w:rPr>
                <w:rFonts w:ascii="Angsana New" w:hAnsi="Angsana New" w:cs="Angsana New"/>
              </w:rPr>
              <w:t>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00499A" w:rsidRPr="0019556D" w:rsidRDefault="0000499A" w:rsidP="0019556D">
            <w:pPr>
              <w:ind w:left="-101" w:right="87"/>
              <w:jc w:val="right"/>
              <w:rPr>
                <w:sz w:val="31"/>
                <w:szCs w:val="31"/>
              </w:rPr>
            </w:pPr>
            <w:r w:rsidRPr="0019556D">
              <w:rPr>
                <w:rFonts w:hint="cs"/>
                <w:sz w:val="31"/>
                <w:szCs w:val="31"/>
                <w:cs/>
              </w:rPr>
              <w:t>12</w:t>
            </w:r>
            <w:r w:rsidRPr="0019556D">
              <w:rPr>
                <w:sz w:val="31"/>
                <w:szCs w:val="31"/>
              </w:rPr>
              <w:t>,232,748</w:t>
            </w:r>
          </w:p>
        </w:tc>
      </w:tr>
      <w:tr w:rsidR="0000499A" w:rsidRPr="001D12C9" w:rsidTr="001724FF">
        <w:trPr>
          <w:trHeight w:val="57"/>
        </w:trPr>
        <w:tc>
          <w:tcPr>
            <w:tcW w:w="4612" w:type="dxa"/>
            <w:tcBorders>
              <w:top w:val="nil"/>
              <w:bottom w:val="nil"/>
            </w:tcBorders>
            <w:vAlign w:val="bottom"/>
          </w:tcPr>
          <w:p w:rsidR="0000499A" w:rsidRPr="0058746B" w:rsidRDefault="0000499A" w:rsidP="00B066C7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00499A" w:rsidRPr="00E00CFA" w:rsidRDefault="0000499A" w:rsidP="001724FF">
            <w:pPr>
              <w:tabs>
                <w:tab w:val="left" w:pos="1014"/>
              </w:tabs>
              <w:ind w:left="-101" w:right="-9"/>
              <w:jc w:val="right"/>
              <w:rPr>
                <w:sz w:val="31"/>
                <w:szCs w:val="31"/>
              </w:rPr>
            </w:pPr>
            <w:r w:rsidRPr="00E00CFA">
              <w:rPr>
                <w:sz w:val="31"/>
                <w:szCs w:val="31"/>
                <w:cs/>
              </w:rPr>
              <w:t>(</w:t>
            </w:r>
            <w:r w:rsidR="0019556D" w:rsidRPr="00E00CFA">
              <w:rPr>
                <w:sz w:val="31"/>
                <w:szCs w:val="31"/>
              </w:rPr>
              <w:t>63,044,135</w:t>
            </w:r>
            <w:r w:rsidRPr="00E00CFA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00499A" w:rsidRPr="006069D5" w:rsidRDefault="0019556D" w:rsidP="001724FF">
            <w:pPr>
              <w:ind w:left="-101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(57,663,424</w:t>
            </w:r>
            <w:r w:rsidR="0000499A" w:rsidRPr="00B066C7">
              <w:rPr>
                <w:sz w:val="31"/>
                <w:szCs w:val="31"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00499A" w:rsidRPr="00E00CFA" w:rsidRDefault="0000499A" w:rsidP="001724FF">
            <w:pPr>
              <w:ind w:left="-101" w:right="-6"/>
              <w:jc w:val="right"/>
              <w:rPr>
                <w:sz w:val="31"/>
                <w:szCs w:val="31"/>
              </w:rPr>
            </w:pPr>
            <w:r w:rsidRPr="00E00CFA">
              <w:rPr>
                <w:sz w:val="31"/>
                <w:szCs w:val="31"/>
                <w:cs/>
              </w:rPr>
              <w:t>(</w:t>
            </w:r>
            <w:r w:rsidR="0019556D" w:rsidRPr="00E00CFA">
              <w:rPr>
                <w:sz w:val="31"/>
                <w:szCs w:val="31"/>
              </w:rPr>
              <w:t>28,225,880</w:t>
            </w:r>
            <w:r w:rsidRPr="00E00CFA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00499A" w:rsidRPr="006069D5" w:rsidRDefault="0000499A" w:rsidP="001724FF">
            <w:pPr>
              <w:ind w:left="-101" w:right="3"/>
              <w:jc w:val="right"/>
              <w:rPr>
                <w:sz w:val="31"/>
                <w:szCs w:val="31"/>
                <w:cs/>
              </w:rPr>
            </w:pPr>
            <w:r w:rsidRPr="006069D5">
              <w:rPr>
                <w:sz w:val="31"/>
                <w:szCs w:val="31"/>
                <w:cs/>
              </w:rPr>
              <w:t>(</w:t>
            </w:r>
            <w:r w:rsidRPr="006069D5">
              <w:rPr>
                <w:sz w:val="31"/>
                <w:szCs w:val="31"/>
              </w:rPr>
              <w:t>26,</w:t>
            </w:r>
            <w:r w:rsidRPr="006069D5">
              <w:rPr>
                <w:rFonts w:hint="cs"/>
                <w:sz w:val="31"/>
                <w:szCs w:val="31"/>
                <w:cs/>
              </w:rPr>
              <w:t>986</w:t>
            </w:r>
            <w:r w:rsidRPr="006069D5">
              <w:rPr>
                <w:sz w:val="31"/>
                <w:szCs w:val="31"/>
              </w:rPr>
              <w:t>,266</w:t>
            </w:r>
            <w:r w:rsidRPr="006069D5">
              <w:rPr>
                <w:sz w:val="31"/>
                <w:szCs w:val="31"/>
                <w:cs/>
              </w:rPr>
              <w:t>)</w:t>
            </w:r>
          </w:p>
        </w:tc>
      </w:tr>
      <w:tr w:rsidR="0019556D" w:rsidRPr="001D12C9" w:rsidTr="001724FF">
        <w:trPr>
          <w:trHeight w:val="57"/>
        </w:trPr>
        <w:tc>
          <w:tcPr>
            <w:tcW w:w="4612" w:type="dxa"/>
            <w:tcBorders>
              <w:top w:val="nil"/>
              <w:bottom w:val="nil"/>
            </w:tcBorders>
            <w:vAlign w:val="bottom"/>
          </w:tcPr>
          <w:p w:rsidR="0019556D" w:rsidRPr="0058746B" w:rsidRDefault="0019556D" w:rsidP="00B066C7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ลดลงจากการลดค่าเช่า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19556D" w:rsidRPr="00E00CFA" w:rsidRDefault="0019556D" w:rsidP="001724FF">
            <w:pPr>
              <w:tabs>
                <w:tab w:val="left" w:pos="1014"/>
              </w:tabs>
              <w:ind w:left="-101" w:right="-9"/>
              <w:jc w:val="right"/>
              <w:rPr>
                <w:sz w:val="31"/>
                <w:szCs w:val="31"/>
              </w:rPr>
            </w:pPr>
            <w:r w:rsidRPr="00E00CFA">
              <w:rPr>
                <w:sz w:val="31"/>
                <w:szCs w:val="31"/>
                <w:cs/>
              </w:rPr>
              <w:t>(</w:t>
            </w:r>
            <w:r w:rsidRPr="00E00CFA">
              <w:rPr>
                <w:sz w:val="31"/>
                <w:szCs w:val="31"/>
              </w:rPr>
              <w:t>11,511,419</w:t>
            </w:r>
            <w:r w:rsidRPr="00E00CFA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19556D" w:rsidRPr="006069D5" w:rsidRDefault="0019556D" w:rsidP="001724FF">
            <w:pPr>
              <w:ind w:left="-101"/>
              <w:jc w:val="right"/>
              <w:rPr>
                <w:sz w:val="31"/>
                <w:szCs w:val="31"/>
              </w:rPr>
            </w:pPr>
            <w:r w:rsidRPr="00B066C7">
              <w:rPr>
                <w:sz w:val="31"/>
                <w:szCs w:val="31"/>
              </w:rPr>
              <w:t>(1,982,976)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19556D" w:rsidRPr="00E00CFA" w:rsidRDefault="0019556D" w:rsidP="001724FF">
            <w:pPr>
              <w:ind w:left="-101" w:right="-6"/>
              <w:jc w:val="right"/>
              <w:rPr>
                <w:sz w:val="31"/>
                <w:szCs w:val="31"/>
              </w:rPr>
            </w:pPr>
            <w:r w:rsidRPr="00E00CFA">
              <w:rPr>
                <w:sz w:val="31"/>
                <w:szCs w:val="31"/>
                <w:cs/>
              </w:rPr>
              <w:t>(</w:t>
            </w:r>
            <w:r w:rsidRPr="00E00CFA">
              <w:rPr>
                <w:sz w:val="31"/>
                <w:szCs w:val="31"/>
              </w:rPr>
              <w:t>5,235,236</w:t>
            </w:r>
            <w:r w:rsidRPr="00E00CFA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19556D" w:rsidRPr="006069D5" w:rsidRDefault="0019556D" w:rsidP="001724FF">
            <w:pPr>
              <w:ind w:left="-101" w:right="3"/>
              <w:jc w:val="right"/>
              <w:rPr>
                <w:sz w:val="31"/>
                <w:szCs w:val="31"/>
                <w:cs/>
              </w:rPr>
            </w:pPr>
            <w:r w:rsidRPr="006069D5">
              <w:rPr>
                <w:sz w:val="31"/>
                <w:szCs w:val="31"/>
              </w:rPr>
              <w:t>(857,837)</w:t>
            </w:r>
          </w:p>
        </w:tc>
      </w:tr>
      <w:tr w:rsidR="0019556D" w:rsidRPr="001D12C9" w:rsidTr="001724FF">
        <w:trPr>
          <w:trHeight w:val="57"/>
        </w:trPr>
        <w:tc>
          <w:tcPr>
            <w:tcW w:w="4612" w:type="dxa"/>
            <w:tcBorders>
              <w:top w:val="nil"/>
              <w:bottom w:val="nil"/>
            </w:tcBorders>
            <w:vAlign w:val="bottom"/>
          </w:tcPr>
          <w:p w:rsidR="0019556D" w:rsidRPr="0058746B" w:rsidRDefault="0019556D" w:rsidP="00B066C7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ลดลงจากการยกเลิกสัญญาเช่า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19556D" w:rsidRPr="00E00CFA" w:rsidRDefault="0019556D" w:rsidP="001724FF">
            <w:pPr>
              <w:tabs>
                <w:tab w:val="left" w:pos="1014"/>
              </w:tabs>
              <w:ind w:left="-101" w:right="-9"/>
              <w:jc w:val="right"/>
              <w:rPr>
                <w:sz w:val="31"/>
                <w:szCs w:val="31"/>
                <w:cs/>
              </w:rPr>
            </w:pPr>
            <w:r w:rsidRPr="00E00CFA">
              <w:rPr>
                <w:sz w:val="31"/>
                <w:szCs w:val="31"/>
              </w:rPr>
              <w:t>(247,505)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19556D" w:rsidRPr="006069D5" w:rsidRDefault="0019556D" w:rsidP="001724FF">
            <w:pPr>
              <w:ind w:left="-101"/>
              <w:jc w:val="right"/>
              <w:rPr>
                <w:sz w:val="31"/>
                <w:szCs w:val="31"/>
              </w:rPr>
            </w:pPr>
            <w:r w:rsidRPr="00B066C7">
              <w:rPr>
                <w:sz w:val="31"/>
                <w:szCs w:val="31"/>
              </w:rPr>
              <w:t>(6,481,684)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19556D" w:rsidRPr="00E00CFA" w:rsidRDefault="0019556D" w:rsidP="001724FF">
            <w:pPr>
              <w:ind w:left="-101" w:right="-6"/>
              <w:jc w:val="right"/>
              <w:rPr>
                <w:sz w:val="31"/>
                <w:szCs w:val="31"/>
                <w:cs/>
              </w:rPr>
            </w:pPr>
            <w:r w:rsidRPr="00E00CFA">
              <w:rPr>
                <w:sz w:val="31"/>
                <w:szCs w:val="31"/>
              </w:rPr>
              <w:t>(247,505)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19556D" w:rsidRPr="00B066C7" w:rsidRDefault="0019556D" w:rsidP="0000499A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B066C7">
              <w:rPr>
                <w:rFonts w:ascii="Angsana New" w:hAnsi="Angsana New" w:cs="Angsana New"/>
              </w:rPr>
              <w:t>-</w:t>
            </w:r>
          </w:p>
        </w:tc>
      </w:tr>
      <w:tr w:rsidR="0019556D" w:rsidRPr="001D12C9" w:rsidTr="001724FF">
        <w:trPr>
          <w:trHeight w:val="57"/>
        </w:trPr>
        <w:tc>
          <w:tcPr>
            <w:tcW w:w="4612" w:type="dxa"/>
            <w:tcBorders>
              <w:top w:val="nil"/>
              <w:bottom w:val="nil"/>
            </w:tcBorders>
            <w:vAlign w:val="bottom"/>
          </w:tcPr>
          <w:p w:rsidR="0019556D" w:rsidRPr="0058746B" w:rsidRDefault="0019556D" w:rsidP="00B066C7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ลดลงจากการจำหน่ายบริษัทย่อย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19556D" w:rsidRPr="00E00CFA" w:rsidRDefault="0019556D" w:rsidP="00B066C7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E00CFA">
              <w:rPr>
                <w:rFonts w:ascii="Angsana New" w:hAnsi="Angsana New" w:cs="Angsana New"/>
              </w:rPr>
              <w:t>-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19556D" w:rsidRPr="006069D5" w:rsidRDefault="0019556D" w:rsidP="001724FF">
            <w:pPr>
              <w:ind w:left="-101"/>
              <w:jc w:val="right"/>
              <w:rPr>
                <w:sz w:val="31"/>
                <w:szCs w:val="31"/>
                <w:cs/>
              </w:rPr>
            </w:pPr>
            <w:r w:rsidRPr="00B066C7">
              <w:rPr>
                <w:rFonts w:hint="cs"/>
                <w:sz w:val="31"/>
                <w:szCs w:val="31"/>
                <w:cs/>
              </w:rPr>
              <w:t>(44</w:t>
            </w:r>
            <w:r w:rsidRPr="00B066C7">
              <w:rPr>
                <w:sz w:val="31"/>
                <w:szCs w:val="31"/>
              </w:rPr>
              <w:t>,070,956)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19556D" w:rsidRPr="00E00CFA" w:rsidRDefault="0019556D" w:rsidP="00B066C7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E00CFA">
              <w:rPr>
                <w:rFonts w:ascii="Angsana New" w:hAnsi="Angsana New" w:cs="Angsana New"/>
              </w:rPr>
              <w:t>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19556D" w:rsidRPr="00B066C7" w:rsidRDefault="0019556D" w:rsidP="0000499A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B066C7">
              <w:rPr>
                <w:rFonts w:ascii="Angsana New" w:hAnsi="Angsana New" w:cs="Angsana New"/>
              </w:rPr>
              <w:t>-</w:t>
            </w:r>
          </w:p>
        </w:tc>
      </w:tr>
      <w:tr w:rsidR="0019556D" w:rsidRPr="001D12C9" w:rsidTr="00E00CFA">
        <w:trPr>
          <w:trHeight w:val="57"/>
        </w:trPr>
        <w:tc>
          <w:tcPr>
            <w:tcW w:w="4612" w:type="dxa"/>
            <w:vAlign w:val="bottom"/>
          </w:tcPr>
          <w:p w:rsidR="0019556D" w:rsidRPr="0058746B" w:rsidRDefault="0019556D" w:rsidP="00B066C7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</w:t>
            </w:r>
            <w:r w:rsidR="001724F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80" w:type="dxa"/>
            <w:vAlign w:val="center"/>
          </w:tcPr>
          <w:p w:rsidR="0019556D" w:rsidRPr="00E00CFA" w:rsidRDefault="0019556D" w:rsidP="00E00CFA">
            <w:pPr>
              <w:ind w:left="-101" w:right="56"/>
              <w:jc w:val="right"/>
              <w:rPr>
                <w:rFonts w:ascii="Angsana New" w:hAnsi="Angsana New" w:cs="Angsana New"/>
              </w:rPr>
            </w:pPr>
            <w:r w:rsidRPr="00E00CFA">
              <w:rPr>
                <w:rFonts w:ascii="Angsana New" w:hAnsi="Angsana New" w:cs="Angsana New"/>
              </w:rPr>
              <w:t>20,019,262</w:t>
            </w:r>
          </w:p>
        </w:tc>
        <w:tc>
          <w:tcPr>
            <w:tcW w:w="1381" w:type="dxa"/>
            <w:vAlign w:val="center"/>
          </w:tcPr>
          <w:p w:rsidR="0019556D" w:rsidRPr="00B066C7" w:rsidRDefault="0019556D" w:rsidP="005914D5">
            <w:pPr>
              <w:ind w:left="-101" w:right="42"/>
              <w:jc w:val="right"/>
              <w:rPr>
                <w:rFonts w:ascii="Angsana New" w:hAnsi="Angsana New" w:cs="Angsana New"/>
                <w:cs/>
              </w:rPr>
            </w:pPr>
            <w:r w:rsidRPr="00B066C7">
              <w:rPr>
                <w:sz w:val="31"/>
                <w:szCs w:val="31"/>
              </w:rPr>
              <w:t>94,822,321</w:t>
            </w:r>
          </w:p>
        </w:tc>
        <w:tc>
          <w:tcPr>
            <w:tcW w:w="1380" w:type="dxa"/>
            <w:vAlign w:val="center"/>
          </w:tcPr>
          <w:p w:rsidR="0019556D" w:rsidRPr="00E00CFA" w:rsidRDefault="00E00CFA" w:rsidP="005914D5">
            <w:pPr>
              <w:ind w:left="-101" w:right="50"/>
              <w:jc w:val="right"/>
              <w:rPr>
                <w:rFonts w:ascii="Angsana New" w:hAnsi="Angsana New" w:cs="Angsana New"/>
              </w:rPr>
            </w:pPr>
            <w:r w:rsidRPr="00E00CFA">
              <w:rPr>
                <w:rFonts w:ascii="Angsana New" w:hAnsi="Angsana New" w:cs="Angsana New"/>
              </w:rPr>
              <w:t>8,979,300</w:t>
            </w:r>
          </w:p>
        </w:tc>
        <w:tc>
          <w:tcPr>
            <w:tcW w:w="1381" w:type="dxa"/>
            <w:vAlign w:val="center"/>
          </w:tcPr>
          <w:p w:rsidR="0019556D" w:rsidRPr="00B066C7" w:rsidRDefault="0019556D" w:rsidP="005914D5">
            <w:pPr>
              <w:ind w:left="-101" w:right="59"/>
              <w:jc w:val="right"/>
              <w:rPr>
                <w:sz w:val="31"/>
                <w:szCs w:val="31"/>
                <w:cs/>
              </w:rPr>
            </w:pPr>
            <w:r w:rsidRPr="00B066C7">
              <w:rPr>
                <w:sz w:val="31"/>
                <w:szCs w:val="31"/>
              </w:rPr>
              <w:t>42,687,921</w:t>
            </w:r>
          </w:p>
        </w:tc>
      </w:tr>
      <w:bookmarkEnd w:id="11"/>
    </w:tbl>
    <w:p w:rsidR="00185EBF" w:rsidRPr="00586BA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  <w:sz w:val="16"/>
          <w:szCs w:val="16"/>
        </w:rPr>
      </w:pPr>
    </w:p>
    <w:p w:rsidR="00185EBF" w:rsidRPr="00F53E7E" w:rsidRDefault="002733E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</w:rPr>
      </w:pPr>
      <w:r>
        <w:rPr>
          <w:rFonts w:ascii="Angsana New" w:hAnsi="Angsana New" w:hint="cs"/>
          <w:b/>
          <w:bCs/>
          <w:cs/>
        </w:rPr>
        <w:tab/>
      </w:r>
      <w:r w:rsidRPr="00F53E7E">
        <w:rPr>
          <w:rFonts w:ascii="Angsana New" w:hAnsi="Angsana New" w:hint="cs"/>
          <w:cs/>
        </w:rPr>
        <w:t>สินทรัพย์สิทธิการ</w:t>
      </w:r>
      <w:r w:rsidR="00F53E7E" w:rsidRPr="00F53E7E">
        <w:rPr>
          <w:rFonts w:ascii="Angsana New" w:hAnsi="Angsana New" w:hint="cs"/>
          <w:cs/>
        </w:rPr>
        <w:t>ใช้เป็นสัญญาเช่าพื้นที่สำนักงานอาคารมาลีนนท์ ทาว</w:t>
      </w:r>
      <w:proofErr w:type="spellStart"/>
      <w:r w:rsidR="00F53E7E" w:rsidRPr="00F53E7E">
        <w:rPr>
          <w:rFonts w:ascii="Angsana New" w:hAnsi="Angsana New" w:hint="cs"/>
          <w:cs/>
        </w:rPr>
        <w:t>เวอร์</w:t>
      </w:r>
      <w:proofErr w:type="spellEnd"/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185EBF" w:rsidRDefault="00185EB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586BAF" w:rsidRDefault="00586BA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586BAF" w:rsidRDefault="00586BA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586BAF" w:rsidRDefault="00586BAF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E00CFA" w:rsidRDefault="00E00CFA" w:rsidP="00185EBF">
      <w:pPr>
        <w:pStyle w:val="30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:rsidR="00054FFD" w:rsidRPr="00D4736F" w:rsidRDefault="00054FFD" w:rsidP="002704C4">
      <w:pPr>
        <w:pStyle w:val="30"/>
        <w:numPr>
          <w:ilvl w:val="0"/>
          <w:numId w:val="2"/>
        </w:numPr>
        <w:ind w:right="-706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>สินทรัพย์ไม่มีตัวตน</w:t>
      </w:r>
    </w:p>
    <w:p w:rsidR="00054FFD" w:rsidRPr="00D4736F" w:rsidRDefault="00054FFD" w:rsidP="00742D11">
      <w:pPr>
        <w:tabs>
          <w:tab w:val="left" w:pos="1440"/>
        </w:tabs>
        <w:spacing w:before="2" w:after="2"/>
        <w:ind w:right="21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470" w:type="dxa"/>
        <w:tblInd w:w="556" w:type="dxa"/>
        <w:tblLayout w:type="fixed"/>
        <w:tblLook w:val="0000"/>
      </w:tblPr>
      <w:tblGrid>
        <w:gridCol w:w="2828"/>
        <w:gridCol w:w="1660"/>
        <w:gridCol w:w="1661"/>
        <w:gridCol w:w="1660"/>
        <w:gridCol w:w="1661"/>
      </w:tblGrid>
      <w:tr w:rsidR="00D25B03" w:rsidRPr="00D4736F" w:rsidTr="0094769C">
        <w:trPr>
          <w:trHeight w:val="20"/>
        </w:trPr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A935A3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2" w:name="OLE_LINK23"/>
            <w:bookmarkStart w:id="13" w:name="OLE_LINK5"/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6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054FFD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5B03" w:rsidRPr="00D4736F" w:rsidTr="0094769C">
        <w:trPr>
          <w:trHeight w:val="366"/>
        </w:trPr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25B03" w:rsidRPr="00D4736F" w:rsidTr="0094769C">
        <w:trPr>
          <w:trHeight w:val="450"/>
        </w:trPr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</w:tcPr>
          <w:p w:rsidR="00D25B03" w:rsidRPr="00BB2FE0" w:rsidRDefault="00B23F85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D25B03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:rsidTr="0094769C">
        <w:trPr>
          <w:trHeight w:val="440"/>
        </w:trPr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03" w:rsidRDefault="009708B4" w:rsidP="009708B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:rsidTr="0094769C">
        <w:trPr>
          <w:trHeight w:val="488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512F46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61490D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5B03" w:rsidRPr="00BB2FE0" w:rsidRDefault="00D25B03" w:rsidP="00865B21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DBE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311,455,322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23,089,914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D71">
              <w:rPr>
                <w:rFonts w:ascii="Angsana New" w:hAnsi="Angsana New"/>
                <w:sz w:val="30"/>
                <w:szCs w:val="30"/>
              </w:rPr>
              <w:t>334,545,236</w:t>
            </w:r>
          </w:p>
        </w:tc>
      </w:tr>
      <w:tr w:rsidR="00FE1DBE" w:rsidRPr="00D4736F" w:rsidTr="007746E9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429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29E">
              <w:rPr>
                <w:rFonts w:ascii="Angsana New" w:hAnsi="Angsana New"/>
                <w:sz w:val="30"/>
                <w:szCs w:val="30"/>
              </w:rPr>
              <w:t>018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29E"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5,092,400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5CE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25CE">
              <w:rPr>
                <w:rFonts w:ascii="Angsana New" w:hAnsi="Angsana New"/>
                <w:sz w:val="30"/>
                <w:szCs w:val="30"/>
              </w:rPr>
              <w:t>110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25CE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FE1DBE" w:rsidRPr="00D4736F" w:rsidTr="007746E9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Default="00FE1DBE" w:rsidP="00FE1D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</w:rPr>
              <w:t>(20,232,11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5E5EB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Default="00FE1DBE" w:rsidP="00FE1D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</w:rPr>
              <w:t>(23,089,91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E5EB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(43,322,031</w:t>
            </w:r>
            <w:r w:rsidRPr="000A4D7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1DBE" w:rsidRPr="00D4736F" w:rsidTr="007746E9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429E">
              <w:rPr>
                <w:rFonts w:ascii="Angsana New" w:hAnsi="Angsana New"/>
                <w:sz w:val="30"/>
                <w:szCs w:val="30"/>
              </w:rPr>
              <w:t>136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29E">
              <w:rPr>
                <w:rFonts w:ascii="Angsana New" w:hAnsi="Angsana New"/>
                <w:sz w:val="30"/>
                <w:szCs w:val="30"/>
              </w:rPr>
              <w:t>278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29E">
              <w:rPr>
                <w:rFonts w:ascii="Angsana New" w:hAnsi="Angsana New"/>
                <w:sz w:val="30"/>
                <w:szCs w:val="30"/>
              </w:rPr>
              <w:t>609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125CE">
              <w:rPr>
                <w:rFonts w:ascii="Angsana New" w:hAnsi="Angsana New"/>
                <w:sz w:val="30"/>
                <w:szCs w:val="30"/>
              </w:rPr>
              <w:t>136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25CE">
              <w:rPr>
                <w:rFonts w:ascii="Angsana New" w:hAnsi="Angsana New"/>
                <w:sz w:val="30"/>
                <w:szCs w:val="30"/>
              </w:rPr>
              <w:t>278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25CE">
              <w:rPr>
                <w:rFonts w:ascii="Angsana New" w:hAnsi="Angsana New"/>
                <w:sz w:val="30"/>
                <w:szCs w:val="30"/>
              </w:rPr>
              <w:t>609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E1DBE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Default="00FE1DBE" w:rsidP="00FE1DBE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รับโอนจากอาคารและอุปกรณ์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5EB4">
              <w:rPr>
                <w:rFonts w:ascii="Angsana New" w:hAnsi="Angsana New"/>
                <w:sz w:val="30"/>
                <w:szCs w:val="30"/>
                <w:cs/>
              </w:rPr>
              <w:t>292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770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936A5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E5EB4">
              <w:rPr>
                <w:rFonts w:ascii="Angsana New" w:hAnsi="Angsana New"/>
                <w:sz w:val="30"/>
                <w:szCs w:val="30"/>
                <w:cs/>
              </w:rPr>
              <w:t>292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770</w:t>
            </w:r>
          </w:p>
        </w:tc>
      </w:tr>
      <w:tr w:rsidR="00FE1DBE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171,255,427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B070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092,4</w:t>
            </w:r>
            <w:r w:rsidRPr="00B070B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</w:rPr>
              <w:t>191,347,82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00CFA" w:rsidRPr="00177137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E00CFA" w:rsidRPr="00BB2FE0" w:rsidRDefault="00E00CFA" w:rsidP="007E7D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CFA" w:rsidRPr="00E00CFA" w:rsidRDefault="00E00CFA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35,938,289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CFA" w:rsidRPr="00E00CFA" w:rsidRDefault="00E00CFA" w:rsidP="00E00CFA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CFA" w:rsidRPr="00E00CFA" w:rsidRDefault="00E00CFA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143,000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CFA" w:rsidRPr="00E00CFA" w:rsidRDefault="00E00CFA" w:rsidP="0088698A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36,081,289</w:t>
            </w:r>
          </w:p>
        </w:tc>
      </w:tr>
      <w:tr w:rsidR="00E00CFA" w:rsidRPr="00177137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E00CFA" w:rsidRDefault="00E00CFA" w:rsidP="00586BAF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CFA" w:rsidRPr="00E00CFA" w:rsidRDefault="00E00CFA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0CFA">
              <w:rPr>
                <w:rFonts w:ascii="Angsana New" w:hAnsi="Angsana New" w:hint="cs"/>
                <w:sz w:val="30"/>
                <w:szCs w:val="30"/>
                <w:cs/>
              </w:rPr>
              <w:t>3,982,400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CFA" w:rsidRPr="00E00CFA" w:rsidRDefault="00E00CFA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0CF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CFA" w:rsidRPr="00E00CFA" w:rsidRDefault="00E00CFA" w:rsidP="00E00CFA">
            <w:pPr>
              <w:spacing w:before="40"/>
              <w:ind w:left="-108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(3,982,400)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CFA" w:rsidRPr="00E00CFA" w:rsidRDefault="00E00CFA" w:rsidP="00E00CFA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0CF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C" w:rsidRPr="00BB2FE0" w:rsidRDefault="005A5255" w:rsidP="007443B3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4769C"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00CFA" w:rsidRDefault="00E00CFA" w:rsidP="00F83CD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211,176,116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00CFA" w:rsidRDefault="0094769C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E00CFA">
              <w:rPr>
                <w:rFonts w:ascii="Angsana New" w:hAnsi="Angsana New"/>
                <w:sz w:val="30"/>
                <w:szCs w:val="30"/>
              </w:rPr>
              <w:t>,</w:t>
            </w:r>
            <w:r w:rsidRPr="00E00CFA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00CFA">
              <w:rPr>
                <w:rFonts w:ascii="Angsana New" w:hAnsi="Angsana New"/>
                <w:sz w:val="30"/>
                <w:szCs w:val="30"/>
              </w:rPr>
              <w:t>,</w:t>
            </w:r>
            <w:r w:rsidRPr="00E00CFA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00CFA" w:rsidRDefault="00E00CFA" w:rsidP="00450F97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1,253,000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E00CFA" w:rsidRDefault="000A20A0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227,42</w:t>
            </w:r>
            <w:r w:rsidR="00E00CFA" w:rsidRPr="00E00CFA">
              <w:rPr>
                <w:rFonts w:ascii="Angsana New" w:hAnsi="Angsana New"/>
                <w:sz w:val="30"/>
                <w:szCs w:val="30"/>
              </w:rPr>
              <w:t>9,116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512F4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BB2FE0" w:rsidRDefault="0094769C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BB2FE0" w:rsidRDefault="0094769C" w:rsidP="00EA46A3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BB2FE0" w:rsidRDefault="0094769C" w:rsidP="00FE3C84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BB2FE0" w:rsidRDefault="0094769C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E1DBE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245,141,074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245,141,074</w:t>
            </w:r>
          </w:p>
        </w:tc>
      </w:tr>
      <w:tr w:rsidR="00FE1DBE" w:rsidRPr="00D4736F" w:rsidTr="00FE1DBE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30,130,248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361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30,228,609</w:t>
            </w:r>
          </w:p>
        </w:tc>
      </w:tr>
      <w:tr w:rsidR="00FE1DBE" w:rsidRPr="00D4736F" w:rsidTr="00FE1DBE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(15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643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(15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643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E1DBE" w:rsidRPr="00D4736F" w:rsidTr="00FE1DBE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(124,701,738)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(124,701,738)</w:t>
            </w:r>
          </w:p>
        </w:tc>
      </w:tr>
      <w:tr w:rsidR="00FE1DBE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7BB">
              <w:rPr>
                <w:rFonts w:ascii="Angsana New" w:hAnsi="Angsana New"/>
                <w:sz w:val="30"/>
                <w:szCs w:val="30"/>
              </w:rPr>
              <w:t>134,925,97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361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7BB">
              <w:rPr>
                <w:rFonts w:ascii="Angsana New" w:hAnsi="Angsana New"/>
                <w:sz w:val="30"/>
                <w:szCs w:val="30"/>
              </w:rPr>
              <w:t>135,024,33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94769C" w:rsidRPr="00BB2FE0" w:rsidRDefault="0094769C" w:rsidP="007443B3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 w:rsidR="00FE1D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747E73" w:rsidRDefault="00747E73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25,050,74</w:t>
            </w:r>
            <w:r w:rsidR="00C924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747E73" w:rsidRDefault="00747E73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C92480">
              <w:rPr>
                <w:rFonts w:ascii="Angsana New" w:hAnsi="Angsana New"/>
                <w:sz w:val="30"/>
                <w:szCs w:val="30"/>
              </w:rPr>
              <w:t>500</w:t>
            </w: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92480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747E73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747E73" w:rsidRDefault="00747E73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26,550,742</w:t>
            </w:r>
          </w:p>
        </w:tc>
      </w:tr>
      <w:tr w:rsidR="0094769C" w:rsidRPr="00D4736F" w:rsidTr="0094769C">
        <w:trPr>
          <w:trHeight w:val="20"/>
        </w:trPr>
        <w:tc>
          <w:tcPr>
            <w:tcW w:w="2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9C" w:rsidRPr="00BB2FE0" w:rsidRDefault="00FE1DBE" w:rsidP="007443B3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4769C"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747E73" w:rsidRDefault="0094769C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1</w:t>
            </w:r>
            <w:r w:rsidR="00747E73" w:rsidRPr="00747E73">
              <w:rPr>
                <w:rFonts w:ascii="Angsana New" w:hAnsi="Angsana New"/>
                <w:sz w:val="30"/>
                <w:szCs w:val="30"/>
              </w:rPr>
              <w:t>59,976,72</w:t>
            </w:r>
            <w:r w:rsidR="00C9248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747E73" w:rsidRDefault="00747E73" w:rsidP="0097448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1,598,36</w:t>
            </w:r>
            <w:r w:rsidR="00C924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747E73" w:rsidRDefault="0094769C" w:rsidP="0097448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9C" w:rsidRPr="00747E73" w:rsidRDefault="00747E73" w:rsidP="0094769C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161,575,081</w:t>
            </w:r>
          </w:p>
        </w:tc>
      </w:tr>
      <w:tr w:rsidR="0094769C" w:rsidRPr="00D4736F" w:rsidTr="0094769C">
        <w:trPr>
          <w:trHeight w:val="426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BB2FE0" w:rsidRDefault="0094769C" w:rsidP="005061C9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494043" w:rsidRDefault="0094769C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494043" w:rsidRDefault="0094769C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494043" w:rsidRDefault="0094769C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69C" w:rsidRPr="00494043" w:rsidRDefault="0094769C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E1DBE" w:rsidRPr="00D4736F" w:rsidTr="0094769C">
        <w:trPr>
          <w:trHeight w:val="426"/>
        </w:trPr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36,329,449</w:t>
            </w:r>
          </w:p>
        </w:tc>
        <w:tc>
          <w:tcPr>
            <w:tcW w:w="16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</w:rPr>
              <w:t>14,901,639</w:t>
            </w:r>
          </w:p>
        </w:tc>
        <w:tc>
          <w:tcPr>
            <w:tcW w:w="16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067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092,4</w:t>
            </w:r>
            <w:r w:rsidRPr="003067B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376DAF" w:rsidRDefault="00FE1DBE" w:rsidP="00FE1DBE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7BB">
              <w:rPr>
                <w:rFonts w:ascii="Angsana New" w:hAnsi="Angsana New"/>
                <w:sz w:val="30"/>
                <w:szCs w:val="30"/>
              </w:rPr>
              <w:t>56,323,488</w:t>
            </w:r>
          </w:p>
        </w:tc>
      </w:tr>
      <w:tr w:rsidR="00FE1DBE" w:rsidRPr="00CF5109" w:rsidTr="0094769C">
        <w:trPr>
          <w:trHeight w:val="426"/>
        </w:trPr>
        <w:tc>
          <w:tcPr>
            <w:tcW w:w="2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747E73" w:rsidRDefault="00747E73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51,199,39</w:t>
            </w:r>
            <w:r w:rsidR="00C924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747E73" w:rsidRDefault="00747E73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13,401,6</w:t>
            </w:r>
            <w:r w:rsidR="00C92480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6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747E73" w:rsidRDefault="00747E73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1,253,000</w:t>
            </w:r>
          </w:p>
        </w:tc>
        <w:tc>
          <w:tcPr>
            <w:tcW w:w="16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747E73" w:rsidRDefault="00747E73" w:rsidP="00FE1DBE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65,854,035</w:t>
            </w:r>
          </w:p>
        </w:tc>
      </w:tr>
      <w:bookmarkEnd w:id="12"/>
      <w:bookmarkEnd w:id="13"/>
    </w:tbl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0724D3" w:rsidRDefault="000724D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50182C" w:rsidRPr="00D4736F" w:rsidRDefault="0050182C" w:rsidP="00A80EB3">
      <w:pPr>
        <w:tabs>
          <w:tab w:val="left" w:pos="1440"/>
        </w:tabs>
        <w:spacing w:before="2" w:after="2"/>
        <w:ind w:right="24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469" w:type="dxa"/>
        <w:tblInd w:w="556" w:type="dxa"/>
        <w:tblLayout w:type="fixed"/>
        <w:tblLook w:val="0000"/>
      </w:tblPr>
      <w:tblGrid>
        <w:gridCol w:w="2665"/>
        <w:gridCol w:w="1701"/>
        <w:gridCol w:w="1701"/>
        <w:gridCol w:w="1701"/>
        <w:gridCol w:w="1701"/>
      </w:tblGrid>
      <w:tr w:rsidR="00B23F85" w:rsidRPr="00D4736F" w:rsidTr="00FE3C84">
        <w:trPr>
          <w:trHeight w:val="20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4" w:name="OLE_LINK24"/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B23F85" w:rsidRPr="00D4736F" w:rsidTr="00FE3C84">
        <w:trPr>
          <w:trHeight w:val="366"/>
        </w:trPr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23F85" w:rsidRPr="00D4736F" w:rsidTr="00FE3C84">
        <w:trPr>
          <w:trHeight w:val="450"/>
        </w:trPr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23F85" w:rsidRDefault="00B23F85" w:rsidP="00FE3C8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3F85" w:rsidRPr="00D4736F" w:rsidTr="00FE3C84">
        <w:trPr>
          <w:trHeight w:val="440"/>
        </w:trPr>
        <w:tc>
          <w:tcPr>
            <w:tcW w:w="2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85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3F85" w:rsidRPr="00D4736F" w:rsidTr="00FE3C84">
        <w:trPr>
          <w:trHeight w:val="488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23F85" w:rsidRPr="00BB2FE0" w:rsidRDefault="00B23F85" w:rsidP="00FE3C84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DBE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5,028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5,028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FE1DBE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5,108</w:t>
            </w:r>
            <w:r w:rsidRPr="00E045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21,218,71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1DBE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10,136</w:t>
            </w:r>
            <w:r w:rsidRPr="009859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26,246,97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47E73" w:rsidRPr="00E045E4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747E73" w:rsidRPr="00BB2FE0" w:rsidRDefault="00747E73" w:rsidP="00FE3C84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73" w:rsidRPr="00390199" w:rsidRDefault="00747E73" w:rsidP="00FE3C84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422,736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73" w:rsidRPr="00390199" w:rsidRDefault="00747E73" w:rsidP="00747E7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73" w:rsidRPr="00390199" w:rsidRDefault="00747E73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143,000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73" w:rsidRPr="00390199" w:rsidRDefault="00747E73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565,736</w:t>
            </w:r>
          </w:p>
        </w:tc>
      </w:tr>
      <w:tr w:rsidR="00B23F85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85" w:rsidRPr="00985912" w:rsidRDefault="00FE1DBE" w:rsidP="00FE3C84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23F85"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390199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10,</w:t>
            </w:r>
            <w:r w:rsidR="00747E73" w:rsidRPr="00390199">
              <w:rPr>
                <w:rFonts w:ascii="Angsana New" w:hAnsi="Angsana New"/>
                <w:sz w:val="30"/>
                <w:szCs w:val="30"/>
              </w:rPr>
              <w:t>559,712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390199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390199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</w:t>
            </w:r>
            <w:r w:rsidR="00747E73" w:rsidRPr="00390199">
              <w:rPr>
                <w:rFonts w:ascii="Angsana New" w:hAnsi="Angsana New"/>
                <w:sz w:val="30"/>
                <w:szCs w:val="30"/>
              </w:rPr>
              <w:t>253,000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390199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26,</w:t>
            </w:r>
            <w:r w:rsidR="00747E73" w:rsidRPr="00390199">
              <w:rPr>
                <w:rFonts w:ascii="Angsana New" w:hAnsi="Angsana New"/>
                <w:sz w:val="30"/>
                <w:szCs w:val="30"/>
              </w:rPr>
              <w:t>812,712</w:t>
            </w:r>
          </w:p>
        </w:tc>
      </w:tr>
      <w:tr w:rsidR="00B23F85" w:rsidRPr="00D4736F" w:rsidTr="00FE3C84">
        <w:trPr>
          <w:trHeight w:val="20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2B2765" w:rsidRDefault="00B23F85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E1DBE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2,203,029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2B2765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2,203,029</w:t>
            </w:r>
          </w:p>
        </w:tc>
      </w:tr>
      <w:tr w:rsidR="00FE1DBE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1,300,647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98,361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2B2765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1,399,00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1DBE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0D4FF6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3,503,676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98,361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494043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2B2765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3,602,03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23F85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B23F85" w:rsidRPr="00BB2FE0" w:rsidRDefault="00B23F85" w:rsidP="00FE3C84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 w:rsidR="00FE1D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390199" w:rsidRDefault="00985912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</w:t>
            </w:r>
            <w:r w:rsidR="00390199" w:rsidRPr="00390199">
              <w:rPr>
                <w:rFonts w:ascii="Angsana New" w:hAnsi="Angsana New"/>
                <w:sz w:val="30"/>
                <w:szCs w:val="30"/>
              </w:rPr>
              <w:t>955,727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390199" w:rsidRDefault="00390199" w:rsidP="0098591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390199" w:rsidRDefault="00121B7A" w:rsidP="00FE3C84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85" w:rsidRPr="00390199" w:rsidRDefault="00390199" w:rsidP="00FE3C8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3,455,727</w:t>
            </w:r>
          </w:p>
        </w:tc>
      </w:tr>
      <w:tr w:rsidR="00FE1DBE" w:rsidRPr="00D4736F" w:rsidTr="00FE3C84">
        <w:trPr>
          <w:trHeight w:val="20"/>
        </w:trPr>
        <w:tc>
          <w:tcPr>
            <w:tcW w:w="2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390199" w:rsidRDefault="00390199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5,459,403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390199" w:rsidRDefault="00390199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1,598,361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390199" w:rsidRDefault="00FE1DBE" w:rsidP="00FE1DBE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BE" w:rsidRPr="00390199" w:rsidRDefault="00390199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7,057,764</w:t>
            </w:r>
          </w:p>
        </w:tc>
      </w:tr>
      <w:tr w:rsidR="00B23F85" w:rsidRPr="00D4736F" w:rsidTr="00FE3C84">
        <w:trPr>
          <w:trHeight w:val="426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BB2FE0" w:rsidRDefault="00B23F85" w:rsidP="00FE3C84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494043" w:rsidRDefault="00B23F85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494043" w:rsidRDefault="00B23F85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494043" w:rsidRDefault="00B23F85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F85" w:rsidRPr="002B2765" w:rsidRDefault="00B23F85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E1DBE" w:rsidRPr="00D4736F" w:rsidTr="00FE3C84">
        <w:trPr>
          <w:trHeight w:val="426"/>
        </w:trPr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6,633</w:t>
            </w:r>
            <w:r w:rsidRPr="009859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14,901,639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030900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2B2765" w:rsidRDefault="00FE1DBE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22,644,93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E1DBE" w:rsidRPr="00CF5109" w:rsidTr="00FE3C84">
        <w:trPr>
          <w:trHeight w:val="426"/>
        </w:trPr>
        <w:tc>
          <w:tcPr>
            <w:tcW w:w="2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BE" w:rsidRPr="00BB2FE0" w:rsidRDefault="00FE1DBE" w:rsidP="00FE1DBE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390199" w:rsidRDefault="00390199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5,100,309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390199" w:rsidRDefault="00390199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13,401,639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390199" w:rsidRDefault="00390199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1,253</w:t>
            </w:r>
            <w:r w:rsidR="00FE1DBE" w:rsidRPr="0039019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390199" w:rsidRDefault="00390199" w:rsidP="00FE1DB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19,754,948</w:t>
            </w:r>
          </w:p>
        </w:tc>
      </w:tr>
      <w:bookmarkEnd w:id="14"/>
    </w:tbl>
    <w:p w:rsidR="0062220C" w:rsidRPr="0062220C" w:rsidRDefault="0062220C" w:rsidP="00580BC3">
      <w:pPr>
        <w:tabs>
          <w:tab w:val="left" w:pos="1440"/>
        </w:tabs>
        <w:spacing w:before="2" w:after="2"/>
        <w:ind w:right="-77"/>
        <w:rPr>
          <w:rFonts w:ascii="Angsana New" w:hAnsi="Angsana New"/>
          <w:sz w:val="18"/>
          <w:szCs w:val="18"/>
        </w:rPr>
      </w:pPr>
    </w:p>
    <w:p w:rsidR="00580BC3" w:rsidRPr="0062220C" w:rsidRDefault="0062220C" w:rsidP="001724FF">
      <w:pPr>
        <w:tabs>
          <w:tab w:val="left" w:pos="854"/>
        </w:tabs>
        <w:spacing w:before="2" w:after="2"/>
        <w:ind w:left="420" w:right="2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hint="cs"/>
          <w:sz w:val="31"/>
          <w:szCs w:val="31"/>
          <w:cs/>
        </w:rPr>
        <w:tab/>
      </w:r>
      <w:r w:rsidRPr="001724FF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FE1DBE" w:rsidRPr="001724FF">
        <w:rPr>
          <w:rFonts w:ascii="Angsana New" w:hAnsi="Angsana New" w:cs="Angsana New"/>
          <w:spacing w:val="-6"/>
          <w:sz w:val="30"/>
          <w:szCs w:val="30"/>
        </w:rPr>
        <w:t>8</w:t>
      </w:r>
      <w:r w:rsidRPr="001724FF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FE1DBE" w:rsidRPr="001724FF">
        <w:rPr>
          <w:rFonts w:ascii="Angsana New" w:hAnsi="Angsana New" w:cs="Angsana New"/>
          <w:spacing w:val="-6"/>
          <w:sz w:val="30"/>
          <w:szCs w:val="30"/>
        </w:rPr>
        <w:t>2563</w:t>
      </w:r>
      <w:r w:rsidRPr="001724FF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บริษัทได้ซื้อเครื่องหมายการค้ารายการ</w:t>
      </w:r>
      <w:r w:rsidR="00FA5DD7" w:rsidRPr="001724F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ข่าว </w:t>
      </w:r>
      <w:r w:rsidRPr="001724FF">
        <w:rPr>
          <w:rFonts w:ascii="Angsana New" w:hAnsi="Angsana New" w:cs="Angsana New"/>
          <w:spacing w:val="-6"/>
          <w:sz w:val="30"/>
          <w:szCs w:val="30"/>
          <w:cs/>
        </w:rPr>
        <w:t>จากบริษัท เทโร เอ็น</w:t>
      </w:r>
      <w:proofErr w:type="spellStart"/>
      <w:r w:rsidRPr="001724FF">
        <w:rPr>
          <w:rFonts w:ascii="Angsana New" w:hAnsi="Angsana New" w:cs="Angsana New"/>
          <w:spacing w:val="-6"/>
          <w:sz w:val="30"/>
          <w:szCs w:val="30"/>
          <w:cs/>
        </w:rPr>
        <w:t>เทอร์</w:t>
      </w:r>
      <w:proofErr w:type="spellEnd"/>
      <w:r w:rsidRPr="001724FF">
        <w:rPr>
          <w:rFonts w:ascii="Angsana New" w:hAnsi="Angsana New" w:cs="Angsana New"/>
          <w:spacing w:val="-6"/>
          <w:sz w:val="30"/>
          <w:szCs w:val="30"/>
          <w:cs/>
        </w:rPr>
        <w:t>เทนเม้นท์ จำกัด (มหาชน</w:t>
      </w:r>
      <w:r w:rsidRPr="001724FF">
        <w:rPr>
          <w:rFonts w:ascii="Angsana New" w:hAnsi="Angsana New" w:cs="Angsana New"/>
          <w:spacing w:val="-6"/>
          <w:sz w:val="30"/>
          <w:szCs w:val="30"/>
        </w:rPr>
        <w:t>)</w:t>
      </w:r>
      <w:r w:rsidRPr="001724F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1724FF">
        <w:rPr>
          <w:rFonts w:ascii="Angsana New" w:hAnsi="Angsana New" w:cs="Angsana New" w:hint="cs"/>
          <w:sz w:val="30"/>
          <w:szCs w:val="30"/>
          <w:cs/>
        </w:rPr>
        <w:t>เ</w:t>
      </w:r>
      <w:r w:rsidRPr="0062220C">
        <w:rPr>
          <w:rFonts w:ascii="Angsana New" w:hAnsi="Angsana New" w:cs="Angsana New"/>
          <w:sz w:val="30"/>
          <w:szCs w:val="30"/>
          <w:cs/>
        </w:rPr>
        <w:t xml:space="preserve">ป็นจำนวนเงิน </w:t>
      </w:r>
      <w:r w:rsidR="00FE1DBE">
        <w:rPr>
          <w:rFonts w:ascii="Angsana New" w:hAnsi="Angsana New" w:cs="Angsana New"/>
          <w:sz w:val="30"/>
          <w:szCs w:val="30"/>
        </w:rPr>
        <w:t>15</w:t>
      </w:r>
      <w:r w:rsidRPr="0062220C">
        <w:rPr>
          <w:rFonts w:ascii="Angsana New" w:hAnsi="Angsana New" w:cs="Angsana New"/>
          <w:sz w:val="30"/>
          <w:szCs w:val="30"/>
          <w:cs/>
        </w:rPr>
        <w:t xml:space="preserve"> ล้านบาท ซึ่งได้ชำระเงินทั้งจำนวนแล้ว</w:t>
      </w:r>
    </w:p>
    <w:p w:rsidR="00894AEE" w:rsidRDefault="00894AEE" w:rsidP="00843CB1">
      <w:pPr>
        <w:tabs>
          <w:tab w:val="left" w:pos="1440"/>
        </w:tabs>
        <w:spacing w:before="2" w:after="2"/>
        <w:ind w:right="-280"/>
        <w:jc w:val="center"/>
        <w:rPr>
          <w:rFonts w:ascii="Angsana New" w:hAnsi="Angsana New"/>
          <w:b/>
          <w:bCs/>
          <w:sz w:val="31"/>
          <w:szCs w:val="31"/>
        </w:rPr>
      </w:pPr>
    </w:p>
    <w:p w:rsidR="00E615C2" w:rsidRPr="0062220C" w:rsidRDefault="00E615C2" w:rsidP="0062220C">
      <w:pPr>
        <w:tabs>
          <w:tab w:val="left" w:pos="1440"/>
        </w:tabs>
        <w:spacing w:before="2" w:after="2"/>
        <w:ind w:right="-280"/>
        <w:rPr>
          <w:rFonts w:ascii="Angsana New" w:hAnsi="Angsana New"/>
          <w:b/>
          <w:bCs/>
          <w:sz w:val="31"/>
          <w:szCs w:val="31"/>
        </w:rPr>
        <w:sectPr w:rsidR="00E615C2" w:rsidRPr="0062220C" w:rsidSect="00D60086">
          <w:pgSz w:w="11909" w:h="16834" w:code="9"/>
          <w:pgMar w:top="1009" w:right="697" w:bottom="448" w:left="1049" w:header="720" w:footer="283" w:gutter="0"/>
          <w:cols w:space="720"/>
          <w:noEndnote/>
          <w:docGrid w:linePitch="435"/>
        </w:sectPr>
      </w:pPr>
    </w:p>
    <w:p w:rsidR="00637EDE" w:rsidRPr="00D4736F" w:rsidRDefault="00E42745" w:rsidP="002704C4">
      <w:pPr>
        <w:pStyle w:val="30"/>
        <w:numPr>
          <w:ilvl w:val="0"/>
          <w:numId w:val="2"/>
        </w:numPr>
        <w:tabs>
          <w:tab w:val="clear" w:pos="900"/>
          <w:tab w:val="left" w:pos="434"/>
        </w:tabs>
        <w:ind w:right="-706" w:hanging="218"/>
        <w:rPr>
          <w:rFonts w:ascii="Angsana New" w:hAnsi="Angsana New"/>
          <w:b/>
          <w:bCs/>
        </w:rPr>
      </w:pPr>
      <w:r w:rsidRPr="00CF425A">
        <w:rPr>
          <w:rFonts w:ascii="Angsana New" w:hAnsi="Angsana New"/>
          <w:b/>
          <w:bCs/>
          <w:cs/>
        </w:rPr>
        <w:lastRenderedPageBreak/>
        <w:t>สิทธิการใช้ทรัพย์สินรอตัด</w:t>
      </w:r>
      <w:r w:rsidR="00056750">
        <w:rPr>
          <w:rFonts w:ascii="Angsana New" w:hAnsi="Angsana New" w:hint="cs"/>
          <w:b/>
          <w:bCs/>
          <w:cs/>
        </w:rPr>
        <w:t>จำหน่าย</w:t>
      </w:r>
    </w:p>
    <w:p w:rsidR="00873B33" w:rsidRPr="00865A70" w:rsidRDefault="00637EDE" w:rsidP="005263F9">
      <w:pPr>
        <w:tabs>
          <w:tab w:val="left" w:pos="360"/>
          <w:tab w:val="left" w:pos="1440"/>
        </w:tabs>
        <w:spacing w:line="192" w:lineRule="auto"/>
        <w:ind w:left="357" w:right="-327"/>
        <w:jc w:val="right"/>
        <w:rPr>
          <w:rFonts w:ascii="Angsana New" w:hAnsi="Angsana New"/>
          <w:sz w:val="28"/>
          <w:szCs w:val="28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="006E722C" w:rsidRPr="00865A70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="006E722C" w:rsidRPr="00865A70">
        <w:rPr>
          <w:rFonts w:ascii="Angsana New" w:hAnsi="Angsana New"/>
          <w:sz w:val="28"/>
          <w:szCs w:val="28"/>
        </w:rPr>
        <w:t xml:space="preserve">: </w:t>
      </w:r>
      <w:r w:rsidR="006E722C" w:rsidRPr="00865A70">
        <w:rPr>
          <w:rFonts w:ascii="Angsana New" w:hAnsi="Angsana New" w:hint="cs"/>
          <w:sz w:val="28"/>
          <w:szCs w:val="28"/>
          <w:cs/>
        </w:rPr>
        <w:t>บาท</w:t>
      </w:r>
      <w:r w:rsidR="005263F9">
        <w:rPr>
          <w:rFonts w:ascii="Angsana New" w:hAnsi="Angsana New" w:hint="cs"/>
          <w:b/>
          <w:bCs/>
          <w:sz w:val="28"/>
          <w:szCs w:val="28"/>
          <w:cs/>
        </w:rPr>
        <w:tab/>
      </w:r>
    </w:p>
    <w:tbl>
      <w:tblPr>
        <w:tblW w:w="15231" w:type="dxa"/>
        <w:tblInd w:w="598" w:type="dxa"/>
        <w:tblLayout w:type="fixed"/>
        <w:tblLook w:val="0000"/>
      </w:tblPr>
      <w:tblGrid>
        <w:gridCol w:w="2898"/>
        <w:gridCol w:w="1541"/>
        <w:gridCol w:w="1542"/>
        <w:gridCol w:w="1541"/>
        <w:gridCol w:w="1542"/>
        <w:gridCol w:w="1542"/>
        <w:gridCol w:w="1541"/>
        <w:gridCol w:w="1542"/>
        <w:gridCol w:w="1542"/>
      </w:tblGrid>
      <w:tr w:rsidR="00C76737" w:rsidRPr="00D4736F" w:rsidTr="00944A07">
        <w:trPr>
          <w:trHeight w:val="2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37" w:rsidRPr="00D4736F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5" w:name="OLE_LINK25"/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37" w:rsidRPr="00865A70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D2261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>
            <w:pPr>
              <w:spacing w:before="60"/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32352F">
            <w:pPr>
              <w:spacing w:before="60"/>
              <w:ind w:left="-108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เครื่องส่งโทรทัศน์สี</w:t>
            </w:r>
          </w:p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และวิทยุ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อุปกรณ์โทรทัศน์สี</w:t>
            </w:r>
          </w:p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และวิทยุ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รถถ่ายทอด</w:t>
            </w:r>
          </w:p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สัญญาณโทรทัศน์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สินทรัพย์สถานี</w:t>
            </w:r>
          </w:p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เครือข่าย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E615C2">
            <w:pPr>
              <w:tabs>
                <w:tab w:val="decimal" w:pos="536"/>
                <w:tab w:val="decimal" w:pos="1978"/>
              </w:tabs>
              <w:spacing w:before="60"/>
              <w:ind w:left="-534" w:right="-126" w:firstLine="4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D2261" w:rsidRPr="00D4736F" w:rsidTr="00944A07">
        <w:trPr>
          <w:trHeight w:val="2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736AF9" w:rsidRDefault="00BD2261" w:rsidP="00E615C2">
            <w:pPr>
              <w:spacing w:before="40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36A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-108"/>
                <w:tab w:val="decimal" w:pos="874"/>
              </w:tabs>
              <w:spacing w:before="40"/>
              <w:ind w:left="-7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72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BFB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E74BFB" w:rsidRPr="00736AF9" w:rsidRDefault="00FE1DBE" w:rsidP="00E74BF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74BFB" w:rsidRPr="00736AF9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736AF9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58655F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36AF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1724FF">
            <w:pPr>
              <w:spacing w:before="40"/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1724FF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2,312,6</w:t>
            </w:r>
            <w:r w:rsidRPr="00736AF9">
              <w:rPr>
                <w:rFonts w:ascii="Angsana New" w:hAnsi="Angsana New"/>
                <w:sz w:val="28"/>
                <w:szCs w:val="28"/>
              </w:rPr>
              <w:t>71,096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4BFB" w:rsidRPr="00736AF9" w:rsidRDefault="00E74BFB" w:rsidP="001724FF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736AF9">
              <w:rPr>
                <w:rFonts w:ascii="Angsana New" w:hAnsi="Angsana New"/>
                <w:sz w:val="28"/>
                <w:szCs w:val="28"/>
              </w:rPr>
              <w:t>,398,882</w:t>
            </w:r>
          </w:p>
        </w:tc>
      </w:tr>
      <w:tr w:rsidR="00F53E7E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F53E7E" w:rsidRPr="00736AF9" w:rsidRDefault="00F53E7E" w:rsidP="00E74BF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736AF9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36AF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2,312,6</w:t>
            </w:r>
            <w:r w:rsidRPr="00736AF9">
              <w:rPr>
                <w:rFonts w:ascii="Angsana New" w:hAnsi="Angsana New"/>
                <w:sz w:val="28"/>
                <w:szCs w:val="28"/>
              </w:rPr>
              <w:t>71,096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736AF9">
              <w:rPr>
                <w:rFonts w:ascii="Angsana New" w:hAnsi="Angsana New"/>
                <w:sz w:val="28"/>
                <w:szCs w:val="28"/>
              </w:rPr>
              <w:t>,398,882</w:t>
            </w:r>
          </w:p>
        </w:tc>
      </w:tr>
      <w:tr w:rsidR="00BD2261" w:rsidRPr="00D4736F" w:rsidTr="00944A07">
        <w:trPr>
          <w:trHeight w:val="2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65A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DBE" w:rsidRPr="00D4736F" w:rsidTr="001E4165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FE1DBE" w:rsidRPr="00865A70" w:rsidRDefault="00FE1DBE" w:rsidP="00FE1DBE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E416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865A70" w:rsidRDefault="00FE1DBE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94,191,282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865A70" w:rsidRDefault="00FE1DBE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64,797,08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865A70" w:rsidRDefault="00FE1DBE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932A3">
              <w:rPr>
                <w:rFonts w:ascii="Angsana New" w:hAnsi="Angsana New"/>
                <w:sz w:val="28"/>
                <w:szCs w:val="28"/>
              </w:rPr>
              <w:t>,</w:t>
            </w:r>
            <w:r w:rsidRPr="003932A3">
              <w:rPr>
                <w:rFonts w:ascii="Angsana New" w:hAnsi="Angsana New"/>
                <w:sz w:val="28"/>
                <w:szCs w:val="28"/>
                <w:cs/>
              </w:rPr>
              <w:t>819</w:t>
            </w:r>
            <w:r w:rsidRPr="003932A3">
              <w:rPr>
                <w:rFonts w:ascii="Angsana New" w:hAnsi="Angsana New"/>
                <w:sz w:val="28"/>
                <w:szCs w:val="28"/>
              </w:rPr>
              <w:t>,</w:t>
            </w:r>
            <w:r w:rsidRPr="003932A3">
              <w:rPr>
                <w:rFonts w:ascii="Angsana New" w:hAnsi="Angsana New"/>
                <w:sz w:val="28"/>
                <w:szCs w:val="28"/>
                <w:cs/>
              </w:rPr>
              <w:t>852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865A70" w:rsidRDefault="00FE1DBE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365,898,935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865A70" w:rsidRDefault="00FE1DBE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975,763,038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865A70" w:rsidRDefault="00FE1DBE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22,107,611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865A70" w:rsidRDefault="00FE1DBE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2,286,923,38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DBE" w:rsidRPr="00865A70" w:rsidRDefault="00FE1DBE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3,811,501,1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</w:p>
        </w:tc>
      </w:tr>
      <w:tr w:rsidR="001E4165" w:rsidRPr="00D4736F" w:rsidTr="001E4165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1E4165" w:rsidRDefault="001E4165" w:rsidP="001E4165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 2563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165" w:rsidRPr="003932A3" w:rsidRDefault="001E4165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380,640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165" w:rsidRPr="003932A3" w:rsidRDefault="001E4165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165" w:rsidRPr="003932A3" w:rsidRDefault="001E4165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165" w:rsidRPr="003932A3" w:rsidRDefault="001E4165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4,268,571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165" w:rsidRPr="003932A3" w:rsidRDefault="001E4165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3,500,301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165" w:rsidRPr="003932A3" w:rsidRDefault="001E4165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165" w:rsidRPr="003932A3" w:rsidRDefault="001E4165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25,747,709</w:t>
            </w:r>
          </w:p>
        </w:tc>
        <w:tc>
          <w:tcPr>
            <w:tcW w:w="15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4165" w:rsidRPr="003932A3" w:rsidRDefault="001E4165" w:rsidP="001E4165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33,897,691</w:t>
            </w:r>
          </w:p>
        </w:tc>
      </w:tr>
      <w:tr w:rsidR="00F53E7E" w:rsidRPr="00D4736F" w:rsidTr="00944A07">
        <w:trPr>
          <w:trHeight w:val="20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F53E7E" w:rsidRPr="00865A70" w:rsidRDefault="00F53E7E" w:rsidP="00FE1DBE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736AF9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36AF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7E" w:rsidRPr="00736AF9" w:rsidRDefault="00F53E7E" w:rsidP="00F53E7E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2,312,6</w:t>
            </w:r>
            <w:r w:rsidRPr="00736AF9">
              <w:rPr>
                <w:rFonts w:ascii="Angsana New" w:hAnsi="Angsana New"/>
                <w:sz w:val="28"/>
                <w:szCs w:val="28"/>
              </w:rPr>
              <w:t>71,096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E7E" w:rsidRPr="00736AF9" w:rsidRDefault="00F53E7E" w:rsidP="00F53E7E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736AF9">
              <w:rPr>
                <w:rFonts w:ascii="Angsana New" w:hAnsi="Angsana New"/>
                <w:sz w:val="28"/>
                <w:szCs w:val="28"/>
              </w:rPr>
              <w:t>,398,882</w:t>
            </w:r>
          </w:p>
        </w:tc>
      </w:tr>
      <w:tr w:rsidR="00BD2261" w:rsidRPr="00D4736F" w:rsidTr="007B310C">
        <w:trPr>
          <w:trHeight w:val="2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B17718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65A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DBE" w:rsidRPr="00D4736F" w:rsidTr="007B310C">
        <w:trPr>
          <w:trHeight w:val="20"/>
        </w:trPr>
        <w:tc>
          <w:tcPr>
            <w:tcW w:w="2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BE" w:rsidRPr="00865A70" w:rsidRDefault="00FE1DBE" w:rsidP="00FE1DBE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591B05" w:rsidRDefault="00FE1DBE" w:rsidP="00FE1DB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591B05" w:rsidRDefault="00FE1DBE" w:rsidP="00FE1DB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591B05" w:rsidRDefault="00FE1DBE" w:rsidP="00FE1DB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591B05" w:rsidRDefault="00FE1DBE" w:rsidP="00FE1DB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591B05" w:rsidRDefault="00FE1DBE" w:rsidP="00FE1DB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591B05" w:rsidRDefault="00FE1DBE" w:rsidP="00FE1DB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591B05" w:rsidRDefault="00FE1DBE" w:rsidP="00FE1DB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E1DBE" w:rsidRPr="00591B05" w:rsidRDefault="00FE1DBE" w:rsidP="00FE1DBE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25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5"/>
    </w:tbl>
    <w:p w:rsidR="00C70B36" w:rsidRPr="00E32ACC" w:rsidRDefault="00C70B36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12"/>
          <w:szCs w:val="12"/>
        </w:rPr>
      </w:pPr>
    </w:p>
    <w:p w:rsidR="00E32ACC" w:rsidRDefault="00E32ACC" w:rsidP="00E32ACC">
      <w:pPr>
        <w:ind w:left="504" w:right="-355" w:firstLine="518"/>
        <w:jc w:val="thaiDistribute"/>
        <w:rPr>
          <w:rFonts w:ascii="Angsana New" w:hAnsi="Angsana New" w:cs="Angsana New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cs="Angsana New" w:hint="cs"/>
          <w:cs/>
        </w:rPr>
        <w:t xml:space="preserve">สิทธิการใช้ทรัพย์สินรอตัดจำหน่าย คือ </w:t>
      </w:r>
      <w:r>
        <w:rPr>
          <w:rFonts w:ascii="Angsana New" w:hAnsi="Angsana New" w:cs="Angsana New"/>
          <w:cs/>
        </w:rPr>
        <w:t>ทรัพย์สินที่</w:t>
      </w:r>
      <w:r w:rsidRPr="00143BBA">
        <w:rPr>
          <w:rFonts w:ascii="Angsana New" w:hAnsi="Angsana New" w:cs="Angsana New"/>
          <w:cs/>
        </w:rPr>
        <w:t>ได้กระทำขึ้นหรือได้จัดหามาไว้สำหรับใช้ในการดำเนินการตามสัญญ</w:t>
      </w:r>
      <w:r>
        <w:rPr>
          <w:rFonts w:ascii="Angsana New" w:hAnsi="Angsana New" w:cs="Angsana New" w:hint="cs"/>
          <w:cs/>
        </w:rPr>
        <w:t>า</w:t>
      </w:r>
      <w:r w:rsidRPr="00143BBA">
        <w:rPr>
          <w:rFonts w:ascii="Angsana New" w:hAnsi="Angsana New" w:cs="Angsana New"/>
          <w:cs/>
        </w:rPr>
        <w:t xml:space="preserve">ร่วมดำเนินกิจการส่งโทรทัศน์สีกับองค์การสื่อสารมวลชนแห่งประเทศไทย </w:t>
      </w:r>
      <w:r w:rsidRPr="00143BBA">
        <w:rPr>
          <w:rFonts w:ascii="Angsana New" w:hAnsi="Angsana New" w:cs="Angsana New"/>
        </w:rPr>
        <w:t>(</w:t>
      </w:r>
      <w:r w:rsidRPr="00143BBA">
        <w:rPr>
          <w:rFonts w:ascii="Angsana New" w:hAnsi="Angsana New" w:cs="Angsana New"/>
          <w:cs/>
        </w:rPr>
        <w:t>อ</w:t>
      </w:r>
      <w:r w:rsidRPr="00143BBA">
        <w:rPr>
          <w:rFonts w:ascii="Angsana New" w:hAnsi="Angsana New" w:cs="Angsana New"/>
        </w:rPr>
        <w:t>.</w:t>
      </w:r>
      <w:r w:rsidRPr="00143BBA">
        <w:rPr>
          <w:rFonts w:ascii="Angsana New" w:hAnsi="Angsana New" w:cs="Angsana New"/>
          <w:cs/>
        </w:rPr>
        <w:t>ส</w:t>
      </w:r>
      <w:r w:rsidRPr="00143BBA">
        <w:rPr>
          <w:rFonts w:ascii="Angsana New" w:hAnsi="Angsana New" w:cs="Angsana New"/>
        </w:rPr>
        <w:t>.</w:t>
      </w:r>
      <w:r w:rsidRPr="00143BBA">
        <w:rPr>
          <w:rFonts w:ascii="Angsana New" w:hAnsi="Angsana New" w:cs="Angsana New"/>
          <w:cs/>
        </w:rPr>
        <w:t>ม</w:t>
      </w:r>
      <w:r w:rsidRPr="00143BBA">
        <w:rPr>
          <w:rFonts w:ascii="Angsana New" w:hAnsi="Angsana New" w:cs="Angsana New"/>
        </w:rPr>
        <w:t>.</w:t>
      </w:r>
      <w:r w:rsidRPr="00143BBA">
        <w:rPr>
          <w:rFonts w:ascii="Angsana New" w:hAnsi="Angsana New" w:cs="Angsana New"/>
          <w:cs/>
        </w:rPr>
        <w:t>ท</w:t>
      </w:r>
      <w:r w:rsidRPr="00143BBA">
        <w:rPr>
          <w:rFonts w:ascii="Angsana New" w:hAnsi="Angsana New" w:cs="Angsana New"/>
        </w:rPr>
        <w:t>.)</w:t>
      </w:r>
      <w:r w:rsidRPr="00143BBA">
        <w:rPr>
          <w:rFonts w:ascii="Angsana New" w:hAnsi="Angsana New" w:cs="Angsana New"/>
          <w:cs/>
        </w:rPr>
        <w:t xml:space="preserve"> </w:t>
      </w:r>
      <w:r w:rsidRPr="00143BBA">
        <w:rPr>
          <w:rFonts w:ascii="Angsana New" w:hAnsi="Angsana New" w:cs="Angsana New"/>
        </w:rPr>
        <w:t xml:space="preserve"> </w:t>
      </w:r>
      <w:r w:rsidRPr="00143BBA">
        <w:rPr>
          <w:rFonts w:ascii="Angsana New" w:hAnsi="Angsana New" w:cs="Angsana New"/>
          <w:cs/>
        </w:rPr>
        <w:t>ให้ตกเป็นทรัพย์สินของ อ</w:t>
      </w:r>
      <w:r w:rsidRPr="00143BBA">
        <w:rPr>
          <w:rFonts w:ascii="Angsana New" w:hAnsi="Angsana New" w:cs="Angsana New"/>
        </w:rPr>
        <w:t>.</w:t>
      </w:r>
      <w:r w:rsidRPr="00143BBA">
        <w:rPr>
          <w:rFonts w:ascii="Angsana New" w:hAnsi="Angsana New" w:cs="Angsana New"/>
          <w:cs/>
        </w:rPr>
        <w:t>ส</w:t>
      </w:r>
      <w:r w:rsidRPr="00143BBA">
        <w:rPr>
          <w:rFonts w:ascii="Angsana New" w:hAnsi="Angsana New" w:cs="Angsana New"/>
        </w:rPr>
        <w:t>.</w:t>
      </w:r>
      <w:r w:rsidRPr="00143BBA">
        <w:rPr>
          <w:rFonts w:ascii="Angsana New" w:hAnsi="Angsana New" w:cs="Angsana New"/>
          <w:cs/>
        </w:rPr>
        <w:t>ม</w:t>
      </w:r>
      <w:r w:rsidRPr="00143BBA">
        <w:rPr>
          <w:rFonts w:ascii="Angsana New" w:hAnsi="Angsana New" w:cs="Angsana New"/>
        </w:rPr>
        <w:t>.</w:t>
      </w:r>
      <w:r w:rsidRPr="00143BBA">
        <w:rPr>
          <w:rFonts w:ascii="Angsana New" w:hAnsi="Angsana New" w:cs="Angsana New"/>
          <w:cs/>
        </w:rPr>
        <w:t>ท</w:t>
      </w:r>
      <w:r w:rsidRPr="00143BBA">
        <w:rPr>
          <w:rFonts w:ascii="Angsana New" w:hAnsi="Angsana New" w:cs="Angsana New"/>
        </w:rPr>
        <w:t xml:space="preserve">. </w:t>
      </w:r>
      <w:r w:rsidRPr="00143BBA">
        <w:rPr>
          <w:rFonts w:ascii="Angsana New" w:hAnsi="Angsana New" w:cs="Angsana New"/>
          <w:cs/>
        </w:rPr>
        <w:t>นับแต่วันที่ได้กระทำหรือได้จัดหา ซึ่งบริษัทย่อยมีสิทธิในการใช้ทรัพย์สินดังกล่าว</w:t>
      </w:r>
      <w:r>
        <w:rPr>
          <w:rFonts w:ascii="Angsana New" w:hAnsi="Angsana New" w:cs="Angsana New" w:hint="cs"/>
          <w:cs/>
        </w:rPr>
        <w:t xml:space="preserve"> </w:t>
      </w:r>
    </w:p>
    <w:p w:rsidR="00E32ACC" w:rsidRDefault="00E32ACC" w:rsidP="00E32ACC">
      <w:pPr>
        <w:tabs>
          <w:tab w:val="left" w:pos="993"/>
          <w:tab w:val="right" w:pos="15506"/>
        </w:tabs>
        <w:ind w:right="-141" w:firstLine="1022"/>
        <w:rPr>
          <w:rFonts w:ascii="Angsana New" w:hAnsi="Angsana New"/>
        </w:rPr>
      </w:pPr>
      <w:r w:rsidRPr="00143BBA">
        <w:rPr>
          <w:rFonts w:ascii="Angsana New" w:hAnsi="Angsana New" w:cs="Angsana New"/>
          <w:cs/>
        </w:rPr>
        <w:t>บริษัทย่อยตัดจำหน่าย</w:t>
      </w:r>
      <w:r>
        <w:rPr>
          <w:rFonts w:ascii="Angsana New" w:hAnsi="Angsana New" w:cs="Angsana New" w:hint="cs"/>
          <w:cs/>
        </w:rPr>
        <w:t xml:space="preserve">สิทธิการใช้ทรัพย์สินรอตัดจำหน่าย </w:t>
      </w:r>
      <w:r w:rsidRPr="00143BBA">
        <w:rPr>
          <w:rFonts w:ascii="Angsana New" w:hAnsi="Angsana New" w:cs="Angsana New"/>
          <w:cs/>
        </w:rPr>
        <w:t>เป็นค่าใช้จ่าย</w:t>
      </w:r>
      <w:r>
        <w:rPr>
          <w:rFonts w:ascii="Angsana New" w:hAnsi="Angsana New" w:cs="Angsana New" w:hint="cs"/>
          <w:cs/>
        </w:rPr>
        <w:t>จนครบมูลค่าแล้วเนื่องจาก</w:t>
      </w:r>
      <w:r w:rsidRPr="00143BBA">
        <w:rPr>
          <w:rFonts w:ascii="Angsana New" w:hAnsi="Angsana New" w:cs="Angsana New"/>
          <w:cs/>
        </w:rPr>
        <w:t xml:space="preserve">สัญญาได้สิ้นสุดแล้วเมื่อวันที่ </w:t>
      </w:r>
      <w:r w:rsidRPr="00143BBA">
        <w:rPr>
          <w:rFonts w:ascii="Angsana New" w:hAnsi="Angsana New" w:cs="Angsana New"/>
        </w:rPr>
        <w:t xml:space="preserve">25 </w:t>
      </w:r>
      <w:r w:rsidRPr="00143BBA">
        <w:rPr>
          <w:rFonts w:ascii="Angsana New" w:hAnsi="Angsana New" w:cs="Angsana New"/>
          <w:cs/>
        </w:rPr>
        <w:t xml:space="preserve">มีนาคม </w:t>
      </w:r>
      <w:r w:rsidRPr="00143BBA">
        <w:rPr>
          <w:rFonts w:ascii="Angsana New" w:hAnsi="Angsana New" w:cs="Angsana New"/>
        </w:rPr>
        <w:t>2563</w:t>
      </w:r>
      <w:r w:rsidR="00B11E40">
        <w:rPr>
          <w:rFonts w:ascii="Angsana New" w:hAnsi="Angsana New" w:cs="Angsana New"/>
        </w:rPr>
        <w:t xml:space="preserve"> </w:t>
      </w:r>
      <w:r w:rsidR="00B11E40">
        <w:rPr>
          <w:rFonts w:ascii="Angsana New" w:hAnsi="Angsana New" w:cs="Angsana New" w:hint="cs"/>
          <w:cs/>
        </w:rPr>
        <w:t xml:space="preserve">(ดูหมายเหตุ </w:t>
      </w:r>
      <w:r w:rsidR="00B11E40">
        <w:rPr>
          <w:rFonts w:ascii="Angsana New" w:hAnsi="Angsana New" w:cs="Angsana New"/>
        </w:rPr>
        <w:t>1.3)</w:t>
      </w:r>
    </w:p>
    <w:p w:rsidR="00CA7C61" w:rsidRDefault="00CA7C61" w:rsidP="00E32ACC">
      <w:pPr>
        <w:tabs>
          <w:tab w:val="left" w:pos="993"/>
          <w:tab w:val="right" w:pos="15506"/>
        </w:tabs>
        <w:ind w:right="-141" w:firstLine="1022"/>
        <w:rPr>
          <w:rFonts w:ascii="Angsana New" w:hAnsi="Angsana New"/>
        </w:rPr>
      </w:pPr>
    </w:p>
    <w:p w:rsidR="00CA7C61" w:rsidRDefault="00CA7C61" w:rsidP="00E32ACC">
      <w:pPr>
        <w:tabs>
          <w:tab w:val="left" w:pos="993"/>
          <w:tab w:val="right" w:pos="15506"/>
        </w:tabs>
        <w:ind w:right="-141" w:firstLine="1022"/>
        <w:rPr>
          <w:rFonts w:ascii="Angsana New" w:hAnsi="Angsana New"/>
        </w:rPr>
      </w:pPr>
    </w:p>
    <w:p w:rsidR="00CA7C61" w:rsidRDefault="00CA7C61" w:rsidP="00E32ACC">
      <w:pPr>
        <w:tabs>
          <w:tab w:val="left" w:pos="993"/>
          <w:tab w:val="right" w:pos="15506"/>
        </w:tabs>
        <w:ind w:right="-141" w:firstLine="1022"/>
        <w:rPr>
          <w:rFonts w:ascii="Angsana New" w:hAnsi="Angsana New"/>
        </w:rPr>
      </w:pPr>
    </w:p>
    <w:p w:rsidR="00CA7C61" w:rsidRDefault="00CA7C61" w:rsidP="00E32ACC">
      <w:pPr>
        <w:tabs>
          <w:tab w:val="left" w:pos="993"/>
          <w:tab w:val="right" w:pos="15506"/>
        </w:tabs>
        <w:ind w:right="-141" w:firstLine="1022"/>
        <w:rPr>
          <w:rFonts w:ascii="Angsana New" w:hAnsi="Angsana New"/>
        </w:rPr>
      </w:pPr>
    </w:p>
    <w:p w:rsidR="00CA7C61" w:rsidRDefault="00CA7C61" w:rsidP="00E32ACC">
      <w:pPr>
        <w:tabs>
          <w:tab w:val="left" w:pos="993"/>
          <w:tab w:val="right" w:pos="15506"/>
        </w:tabs>
        <w:ind w:right="-141" w:firstLine="1022"/>
        <w:rPr>
          <w:rFonts w:ascii="Angsana New" w:hAnsi="Angsana New"/>
        </w:rPr>
      </w:pPr>
    </w:p>
    <w:p w:rsidR="00CA7C61" w:rsidRDefault="00CA7C61" w:rsidP="00E32ACC">
      <w:pPr>
        <w:tabs>
          <w:tab w:val="left" w:pos="993"/>
          <w:tab w:val="right" w:pos="15506"/>
        </w:tabs>
        <w:ind w:right="-141" w:firstLine="1022"/>
        <w:rPr>
          <w:rFonts w:ascii="Angsana New" w:hAnsi="Angsana New"/>
          <w:cs/>
        </w:rPr>
        <w:sectPr w:rsidR="00CA7C61" w:rsidSect="00D60086">
          <w:pgSz w:w="16834" w:h="11909" w:orient="landscape" w:code="9"/>
          <w:pgMar w:top="1077" w:right="1021" w:bottom="426" w:left="448" w:header="720" w:footer="283" w:gutter="0"/>
          <w:cols w:space="720"/>
          <w:noEndnote/>
          <w:docGrid w:linePitch="435"/>
        </w:sectPr>
      </w:pPr>
    </w:p>
    <w:p w:rsidR="00CA7C61" w:rsidRPr="00C04077" w:rsidRDefault="00CA7C61" w:rsidP="00B17CEF">
      <w:pPr>
        <w:numPr>
          <w:ilvl w:val="0"/>
          <w:numId w:val="8"/>
        </w:numPr>
        <w:ind w:left="426" w:right="-862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สิทธิการใช้คลื่นความถี่รอตัดจำหน่าย</w:t>
      </w:r>
    </w:p>
    <w:p w:rsidR="00CA7C61" w:rsidRPr="00470C5E" w:rsidRDefault="00CA7C61" w:rsidP="00CA7C61">
      <w:pPr>
        <w:ind w:left="2152"/>
        <w:jc w:val="right"/>
        <w:rPr>
          <w:rFonts w:hint="cs"/>
          <w:cs/>
        </w:rPr>
      </w:pPr>
      <w:r w:rsidRPr="009C0079">
        <w:rPr>
          <w:b/>
          <w:bCs/>
          <w:spacing w:val="-6"/>
        </w:rPr>
        <w:tab/>
      </w:r>
      <w:r w:rsidRPr="00470C5E">
        <w:rPr>
          <w:cs/>
        </w:rPr>
        <w:t>หน</w:t>
      </w:r>
      <w:r w:rsidRPr="00470C5E">
        <w:rPr>
          <w:rFonts w:hint="cs"/>
          <w:cs/>
        </w:rPr>
        <w:t xml:space="preserve">่วย </w:t>
      </w:r>
      <w:r w:rsidRPr="00470C5E">
        <w:t xml:space="preserve">: </w:t>
      </w:r>
      <w:r w:rsidRPr="00470C5E">
        <w:rPr>
          <w:cs/>
        </w:rPr>
        <w:t>บาท</w:t>
      </w:r>
    </w:p>
    <w:tbl>
      <w:tblPr>
        <w:tblW w:w="9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5"/>
        <w:gridCol w:w="2051"/>
        <w:gridCol w:w="2051"/>
      </w:tblGrid>
      <w:tr w:rsidR="00CA7C61" w:rsidRPr="009C0079" w:rsidTr="00E11FC3">
        <w:trPr>
          <w:trHeight w:val="349"/>
        </w:trPr>
        <w:tc>
          <w:tcPr>
            <w:tcW w:w="5355" w:type="dxa"/>
            <w:vMerge w:val="restart"/>
            <w:vAlign w:val="center"/>
          </w:tcPr>
          <w:p w:rsidR="00CA7C61" w:rsidRPr="009C0079" w:rsidRDefault="00CA7C61" w:rsidP="00E11FC3">
            <w:pPr>
              <w:ind w:right="116"/>
              <w:jc w:val="center"/>
              <w:rPr>
                <w:spacing w:val="-6"/>
                <w:cs/>
              </w:rPr>
            </w:pPr>
            <w:bookmarkStart w:id="16" w:name="OLE_LINK8"/>
            <w:r w:rsidRPr="009C0079">
              <w:rPr>
                <w:spacing w:val="-6"/>
                <w:cs/>
              </w:rPr>
              <w:t>รายการ</w:t>
            </w:r>
          </w:p>
        </w:tc>
        <w:tc>
          <w:tcPr>
            <w:tcW w:w="4102" w:type="dxa"/>
            <w:gridSpan w:val="2"/>
          </w:tcPr>
          <w:p w:rsidR="00CA7C61" w:rsidRPr="009C0079" w:rsidRDefault="00CA7C61" w:rsidP="00E11FC3">
            <w:pPr>
              <w:ind w:left="-101" w:right="-105"/>
              <w:jc w:val="center"/>
              <w:rPr>
                <w:spacing w:val="-6"/>
              </w:rPr>
            </w:pPr>
            <w:r w:rsidRPr="009C0079">
              <w:rPr>
                <w:spacing w:val="-6"/>
                <w:cs/>
              </w:rPr>
              <w:t>งบการเงินรวม</w:t>
            </w:r>
          </w:p>
        </w:tc>
      </w:tr>
      <w:tr w:rsidR="00CA7C61" w:rsidRPr="009C0079" w:rsidTr="00E11FC3">
        <w:trPr>
          <w:trHeight w:val="369"/>
        </w:trPr>
        <w:tc>
          <w:tcPr>
            <w:tcW w:w="5355" w:type="dxa"/>
            <w:vMerge/>
            <w:tcBorders>
              <w:bottom w:val="single" w:sz="4" w:space="0" w:color="auto"/>
            </w:tcBorders>
          </w:tcPr>
          <w:p w:rsidR="00CA7C61" w:rsidRPr="009C0079" w:rsidRDefault="00CA7C61" w:rsidP="00E11FC3">
            <w:pPr>
              <w:ind w:right="116"/>
              <w:jc w:val="thaiDistribute"/>
              <w:rPr>
                <w:spacing w:val="-6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:rsidR="00CA7C61" w:rsidRPr="009C0079" w:rsidRDefault="00CA7C61" w:rsidP="00E11FC3">
            <w:pPr>
              <w:ind w:left="-101" w:right="-113"/>
              <w:jc w:val="center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25</w:t>
            </w:r>
            <w:r w:rsidRPr="009C0079">
              <w:rPr>
                <w:spacing w:val="-6"/>
              </w:rPr>
              <w:t>6</w:t>
            </w:r>
            <w:r>
              <w:rPr>
                <w:spacing w:val="-6"/>
              </w:rPr>
              <w:t>4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:rsidR="00CA7C61" w:rsidRPr="009C0079" w:rsidRDefault="00CA7C61" w:rsidP="00E11FC3">
            <w:pPr>
              <w:ind w:left="-101" w:right="-113"/>
              <w:jc w:val="center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25</w:t>
            </w:r>
            <w:r w:rsidRPr="009C0079">
              <w:rPr>
                <w:spacing w:val="-6"/>
              </w:rPr>
              <w:t>6</w:t>
            </w:r>
            <w:r>
              <w:rPr>
                <w:spacing w:val="-6"/>
              </w:rPr>
              <w:t>3</w:t>
            </w:r>
          </w:p>
        </w:tc>
      </w:tr>
      <w:tr w:rsidR="00CA7C61" w:rsidRPr="009C0079" w:rsidTr="00E11FC3">
        <w:trPr>
          <w:trHeight w:val="284"/>
        </w:trPr>
        <w:tc>
          <w:tcPr>
            <w:tcW w:w="5355" w:type="dxa"/>
            <w:tcBorders>
              <w:top w:val="single" w:sz="4" w:space="0" w:color="auto"/>
              <w:bottom w:val="nil"/>
            </w:tcBorders>
          </w:tcPr>
          <w:p w:rsidR="00CA7C61" w:rsidRPr="009C0079" w:rsidRDefault="00CA7C61" w:rsidP="00E11FC3">
            <w:pPr>
              <w:ind w:right="116"/>
              <w:jc w:val="thaiDistribute"/>
              <w:rPr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  <w:bottom w:val="nil"/>
            </w:tcBorders>
          </w:tcPr>
          <w:p w:rsidR="00CA7C61" w:rsidRPr="00101A7C" w:rsidRDefault="00CA7C61" w:rsidP="00E11FC3">
            <w:pPr>
              <w:ind w:left="-101" w:right="447"/>
              <w:jc w:val="right"/>
              <w:rPr>
                <w:spacing w:val="-6"/>
                <w:highlight w:val="yellow"/>
                <w:cs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nil"/>
            </w:tcBorders>
          </w:tcPr>
          <w:p w:rsidR="00CA7C61" w:rsidRPr="009C0079" w:rsidRDefault="00CA7C61" w:rsidP="00E11FC3">
            <w:pPr>
              <w:ind w:left="-101" w:right="447"/>
              <w:jc w:val="right"/>
              <w:rPr>
                <w:spacing w:val="-6"/>
                <w:cs/>
              </w:rPr>
            </w:pPr>
          </w:p>
        </w:tc>
      </w:tr>
      <w:tr w:rsidR="00CA7C61" w:rsidRPr="009C0079" w:rsidTr="00E11FC3">
        <w:trPr>
          <w:trHeight w:val="284"/>
        </w:trPr>
        <w:tc>
          <w:tcPr>
            <w:tcW w:w="5355" w:type="dxa"/>
            <w:tcBorders>
              <w:top w:val="nil"/>
              <w:bottom w:val="single" w:sz="4" w:space="0" w:color="auto"/>
            </w:tcBorders>
          </w:tcPr>
          <w:p w:rsidR="00CA7C61" w:rsidRPr="009C0079" w:rsidRDefault="00CA7C61" w:rsidP="00E11FC3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0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A7C61" w:rsidRPr="00583D29" w:rsidRDefault="00CA7C61" w:rsidP="00E11FC3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rFonts w:hint="cs"/>
                <w:spacing w:val="-6"/>
                <w:cs/>
              </w:rPr>
              <w:t>2,446,348,903</w:t>
            </w:r>
          </w:p>
        </w:tc>
        <w:tc>
          <w:tcPr>
            <w:tcW w:w="2051" w:type="dxa"/>
            <w:tcBorders>
              <w:top w:val="nil"/>
              <w:bottom w:val="single" w:sz="4" w:space="0" w:color="auto"/>
            </w:tcBorders>
          </w:tcPr>
          <w:p w:rsidR="00CA7C61" w:rsidRPr="004F68C5" w:rsidRDefault="00CA7C61" w:rsidP="00E11FC3">
            <w:pPr>
              <w:ind w:left="-101" w:right="256"/>
              <w:jc w:val="right"/>
              <w:rPr>
                <w:spacing w:val="-6"/>
              </w:rPr>
            </w:pPr>
            <w:r w:rsidRPr="009B59E5">
              <w:rPr>
                <w:rFonts w:hint="cs"/>
                <w:spacing w:val="-6"/>
                <w:cs/>
              </w:rPr>
              <w:t>2,446,348,903</w:t>
            </w:r>
          </w:p>
        </w:tc>
      </w:tr>
      <w:tr w:rsidR="00CA7C61" w:rsidRPr="009C0079" w:rsidTr="00E11FC3">
        <w:trPr>
          <w:trHeight w:val="284"/>
        </w:trPr>
        <w:tc>
          <w:tcPr>
            <w:tcW w:w="5355" w:type="dxa"/>
            <w:tcBorders>
              <w:top w:val="single" w:sz="4" w:space="0" w:color="auto"/>
              <w:bottom w:val="nil"/>
            </w:tcBorders>
          </w:tcPr>
          <w:p w:rsidR="00CA7C61" w:rsidRPr="009C0079" w:rsidRDefault="00CA7C61" w:rsidP="00E11FC3">
            <w:pPr>
              <w:ind w:right="116"/>
              <w:jc w:val="thaiDistribute"/>
              <w:rPr>
                <w:rFonts w:hint="cs"/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  <w:bottom w:val="nil"/>
            </w:tcBorders>
          </w:tcPr>
          <w:p w:rsidR="00CA7C61" w:rsidRPr="00583D29" w:rsidRDefault="00CA7C61" w:rsidP="00E11FC3">
            <w:pPr>
              <w:ind w:left="-101" w:right="447"/>
              <w:jc w:val="right"/>
              <w:rPr>
                <w:spacing w:val="-6"/>
                <w:cs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nil"/>
            </w:tcBorders>
          </w:tcPr>
          <w:p w:rsidR="00CA7C61" w:rsidRPr="004F68C5" w:rsidRDefault="00CA7C61" w:rsidP="00E11FC3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  <w:cs/>
              </w:rPr>
            </w:pPr>
          </w:p>
        </w:tc>
      </w:tr>
      <w:tr w:rsidR="00CA7C61" w:rsidRPr="009C0079" w:rsidTr="00E11FC3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CA7C61" w:rsidRPr="009C0079" w:rsidRDefault="00CA7C61" w:rsidP="00E11FC3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ค่าตัดจำหน่ายสะสม - ยกมา</w:t>
            </w:r>
          </w:p>
        </w:tc>
        <w:tc>
          <w:tcPr>
            <w:tcW w:w="2051" w:type="dxa"/>
            <w:tcBorders>
              <w:top w:val="nil"/>
              <w:bottom w:val="nil"/>
            </w:tcBorders>
          </w:tcPr>
          <w:p w:rsidR="00CA7C61" w:rsidRPr="00583D29" w:rsidRDefault="00CA7C61" w:rsidP="00E11FC3">
            <w:pPr>
              <w:tabs>
                <w:tab w:val="left" w:pos="144"/>
                <w:tab w:val="right" w:pos="1622"/>
              </w:tabs>
              <w:ind w:left="-101" w:right="213"/>
              <w:rPr>
                <w:spacing w:val="-6"/>
              </w:rPr>
            </w:pPr>
            <w:r>
              <w:rPr>
                <w:spacing w:val="-6"/>
              </w:rPr>
              <w:tab/>
            </w:r>
            <w:r>
              <w:rPr>
                <w:spacing w:val="-6"/>
              </w:rPr>
              <w:tab/>
            </w:r>
            <w:r w:rsidRPr="00583D29">
              <w:rPr>
                <w:spacing w:val="-6"/>
              </w:rPr>
              <w:t>1,302,169,244</w:t>
            </w:r>
          </w:p>
        </w:tc>
        <w:tc>
          <w:tcPr>
            <w:tcW w:w="2051" w:type="dxa"/>
            <w:tcBorders>
              <w:top w:val="nil"/>
              <w:bottom w:val="nil"/>
            </w:tcBorders>
          </w:tcPr>
          <w:p w:rsidR="00CA7C61" w:rsidRPr="004F68C5" w:rsidRDefault="00CA7C61" w:rsidP="00E11FC3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 w:rsidRPr="009B59E5">
              <w:rPr>
                <w:spacing w:val="-6"/>
              </w:rPr>
              <w:t>1,164,520,73</w:t>
            </w:r>
            <w:r>
              <w:rPr>
                <w:spacing w:val="-6"/>
              </w:rPr>
              <w:t>5</w:t>
            </w:r>
          </w:p>
        </w:tc>
      </w:tr>
      <w:tr w:rsidR="00CA7C61" w:rsidRPr="009C0079" w:rsidTr="00E11FC3">
        <w:trPr>
          <w:trHeight w:val="284"/>
        </w:trPr>
        <w:tc>
          <w:tcPr>
            <w:tcW w:w="5355" w:type="dxa"/>
            <w:tcBorders>
              <w:top w:val="nil"/>
              <w:bottom w:val="nil"/>
            </w:tcBorders>
          </w:tcPr>
          <w:p w:rsidR="00CA7C61" w:rsidRPr="009C0079" w:rsidRDefault="00CA7C61" w:rsidP="00E11FC3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ค่าตัดจำหน่ายในระหว่างปี</w:t>
            </w:r>
          </w:p>
        </w:tc>
        <w:tc>
          <w:tcPr>
            <w:tcW w:w="2051" w:type="dxa"/>
            <w:tcBorders>
              <w:top w:val="nil"/>
              <w:bottom w:val="nil"/>
            </w:tcBorders>
          </w:tcPr>
          <w:p w:rsidR="00CA7C61" w:rsidRPr="00583D29" w:rsidRDefault="00CA7C61" w:rsidP="00E11FC3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spacing w:val="-6"/>
              </w:rPr>
              <w:t>137,648,509</w:t>
            </w:r>
          </w:p>
        </w:tc>
        <w:tc>
          <w:tcPr>
            <w:tcW w:w="2051" w:type="dxa"/>
            <w:tcBorders>
              <w:top w:val="nil"/>
              <w:bottom w:val="nil"/>
            </w:tcBorders>
          </w:tcPr>
          <w:p w:rsidR="00CA7C61" w:rsidRPr="004F68C5" w:rsidRDefault="00CA7C61" w:rsidP="00E11FC3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 w:rsidRPr="009B59E5">
              <w:rPr>
                <w:spacing w:val="-6"/>
              </w:rPr>
              <w:t>137,648,509</w:t>
            </w:r>
          </w:p>
        </w:tc>
      </w:tr>
      <w:tr w:rsidR="00CA7C61" w:rsidRPr="009C0079" w:rsidTr="00E11FC3">
        <w:trPr>
          <w:trHeight w:val="284"/>
        </w:trPr>
        <w:tc>
          <w:tcPr>
            <w:tcW w:w="5355" w:type="dxa"/>
            <w:tcBorders>
              <w:top w:val="nil"/>
            </w:tcBorders>
          </w:tcPr>
          <w:p w:rsidR="00CA7C61" w:rsidRPr="009C0079" w:rsidRDefault="00CA7C61" w:rsidP="00E11FC3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ค่าตัดจำหน่ายสะสม - ยกไป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:rsidR="00CA7C61" w:rsidRPr="00583D29" w:rsidRDefault="00CA7C61" w:rsidP="00E11FC3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spacing w:val="-6"/>
              </w:rPr>
              <w:t>1,439,817,753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:rsidR="00CA7C61" w:rsidRPr="004F68C5" w:rsidRDefault="00CA7C61" w:rsidP="00E11FC3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 w:rsidRPr="009B59E5">
              <w:rPr>
                <w:spacing w:val="-6"/>
              </w:rPr>
              <w:t>1,302,169,24</w:t>
            </w:r>
            <w:r>
              <w:rPr>
                <w:spacing w:val="-6"/>
              </w:rPr>
              <w:t>4</w:t>
            </w:r>
          </w:p>
        </w:tc>
      </w:tr>
      <w:tr w:rsidR="00CA7C61" w:rsidRPr="009C0079" w:rsidTr="00E11FC3">
        <w:trPr>
          <w:trHeight w:val="284"/>
        </w:trPr>
        <w:tc>
          <w:tcPr>
            <w:tcW w:w="5355" w:type="dxa"/>
            <w:tcBorders>
              <w:bottom w:val="single" w:sz="4" w:space="0" w:color="auto"/>
            </w:tcBorders>
          </w:tcPr>
          <w:p w:rsidR="00CA7C61" w:rsidRPr="009C0079" w:rsidRDefault="00CA7C61" w:rsidP="00E11FC3">
            <w:pPr>
              <w:ind w:right="116"/>
              <w:jc w:val="thaiDistribute"/>
              <w:rPr>
                <w:spacing w:val="-6"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สิทธิการใช้คลื่นความถี่รอตัดจำหน่าย-สุทธิ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:rsidR="00CA7C61" w:rsidRPr="00583D29" w:rsidRDefault="00CA7C61" w:rsidP="00E11FC3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spacing w:val="-6"/>
              </w:rPr>
              <w:t>1,006,531,150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:rsidR="00CA7C61" w:rsidRPr="004F68C5" w:rsidRDefault="00CA7C61" w:rsidP="00E11FC3">
            <w:pPr>
              <w:tabs>
                <w:tab w:val="decimal" w:pos="1555"/>
              </w:tabs>
              <w:ind w:left="-101" w:right="-108"/>
              <w:jc w:val="both"/>
              <w:rPr>
                <w:spacing w:val="-6"/>
              </w:rPr>
            </w:pPr>
            <w:r w:rsidRPr="009B59E5">
              <w:rPr>
                <w:spacing w:val="-6"/>
              </w:rPr>
              <w:t>1,144,179,65</w:t>
            </w:r>
            <w:r>
              <w:rPr>
                <w:spacing w:val="-6"/>
              </w:rPr>
              <w:t>9</w:t>
            </w:r>
          </w:p>
        </w:tc>
      </w:tr>
      <w:bookmarkEnd w:id="16"/>
    </w:tbl>
    <w:p w:rsidR="00CA7C61" w:rsidRPr="00C86B5D" w:rsidRDefault="00CA7C61" w:rsidP="00CA7C61">
      <w:pPr>
        <w:ind w:right="116"/>
        <w:jc w:val="thaiDistribute"/>
        <w:rPr>
          <w:spacing w:val="-8"/>
          <w:sz w:val="10"/>
          <w:szCs w:val="10"/>
        </w:rPr>
      </w:pPr>
    </w:p>
    <w:p w:rsidR="00CA7C61" w:rsidRDefault="00CA7C61" w:rsidP="00CA7C61">
      <w:pPr>
        <w:ind w:left="426" w:right="-14" w:firstLine="582"/>
        <w:jc w:val="thaiDistribute"/>
        <w:rPr>
          <w:rFonts w:hint="cs"/>
          <w:sz w:val="16"/>
          <w:szCs w:val="16"/>
        </w:rPr>
      </w:pPr>
      <w:r w:rsidRPr="00143BBA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 xml:space="preserve">คือ </w:t>
      </w:r>
      <w:r w:rsidRPr="00143BBA">
        <w:rPr>
          <w:rFonts w:ascii="Angsana New" w:hAnsi="Angsana New" w:cs="Angsana New"/>
          <w:cs/>
        </w:rPr>
        <w:t>ใบอนุญาตให้ใช้คลื่นความถี่</w:t>
      </w:r>
      <w:r w:rsidRPr="00143BBA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(ดูหมายเหตุ </w:t>
      </w:r>
      <w:r>
        <w:rPr>
          <w:rFonts w:ascii="Angsana New" w:hAnsi="Angsana New" w:cs="Angsana New"/>
        </w:rPr>
        <w:t>1.2)</w:t>
      </w:r>
    </w:p>
    <w:p w:rsidR="00CA7C61" w:rsidRPr="00727FDE" w:rsidRDefault="00CA7C61" w:rsidP="00CA7C61">
      <w:pPr>
        <w:ind w:left="426" w:right="-392" w:firstLine="425"/>
        <w:jc w:val="thaiDistribute"/>
        <w:rPr>
          <w:rFonts w:hint="cs"/>
          <w:sz w:val="6"/>
          <w:szCs w:val="6"/>
          <w:cs/>
        </w:rPr>
      </w:pPr>
    </w:p>
    <w:p w:rsidR="00CA7C61" w:rsidRDefault="00CA7C61" w:rsidP="00B17CEF">
      <w:pPr>
        <w:numPr>
          <w:ilvl w:val="0"/>
          <w:numId w:val="8"/>
        </w:numPr>
        <w:ind w:left="426" w:right="-862"/>
        <w:jc w:val="both"/>
        <w:rPr>
          <w:rFonts w:hint="cs"/>
          <w:b/>
          <w:bCs/>
        </w:rPr>
      </w:pPr>
      <w:r>
        <w:rPr>
          <w:rFonts w:hint="cs"/>
          <w:b/>
          <w:bCs/>
          <w:cs/>
        </w:rPr>
        <w:t>ผลประโยชน์จ่ายเพิ่มรอตัดบัญชี</w:t>
      </w:r>
    </w:p>
    <w:p w:rsidR="00CA7C61" w:rsidRPr="002A57E3" w:rsidRDefault="00CA7C61" w:rsidP="00CA7C61">
      <w:pPr>
        <w:ind w:left="420" w:firstLine="573"/>
        <w:jc w:val="thaiDistribute"/>
        <w:rPr>
          <w:color w:val="000000"/>
          <w:spacing w:val="-6"/>
          <w:cs/>
        </w:rPr>
      </w:pPr>
      <w:r w:rsidRPr="002A57E3">
        <w:rPr>
          <w:color w:val="000000"/>
          <w:spacing w:val="-6"/>
          <w:cs/>
        </w:rPr>
        <w:t>ในเดือนกรกฎาคม</w:t>
      </w:r>
      <w:r w:rsidRPr="002A57E3">
        <w:rPr>
          <w:rFonts w:hint="cs"/>
          <w:color w:val="000000"/>
          <w:spacing w:val="-6"/>
          <w:cs/>
        </w:rPr>
        <w:t xml:space="preserve"> </w:t>
      </w:r>
      <w:r>
        <w:rPr>
          <w:color w:val="000000"/>
          <w:spacing w:val="-6"/>
        </w:rPr>
        <w:t>2554</w:t>
      </w:r>
      <w:r w:rsidRPr="002A57E3">
        <w:rPr>
          <w:color w:val="000000"/>
          <w:spacing w:val="-6"/>
          <w:cs/>
        </w:rPr>
        <w:t xml:space="preserve"> บริษัท บางกอกเอ็น</w:t>
      </w:r>
      <w:proofErr w:type="spellStart"/>
      <w:r w:rsidRPr="002A57E3">
        <w:rPr>
          <w:color w:val="000000"/>
          <w:spacing w:val="-6"/>
          <w:cs/>
        </w:rPr>
        <w:t>เตอร์เทนเม้นต</w:t>
      </w:r>
      <w:r>
        <w:rPr>
          <w:rFonts w:hint="cs"/>
          <w:color w:val="000000"/>
          <w:spacing w:val="-6"/>
          <w:cs/>
        </w:rPr>
        <w:t>์</w:t>
      </w:r>
      <w:proofErr w:type="spellEnd"/>
      <w:r w:rsidRPr="002A57E3">
        <w:rPr>
          <w:color w:val="000000"/>
          <w:spacing w:val="-6"/>
          <w:cs/>
        </w:rPr>
        <w:t xml:space="preserve"> จำกัด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>ซึ่งเป็นบริษัทย่อยของบริษัทได้จ่ายเพิ่</w:t>
      </w:r>
      <w:r w:rsidRPr="002A57E3">
        <w:rPr>
          <w:rFonts w:hint="cs"/>
          <w:color w:val="000000"/>
          <w:spacing w:val="-6"/>
          <w:cs/>
        </w:rPr>
        <w:t>ม</w:t>
      </w:r>
      <w:r w:rsidRPr="002A57E3">
        <w:rPr>
          <w:color w:val="000000"/>
          <w:spacing w:val="-6"/>
          <w:cs/>
        </w:rPr>
        <w:t xml:space="preserve">ผลประโยชน์ให้กับ บริษัท </w:t>
      </w:r>
      <w:proofErr w:type="spellStart"/>
      <w:r w:rsidRPr="002A57E3">
        <w:rPr>
          <w:color w:val="000000"/>
          <w:spacing w:val="-6"/>
          <w:cs/>
        </w:rPr>
        <w:t>อส</w:t>
      </w:r>
      <w:proofErr w:type="spellEnd"/>
      <w:r w:rsidRPr="002A57E3">
        <w:rPr>
          <w:color w:val="000000"/>
          <w:spacing w:val="-6"/>
          <w:cs/>
        </w:rPr>
        <w:t xml:space="preserve">มท จำกัด (มหาชน) จำนวน </w:t>
      </w:r>
      <w:r>
        <w:rPr>
          <w:color w:val="000000"/>
          <w:spacing w:val="-6"/>
        </w:rPr>
        <w:t>405</w:t>
      </w:r>
      <w:r w:rsidRPr="002A57E3">
        <w:rPr>
          <w:color w:val="000000"/>
          <w:spacing w:val="-6"/>
          <w:cs/>
        </w:rPr>
        <w:t xml:space="preserve"> ล้านบาท บริษัทย่อยของบริษัทตัดบัญชีเป็นค่าใช้จ่ายโดยวิธีเส้นตรง ตามอายุสัมปทานที่เหลือของสัญญาร่วมดำเนินกิจการส่งโทรทัศน์สี</w:t>
      </w:r>
    </w:p>
    <w:p w:rsidR="00CA7C61" w:rsidRPr="00C04077" w:rsidRDefault="00CA7C61" w:rsidP="00CA7C61">
      <w:pPr>
        <w:tabs>
          <w:tab w:val="left" w:pos="360"/>
        </w:tabs>
        <w:ind w:left="360"/>
        <w:jc w:val="right"/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463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1"/>
        <w:gridCol w:w="2051"/>
        <w:gridCol w:w="2051"/>
      </w:tblGrid>
      <w:tr w:rsidR="00CA7C61" w:rsidRPr="00C04077" w:rsidTr="00E11FC3">
        <w:tc>
          <w:tcPr>
            <w:tcW w:w="5361" w:type="dxa"/>
            <w:vMerge w:val="restart"/>
            <w:vAlign w:val="center"/>
          </w:tcPr>
          <w:p w:rsidR="00CA7C61" w:rsidRPr="00C04077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4102" w:type="dxa"/>
            <w:gridSpan w:val="2"/>
            <w:tcBorders>
              <w:bottom w:val="single" w:sz="4" w:space="0" w:color="auto"/>
            </w:tcBorders>
          </w:tcPr>
          <w:p w:rsidR="00CA7C61" w:rsidRPr="00C74173" w:rsidRDefault="00CA7C61" w:rsidP="00E11FC3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C74173">
              <w:rPr>
                <w:cs/>
              </w:rPr>
              <w:t>งบการเงินรวม</w:t>
            </w:r>
          </w:p>
        </w:tc>
      </w:tr>
      <w:tr w:rsidR="00CA7C61" w:rsidRPr="00C04077" w:rsidTr="00E11FC3">
        <w:tc>
          <w:tcPr>
            <w:tcW w:w="5361" w:type="dxa"/>
            <w:vMerge/>
            <w:tcBorders>
              <w:bottom w:val="single" w:sz="4" w:space="0" w:color="auto"/>
            </w:tcBorders>
            <w:vAlign w:val="center"/>
          </w:tcPr>
          <w:p w:rsidR="00CA7C61" w:rsidRPr="00C74173" w:rsidRDefault="00CA7C61" w:rsidP="00E11FC3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</w:p>
        </w:tc>
        <w:tc>
          <w:tcPr>
            <w:tcW w:w="2051" w:type="dxa"/>
            <w:tcBorders>
              <w:bottom w:val="single" w:sz="4" w:space="0" w:color="auto"/>
              <w:right w:val="single" w:sz="4" w:space="0" w:color="auto"/>
            </w:tcBorders>
          </w:tcPr>
          <w:p w:rsidR="00CA7C61" w:rsidRPr="00C74173" w:rsidRDefault="00CA7C61" w:rsidP="00E11FC3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C74173">
              <w:t>2564</w:t>
            </w:r>
          </w:p>
        </w:tc>
        <w:tc>
          <w:tcPr>
            <w:tcW w:w="2051" w:type="dxa"/>
            <w:tcBorders>
              <w:left w:val="single" w:sz="4" w:space="0" w:color="auto"/>
              <w:bottom w:val="single" w:sz="4" w:space="0" w:color="auto"/>
            </w:tcBorders>
          </w:tcPr>
          <w:p w:rsidR="00CA7C61" w:rsidRPr="00C74173" w:rsidRDefault="00CA7C61" w:rsidP="00E11FC3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C74173">
              <w:t>2563</w:t>
            </w:r>
          </w:p>
        </w:tc>
      </w:tr>
      <w:tr w:rsidR="00CA7C61" w:rsidRPr="00C04077" w:rsidTr="00E11FC3">
        <w:tc>
          <w:tcPr>
            <w:tcW w:w="5361" w:type="dxa"/>
            <w:tcBorders>
              <w:bottom w:val="nil"/>
            </w:tcBorders>
          </w:tcPr>
          <w:p w:rsidR="00CA7C61" w:rsidRPr="00C74173" w:rsidRDefault="00CA7C61" w:rsidP="00E11FC3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74173">
              <w:rPr>
                <w:cs/>
              </w:rPr>
              <w:t>ผลประโยชน์จ่ายเพิ่มรอตัดบัญชี-สุทธิยกมา</w:t>
            </w:r>
          </w:p>
        </w:tc>
        <w:tc>
          <w:tcPr>
            <w:tcW w:w="2051" w:type="dxa"/>
            <w:tcBorders>
              <w:bottom w:val="nil"/>
            </w:tcBorders>
            <w:vAlign w:val="center"/>
          </w:tcPr>
          <w:p w:rsidR="00CA7C61" w:rsidRPr="00583D29" w:rsidRDefault="00CA7C61" w:rsidP="00E11FC3">
            <w:pPr>
              <w:spacing w:line="216" w:lineRule="auto"/>
              <w:ind w:left="-47" w:right="-115" w:firstLine="506"/>
              <w:jc w:val="center"/>
              <w:rPr>
                <w:sz w:val="30"/>
                <w:szCs w:val="30"/>
              </w:rPr>
            </w:pPr>
            <w:r w:rsidRPr="00583D29">
              <w:rPr>
                <w:sz w:val="30"/>
                <w:szCs w:val="30"/>
              </w:rPr>
              <w:t>-</w:t>
            </w:r>
          </w:p>
        </w:tc>
        <w:tc>
          <w:tcPr>
            <w:tcW w:w="2051" w:type="dxa"/>
            <w:tcBorders>
              <w:bottom w:val="nil"/>
            </w:tcBorders>
            <w:vAlign w:val="center"/>
          </w:tcPr>
          <w:p w:rsidR="00CA7C61" w:rsidRPr="0027340F" w:rsidRDefault="00CA7C61" w:rsidP="00E11FC3">
            <w:pPr>
              <w:spacing w:line="216" w:lineRule="auto"/>
              <w:ind w:right="312"/>
              <w:jc w:val="right"/>
              <w:rPr>
                <w:rFonts w:hint="cs"/>
                <w:sz w:val="30"/>
                <w:szCs w:val="30"/>
                <w:cs/>
              </w:rPr>
            </w:pPr>
            <w:r w:rsidRPr="0027340F">
              <w:rPr>
                <w:sz w:val="30"/>
                <w:szCs w:val="30"/>
              </w:rPr>
              <w:t>10,893,987</w:t>
            </w:r>
          </w:p>
        </w:tc>
      </w:tr>
      <w:tr w:rsidR="00CA7C61" w:rsidRPr="00C04077" w:rsidTr="00E11FC3">
        <w:tc>
          <w:tcPr>
            <w:tcW w:w="5361" w:type="dxa"/>
            <w:tcBorders>
              <w:top w:val="nil"/>
              <w:bottom w:val="single" w:sz="4" w:space="0" w:color="auto"/>
            </w:tcBorders>
          </w:tcPr>
          <w:p w:rsidR="00CA7C61" w:rsidRPr="00C74173" w:rsidRDefault="00CA7C61" w:rsidP="00E11FC3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</w:pPr>
            <w:r w:rsidRPr="00C74173">
              <w:rPr>
                <w:u w:val="single"/>
                <w:cs/>
              </w:rPr>
              <w:t>หัก</w:t>
            </w:r>
            <w:r w:rsidRPr="00C74173">
              <w:rPr>
                <w:cs/>
              </w:rPr>
              <w:t xml:space="preserve"> ค่าตัดจำหน่ายผลประโยชน์จ่ายเพิ่ม</w:t>
            </w:r>
          </w:p>
        </w:tc>
        <w:tc>
          <w:tcPr>
            <w:tcW w:w="2051" w:type="dxa"/>
            <w:tcBorders>
              <w:top w:val="nil"/>
              <w:bottom w:val="single" w:sz="4" w:space="0" w:color="auto"/>
            </w:tcBorders>
            <w:vAlign w:val="center"/>
          </w:tcPr>
          <w:p w:rsidR="00CA7C61" w:rsidRPr="00583D29" w:rsidRDefault="00CA7C61" w:rsidP="00E11FC3">
            <w:pPr>
              <w:spacing w:line="216" w:lineRule="auto"/>
              <w:ind w:left="-47" w:right="-115" w:firstLine="506"/>
              <w:jc w:val="center"/>
              <w:rPr>
                <w:sz w:val="30"/>
                <w:szCs w:val="30"/>
              </w:rPr>
            </w:pPr>
            <w:r w:rsidRPr="00583D29">
              <w:rPr>
                <w:sz w:val="30"/>
                <w:szCs w:val="30"/>
              </w:rPr>
              <w:t>-</w:t>
            </w:r>
          </w:p>
        </w:tc>
        <w:tc>
          <w:tcPr>
            <w:tcW w:w="2051" w:type="dxa"/>
            <w:tcBorders>
              <w:top w:val="nil"/>
              <w:bottom w:val="single" w:sz="4" w:space="0" w:color="auto"/>
            </w:tcBorders>
            <w:vAlign w:val="center"/>
          </w:tcPr>
          <w:p w:rsidR="00CA7C61" w:rsidRPr="0027340F" w:rsidRDefault="00CA7C61" w:rsidP="00E11FC3">
            <w:pPr>
              <w:spacing w:line="216" w:lineRule="auto"/>
              <w:ind w:right="249"/>
              <w:jc w:val="right"/>
              <w:rPr>
                <w:sz w:val="30"/>
                <w:szCs w:val="30"/>
                <w:cs/>
              </w:rPr>
            </w:pPr>
            <w:r w:rsidRPr="0027340F">
              <w:rPr>
                <w:sz w:val="30"/>
                <w:szCs w:val="30"/>
              </w:rPr>
              <w:t>(10,893,987)</w:t>
            </w:r>
          </w:p>
        </w:tc>
      </w:tr>
      <w:tr w:rsidR="00CA7C61" w:rsidRPr="00C04077" w:rsidTr="00E11FC3">
        <w:tc>
          <w:tcPr>
            <w:tcW w:w="5361" w:type="dxa"/>
            <w:tcBorders>
              <w:top w:val="single" w:sz="4" w:space="0" w:color="auto"/>
              <w:bottom w:val="single" w:sz="4" w:space="0" w:color="auto"/>
            </w:tcBorders>
          </w:tcPr>
          <w:p w:rsidR="00CA7C61" w:rsidRPr="00C74173" w:rsidRDefault="00CA7C61" w:rsidP="00E11FC3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74173">
              <w:rPr>
                <w:cs/>
              </w:rPr>
              <w:t>ผลประโยชน์จ่ายเพิ่มรอตัดบัญชี-สุทธิยกไป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C61" w:rsidRPr="00583D29" w:rsidRDefault="00CA7C61" w:rsidP="00E11FC3">
            <w:pPr>
              <w:spacing w:line="216" w:lineRule="auto"/>
              <w:ind w:left="-47" w:right="-115" w:firstLine="506"/>
              <w:jc w:val="center"/>
              <w:rPr>
                <w:sz w:val="30"/>
                <w:szCs w:val="30"/>
              </w:rPr>
            </w:pPr>
            <w:r w:rsidRPr="00583D29">
              <w:rPr>
                <w:sz w:val="30"/>
                <w:szCs w:val="30"/>
              </w:rPr>
              <w:t>-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C61" w:rsidRPr="0027340F" w:rsidRDefault="00CA7C61" w:rsidP="00E11FC3">
            <w:pPr>
              <w:spacing w:line="216" w:lineRule="auto"/>
              <w:ind w:left="-47" w:right="-115" w:firstLine="506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</w:tr>
    </w:tbl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</w:rPr>
      </w:pPr>
    </w:p>
    <w:p w:rsidR="00CA7C61" w:rsidRPr="00C518FC" w:rsidRDefault="00CA7C61" w:rsidP="00B17CEF">
      <w:pPr>
        <w:numPr>
          <w:ilvl w:val="0"/>
          <w:numId w:val="8"/>
        </w:numPr>
        <w:tabs>
          <w:tab w:val="left" w:pos="90"/>
          <w:tab w:val="left" w:pos="360"/>
          <w:tab w:val="left" w:pos="1440"/>
          <w:tab w:val="left" w:pos="1560"/>
        </w:tabs>
        <w:ind w:left="98" w:right="-862"/>
        <w:jc w:val="both"/>
        <w:rPr>
          <w:b/>
          <w:bCs/>
        </w:rPr>
      </w:pPr>
      <w:r w:rsidRPr="00C04077">
        <w:rPr>
          <w:b/>
          <w:bCs/>
          <w:cs/>
        </w:rPr>
        <w:lastRenderedPageBreak/>
        <w:t>ค่าเช่าภาพยนตร์ ค่าผลิตภัณฑ์ภาพยนตร์ ค่าละครและลิขสิทธิ์รอตัดจำหน่าย</w:t>
      </w:r>
    </w:p>
    <w:p w:rsidR="00CA7C61" w:rsidRPr="00C04077" w:rsidRDefault="00CA7C61" w:rsidP="00CA7C61">
      <w:pPr>
        <w:tabs>
          <w:tab w:val="left" w:pos="360"/>
          <w:tab w:val="left" w:pos="1440"/>
        </w:tabs>
        <w:ind w:right="-224"/>
        <w:jc w:val="right"/>
        <w:rPr>
          <w:sz w:val="30"/>
          <w:szCs w:val="30"/>
        </w:rPr>
      </w:pPr>
      <w:r w:rsidRPr="00C04077">
        <w:rPr>
          <w:sz w:val="31"/>
          <w:szCs w:val="31"/>
        </w:rPr>
        <w:tab/>
      </w:r>
      <w:r w:rsidRPr="00C04077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cs/>
        </w:rPr>
        <w:t xml:space="preserve">  </w:t>
      </w:r>
      <w:r w:rsidRPr="00C04077">
        <w:rPr>
          <w:sz w:val="30"/>
          <w:szCs w:val="30"/>
          <w:cs/>
        </w:rPr>
        <w:t xml:space="preserve">หน่วย </w:t>
      </w:r>
      <w:r w:rsidRPr="00C04077">
        <w:rPr>
          <w:sz w:val="30"/>
          <w:szCs w:val="30"/>
        </w:rPr>
        <w:t xml:space="preserve">: </w:t>
      </w:r>
      <w:r w:rsidRPr="00C04077">
        <w:rPr>
          <w:sz w:val="30"/>
          <w:szCs w:val="30"/>
          <w:cs/>
        </w:rPr>
        <w:t>บาท</w:t>
      </w:r>
    </w:p>
    <w:tbl>
      <w:tblPr>
        <w:tblW w:w="10003" w:type="dxa"/>
        <w:tblInd w:w="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10"/>
        <w:gridCol w:w="1473"/>
        <w:gridCol w:w="1473"/>
        <w:gridCol w:w="1473"/>
        <w:gridCol w:w="1474"/>
      </w:tblGrid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bookmarkStart w:id="17" w:name="OLE_LINK9"/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672324" w:rsidRDefault="00CA7C61" w:rsidP="00E11FC3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6238FF" w:rsidRDefault="00CA7C61" w:rsidP="00E11FC3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238FF" w:rsidRDefault="00CA7C61" w:rsidP="00E11FC3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378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และลิขสิทธิ์รอตัดจำหน่าย </w:t>
            </w: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สุทธิยกมา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  <w:highlight w:val="yellow"/>
              </w:rPr>
            </w:pPr>
            <w:r w:rsidRPr="00D5265C">
              <w:rPr>
                <w:sz w:val="30"/>
                <w:szCs w:val="30"/>
              </w:rPr>
              <w:t>2,429,054,962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2C3288">
              <w:rPr>
                <w:sz w:val="30"/>
                <w:szCs w:val="30"/>
              </w:rPr>
              <w:t>2,461,011,629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672324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429</w:t>
            </w:r>
            <w:r>
              <w:rPr>
                <w:sz w:val="30"/>
                <w:szCs w:val="30"/>
              </w:rPr>
              <w:t>,834,518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501F4A">
              <w:rPr>
                <w:sz w:val="30"/>
                <w:szCs w:val="30"/>
              </w:rPr>
              <w:t>1</w:t>
            </w:r>
            <w:r w:rsidRPr="00501F4A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366</w:t>
            </w:r>
            <w:r>
              <w:rPr>
                <w:sz w:val="30"/>
                <w:szCs w:val="30"/>
              </w:rPr>
              <w:t>,620,774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81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511"/>
              </w:tabs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บวก</w:t>
            </w:r>
            <w:r w:rsidRPr="00C04077">
              <w:rPr>
                <w:sz w:val="30"/>
                <w:szCs w:val="30"/>
                <w:cs/>
              </w:rPr>
              <w:t xml:space="preserve">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2A7D87" w:rsidRDefault="00CA7C61" w:rsidP="00E11FC3">
            <w:pPr>
              <w:tabs>
                <w:tab w:val="decimal" w:pos="1191"/>
              </w:tabs>
              <w:spacing w:line="216" w:lineRule="auto"/>
              <w:ind w:right="-136"/>
              <w:jc w:val="both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tabs>
                <w:tab w:val="decimal" w:pos="1191"/>
              </w:tabs>
              <w:spacing w:line="216" w:lineRule="auto"/>
              <w:ind w:right="-136"/>
              <w:jc w:val="both"/>
              <w:rPr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ค่าละครและลิขสิทธิ์ที่เพิ่มขึ้นระหว่างปี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1</w:t>
            </w:r>
            <w:r w:rsidRPr="00D5265C">
              <w:rPr>
                <w:sz w:val="30"/>
                <w:szCs w:val="30"/>
              </w:rPr>
              <w:t>,393,797,138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,667,059,863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2A7D87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  <w:highlight w:val="yellow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4,911,800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641</w:t>
            </w:r>
            <w:r>
              <w:rPr>
                <w:sz w:val="30"/>
                <w:szCs w:val="30"/>
              </w:rPr>
              <w:t>,127,896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spacing w:line="216" w:lineRule="auto"/>
              <w:ind w:left="72" w:right="-108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บวก</w:t>
            </w:r>
            <w:r w:rsidRPr="00370C69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รับโอน</w:t>
            </w:r>
            <w:r>
              <w:rPr>
                <w:sz w:val="30"/>
                <w:szCs w:val="30"/>
                <w:cs/>
              </w:rPr>
              <w:t>ค่าเช่าภาพยนตร์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  <w:cs/>
              </w:rPr>
              <w:t>ค่าผลิตภัณฑ์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2A7D87" w:rsidRDefault="00CA7C61" w:rsidP="00E11FC3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Default="00CA7C61" w:rsidP="00E11FC3">
            <w:pPr>
              <w:ind w:left="252" w:right="-108"/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ภาพยนตร์ ค่าละครและลิขสิทธิ์</w:t>
            </w:r>
            <w:r>
              <w:rPr>
                <w:rFonts w:hint="cs"/>
                <w:sz w:val="30"/>
                <w:szCs w:val="30"/>
                <w:cs/>
              </w:rPr>
              <w:t>จากเงินมัดจำ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2A7D87" w:rsidRDefault="00CA7C61" w:rsidP="00E11FC3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444510" w:rsidRDefault="00CA7C61" w:rsidP="00E11FC3">
            <w:pPr>
              <w:ind w:left="252" w:right="-108"/>
              <w:jc w:val="both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ภาพยนตร์และค่าผลิตละครจ่ายล่วงหน้า/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Default="00CA7C61" w:rsidP="00E11FC3">
            <w:pPr>
              <w:spacing w:line="216" w:lineRule="auto"/>
              <w:ind w:right="35"/>
              <w:jc w:val="right"/>
              <w:rPr>
                <w:rFonts w:hint="cs"/>
                <w:sz w:val="30"/>
                <w:szCs w:val="30"/>
                <w:cs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2A7D87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190FBB" w:rsidRDefault="00CA7C61" w:rsidP="00E11FC3">
            <w:pPr>
              <w:spacing w:line="216" w:lineRule="auto"/>
              <w:ind w:left="-47" w:right="-136"/>
              <w:jc w:val="center"/>
              <w:rPr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ind w:left="252" w:right="-108"/>
              <w:jc w:val="both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9,395,022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D5265C">
              <w:rPr>
                <w:sz w:val="30"/>
                <w:szCs w:val="30"/>
              </w:rPr>
              <w:t>70,694,400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D5265C" w:rsidRDefault="00CA7C61" w:rsidP="00E11FC3">
            <w:pPr>
              <w:spacing w:line="216" w:lineRule="auto"/>
              <w:ind w:right="35"/>
              <w:jc w:val="right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9,395,022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190FBB" w:rsidRDefault="00CA7C61" w:rsidP="00E11FC3">
            <w:pPr>
              <w:spacing w:line="216" w:lineRule="auto"/>
              <w:ind w:left="-47" w:right="-136"/>
              <w:jc w:val="center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277,752,000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2A7D87" w:rsidRDefault="00CA7C61" w:rsidP="00E11FC3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ind w:left="252" w:right="-108"/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ค่าละครและลิขสิทธิ์ที่ลดลงจากการขาย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0D7779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0D7779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0D7779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tabs>
                <w:tab w:val="decimal" w:pos="1196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(1,155,213,674</w:t>
            </w:r>
            <w:r w:rsidRPr="00501F4A">
              <w:rPr>
                <w:sz w:val="30"/>
                <w:szCs w:val="30"/>
              </w:rPr>
              <w:t>)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0D7779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Default="00CA7C61" w:rsidP="00E11FC3">
            <w:pPr>
              <w:tabs>
                <w:tab w:val="decimal" w:pos="1196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ind w:left="252" w:right="-108"/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ค่าละครและลิขสิทธิ์ที่ลดลงจากการ</w:t>
            </w:r>
            <w:r>
              <w:rPr>
                <w:rFonts w:hint="cs"/>
                <w:sz w:val="30"/>
                <w:szCs w:val="30"/>
                <w:cs/>
              </w:rPr>
              <w:t>เลิกใช้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0D7779" w:rsidRDefault="00CA7C61" w:rsidP="00E11FC3">
            <w:pPr>
              <w:spacing w:line="216" w:lineRule="auto"/>
              <w:ind w:left="-47" w:right="-21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(1,220,000)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left="-47" w:right="-4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(187)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0D7779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ลดลงจากการจำหน่ายบริษัทย่อย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0D7779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left="-47" w:right="-45"/>
              <w:jc w:val="right"/>
              <w:rPr>
                <w:sz w:val="30"/>
                <w:szCs w:val="30"/>
              </w:rPr>
            </w:pPr>
            <w:r w:rsidRPr="002D5005">
              <w:rPr>
                <w:rFonts w:hint="cs"/>
                <w:sz w:val="30"/>
                <w:szCs w:val="30"/>
                <w:cs/>
              </w:rPr>
              <w:t>(15,390,774)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0D7779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2A7D87" w:rsidRDefault="00CA7C61" w:rsidP="00E11FC3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EE2474" w:rsidRDefault="00CA7C61" w:rsidP="00E11FC3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EE2474">
              <w:rPr>
                <w:sz w:val="30"/>
                <w:szCs w:val="30"/>
                <w:cs/>
              </w:rPr>
              <w:t>ค่าละครและลิขสิทธิ์ตัดจำหน่ายในระหว่างปี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6123D0" w:rsidRDefault="00CA7C61" w:rsidP="00E11FC3">
            <w:pPr>
              <w:tabs>
                <w:tab w:val="decimal" w:pos="1250"/>
              </w:tabs>
              <w:spacing w:line="216" w:lineRule="auto"/>
              <w:ind w:left="-144" w:right="-21"/>
              <w:rPr>
                <w:rFonts w:hint="cs"/>
                <w:sz w:val="30"/>
                <w:szCs w:val="30"/>
                <w:cs/>
              </w:rPr>
            </w:pPr>
            <w:r w:rsidRPr="006123D0">
              <w:rPr>
                <w:sz w:val="30"/>
                <w:szCs w:val="30"/>
              </w:rPr>
              <w:t>(1,718,773,663)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123D0" w:rsidRDefault="00CA7C61" w:rsidP="00E11FC3">
            <w:pPr>
              <w:spacing w:line="216" w:lineRule="auto"/>
              <w:ind w:left="-47" w:right="-45"/>
              <w:jc w:val="right"/>
              <w:rPr>
                <w:sz w:val="30"/>
                <w:szCs w:val="30"/>
                <w:cs/>
              </w:rPr>
            </w:pPr>
            <w:r w:rsidRPr="006123D0">
              <w:rPr>
                <w:sz w:val="30"/>
                <w:szCs w:val="30"/>
              </w:rPr>
              <w:t>(1,754,319,969)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6123D0" w:rsidRDefault="00CA7C61" w:rsidP="00E11FC3">
            <w:pPr>
              <w:tabs>
                <w:tab w:val="decimal" w:pos="1229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(191,415,677)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tabs>
                <w:tab w:val="decimal" w:pos="1196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501F4A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700</w:t>
            </w:r>
            <w:r w:rsidRPr="00501F4A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452</w:t>
            </w:r>
            <w:r>
              <w:rPr>
                <w:sz w:val="30"/>
                <w:szCs w:val="30"/>
              </w:rPr>
              <w:t>,478</w:t>
            </w:r>
            <w:r w:rsidRPr="00501F4A">
              <w:rPr>
                <w:sz w:val="30"/>
                <w:szCs w:val="30"/>
              </w:rPr>
              <w:t>)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spacing w:line="216" w:lineRule="auto"/>
              <w:ind w:left="72" w:right="-108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  <w:highlight w:val="yellow"/>
              </w:rPr>
            </w:pPr>
            <w:r w:rsidRPr="006123D0">
              <w:rPr>
                <w:sz w:val="30"/>
                <w:szCs w:val="30"/>
              </w:rPr>
              <w:t>2,112,253,459</w:t>
            </w: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E943BA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Pr="00E943BA">
              <w:rPr>
                <w:sz w:val="30"/>
                <w:szCs w:val="30"/>
              </w:rPr>
              <w:t>429</w:t>
            </w:r>
            <w:r>
              <w:rPr>
                <w:sz w:val="30"/>
                <w:szCs w:val="30"/>
              </w:rPr>
              <w:t>,</w:t>
            </w:r>
            <w:r w:rsidRPr="00E943BA">
              <w:rPr>
                <w:sz w:val="30"/>
                <w:szCs w:val="30"/>
              </w:rPr>
              <w:t>054</w:t>
            </w:r>
            <w:r>
              <w:rPr>
                <w:sz w:val="30"/>
                <w:szCs w:val="30"/>
              </w:rPr>
              <w:t>,</w:t>
            </w:r>
            <w:r w:rsidRPr="00E943BA">
              <w:rPr>
                <w:sz w:val="30"/>
                <w:szCs w:val="30"/>
              </w:rPr>
              <w:t>962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252,725,663</w:t>
            </w: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429</w:t>
            </w:r>
            <w:r>
              <w:rPr>
                <w:sz w:val="30"/>
                <w:szCs w:val="30"/>
              </w:rPr>
              <w:t>,834,518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ind w:left="278" w:right="-108" w:hanging="238"/>
              <w:jc w:val="both"/>
              <w:rPr>
                <w:rFonts w:hint="cs"/>
                <w:sz w:val="30"/>
                <w:szCs w:val="30"/>
                <w:cs/>
              </w:rPr>
            </w:pPr>
            <w:r w:rsidRPr="008857AA">
              <w:rPr>
                <w:sz w:val="30"/>
                <w:szCs w:val="30"/>
                <w:cs/>
              </w:rPr>
              <w:t>ค่าเผื่อการด้อย</w:t>
            </w:r>
            <w:r>
              <w:rPr>
                <w:rFonts w:hint="cs"/>
                <w:sz w:val="30"/>
                <w:szCs w:val="30"/>
                <w:cs/>
              </w:rPr>
              <w:t>ค่าของ</w:t>
            </w:r>
            <w:r w:rsidRPr="008857AA">
              <w:rPr>
                <w:sz w:val="30"/>
                <w:szCs w:val="30"/>
                <w:cs/>
              </w:rPr>
              <w:t>ละคร</w:t>
            </w:r>
            <w:r>
              <w:rPr>
                <w:rFonts w:hint="cs"/>
                <w:sz w:val="30"/>
                <w:szCs w:val="30"/>
                <w:cs/>
              </w:rPr>
              <w:t>ยกมา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right="-35"/>
              <w:jc w:val="right"/>
              <w:rPr>
                <w:sz w:val="30"/>
                <w:szCs w:val="30"/>
              </w:rPr>
            </w:pPr>
            <w:r w:rsidRPr="00D5265C">
              <w:rPr>
                <w:sz w:val="30"/>
                <w:szCs w:val="30"/>
              </w:rPr>
              <w:t>(51,155,189)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D5265C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6123D0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8857AA" w:rsidRDefault="00CA7C61" w:rsidP="00E11FC3">
            <w:pPr>
              <w:ind w:left="278" w:right="-108" w:hanging="238"/>
              <w:jc w:val="both"/>
              <w:rPr>
                <w:sz w:val="30"/>
                <w:szCs w:val="30"/>
                <w:u w:val="single"/>
                <w:cs/>
              </w:rPr>
            </w:pPr>
            <w:r>
              <w:rPr>
                <w:rFonts w:hint="cs"/>
                <w:sz w:val="30"/>
                <w:szCs w:val="30"/>
                <w:u w:val="single"/>
                <w:cs/>
              </w:rPr>
              <w:t>บวก</w:t>
            </w:r>
            <w:r w:rsidRPr="00583D29">
              <w:rPr>
                <w:rFonts w:hint="cs"/>
                <w:sz w:val="30"/>
                <w:szCs w:val="30"/>
                <w:cs/>
              </w:rPr>
              <w:t xml:space="preserve"> กลับรายการขาดทุนจากการด้อยค่า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4,615,990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D5265C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6123D0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8857AA" w:rsidRDefault="00CA7C61" w:rsidP="00E11FC3">
            <w:pPr>
              <w:ind w:left="278" w:right="-108" w:hanging="238"/>
              <w:jc w:val="both"/>
              <w:rPr>
                <w:rFonts w:hint="cs"/>
                <w:sz w:val="30"/>
                <w:szCs w:val="30"/>
                <w:u w:val="single"/>
                <w:cs/>
              </w:rPr>
            </w:pPr>
            <w:r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D5265C">
              <w:rPr>
                <w:rFonts w:hint="cs"/>
                <w:sz w:val="30"/>
                <w:szCs w:val="30"/>
                <w:cs/>
              </w:rPr>
              <w:t xml:space="preserve"> ขาดทุนจากการด้อยค่า</w:t>
            </w:r>
            <w:r w:rsidRPr="0028077C">
              <w:rPr>
                <w:rFonts w:hint="cs"/>
                <w:sz w:val="30"/>
                <w:szCs w:val="30"/>
                <w:cs/>
              </w:rPr>
              <w:t>ของละคร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right="-35"/>
              <w:jc w:val="right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(37,448,764)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right="-35"/>
              <w:jc w:val="right"/>
              <w:rPr>
                <w:sz w:val="30"/>
                <w:szCs w:val="30"/>
              </w:rPr>
            </w:pPr>
            <w:r w:rsidRPr="00D5265C">
              <w:rPr>
                <w:sz w:val="30"/>
                <w:szCs w:val="30"/>
              </w:rPr>
              <w:t>(51,155,189)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CA7C61" w:rsidRPr="006123D0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D5265C" w:rsidRDefault="00CA7C61" w:rsidP="00E11FC3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ค่าเผื่อการด้อยค่าของละครยกไป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right="-35"/>
              <w:jc w:val="right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(83,987,963)</w:t>
            </w: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D5265C" w:rsidRDefault="00CA7C61" w:rsidP="00E11FC3">
            <w:pPr>
              <w:spacing w:line="216" w:lineRule="auto"/>
              <w:ind w:right="-35"/>
              <w:jc w:val="right"/>
              <w:rPr>
                <w:sz w:val="30"/>
                <w:szCs w:val="30"/>
              </w:rPr>
            </w:pPr>
            <w:r w:rsidRPr="00D5265C">
              <w:rPr>
                <w:sz w:val="30"/>
                <w:szCs w:val="30"/>
              </w:rPr>
              <w:t>(51,155,189)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6123D0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2A7D87" w:rsidRDefault="00CA7C61" w:rsidP="00E11FC3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6123D0" w:rsidRDefault="00CA7C61" w:rsidP="00E11FC3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C04077" w:rsidRDefault="00CA7C61" w:rsidP="00E11FC3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และลิขสิทธิ์รอตัดบัญชี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สุทธิยกไป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2,028,265,496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312EBD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8857AA">
              <w:rPr>
                <w:sz w:val="30"/>
                <w:szCs w:val="30"/>
              </w:rPr>
              <w:t>2,37</w:t>
            </w:r>
            <w:r>
              <w:rPr>
                <w:sz w:val="30"/>
                <w:szCs w:val="30"/>
              </w:rPr>
              <w:t>7,899,773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6123D0">
              <w:rPr>
                <w:rFonts w:hint="cs"/>
                <w:sz w:val="30"/>
                <w:szCs w:val="30"/>
                <w:cs/>
              </w:rPr>
              <w:t>252,725,663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672324" w:rsidRDefault="00CA7C61" w:rsidP="00E11FC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429</w:t>
            </w:r>
            <w:r>
              <w:rPr>
                <w:sz w:val="30"/>
                <w:szCs w:val="30"/>
              </w:rPr>
              <w:t>,834,518</w:t>
            </w:r>
          </w:p>
        </w:tc>
      </w:tr>
      <w:bookmarkEnd w:id="17"/>
    </w:tbl>
    <w:p w:rsidR="00CA7C61" w:rsidRPr="001C0C24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:rsidR="00CA7C61" w:rsidRDefault="00CA7C61" w:rsidP="00B17CEF">
      <w:pPr>
        <w:numPr>
          <w:ilvl w:val="0"/>
          <w:numId w:val="8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:rsidR="00CA7C61" w:rsidRPr="002F3042" w:rsidRDefault="00CA7C61" w:rsidP="00CA7C61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224"/>
        <w:jc w:val="right"/>
        <w:rPr>
          <w:rFonts w:ascii="Angsana New" w:hAnsi="Angsana New" w:hint="cs"/>
          <w:b/>
          <w:bCs/>
        </w:rPr>
      </w:pPr>
      <w:r w:rsidRPr="002F3042">
        <w:rPr>
          <w:rFonts w:ascii="Angsana New" w:hAnsi="Angsana New" w:hint="cs"/>
          <w:cs/>
        </w:rPr>
        <w:t xml:space="preserve"> </w:t>
      </w:r>
      <w:r w:rsidRPr="002F3042">
        <w:rPr>
          <w:rFonts w:ascii="Angsana New" w:hAnsi="Angsana New"/>
          <w:cs/>
        </w:rPr>
        <w:t xml:space="preserve">หน่วย </w:t>
      </w:r>
      <w:r w:rsidRPr="002F3042">
        <w:rPr>
          <w:rFonts w:ascii="Angsana New" w:hAnsi="Angsana New"/>
        </w:rPr>
        <w:t xml:space="preserve">: </w:t>
      </w:r>
      <w:r w:rsidRPr="002F3042">
        <w:rPr>
          <w:rFonts w:ascii="Angsana New" w:hAnsi="Angsana New"/>
          <w:cs/>
        </w:rPr>
        <w:t>บา</w:t>
      </w:r>
      <w:r w:rsidRPr="002F3042">
        <w:rPr>
          <w:rFonts w:ascii="Angsana New" w:hAnsi="Angsana New" w:hint="cs"/>
          <w:cs/>
        </w:rPr>
        <w:t>ท</w:t>
      </w:r>
    </w:p>
    <w:tbl>
      <w:tblPr>
        <w:tblW w:w="9995" w:type="dxa"/>
        <w:tblInd w:w="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88"/>
        <w:gridCol w:w="1476"/>
        <w:gridCol w:w="1477"/>
        <w:gridCol w:w="1477"/>
        <w:gridCol w:w="1477"/>
      </w:tblGrid>
      <w:tr w:rsidR="00CA7C61" w:rsidRPr="00F85C91" w:rsidTr="00E11FC3">
        <w:trPr>
          <w:trHeight w:val="405"/>
        </w:trPr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2F3042" w:rsidRDefault="00CA7C61" w:rsidP="00E11FC3">
            <w:pPr>
              <w:spacing w:line="216" w:lineRule="auto"/>
              <w:ind w:left="-108" w:right="-108"/>
              <w:jc w:val="center"/>
              <w:rPr>
                <w:cs/>
              </w:rPr>
            </w:pPr>
            <w:bookmarkStart w:id="18" w:name="OLE_LINK10"/>
            <w:r w:rsidRPr="002F3042">
              <w:rPr>
                <w:cs/>
              </w:rPr>
              <w:t>รายการ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2F3042" w:rsidRDefault="00CA7C61" w:rsidP="00E11FC3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2F3042" w:rsidRDefault="00CA7C61" w:rsidP="00E11FC3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CA7C61" w:rsidRPr="00F85C91" w:rsidTr="00E11FC3">
        <w:trPr>
          <w:trHeight w:val="405"/>
        </w:trPr>
        <w:tc>
          <w:tcPr>
            <w:tcW w:w="4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2F3042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CA7C61" w:rsidRPr="002F3042" w:rsidRDefault="00CA7C61" w:rsidP="00E11FC3">
            <w:pPr>
              <w:spacing w:line="216" w:lineRule="auto"/>
              <w:ind w:left="-108" w:right="-108"/>
              <w:jc w:val="center"/>
              <w:rPr>
                <w:rFonts w:hint="cs"/>
                <w:cs/>
              </w:rPr>
            </w:pPr>
            <w:r w:rsidRPr="002F3042">
              <w:t>256</w:t>
            </w:r>
            <w: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C61" w:rsidRPr="002F3042" w:rsidRDefault="00CA7C61" w:rsidP="00E11FC3">
            <w:pPr>
              <w:spacing w:line="216" w:lineRule="auto"/>
              <w:ind w:left="-108" w:right="-108"/>
              <w:jc w:val="center"/>
              <w:rPr>
                <w:rFonts w:hint="cs"/>
                <w:cs/>
              </w:rPr>
            </w:pPr>
            <w:r w:rsidRPr="002F3042">
              <w:t>2563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CA7C61" w:rsidRPr="002F3042" w:rsidRDefault="00CA7C61" w:rsidP="00E11FC3">
            <w:pPr>
              <w:spacing w:line="216" w:lineRule="auto"/>
              <w:ind w:left="-108" w:right="-108"/>
              <w:jc w:val="center"/>
              <w:rPr>
                <w:rFonts w:hint="cs"/>
                <w:cs/>
              </w:rPr>
            </w:pPr>
            <w:r w:rsidRPr="002F3042">
              <w:t>256</w:t>
            </w:r>
            <w: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C61" w:rsidRPr="002F3042" w:rsidRDefault="00CA7C61" w:rsidP="00E11FC3">
            <w:pPr>
              <w:spacing w:line="216" w:lineRule="auto"/>
              <w:ind w:left="-108" w:right="-108"/>
              <w:jc w:val="center"/>
              <w:rPr>
                <w:rFonts w:hint="cs"/>
                <w:cs/>
              </w:rPr>
            </w:pPr>
            <w:r w:rsidRPr="002F3042">
              <w:t>2563</w:t>
            </w:r>
          </w:p>
        </w:tc>
      </w:tr>
      <w:tr w:rsidR="00CA7C61" w:rsidRPr="009061A1" w:rsidTr="00E11FC3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2F3042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hint="cs"/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</w:pPr>
            <w:r w:rsidRPr="006123D0">
              <w:t>38,046,803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7C61" w:rsidRPr="002F3042" w:rsidRDefault="00CA7C61" w:rsidP="00E11FC3">
            <w:pPr>
              <w:spacing w:line="216" w:lineRule="auto"/>
              <w:ind w:right="35"/>
              <w:jc w:val="right"/>
            </w:pPr>
            <w:r w:rsidRPr="002F3042">
              <w:t>42,458,620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</w:pPr>
            <w:r w:rsidRPr="006123D0">
              <w:t>14,997,597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7C61" w:rsidRPr="002F3042" w:rsidRDefault="00CA7C61" w:rsidP="00E11FC3">
            <w:pPr>
              <w:spacing w:line="216" w:lineRule="auto"/>
              <w:ind w:right="35"/>
              <w:jc w:val="right"/>
            </w:pPr>
            <w:r w:rsidRPr="002F3042">
              <w:rPr>
                <w:rFonts w:hint="cs"/>
                <w:cs/>
              </w:rPr>
              <w:t>11</w:t>
            </w:r>
            <w:r w:rsidRPr="002F3042">
              <w:t>,978,795</w:t>
            </w:r>
          </w:p>
        </w:tc>
      </w:tr>
      <w:tr w:rsidR="00CA7C61" w:rsidRPr="009061A1" w:rsidTr="00E11FC3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2F3042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hint="cs"/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</w:t>
            </w:r>
            <w:r>
              <w:t xml:space="preserve"> 1 </w:t>
            </w:r>
            <w:r w:rsidRPr="002F3042">
              <w:rPr>
                <w:rFonts w:hint="cs"/>
                <w:cs/>
              </w:rPr>
              <w:t>ปี)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</w:pPr>
            <w:r>
              <w:t>253,550,26</w:t>
            </w:r>
            <w:r w:rsidRPr="006123D0"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7C61" w:rsidRPr="002F3042" w:rsidRDefault="00CA7C61" w:rsidP="00E11FC3">
            <w:pPr>
              <w:spacing w:line="216" w:lineRule="auto"/>
              <w:ind w:right="35"/>
              <w:jc w:val="right"/>
            </w:pPr>
            <w:r w:rsidRPr="002F3042">
              <w:t>410,162,702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</w:pPr>
            <w:r w:rsidRPr="006123D0">
              <w:t>29,224,395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7C61" w:rsidRPr="002F3042" w:rsidRDefault="00CA7C61" w:rsidP="00E11FC3">
            <w:pPr>
              <w:spacing w:line="216" w:lineRule="auto"/>
              <w:ind w:right="35"/>
              <w:jc w:val="right"/>
            </w:pPr>
            <w:r w:rsidRPr="002F3042">
              <w:t>95,893,370</w:t>
            </w:r>
          </w:p>
        </w:tc>
      </w:tr>
      <w:tr w:rsidR="00CA7C61" w:rsidRPr="009061A1" w:rsidTr="00E11FC3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2F3042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hint="cs"/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  <w:rPr>
                <w:rFonts w:hint="cs"/>
                <w:cs/>
              </w:rPr>
            </w:pPr>
            <w:r w:rsidRPr="006123D0">
              <w:rPr>
                <w:rFonts w:hint="cs"/>
                <w:cs/>
              </w:rPr>
              <w:t>50,439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2F3042" w:rsidRDefault="00CA7C61" w:rsidP="00E11FC3">
            <w:pPr>
              <w:spacing w:line="216" w:lineRule="auto"/>
              <w:ind w:right="35"/>
              <w:jc w:val="right"/>
            </w:pPr>
            <w:r w:rsidRPr="002F3042">
              <w:rPr>
                <w:rFonts w:hint="cs"/>
                <w:cs/>
              </w:rPr>
              <w:t>50,439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</w:pPr>
            <w:r w:rsidRPr="006123D0">
              <w:t>4,250,000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C61" w:rsidRPr="002F3042" w:rsidRDefault="00CA7C61" w:rsidP="00E11FC3">
            <w:pPr>
              <w:spacing w:line="216" w:lineRule="auto"/>
              <w:ind w:right="35"/>
              <w:jc w:val="right"/>
            </w:pPr>
            <w:r w:rsidRPr="002F3042">
              <w:t>4,250,000</w:t>
            </w:r>
          </w:p>
        </w:tc>
      </w:tr>
      <w:tr w:rsidR="00CA7C61" w:rsidRPr="009061A1" w:rsidTr="00E11FC3">
        <w:trPr>
          <w:trHeight w:val="397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2F3042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</w:pPr>
            <w:r w:rsidRPr="006123D0">
              <w:t>291,647,508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2F3042" w:rsidRDefault="00CA7C61" w:rsidP="00E11FC3">
            <w:pPr>
              <w:spacing w:line="216" w:lineRule="auto"/>
              <w:ind w:right="35"/>
              <w:jc w:val="right"/>
            </w:pPr>
            <w:r w:rsidRPr="002F3042">
              <w:t>452,671,761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6123D0" w:rsidRDefault="00CA7C61" w:rsidP="00E11FC3">
            <w:pPr>
              <w:spacing w:line="216" w:lineRule="auto"/>
              <w:ind w:right="35"/>
              <w:jc w:val="right"/>
            </w:pPr>
            <w:r w:rsidRPr="006123D0">
              <w:rPr>
                <w:rFonts w:hint="cs"/>
                <w:cs/>
              </w:rPr>
              <w:t>48,471,992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2F3042" w:rsidRDefault="00CA7C61" w:rsidP="00E11FC3">
            <w:pPr>
              <w:spacing w:line="216" w:lineRule="auto"/>
              <w:ind w:right="35"/>
              <w:jc w:val="right"/>
            </w:pPr>
            <w:r w:rsidRPr="002F3042">
              <w:rPr>
                <w:rFonts w:hint="cs"/>
                <w:cs/>
              </w:rPr>
              <w:t>112</w:t>
            </w:r>
            <w:r w:rsidRPr="002F3042">
              <w:t>,122,165</w:t>
            </w:r>
          </w:p>
        </w:tc>
      </w:tr>
      <w:bookmarkEnd w:id="18"/>
    </w:tbl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CA7C61" w:rsidRDefault="00CA7C61" w:rsidP="00CA7C6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CA7C61" w:rsidRPr="001C0C24" w:rsidRDefault="00CA7C61" w:rsidP="00CA7C61">
      <w:pPr>
        <w:tabs>
          <w:tab w:val="left" w:pos="90"/>
        </w:tabs>
        <w:ind w:left="90" w:right="-196" w:hanging="142"/>
        <w:jc w:val="thaiDistribute"/>
        <w:rPr>
          <w:rFonts w:hint="cs"/>
          <w:color w:val="000000"/>
          <w:sz w:val="22"/>
          <w:szCs w:val="22"/>
        </w:rPr>
      </w:pPr>
    </w:p>
    <w:p w:rsidR="00CA7C61" w:rsidRPr="00C04077" w:rsidRDefault="00CA7C61" w:rsidP="00B17CEF">
      <w:pPr>
        <w:numPr>
          <w:ilvl w:val="0"/>
          <w:numId w:val="8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lastRenderedPageBreak/>
        <w:t>เจ้าหนี้การค้าและเจ้าหนี้</w:t>
      </w:r>
      <w:r>
        <w:rPr>
          <w:rFonts w:hint="cs"/>
          <w:b/>
          <w:bCs/>
          <w:cs/>
        </w:rPr>
        <w:t>หมุนเวียน</w:t>
      </w:r>
      <w:r w:rsidRPr="00C04077">
        <w:rPr>
          <w:b/>
          <w:bCs/>
          <w:cs/>
        </w:rPr>
        <w:t>อื่น</w:t>
      </w:r>
    </w:p>
    <w:p w:rsidR="00CA7C61" w:rsidRPr="00C04077" w:rsidRDefault="00CA7C61" w:rsidP="00CA7C61">
      <w:pPr>
        <w:tabs>
          <w:tab w:val="left" w:pos="392"/>
          <w:tab w:val="left" w:pos="900"/>
          <w:tab w:val="left" w:pos="1440"/>
        </w:tabs>
        <w:ind w:right="-336"/>
        <w:jc w:val="right"/>
      </w:pPr>
      <w:r w:rsidRPr="00C04077">
        <w:rPr>
          <w:b/>
          <w:bCs/>
          <w:cs/>
        </w:rPr>
        <w:tab/>
        <w:t xml:space="preserve">    </w:t>
      </w:r>
      <w:r w:rsidRPr="00C04077">
        <w:rPr>
          <w:cs/>
        </w:rPr>
        <w:t xml:space="preserve">หน่วย </w:t>
      </w:r>
      <w:r w:rsidRPr="00C04077">
        <w:t xml:space="preserve">: </w:t>
      </w:r>
      <w:proofErr w:type="spellStart"/>
      <w:r w:rsidRPr="00C04077">
        <w:t>บาท</w:t>
      </w:r>
      <w:proofErr w:type="spellEnd"/>
    </w:p>
    <w:tbl>
      <w:tblPr>
        <w:tblW w:w="10093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72"/>
        <w:gridCol w:w="1480"/>
        <w:gridCol w:w="1480"/>
        <w:gridCol w:w="1480"/>
        <w:gridCol w:w="1481"/>
      </w:tblGrid>
      <w:tr w:rsidR="00CA7C61" w:rsidRPr="00C04077" w:rsidTr="00E11FC3">
        <w:tc>
          <w:tcPr>
            <w:tcW w:w="4172" w:type="dxa"/>
            <w:vMerge w:val="restart"/>
            <w:vAlign w:val="center"/>
          </w:tcPr>
          <w:p w:rsidR="00CA7C61" w:rsidRPr="00C04077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bookmarkStart w:id="19" w:name="OLE_LINK11"/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2960" w:type="dxa"/>
            <w:gridSpan w:val="2"/>
            <w:vAlign w:val="center"/>
          </w:tcPr>
          <w:p w:rsidR="00CA7C61" w:rsidRPr="00C04077" w:rsidRDefault="00CA7C61" w:rsidP="00E11FC3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center"/>
          </w:tcPr>
          <w:p w:rsidR="00CA7C61" w:rsidRPr="00C04077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CA7C61" w:rsidRPr="00C04077" w:rsidTr="00E11FC3">
        <w:tc>
          <w:tcPr>
            <w:tcW w:w="4172" w:type="dxa"/>
            <w:vMerge/>
            <w:tcBorders>
              <w:bottom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CA7C61" w:rsidRPr="005F5241" w:rsidRDefault="00CA7C61" w:rsidP="00E11FC3">
            <w:pPr>
              <w:ind w:left="-108" w:right="-95"/>
              <w:jc w:val="center"/>
            </w:pPr>
            <w:r w:rsidRPr="005F5241">
              <w:rPr>
                <w:cs/>
              </w:rPr>
              <w:t>25</w:t>
            </w:r>
            <w:r w:rsidRPr="005F5241">
              <w:t>6</w:t>
            </w:r>
            <w:r>
              <w:t>4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CA7C61" w:rsidRPr="005F5241" w:rsidRDefault="00CA7C61" w:rsidP="00E11FC3">
            <w:pPr>
              <w:ind w:left="-108" w:right="-95"/>
              <w:jc w:val="center"/>
            </w:pPr>
            <w:r w:rsidRPr="005F5241">
              <w:rPr>
                <w:cs/>
              </w:rPr>
              <w:t>25</w:t>
            </w:r>
            <w:r w:rsidRPr="005F5241">
              <w:t>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CA7C61" w:rsidRPr="006E4623" w:rsidRDefault="00CA7C61" w:rsidP="00E11FC3">
            <w:pPr>
              <w:ind w:left="-108" w:right="-95"/>
              <w:jc w:val="center"/>
            </w:pPr>
            <w:r w:rsidRPr="006E4623">
              <w:rPr>
                <w:cs/>
              </w:rPr>
              <w:t>25</w:t>
            </w:r>
            <w:r w:rsidRPr="006E4623">
              <w:t>6</w:t>
            </w:r>
            <w:r>
              <w:t>4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:rsidR="00CA7C61" w:rsidRPr="006E4623" w:rsidRDefault="00CA7C61" w:rsidP="00E11FC3">
            <w:pPr>
              <w:ind w:left="-108" w:right="-95"/>
              <w:jc w:val="center"/>
            </w:pPr>
            <w:r w:rsidRPr="006E4623">
              <w:rPr>
                <w:cs/>
              </w:rPr>
              <w:t>25</w:t>
            </w:r>
            <w:r w:rsidRPr="006E4623">
              <w:t>6</w:t>
            </w:r>
            <w:r>
              <w:rPr>
                <w:rFonts w:hint="cs"/>
                <w:cs/>
              </w:rPr>
              <w:t>3</w:t>
            </w:r>
          </w:p>
        </w:tc>
      </w:tr>
      <w:tr w:rsidR="00CA7C61" w:rsidRPr="00C04077" w:rsidTr="00E11FC3">
        <w:tc>
          <w:tcPr>
            <w:tcW w:w="4172" w:type="dxa"/>
            <w:tcBorders>
              <w:bottom w:val="nil"/>
            </w:tcBorders>
          </w:tcPr>
          <w:p w:rsidR="00CA7C61" w:rsidRPr="00C04077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เจ้าหนี้การค้า</w:t>
            </w:r>
          </w:p>
        </w:tc>
        <w:tc>
          <w:tcPr>
            <w:tcW w:w="1480" w:type="dxa"/>
            <w:tcBorders>
              <w:bottom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</w:pPr>
            <w:r w:rsidRPr="006123D0">
              <w:t>264,835,087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:rsidR="00CA7C61" w:rsidRPr="005F5241" w:rsidRDefault="00CA7C61" w:rsidP="00E11FC3">
            <w:pPr>
              <w:ind w:right="60"/>
              <w:jc w:val="right"/>
            </w:pPr>
            <w:r w:rsidRPr="00564156">
              <w:t>316,050,246</w:t>
            </w:r>
          </w:p>
        </w:tc>
        <w:tc>
          <w:tcPr>
            <w:tcW w:w="1480" w:type="dxa"/>
            <w:tcBorders>
              <w:bottom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</w:pPr>
            <w:r w:rsidRPr="006123D0">
              <w:rPr>
                <w:rFonts w:hint="cs"/>
                <w:cs/>
              </w:rPr>
              <w:t>24,201,814</w:t>
            </w:r>
          </w:p>
        </w:tc>
        <w:tc>
          <w:tcPr>
            <w:tcW w:w="1481" w:type="dxa"/>
            <w:tcBorders>
              <w:bottom w:val="nil"/>
            </w:tcBorders>
            <w:vAlign w:val="center"/>
          </w:tcPr>
          <w:p w:rsidR="00CA7C61" w:rsidRPr="006E4623" w:rsidRDefault="00CA7C61" w:rsidP="00E11FC3">
            <w:pPr>
              <w:ind w:right="60"/>
              <w:jc w:val="right"/>
            </w:pPr>
            <w:r>
              <w:rPr>
                <w:rFonts w:hint="cs"/>
                <w:cs/>
              </w:rPr>
              <w:t>27</w:t>
            </w:r>
            <w:r w:rsidRPr="000E3E5F">
              <w:rPr>
                <w:cs/>
              </w:rPr>
              <w:t>,</w:t>
            </w:r>
            <w:r>
              <w:rPr>
                <w:rFonts w:hint="cs"/>
                <w:cs/>
              </w:rPr>
              <w:t>309</w:t>
            </w:r>
            <w:r w:rsidRPr="000E3E5F">
              <w:rPr>
                <w:cs/>
              </w:rPr>
              <w:t>,</w:t>
            </w:r>
            <w:r>
              <w:rPr>
                <w:rFonts w:hint="cs"/>
                <w:cs/>
              </w:rPr>
              <w:t>929</w:t>
            </w:r>
          </w:p>
        </w:tc>
      </w:tr>
      <w:tr w:rsidR="00CA7C61" w:rsidRPr="00C04077" w:rsidTr="00E11FC3">
        <w:tc>
          <w:tcPr>
            <w:tcW w:w="4172" w:type="dxa"/>
            <w:tcBorders>
              <w:top w:val="nil"/>
              <w:bottom w:val="nil"/>
            </w:tcBorders>
          </w:tcPr>
          <w:p w:rsidR="00CA7C61" w:rsidRPr="008C6F88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  <w:rPr>
                <w:rFonts w:hint="cs"/>
                <w:cs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CA7C61" w:rsidRPr="005F5241" w:rsidRDefault="00CA7C61" w:rsidP="00E11FC3">
            <w:pPr>
              <w:ind w:right="60"/>
              <w:jc w:val="right"/>
              <w:rPr>
                <w:rFonts w:hint="cs"/>
                <w:cs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</w:pP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</w:tcPr>
          <w:p w:rsidR="00CA7C61" w:rsidRPr="006E4623" w:rsidRDefault="00CA7C61" w:rsidP="00E11FC3">
            <w:pPr>
              <w:ind w:right="60"/>
              <w:jc w:val="right"/>
            </w:pPr>
          </w:p>
        </w:tc>
      </w:tr>
      <w:tr w:rsidR="00CA7C61" w:rsidRPr="00C04077" w:rsidTr="00E11FC3">
        <w:tc>
          <w:tcPr>
            <w:tcW w:w="4172" w:type="dxa"/>
            <w:tcBorders>
              <w:top w:val="nil"/>
              <w:bottom w:val="nil"/>
            </w:tcBorders>
          </w:tcPr>
          <w:p w:rsidR="00CA7C61" w:rsidRPr="008C6F88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</w:pPr>
            <w:r w:rsidRPr="006123D0">
              <w:t>23,175,299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CA7C61" w:rsidRPr="005F5241" w:rsidRDefault="00CA7C61" w:rsidP="00E11FC3">
            <w:pPr>
              <w:ind w:right="60"/>
              <w:jc w:val="right"/>
            </w:pPr>
            <w:r w:rsidRPr="00564156">
              <w:t>32,608,218</w:t>
            </w:r>
          </w:p>
        </w:tc>
        <w:tc>
          <w:tcPr>
            <w:tcW w:w="1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</w:pPr>
            <w:r w:rsidRPr="006123D0">
              <w:rPr>
                <w:rFonts w:hint="cs"/>
                <w:cs/>
              </w:rPr>
              <w:t>5,841,812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</w:tcPr>
          <w:p w:rsidR="00CA7C61" w:rsidRDefault="00CA7C61" w:rsidP="00E11FC3">
            <w:pPr>
              <w:ind w:right="60"/>
              <w:jc w:val="right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8</w:t>
            </w:r>
            <w:r>
              <w:t>,157,393</w:t>
            </w:r>
          </w:p>
        </w:tc>
      </w:tr>
      <w:tr w:rsidR="00CA7C61" w:rsidRPr="00C04077" w:rsidTr="00E11FC3">
        <w:tc>
          <w:tcPr>
            <w:tcW w:w="4172" w:type="dxa"/>
            <w:tcBorders>
              <w:top w:val="nil"/>
              <w:bottom w:val="nil"/>
            </w:tcBorders>
          </w:tcPr>
          <w:p w:rsidR="00CA7C61" w:rsidRPr="008C6F88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</w:pPr>
            <w:r w:rsidRPr="006123D0">
              <w:t>82,454,339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CA7C61" w:rsidRPr="005F5241" w:rsidRDefault="00CA7C61" w:rsidP="00E11FC3">
            <w:pPr>
              <w:ind w:right="60"/>
              <w:jc w:val="right"/>
            </w:pPr>
            <w:r w:rsidRPr="00564156">
              <w:t>95,243,185</w:t>
            </w:r>
          </w:p>
        </w:tc>
        <w:tc>
          <w:tcPr>
            <w:tcW w:w="1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</w:pPr>
            <w:r w:rsidRPr="006123D0">
              <w:t>364,000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center"/>
          </w:tcPr>
          <w:p w:rsidR="00CA7C61" w:rsidRDefault="00CA7C61" w:rsidP="00E11FC3">
            <w:pPr>
              <w:ind w:right="60"/>
              <w:jc w:val="right"/>
              <w:rPr>
                <w:rFonts w:hint="cs"/>
                <w:cs/>
              </w:rPr>
            </w:pPr>
            <w:r>
              <w:t>1,908,311</w:t>
            </w:r>
          </w:p>
        </w:tc>
      </w:tr>
      <w:tr w:rsidR="00CA7C61" w:rsidRPr="00C04077" w:rsidTr="00E11FC3">
        <w:tc>
          <w:tcPr>
            <w:tcW w:w="4172" w:type="dxa"/>
            <w:tcBorders>
              <w:top w:val="nil"/>
              <w:bottom w:val="nil"/>
            </w:tcBorders>
          </w:tcPr>
          <w:p w:rsidR="00CA7C61" w:rsidRPr="008C6F88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  <w:r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480" w:type="dxa"/>
            <w:tcBorders>
              <w:top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</w:pPr>
            <w:r w:rsidRPr="006123D0">
              <w:t>19,535,087</w:t>
            </w:r>
          </w:p>
        </w:tc>
        <w:tc>
          <w:tcPr>
            <w:tcW w:w="1480" w:type="dxa"/>
            <w:tcBorders>
              <w:top w:val="nil"/>
            </w:tcBorders>
            <w:vAlign w:val="center"/>
          </w:tcPr>
          <w:p w:rsidR="00CA7C61" w:rsidRPr="005F5241" w:rsidRDefault="00CA7C61" w:rsidP="00E11FC3">
            <w:pPr>
              <w:ind w:right="60"/>
              <w:jc w:val="right"/>
            </w:pPr>
            <w:r w:rsidRPr="00564156">
              <w:t>30,119,262</w:t>
            </w:r>
          </w:p>
        </w:tc>
        <w:tc>
          <w:tcPr>
            <w:tcW w:w="1480" w:type="dxa"/>
            <w:tcBorders>
              <w:top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  <w:rPr>
                <w:rFonts w:hint="cs"/>
                <w:cs/>
              </w:rPr>
            </w:pPr>
            <w:r w:rsidRPr="006123D0">
              <w:t>5,183,910</w:t>
            </w:r>
          </w:p>
        </w:tc>
        <w:tc>
          <w:tcPr>
            <w:tcW w:w="1481" w:type="dxa"/>
            <w:tcBorders>
              <w:top w:val="nil"/>
            </w:tcBorders>
            <w:vAlign w:val="center"/>
          </w:tcPr>
          <w:p w:rsidR="00CA7C61" w:rsidRDefault="00CA7C61" w:rsidP="00E11FC3">
            <w:pPr>
              <w:ind w:right="60"/>
              <w:jc w:val="right"/>
              <w:rPr>
                <w:rFonts w:hint="cs"/>
                <w:cs/>
              </w:rPr>
            </w:pPr>
            <w:r>
              <w:t>7,523,664</w:t>
            </w:r>
          </w:p>
        </w:tc>
      </w:tr>
      <w:tr w:rsidR="00CA7C61" w:rsidRPr="00C04077" w:rsidTr="00E11FC3">
        <w:tc>
          <w:tcPr>
            <w:tcW w:w="4172" w:type="dxa"/>
            <w:tcBorders>
              <w:top w:val="nil"/>
            </w:tcBorders>
          </w:tcPr>
          <w:p w:rsidR="00CA7C61" w:rsidRPr="008C6F88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480" w:type="dxa"/>
            <w:tcBorders>
              <w:top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</w:pPr>
            <w:r w:rsidRPr="006123D0">
              <w:t>125,164,725</w:t>
            </w:r>
          </w:p>
        </w:tc>
        <w:tc>
          <w:tcPr>
            <w:tcW w:w="1480" w:type="dxa"/>
            <w:tcBorders>
              <w:top w:val="nil"/>
            </w:tcBorders>
            <w:vAlign w:val="center"/>
          </w:tcPr>
          <w:p w:rsidR="00CA7C61" w:rsidRPr="005F5241" w:rsidRDefault="00CA7C61" w:rsidP="00E11FC3">
            <w:pPr>
              <w:ind w:right="60"/>
              <w:jc w:val="right"/>
            </w:pPr>
            <w:r w:rsidRPr="00564156">
              <w:t>157,970,665</w:t>
            </w:r>
          </w:p>
        </w:tc>
        <w:tc>
          <w:tcPr>
            <w:tcW w:w="1480" w:type="dxa"/>
            <w:tcBorders>
              <w:top w:val="nil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</w:pPr>
            <w:r w:rsidRPr="006123D0">
              <w:t>11,389,722</w:t>
            </w:r>
          </w:p>
        </w:tc>
        <w:tc>
          <w:tcPr>
            <w:tcW w:w="1481" w:type="dxa"/>
            <w:tcBorders>
              <w:top w:val="nil"/>
            </w:tcBorders>
            <w:vAlign w:val="center"/>
          </w:tcPr>
          <w:p w:rsidR="00CA7C61" w:rsidRDefault="00CA7C61" w:rsidP="00E11FC3">
            <w:pPr>
              <w:ind w:right="60"/>
              <w:jc w:val="right"/>
              <w:rPr>
                <w:rFonts w:hint="cs"/>
                <w:cs/>
              </w:rPr>
            </w:pPr>
            <w:r>
              <w:t>17,589,368</w:t>
            </w:r>
          </w:p>
        </w:tc>
      </w:tr>
      <w:tr w:rsidR="00CA7C61" w:rsidRPr="00C04077" w:rsidTr="00E11FC3">
        <w:tc>
          <w:tcPr>
            <w:tcW w:w="4172" w:type="dxa"/>
            <w:tcBorders>
              <w:bottom w:val="single" w:sz="4" w:space="0" w:color="auto"/>
            </w:tcBorders>
          </w:tcPr>
          <w:p w:rsidR="00CA7C61" w:rsidRPr="008C6F88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  <w:rPr>
                <w:rFonts w:hint="cs"/>
              </w:rPr>
            </w:pPr>
            <w:r w:rsidRPr="006123D0">
              <w:t>389,999,812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CA7C61" w:rsidRPr="005F5241" w:rsidRDefault="00CA7C61" w:rsidP="00E11FC3">
            <w:pPr>
              <w:ind w:right="60"/>
              <w:jc w:val="right"/>
              <w:rPr>
                <w:rFonts w:hint="cs"/>
              </w:rPr>
            </w:pPr>
            <w:r w:rsidRPr="00564156">
              <w:t>474,020,911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7C61" w:rsidRPr="006123D0" w:rsidRDefault="00CA7C61" w:rsidP="00E11FC3">
            <w:pPr>
              <w:ind w:right="60"/>
              <w:jc w:val="right"/>
              <w:rPr>
                <w:rFonts w:hint="cs"/>
                <w:cs/>
              </w:rPr>
            </w:pPr>
            <w:r w:rsidRPr="006123D0">
              <w:rPr>
                <w:rFonts w:hint="cs"/>
                <w:cs/>
              </w:rPr>
              <w:t>35,591,536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:rsidR="00CA7C61" w:rsidRPr="006E4623" w:rsidRDefault="00CA7C61" w:rsidP="00E11FC3">
            <w:pPr>
              <w:ind w:right="60"/>
              <w:jc w:val="right"/>
            </w:pPr>
            <w:r>
              <w:rPr>
                <w:rFonts w:hint="cs"/>
                <w:cs/>
              </w:rPr>
              <w:t>44</w:t>
            </w:r>
            <w:r w:rsidRPr="000E3E5F">
              <w:rPr>
                <w:cs/>
              </w:rPr>
              <w:t>,</w:t>
            </w:r>
            <w:r>
              <w:rPr>
                <w:rFonts w:hint="cs"/>
                <w:cs/>
              </w:rPr>
              <w:t>899</w:t>
            </w:r>
            <w:r w:rsidRPr="000E3E5F">
              <w:rPr>
                <w:cs/>
              </w:rPr>
              <w:t>,</w:t>
            </w:r>
            <w:r>
              <w:rPr>
                <w:rFonts w:hint="cs"/>
                <w:cs/>
              </w:rPr>
              <w:t>297</w:t>
            </w:r>
          </w:p>
        </w:tc>
      </w:tr>
      <w:bookmarkEnd w:id="19"/>
    </w:tbl>
    <w:p w:rsidR="00CA7C61" w:rsidRDefault="00CA7C61" w:rsidP="00CA7C61">
      <w:pPr>
        <w:pStyle w:val="20"/>
        <w:spacing w:line="120" w:lineRule="auto"/>
        <w:ind w:right="-432"/>
        <w:rPr>
          <w:rFonts w:hint="cs"/>
          <w:b/>
          <w:bCs/>
          <w:sz w:val="12"/>
          <w:szCs w:val="12"/>
        </w:rPr>
      </w:pPr>
    </w:p>
    <w:p w:rsidR="00CA7C61" w:rsidRDefault="00CA7C61" w:rsidP="00CA7C61">
      <w:pPr>
        <w:pStyle w:val="20"/>
        <w:spacing w:line="120" w:lineRule="auto"/>
        <w:ind w:right="-432"/>
        <w:rPr>
          <w:rFonts w:hint="cs"/>
          <w:b/>
          <w:bCs/>
          <w:sz w:val="12"/>
          <w:szCs w:val="12"/>
        </w:rPr>
      </w:pPr>
    </w:p>
    <w:p w:rsidR="00CA7C61" w:rsidRPr="00C04077" w:rsidRDefault="00CA7C61" w:rsidP="00B17CEF">
      <w:pPr>
        <w:numPr>
          <w:ilvl w:val="0"/>
          <w:numId w:val="8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hint="cs"/>
          <w:b/>
          <w:bCs/>
          <w:cs/>
        </w:rPr>
      </w:pPr>
      <w:r w:rsidRPr="00C04077">
        <w:rPr>
          <w:b/>
          <w:bCs/>
          <w:cs/>
        </w:rPr>
        <w:t>เงินกู้ยืมระยะสั้นจาก</w:t>
      </w:r>
      <w:r>
        <w:rPr>
          <w:rFonts w:hint="cs"/>
          <w:b/>
          <w:bCs/>
          <w:cs/>
        </w:rPr>
        <w:t>กิจการที่เกี่ยวข้องกัน</w:t>
      </w:r>
    </w:p>
    <w:p w:rsidR="00CA7C61" w:rsidRPr="00C04077" w:rsidRDefault="00CA7C61" w:rsidP="00CA7C61">
      <w:pPr>
        <w:tabs>
          <w:tab w:val="left" w:pos="360"/>
        </w:tabs>
        <w:ind w:left="360" w:right="-252"/>
        <w:jc w:val="right"/>
        <w:rPr>
          <w:rFonts w:hint="cs"/>
          <w:sz w:val="28"/>
          <w:szCs w:val="28"/>
          <w:cs/>
        </w:rPr>
      </w:pPr>
      <w:r w:rsidRPr="00C04077">
        <w:rPr>
          <w:sz w:val="28"/>
          <w:szCs w:val="28"/>
          <w:cs/>
        </w:rPr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10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39"/>
        <w:gridCol w:w="1478"/>
        <w:gridCol w:w="1479"/>
        <w:gridCol w:w="1479"/>
        <w:gridCol w:w="1479"/>
      </w:tblGrid>
      <w:tr w:rsidR="00CA7C61" w:rsidRPr="00C04077" w:rsidTr="00E11FC3">
        <w:trPr>
          <w:trHeight w:hRule="exact" w:val="402"/>
        </w:trPr>
        <w:tc>
          <w:tcPr>
            <w:tcW w:w="4139" w:type="dxa"/>
            <w:vMerge w:val="restart"/>
            <w:vAlign w:val="center"/>
          </w:tcPr>
          <w:p w:rsidR="00CA7C61" w:rsidRPr="00C04077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957" w:type="dxa"/>
            <w:gridSpan w:val="2"/>
            <w:vAlign w:val="center"/>
          </w:tcPr>
          <w:p w:rsidR="00CA7C61" w:rsidRPr="00C04077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58" w:type="dxa"/>
            <w:gridSpan w:val="2"/>
            <w:vAlign w:val="center"/>
          </w:tcPr>
          <w:p w:rsidR="00CA7C61" w:rsidRPr="00C04077" w:rsidRDefault="00CA7C61" w:rsidP="00E11FC3">
            <w:pPr>
              <w:ind w:left="-9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A7C61" w:rsidRPr="00C04077" w:rsidTr="00E11FC3">
        <w:trPr>
          <w:trHeight w:hRule="exact" w:val="402"/>
        </w:trPr>
        <w:tc>
          <w:tcPr>
            <w:tcW w:w="4139" w:type="dxa"/>
            <w:vMerge/>
            <w:tcBorders>
              <w:bottom w:val="single" w:sz="4" w:space="0" w:color="auto"/>
            </w:tcBorders>
            <w:vAlign w:val="center"/>
          </w:tcPr>
          <w:p w:rsidR="00CA7C61" w:rsidRPr="00C04077" w:rsidRDefault="00CA7C61" w:rsidP="00E11FC3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C5735B" w:rsidRDefault="00CA7C61" w:rsidP="00E11FC3">
            <w:pPr>
              <w:ind w:left="-97" w:right="-108" w:hanging="14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79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CA7C61" w:rsidRPr="00C5735B" w:rsidRDefault="00CA7C61" w:rsidP="00E11FC3">
            <w:pPr>
              <w:ind w:left="-97" w:right="-108" w:hanging="14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79" w:type="dxa"/>
            <w:tcBorders>
              <w:right w:val="dashed" w:sz="4" w:space="0" w:color="auto"/>
            </w:tcBorders>
            <w:vAlign w:val="center"/>
          </w:tcPr>
          <w:p w:rsidR="00CA7C61" w:rsidRPr="00C5735B" w:rsidRDefault="00CA7C61" w:rsidP="00E11FC3">
            <w:pPr>
              <w:ind w:left="-97" w:right="-108" w:hanging="14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79" w:type="dxa"/>
            <w:tcBorders>
              <w:left w:val="dashed" w:sz="4" w:space="0" w:color="auto"/>
            </w:tcBorders>
            <w:vAlign w:val="center"/>
          </w:tcPr>
          <w:p w:rsidR="00CA7C61" w:rsidRPr="00C5735B" w:rsidRDefault="00CA7C61" w:rsidP="00E11FC3">
            <w:pPr>
              <w:ind w:left="-97" w:right="-108" w:hanging="14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3</w:t>
            </w:r>
          </w:p>
        </w:tc>
      </w:tr>
      <w:tr w:rsidR="00CA7C61" w:rsidRPr="00C04077" w:rsidTr="00E11FC3">
        <w:trPr>
          <w:trHeight w:hRule="exact" w:val="402"/>
        </w:trPr>
        <w:tc>
          <w:tcPr>
            <w:tcW w:w="4139" w:type="dxa"/>
            <w:tcBorders>
              <w:bottom w:val="nil"/>
            </w:tcBorders>
            <w:vAlign w:val="center"/>
          </w:tcPr>
          <w:p w:rsidR="00CA7C61" w:rsidRDefault="00CA7C61" w:rsidP="00E11FC3">
            <w:pPr>
              <w:ind w:right="-108"/>
              <w:jc w:val="both"/>
              <w:rPr>
                <w:rFonts w:hint="cs"/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  <w:cs/>
              </w:rPr>
              <w:t>บริษัทกู้ยืมจาก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  <w:p w:rsidR="00CA7C61" w:rsidRPr="00C04077" w:rsidRDefault="00CA7C61" w:rsidP="00E11FC3">
            <w:pPr>
              <w:ind w:right="-108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016579" w:rsidRDefault="00CA7C61" w:rsidP="00E11FC3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9" w:type="dxa"/>
            <w:tcBorders>
              <w:left w:val="dashed" w:sz="4" w:space="0" w:color="auto"/>
              <w:bottom w:val="nil"/>
            </w:tcBorders>
            <w:vAlign w:val="center"/>
          </w:tcPr>
          <w:p w:rsidR="00CA7C61" w:rsidRPr="00C5735B" w:rsidRDefault="00CA7C61" w:rsidP="00E11FC3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9" w:type="dxa"/>
            <w:tcBorders>
              <w:left w:val="dashed" w:sz="4" w:space="0" w:color="auto"/>
              <w:bottom w:val="nil"/>
            </w:tcBorders>
            <w:vAlign w:val="center"/>
          </w:tcPr>
          <w:p w:rsidR="00CA7C61" w:rsidRPr="00C5735B" w:rsidRDefault="00CA7C61" w:rsidP="00E11FC3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B17CEF">
            <w:pPr>
              <w:numPr>
                <w:ilvl w:val="0"/>
                <w:numId w:val="6"/>
              </w:numPr>
              <w:ind w:left="237" w:right="-108" w:hanging="237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  <w:cs/>
              </w:rPr>
              <w:t xml:space="preserve">บริษัท </w:t>
            </w:r>
            <w:r w:rsidRPr="00E61F0D">
              <w:rPr>
                <w:rFonts w:hint="cs"/>
                <w:sz w:val="28"/>
                <w:szCs w:val="28"/>
                <w:cs/>
              </w:rPr>
              <w:t xml:space="preserve">บีอีซี </w:t>
            </w:r>
            <w:r w:rsidRPr="00E61F0D">
              <w:rPr>
                <w:sz w:val="28"/>
                <w:szCs w:val="28"/>
                <w:cs/>
              </w:rPr>
              <w:t xml:space="preserve">สตูดิโอ จำกัด                   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ind w:left="-89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left="-97" w:right="-23" w:hanging="14"/>
              <w:jc w:val="right"/>
              <w:rPr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  <w:cs/>
              </w:rPr>
              <w:t>(</w:t>
            </w:r>
            <w:r w:rsidRPr="007F02E1">
              <w:rPr>
                <w:rFonts w:hint="cs"/>
                <w:sz w:val="28"/>
                <w:szCs w:val="28"/>
                <w:cs/>
              </w:rPr>
              <w:t>8</w:t>
            </w:r>
            <w:r w:rsidRPr="007F02E1">
              <w:rPr>
                <w:sz w:val="28"/>
                <w:szCs w:val="28"/>
              </w:rPr>
              <w:t>,000,000</w:t>
            </w:r>
            <w:r w:rsidRPr="007F02E1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rFonts w:hint="cs"/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3.</w:t>
            </w:r>
            <w:r w:rsidRPr="00E61F0D">
              <w:rPr>
                <w:rFonts w:hint="cs"/>
                <w:sz w:val="28"/>
                <w:szCs w:val="28"/>
                <w:cs/>
              </w:rPr>
              <w:t>00</w:t>
            </w: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B17CEF">
            <w:pPr>
              <w:numPr>
                <w:ilvl w:val="0"/>
                <w:numId w:val="6"/>
              </w:numPr>
              <w:ind w:left="237" w:right="-786" w:hanging="237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บริษัท บางกอก</w:t>
            </w:r>
            <w:proofErr w:type="spellStart"/>
            <w:r w:rsidRPr="00E61F0D">
              <w:rPr>
                <w:sz w:val="28"/>
                <w:szCs w:val="28"/>
                <w:cs/>
              </w:rPr>
              <w:t>แซทเทิลไลท์</w:t>
            </w:r>
            <w:proofErr w:type="spellEnd"/>
            <w:r w:rsidRPr="00E61F0D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 xml:space="preserve">  </w:t>
            </w:r>
            <w:proofErr w:type="spellStart"/>
            <w:r w:rsidRPr="00E61F0D">
              <w:rPr>
                <w:rFonts w:hint="cs"/>
                <w:sz w:val="28"/>
                <w:szCs w:val="28"/>
                <w:cs/>
              </w:rPr>
              <w:t>แอนด์</w:t>
            </w:r>
            <w:proofErr w:type="spellEnd"/>
            <w:r w:rsidRPr="00E61F0D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E61F0D">
              <w:rPr>
                <w:sz w:val="28"/>
                <w:szCs w:val="28"/>
                <w:cs/>
              </w:rPr>
              <w:t>เทเล</w:t>
            </w:r>
            <w:proofErr w:type="spellEnd"/>
            <w:r w:rsidRPr="00E61F0D">
              <w:rPr>
                <w:sz w:val="28"/>
                <w:szCs w:val="28"/>
                <w:cs/>
              </w:rPr>
              <w:t>คอม</w:t>
            </w:r>
            <w:proofErr w:type="spellStart"/>
            <w:r w:rsidRPr="00E61F0D">
              <w:rPr>
                <w:sz w:val="28"/>
                <w:szCs w:val="28"/>
                <w:cs/>
              </w:rPr>
              <w:t>มิวนิเคชั่น</w:t>
            </w:r>
            <w:proofErr w:type="spellEnd"/>
            <w:r w:rsidRPr="00E61F0D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left="-97" w:right="-23" w:hanging="14"/>
              <w:jc w:val="right"/>
              <w:rPr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  <w:cs/>
              </w:rPr>
              <w:t>(</w:t>
            </w:r>
            <w:r w:rsidRPr="007F02E1">
              <w:rPr>
                <w:rFonts w:hint="cs"/>
                <w:sz w:val="28"/>
                <w:szCs w:val="28"/>
                <w:cs/>
              </w:rPr>
              <w:t>44</w:t>
            </w:r>
            <w:r w:rsidRPr="007F02E1">
              <w:rPr>
                <w:sz w:val="28"/>
                <w:szCs w:val="28"/>
              </w:rPr>
              <w:t>,000,000</w:t>
            </w:r>
            <w:r w:rsidRPr="007F02E1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E61F0D">
              <w:rPr>
                <w:rFonts w:hint="cs"/>
                <w:sz w:val="28"/>
                <w:szCs w:val="28"/>
                <w:cs/>
              </w:rPr>
              <w:t>3.00</w:t>
            </w: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B17CEF">
            <w:pPr>
              <w:numPr>
                <w:ilvl w:val="0"/>
                <w:numId w:val="6"/>
              </w:numPr>
              <w:ind w:left="240" w:right="-108" w:hanging="240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 xml:space="preserve">บริษัท บีอีซีไอ </w:t>
            </w:r>
            <w:proofErr w:type="spellStart"/>
            <w:r w:rsidRPr="00E61F0D">
              <w:rPr>
                <w:sz w:val="28"/>
                <w:szCs w:val="28"/>
                <w:cs/>
              </w:rPr>
              <w:t>คอร์ปอเรชั่น</w:t>
            </w:r>
            <w:proofErr w:type="spellEnd"/>
            <w:r w:rsidRPr="00E61F0D">
              <w:rPr>
                <w:sz w:val="28"/>
                <w:szCs w:val="28"/>
                <w:cs/>
              </w:rPr>
              <w:t xml:space="preserve"> จำกัด                  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150</w:t>
            </w:r>
            <w:r w:rsidRPr="007F02E1">
              <w:rPr>
                <w:sz w:val="28"/>
                <w:szCs w:val="28"/>
              </w:rPr>
              <w:t>,000,000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ดอกเบี้ยค้างจ่ายที่ทบเป็นเงินต้น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left="-97" w:right="33" w:hanging="14"/>
              <w:jc w:val="right"/>
              <w:rPr>
                <w:sz w:val="28"/>
                <w:szCs w:val="28"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3</w:t>
            </w:r>
            <w:r w:rsidRPr="007F02E1">
              <w:rPr>
                <w:sz w:val="28"/>
                <w:szCs w:val="28"/>
              </w:rPr>
              <w:t>,712,500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left="-97" w:right="-23" w:hanging="14"/>
              <w:jc w:val="right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  <w:cs/>
              </w:rPr>
              <w:t>(</w:t>
            </w:r>
            <w:r w:rsidRPr="007F02E1">
              <w:rPr>
                <w:rFonts w:hint="cs"/>
                <w:sz w:val="28"/>
                <w:szCs w:val="28"/>
                <w:cs/>
              </w:rPr>
              <w:t>153</w:t>
            </w:r>
            <w:r w:rsidRPr="007F02E1">
              <w:rPr>
                <w:sz w:val="28"/>
                <w:szCs w:val="28"/>
              </w:rPr>
              <w:t>,712,500</w:t>
            </w:r>
            <w:r w:rsidRPr="007F02E1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2.00-</w:t>
            </w:r>
            <w:r w:rsidRPr="00E61F0D">
              <w:rPr>
                <w:rFonts w:hint="cs"/>
                <w:sz w:val="28"/>
                <w:szCs w:val="28"/>
                <w:cs/>
              </w:rPr>
              <w:t>3.00</w:t>
            </w:r>
          </w:p>
        </w:tc>
      </w:tr>
      <w:tr w:rsidR="00CA7C61" w:rsidRPr="00E61F0D" w:rsidTr="00E11FC3">
        <w:trPr>
          <w:trHeight w:hRule="exact" w:val="40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10" w:right="-108"/>
              <w:jc w:val="both"/>
              <w:rPr>
                <w:rFonts w:hint="cs"/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รวมเงินกู้ยืมระยะสั้นจากบริษัทย่อย</w:t>
            </w:r>
          </w:p>
          <w:p w:rsidR="00CA7C61" w:rsidRPr="00E61F0D" w:rsidRDefault="00CA7C61" w:rsidP="00E11FC3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</w:tbl>
    <w:p w:rsidR="00CA7C61" w:rsidRDefault="00CA7C61" w:rsidP="00CA7C61">
      <w:pPr>
        <w:tabs>
          <w:tab w:val="left" w:pos="360"/>
        </w:tabs>
        <w:ind w:left="360" w:right="-252"/>
        <w:jc w:val="right"/>
        <w:rPr>
          <w:sz w:val="28"/>
          <w:szCs w:val="28"/>
        </w:rPr>
      </w:pPr>
    </w:p>
    <w:p w:rsidR="00CA7C61" w:rsidRDefault="00CA7C61" w:rsidP="00CA7C61">
      <w:pPr>
        <w:tabs>
          <w:tab w:val="left" w:pos="360"/>
        </w:tabs>
        <w:ind w:left="360" w:right="-252"/>
        <w:jc w:val="right"/>
        <w:rPr>
          <w:sz w:val="28"/>
          <w:szCs w:val="28"/>
        </w:rPr>
      </w:pPr>
    </w:p>
    <w:p w:rsidR="00CA7C61" w:rsidRDefault="00CA7C61" w:rsidP="00CA7C61">
      <w:pPr>
        <w:tabs>
          <w:tab w:val="left" w:pos="360"/>
        </w:tabs>
        <w:ind w:left="360" w:right="-252"/>
        <w:jc w:val="right"/>
        <w:rPr>
          <w:sz w:val="28"/>
          <w:szCs w:val="28"/>
        </w:rPr>
      </w:pPr>
    </w:p>
    <w:p w:rsidR="00CA7C61" w:rsidRDefault="00CA7C61" w:rsidP="00CA7C61">
      <w:pPr>
        <w:tabs>
          <w:tab w:val="left" w:pos="360"/>
        </w:tabs>
        <w:ind w:left="360" w:right="-252"/>
        <w:jc w:val="right"/>
        <w:rPr>
          <w:sz w:val="28"/>
          <w:szCs w:val="28"/>
        </w:rPr>
      </w:pPr>
    </w:p>
    <w:p w:rsidR="00CA7C61" w:rsidRDefault="00CA7C61" w:rsidP="00CA7C61">
      <w:pPr>
        <w:tabs>
          <w:tab w:val="left" w:pos="360"/>
        </w:tabs>
        <w:ind w:left="360" w:right="-252"/>
        <w:jc w:val="right"/>
        <w:rPr>
          <w:sz w:val="28"/>
          <w:szCs w:val="28"/>
        </w:rPr>
      </w:pPr>
    </w:p>
    <w:p w:rsidR="00CA7C61" w:rsidRPr="00C04077" w:rsidRDefault="00CA7C61" w:rsidP="00CA7C61">
      <w:pPr>
        <w:tabs>
          <w:tab w:val="left" w:pos="360"/>
        </w:tabs>
        <w:ind w:left="360" w:right="-322"/>
        <w:jc w:val="right"/>
        <w:rPr>
          <w:rFonts w:hint="cs"/>
          <w:sz w:val="28"/>
          <w:szCs w:val="28"/>
          <w:cs/>
        </w:rPr>
      </w:pPr>
      <w:r w:rsidRPr="00C04077">
        <w:rPr>
          <w:sz w:val="28"/>
          <w:szCs w:val="28"/>
          <w:cs/>
        </w:rPr>
        <w:lastRenderedPageBreak/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100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4"/>
        <w:gridCol w:w="1469"/>
        <w:gridCol w:w="1470"/>
        <w:gridCol w:w="1470"/>
        <w:gridCol w:w="1526"/>
      </w:tblGrid>
      <w:tr w:rsidR="00CA7C61" w:rsidRPr="00E61F0D" w:rsidTr="00E11FC3">
        <w:trPr>
          <w:trHeight w:hRule="exact" w:val="397"/>
        </w:trPr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10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97" w:right="33" w:hanging="14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C5735B" w:rsidRDefault="00CA7C61" w:rsidP="00E11FC3">
            <w:pPr>
              <w:ind w:left="-97" w:right="-108" w:hanging="14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5735B" w:rsidRDefault="00CA7C61" w:rsidP="00E11FC3">
            <w:pPr>
              <w:ind w:left="-97" w:right="-108" w:hanging="14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C04077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5735B" w:rsidRDefault="00CA7C61" w:rsidP="00E11FC3">
            <w:pPr>
              <w:ind w:right="-108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2563</w:t>
            </w: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975D9D" w:rsidRDefault="00CA7C61" w:rsidP="00E11FC3">
            <w:pPr>
              <w:ind w:left="-10" w:right="-10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975D9D">
              <w:rPr>
                <w:rFonts w:hint="cs"/>
                <w:b/>
                <w:bCs/>
                <w:sz w:val="28"/>
                <w:szCs w:val="28"/>
                <w:cs/>
              </w:rPr>
              <w:t>บริษัทกู้ยืมจากบริษัทที่เกี่ยวข้องกัน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97" w:right="33" w:hanging="14"/>
              <w:jc w:val="right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B17CEF">
            <w:pPr>
              <w:numPr>
                <w:ilvl w:val="0"/>
                <w:numId w:val="7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6C1917">
              <w:rPr>
                <w:sz w:val="28"/>
                <w:szCs w:val="28"/>
                <w:cs/>
              </w:rPr>
              <w:t>บริษัท บีอีซี สตูดิโอ จำกัด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97" w:right="33" w:hanging="14"/>
              <w:jc w:val="right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10" w:firstLine="250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รับโอนจากการเปลี่ยนประเภทเงินลงทุน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left="-97" w:right="33" w:hanging="14"/>
              <w:jc w:val="right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10" w:firstLine="6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จากบริษัท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ย่อยเป็นบริษัทที่เกี่ยวข้องกัน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</w:rPr>
              <w:t>8,000,000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10" w:firstLine="250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</w:rPr>
              <w:t>(8,000,000)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sz w:val="28"/>
                <w:szCs w:val="28"/>
                <w:cs/>
              </w:rPr>
              <w:t>ยอดคงเหลือยกไปปลาย</w:t>
            </w:r>
            <w:r w:rsidRPr="00055345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3.00</w:t>
            </w: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B17CEF">
            <w:pPr>
              <w:numPr>
                <w:ilvl w:val="0"/>
                <w:numId w:val="7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6C1917">
              <w:rPr>
                <w:sz w:val="28"/>
                <w:szCs w:val="28"/>
                <w:cs/>
              </w:rPr>
              <w:t>บริษัท บางกอก</w:t>
            </w:r>
            <w:proofErr w:type="spellStart"/>
            <w:r w:rsidRPr="006C1917">
              <w:rPr>
                <w:sz w:val="28"/>
                <w:szCs w:val="28"/>
                <w:cs/>
              </w:rPr>
              <w:t>แซทเทิลไลท์</w:t>
            </w:r>
            <w:proofErr w:type="spellEnd"/>
            <w:r w:rsidRPr="006C191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C1917">
              <w:rPr>
                <w:sz w:val="28"/>
                <w:szCs w:val="28"/>
                <w:cs/>
              </w:rPr>
              <w:t>แอนด์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ind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97" w:right="33" w:hanging="14"/>
              <w:jc w:val="right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2A7D87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6C1917" w:rsidRDefault="00CA7C61" w:rsidP="00E11FC3">
            <w:pPr>
              <w:ind w:left="237" w:right="-108" w:firstLine="409"/>
              <w:rPr>
                <w:rFonts w:hint="cs"/>
                <w:sz w:val="28"/>
                <w:szCs w:val="28"/>
                <w:cs/>
              </w:rPr>
            </w:pPr>
            <w:proofErr w:type="spellStart"/>
            <w:r w:rsidRPr="00AD7FAF">
              <w:rPr>
                <w:rFonts w:ascii="Angsana New" w:hAnsi="Angsana New"/>
                <w:sz w:val="30"/>
                <w:szCs w:val="30"/>
                <w:cs/>
              </w:rPr>
              <w:t>เทเล</w:t>
            </w:r>
            <w:proofErr w:type="spellEnd"/>
            <w:r w:rsidRPr="00AD7FAF">
              <w:rPr>
                <w:rFonts w:ascii="Angsana New" w:hAnsi="Angsana New"/>
                <w:sz w:val="30"/>
                <w:szCs w:val="30"/>
                <w:cs/>
              </w:rPr>
              <w:t>คอม</w:t>
            </w:r>
            <w:proofErr w:type="spellStart"/>
            <w:r w:rsidRPr="00AD7FAF">
              <w:rPr>
                <w:rFonts w:ascii="Angsana New" w:hAnsi="Angsana New"/>
                <w:sz w:val="30"/>
                <w:szCs w:val="30"/>
                <w:cs/>
              </w:rPr>
              <w:t>มิวนิเคชั่น</w:t>
            </w:r>
            <w:proofErr w:type="spellEnd"/>
            <w:r w:rsidRPr="00AD7FA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left="-97" w:right="33" w:hanging="14"/>
              <w:jc w:val="right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10" w:firstLine="250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รับโอนจากการเปลี่ยนประเภทเงินลงทุน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left="-97" w:right="33" w:hanging="14"/>
              <w:jc w:val="right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10" w:firstLine="6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จากบริษัท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ย่อยเป็นบริษัทที่เกี่ยวข้องกัน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</w:rPr>
              <w:t>44,000,000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10" w:firstLine="250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sz w:val="28"/>
                <w:szCs w:val="28"/>
              </w:rPr>
              <w:t>(44,000,000)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sz w:val="28"/>
                <w:szCs w:val="28"/>
                <w:cs/>
              </w:rPr>
              <w:t>ยอดคงเหลือยกไปปลาย</w:t>
            </w:r>
            <w:r w:rsidRPr="00055345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sz w:val="28"/>
                <w:szCs w:val="28"/>
              </w:rPr>
            </w:pPr>
            <w:r w:rsidRPr="007F02E1">
              <w:rPr>
                <w:sz w:val="28"/>
                <w:szCs w:val="28"/>
              </w:rPr>
              <w:t>-</w:t>
            </w: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89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3.00</w:t>
            </w:r>
          </w:p>
        </w:tc>
      </w:tr>
      <w:tr w:rsidR="00CA7C61" w:rsidRPr="00E61F0D" w:rsidTr="00E11FC3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E61F0D" w:rsidRDefault="00CA7C61" w:rsidP="00E11FC3">
            <w:pPr>
              <w:ind w:left="-10" w:right="-108"/>
              <w:jc w:val="both"/>
              <w:rPr>
                <w:rFonts w:hint="cs"/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รวมเงินกู้ยืมระยะสั้น</w:t>
            </w:r>
            <w:r>
              <w:rPr>
                <w:rFonts w:hint="cs"/>
                <w:sz w:val="28"/>
                <w:szCs w:val="28"/>
                <w:cs/>
              </w:rPr>
              <w:t>จาก</w:t>
            </w:r>
            <w:r w:rsidRPr="00055345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  <w:p w:rsidR="00CA7C61" w:rsidRPr="00055345" w:rsidRDefault="00CA7C61" w:rsidP="00E11FC3">
            <w:pPr>
              <w:ind w:left="-10" w:firstLine="25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ind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7F02E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F02E1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055345" w:rsidRDefault="00CA7C61" w:rsidP="00E11FC3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</w:tbl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-90"/>
          <w:tab w:val="left" w:pos="426"/>
        </w:tabs>
        <w:jc w:val="both"/>
        <w:rPr>
          <w:rFonts w:hint="cs"/>
          <w:b/>
          <w:bCs/>
          <w:sz w:val="12"/>
          <w:szCs w:val="12"/>
        </w:rPr>
      </w:pPr>
    </w:p>
    <w:p w:rsidR="00CA7C61" w:rsidRPr="00016579" w:rsidRDefault="00CA7C61" w:rsidP="00CA7C61">
      <w:pPr>
        <w:tabs>
          <w:tab w:val="left" w:pos="-90"/>
          <w:tab w:val="left" w:pos="426"/>
        </w:tabs>
        <w:jc w:val="both"/>
        <w:rPr>
          <w:sz w:val="2"/>
          <w:szCs w:val="2"/>
          <w:cs/>
        </w:rPr>
      </w:pPr>
    </w:p>
    <w:p w:rsidR="00CA7C61" w:rsidRPr="006B3332" w:rsidRDefault="00CA7C61" w:rsidP="00B17CEF">
      <w:pPr>
        <w:numPr>
          <w:ilvl w:val="0"/>
          <w:numId w:val="8"/>
        </w:numPr>
        <w:tabs>
          <w:tab w:val="left" w:pos="142"/>
          <w:tab w:val="left" w:pos="1440"/>
          <w:tab w:val="left" w:pos="1560"/>
        </w:tabs>
        <w:ind w:left="142" w:right="-862" w:hanging="426"/>
        <w:jc w:val="both"/>
        <w:rPr>
          <w:b/>
          <w:bCs/>
          <w:spacing w:val="2"/>
        </w:rPr>
      </w:pPr>
      <w:r>
        <w:rPr>
          <w:b/>
          <w:bCs/>
          <w:spacing w:val="2"/>
          <w:cs/>
        </w:rPr>
        <w:lastRenderedPageBreak/>
        <w:t>หนี้สินตามสัญญาเช่า</w:t>
      </w:r>
    </w:p>
    <w:p w:rsidR="00CA7C61" w:rsidRDefault="00CA7C61" w:rsidP="00CA7C61">
      <w:pPr>
        <w:tabs>
          <w:tab w:val="left" w:pos="360"/>
        </w:tabs>
        <w:ind w:left="360" w:right="-252"/>
        <w:jc w:val="right"/>
        <w:rPr>
          <w:rFonts w:hint="cs"/>
          <w:sz w:val="29"/>
          <w:szCs w:val="29"/>
        </w:rPr>
      </w:pPr>
      <w:r w:rsidRPr="00E8168B">
        <w:rPr>
          <w:sz w:val="29"/>
          <w:szCs w:val="29"/>
          <w:cs/>
        </w:rPr>
        <w:t>หน่วย</w:t>
      </w:r>
      <w:r w:rsidRPr="00E8168B">
        <w:rPr>
          <w:sz w:val="29"/>
          <w:szCs w:val="29"/>
        </w:rPr>
        <w:t xml:space="preserve"> :</w:t>
      </w:r>
      <w:r w:rsidRPr="00E8168B">
        <w:rPr>
          <w:sz w:val="29"/>
          <w:szCs w:val="29"/>
          <w:cs/>
        </w:rPr>
        <w:t xml:space="preserve"> บาท</w:t>
      </w:r>
    </w:p>
    <w:tbl>
      <w:tblPr>
        <w:tblW w:w="9995" w:type="dxa"/>
        <w:tblInd w:w="2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822"/>
        <w:gridCol w:w="1293"/>
        <w:gridCol w:w="1293"/>
        <w:gridCol w:w="1293"/>
        <w:gridCol w:w="1294"/>
      </w:tblGrid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61" w:rsidRPr="00376F77" w:rsidRDefault="00CA7C61" w:rsidP="00E11FC3">
            <w:pPr>
              <w:spacing w:line="360" w:lineRule="exact"/>
              <w:ind w:left="-108"/>
              <w:jc w:val="center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cantSplit/>
          <w:trHeight w:val="391"/>
        </w:trPr>
        <w:tc>
          <w:tcPr>
            <w:tcW w:w="4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61" w:rsidRPr="00376F77" w:rsidRDefault="00CA7C61" w:rsidP="00E11FC3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590CD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left="-108" w:right="-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  <w:cs/>
              </w:rPr>
              <w:t>2563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7D3AB0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  <w:cs/>
              </w:rPr>
              <w:t>2563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C61" w:rsidRPr="00376F77" w:rsidRDefault="00CA7C61" w:rsidP="00E11FC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hint="cs"/>
                <w:sz w:val="28"/>
                <w:szCs w:val="28"/>
                <w:cs/>
              </w:rPr>
              <w:t>ยอด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คงเหลือยกมาต้น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100,100,397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691,66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2A7D8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45,694,165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2A7D87" w:rsidRDefault="00CA7C61" w:rsidP="00E11FC3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left="382" w:right="116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16</w:t>
            </w:r>
            <w:r w:rsidRPr="00376F7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มาถือปฏิบัติ ณ วันที่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376F7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2563</w:t>
            </w:r>
            <w:r w:rsidRPr="00376F7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pacing w:val="-4"/>
                <w:sz w:val="28"/>
                <w:szCs w:val="28"/>
              </w:rPr>
              <w:t>:-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2A7D87" w:rsidRDefault="00CA7C61" w:rsidP="00E11FC3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right="116"/>
              <w:rPr>
                <w:rFonts w:hint="cs"/>
                <w:sz w:val="28"/>
                <w:szCs w:val="28"/>
                <w:cs/>
              </w:rPr>
            </w:pPr>
            <w:r w:rsidRPr="00376F77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128,429,849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59,839,243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right="116"/>
              <w:rPr>
                <w:rFonts w:hint="cs"/>
                <w:sz w:val="28"/>
                <w:szCs w:val="28"/>
                <w:cs/>
              </w:rPr>
            </w:pPr>
            <w:r w:rsidRPr="003B3025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376F77">
              <w:rPr>
                <w:rFonts w:hint="cs"/>
                <w:sz w:val="28"/>
                <w:szCs w:val="28"/>
                <w:cs/>
              </w:rPr>
              <w:t xml:space="preserve"> ดอกเบี้ยจ่ายรอตัดจำหน่าย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7,586,496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2,409,632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left="-108" w:firstLine="1337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100,100,397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136,708,012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2A7D8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45,694,165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62,248,875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C61" w:rsidRPr="00A42612" w:rsidRDefault="00CA7C61" w:rsidP="00E11FC3">
            <w:pPr>
              <w:spacing w:line="360" w:lineRule="exact"/>
              <w:ind w:right="116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2612">
              <w:rPr>
                <w:rFonts w:ascii="Angsana New" w:hAnsi="Angsana New" w:cs="Angsana New"/>
                <w:sz w:val="28"/>
                <w:szCs w:val="28"/>
              </w:rPr>
              <w:t>- เ</w:t>
            </w:r>
            <w:proofErr w:type="spellStart"/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>งิน</w:t>
            </w:r>
            <w:proofErr w:type="spellEnd"/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79,492,399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232,748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C61" w:rsidRPr="00A42612" w:rsidRDefault="00CA7C61" w:rsidP="00E11FC3">
            <w:pPr>
              <w:spacing w:line="360" w:lineRule="exact"/>
              <w:ind w:right="116" w:firstLine="1698"/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D1A4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2,554,802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324,974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C61" w:rsidRPr="00A42612" w:rsidRDefault="00CA7C61" w:rsidP="00E11FC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A4261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เงินจ่ายชำระระหว่างปี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>ไม่รวมดอกเบี้ย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(64,991,991)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(56,958,498)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(29,577,414)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(26,478,723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C61" w:rsidRPr="00A42612" w:rsidRDefault="00CA7C61" w:rsidP="00E11FC3">
            <w:pPr>
              <w:spacing w:line="360" w:lineRule="exact"/>
              <w:ind w:right="116"/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</w:pPr>
            <w:r w:rsidRPr="00F2366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ดอกเบี้ยจ่ายชำระระหว่าง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(1,717,162)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(3,414,695)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(780,069)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(1,694,526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right="116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ลดลงจากการลดค่าเช่า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- เงินต้น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(11,511,419)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(1,982,976</w:t>
            </w:r>
            <w:r w:rsidRPr="00E3786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(5,235,236)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(857,837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A7C61" w:rsidRPr="00DB075E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2F3042" w:rsidRDefault="00CA7C61" w:rsidP="00E11FC3">
            <w:pPr>
              <w:spacing w:line="360" w:lineRule="exact"/>
              <w:ind w:right="116" w:firstLine="2034"/>
              <w:rPr>
                <w:rFonts w:ascii="Angsana New" w:hAnsi="Angsana New" w:cs="Angsana New" w:hint="cs"/>
                <w:sz w:val="28"/>
                <w:szCs w:val="28"/>
                <w:highlight w:val="yellow"/>
                <w:u w:val="single"/>
                <w:cs/>
              </w:rPr>
            </w:pPr>
            <w:r w:rsidRPr="002F304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F30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F30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F3042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(257,489)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(148,487)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(118,671)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(81,346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A7C61" w:rsidRPr="00DB075E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9727D0" w:rsidRDefault="00CA7C61" w:rsidP="00E11FC3">
            <w:pPr>
              <w:spacing w:line="360" w:lineRule="exact"/>
              <w:ind w:right="116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(261,174)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(6,789,581)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(261,174)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7C61" w:rsidRPr="00DB075E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2F5D81" w:rsidRDefault="00CA7C61" w:rsidP="00E11FC3">
            <w:pPr>
              <w:spacing w:line="360" w:lineRule="exact"/>
              <w:ind w:right="116" w:firstLine="2566"/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</w:pPr>
            <w:r w:rsidRPr="002F5D81"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- </w:t>
            </w:r>
            <w:r w:rsidRPr="002F5D81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(5,252)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</w:rPr>
              <w:t>(206,222)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/>
                <w:sz w:val="28"/>
                <w:szCs w:val="28"/>
              </w:rPr>
              <w:t>(5,252)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7C61" w:rsidRPr="00DB075E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2F5D81" w:rsidRDefault="00CA7C61" w:rsidP="00E11FC3">
            <w:pPr>
              <w:spacing w:line="360" w:lineRule="exact"/>
              <w:ind w:right="116"/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2F5D8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ลดลงจากการจำหน่ายบริษัท</w:t>
            </w:r>
            <w:r w:rsidRPr="00532C1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ย่อย </w:t>
            </w:r>
            <w:r w:rsidRPr="00532C1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32C1F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(44,875,250)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7F02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A7C61" w:rsidRPr="00DB075E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2F5D81" w:rsidRDefault="00CA7C61" w:rsidP="00E11FC3">
            <w:pPr>
              <w:spacing w:line="360" w:lineRule="exact"/>
              <w:ind w:firstLine="2720"/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</w:pPr>
            <w:r w:rsidRPr="002F5D81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- </w:t>
            </w:r>
            <w:r w:rsidRPr="002F5D81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61" w:rsidRPr="007F02E1" w:rsidRDefault="00CA7C61" w:rsidP="00E11FC3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2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(4,279,107)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7F02E1" w:rsidRDefault="00CA7C61" w:rsidP="00E11FC3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02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A7C61" w:rsidRPr="00DB075E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right="116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21,355,910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100,100,397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9,716,349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694,165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right="-108" w:hanging="10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(120,309)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(2,100,212)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(54,742)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(958,734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21,235,601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98,000,185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9,661,607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44,735,431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(21,235,601)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(76,703,924)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1619F" w:rsidRDefault="00CA7C61" w:rsidP="00E11FC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(9,661,607)</w:t>
            </w: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376F77" w:rsidRDefault="00CA7C61" w:rsidP="00E11FC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(35,013,164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A7C61" w:rsidRPr="005273A4" w:rsidTr="00E11FC3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right="-108" w:hanging="10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C61" w:rsidRPr="00C1619F" w:rsidRDefault="00CA7C61" w:rsidP="00E11FC3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619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C1619F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619F">
              <w:rPr>
                <w:rFonts w:ascii="Angsana New" w:hAnsi="Angsana New" w:cs="Angsana New"/>
                <w:sz w:val="28"/>
                <w:szCs w:val="28"/>
              </w:rPr>
              <w:t>21,296,261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1619F" w:rsidRDefault="00CA7C61" w:rsidP="00E11FC3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1619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376F77" w:rsidRDefault="00CA7C61" w:rsidP="00E11FC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7D3AB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722,267</w:t>
            </w:r>
          </w:p>
        </w:tc>
      </w:tr>
    </w:tbl>
    <w:p w:rsidR="00CA7C61" w:rsidRPr="00B95CD0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CA7C61" w:rsidRPr="008024E8" w:rsidRDefault="00CA7C61" w:rsidP="00CA7C61">
      <w:pPr>
        <w:tabs>
          <w:tab w:val="left" w:pos="360"/>
          <w:tab w:val="left" w:pos="900"/>
          <w:tab w:val="left" w:pos="1440"/>
        </w:tabs>
        <w:spacing w:line="120" w:lineRule="auto"/>
        <w:ind w:right="-432"/>
        <w:jc w:val="center"/>
        <w:rPr>
          <w:rFonts w:hint="cs"/>
          <w:b/>
          <w:bCs/>
          <w:sz w:val="10"/>
          <w:szCs w:val="10"/>
        </w:rPr>
      </w:pPr>
    </w:p>
    <w:p w:rsidR="00CA7C61" w:rsidRPr="00FB033C" w:rsidRDefault="00CA7C61" w:rsidP="00CA7C61">
      <w:pPr>
        <w:ind w:left="140" w:right="-196" w:firstLine="569"/>
        <w:jc w:val="thaiDistribute"/>
        <w:rPr>
          <w:rFonts w:hint="cs"/>
          <w:cs/>
        </w:rPr>
      </w:pPr>
      <w:r w:rsidRPr="00FB033C">
        <w:rPr>
          <w:cs/>
        </w:rPr>
        <w:t>หนี้สินตามสัญญาเช่าพื้นที่สำนักงาน อาคารมาลีนนท์ ทาว</w:t>
      </w:r>
      <w:proofErr w:type="spellStart"/>
      <w:r w:rsidRPr="00FB033C">
        <w:rPr>
          <w:cs/>
        </w:rPr>
        <w:t>เวอร์</w:t>
      </w:r>
      <w:proofErr w:type="spellEnd"/>
      <w:r w:rsidRPr="00FB033C">
        <w:rPr>
          <w:cs/>
        </w:rPr>
        <w:t xml:space="preserve"> </w:t>
      </w:r>
      <w:r w:rsidRPr="0028490E">
        <w:rPr>
          <w:cs/>
        </w:rPr>
        <w:t xml:space="preserve">มีกำหนดชำระเป็นรายเดือน ซึ่งจะเสร็จสิ้นภายในปี </w:t>
      </w:r>
      <w:r w:rsidRPr="0028490E">
        <w:t>2565</w:t>
      </w:r>
    </w:p>
    <w:p w:rsidR="00CA7C61" w:rsidRDefault="00CA7C61" w:rsidP="00CA7C61">
      <w:pPr>
        <w:ind w:left="284" w:right="-196" w:firstLine="425"/>
        <w:jc w:val="thaiDistribute"/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:rsidR="00CA7C61" w:rsidRDefault="00CA7C61" w:rsidP="00CA7C61">
      <w:pPr>
        <w:ind w:left="284" w:right="-196" w:firstLine="425"/>
        <w:jc w:val="thaiDistribute"/>
      </w:pPr>
    </w:p>
    <w:p w:rsidR="00CA7C61" w:rsidRDefault="00CA7C61" w:rsidP="00CA7C61">
      <w:pPr>
        <w:ind w:left="284" w:right="-196" w:firstLine="425"/>
        <w:jc w:val="thaiDistribute"/>
      </w:pPr>
    </w:p>
    <w:p w:rsidR="00CA7C61" w:rsidRDefault="00CA7C61" w:rsidP="00CA7C61">
      <w:pPr>
        <w:ind w:left="284" w:right="-196" w:firstLine="425"/>
        <w:jc w:val="thaiDistribute"/>
      </w:pPr>
    </w:p>
    <w:p w:rsidR="00CA7C61" w:rsidRDefault="00CA7C61" w:rsidP="00CA7C61">
      <w:pPr>
        <w:ind w:left="284" w:right="-196" w:firstLine="425"/>
        <w:jc w:val="thaiDistribute"/>
      </w:pPr>
    </w:p>
    <w:p w:rsidR="00CA7C61" w:rsidRDefault="00CA7C61" w:rsidP="00CA7C61">
      <w:pPr>
        <w:ind w:left="284" w:right="-196" w:firstLine="425"/>
        <w:jc w:val="thaiDistribute"/>
        <w:rPr>
          <w:rFonts w:hint="cs"/>
        </w:rPr>
      </w:pPr>
    </w:p>
    <w:p w:rsidR="00CA7C61" w:rsidRDefault="00CA7C61" w:rsidP="00CA7C61">
      <w:pPr>
        <w:ind w:left="284" w:right="-196" w:firstLine="425"/>
        <w:jc w:val="thaiDistribute"/>
        <w:rPr>
          <w:rFonts w:hint="cs"/>
        </w:rPr>
      </w:pPr>
    </w:p>
    <w:p w:rsidR="00CA7C61" w:rsidRPr="000F03AC" w:rsidRDefault="00CA7C61" w:rsidP="00CA7C61">
      <w:pPr>
        <w:ind w:left="284" w:right="-196" w:firstLine="425"/>
        <w:jc w:val="thaiDistribute"/>
      </w:pPr>
    </w:p>
    <w:p w:rsidR="00CA7C61" w:rsidRDefault="00CA7C61" w:rsidP="00CA7C61">
      <w:pPr>
        <w:ind w:left="284" w:right="-196" w:firstLine="425"/>
        <w:jc w:val="thaiDistribute"/>
      </w:pPr>
    </w:p>
    <w:p w:rsidR="00CA7C61" w:rsidRPr="00FB033C" w:rsidRDefault="00CA7C61" w:rsidP="00CA7C61">
      <w:pPr>
        <w:ind w:left="284" w:right="-196" w:firstLine="425"/>
        <w:jc w:val="thaiDistribute"/>
      </w:pPr>
    </w:p>
    <w:p w:rsidR="00CA7C61" w:rsidRPr="00A72D96" w:rsidRDefault="00CA7C61" w:rsidP="00CA7C61">
      <w:pPr>
        <w:pStyle w:val="20"/>
        <w:tabs>
          <w:tab w:val="left" w:pos="9498"/>
        </w:tabs>
        <w:ind w:right="-439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B17CEF">
      <w:pPr>
        <w:numPr>
          <w:ilvl w:val="0"/>
          <w:numId w:val="8"/>
        </w:numPr>
        <w:tabs>
          <w:tab w:val="left" w:pos="284"/>
          <w:tab w:val="left" w:pos="360"/>
          <w:tab w:val="left" w:pos="1440"/>
          <w:tab w:val="left" w:pos="1560"/>
        </w:tabs>
        <w:ind w:left="90" w:right="-862" w:hanging="232"/>
        <w:jc w:val="both"/>
        <w:rPr>
          <w:rFonts w:ascii="Angsana New" w:hAnsi="Angsana New"/>
          <w:b/>
          <w:bCs/>
        </w:rPr>
      </w:pPr>
      <w:r w:rsidRPr="00AD76A1">
        <w:rPr>
          <w:rFonts w:hint="cs"/>
          <w:b/>
          <w:bCs/>
          <w:cs/>
        </w:rPr>
        <w:lastRenderedPageBreak/>
        <w:t>หุ้นกู้</w:t>
      </w:r>
    </w:p>
    <w:p w:rsidR="00CA7C61" w:rsidRDefault="00CA7C61" w:rsidP="00CA7C61">
      <w:pPr>
        <w:tabs>
          <w:tab w:val="left" w:pos="284"/>
          <w:tab w:val="left" w:pos="900"/>
          <w:tab w:val="left" w:pos="1440"/>
        </w:tabs>
        <w:spacing w:line="228" w:lineRule="auto"/>
        <w:ind w:left="284" w:right="-182" w:firstLine="425"/>
        <w:contextualSpacing/>
        <w:jc w:val="thaiDistribute"/>
        <w:rPr>
          <w:rFonts w:ascii="Angsana New" w:hAnsi="Angsana New"/>
          <w:spacing w:val="4"/>
          <w:sz w:val="22"/>
          <w:szCs w:val="22"/>
        </w:rPr>
      </w:pPr>
      <w:r w:rsidRPr="00072742">
        <w:rPr>
          <w:rFonts w:ascii="Angsana New" w:hAnsi="Angsana New" w:hint="cs"/>
          <w:spacing w:val="4"/>
          <w:cs/>
        </w:rPr>
        <w:t xml:space="preserve">เมื่อวันที่ </w:t>
      </w:r>
      <w:r>
        <w:rPr>
          <w:rFonts w:ascii="Angsana New" w:hAnsi="Angsana New"/>
          <w:spacing w:val="4"/>
        </w:rPr>
        <w:t>31</w:t>
      </w:r>
      <w:r w:rsidRPr="00072742">
        <w:rPr>
          <w:rFonts w:ascii="Angsana New" w:hAnsi="Angsana New" w:hint="cs"/>
          <w:spacing w:val="4"/>
          <w:cs/>
        </w:rPr>
        <w:t xml:space="preserve"> พฤษภาคม </w:t>
      </w:r>
      <w:r>
        <w:rPr>
          <w:rFonts w:ascii="Angsana New" w:hAnsi="Angsana New"/>
          <w:spacing w:val="4"/>
        </w:rPr>
        <w:t>2560</w:t>
      </w:r>
      <w:r w:rsidRPr="00072742">
        <w:rPr>
          <w:rFonts w:ascii="Angsana New" w:hAnsi="Angsana New" w:hint="cs"/>
          <w:spacing w:val="4"/>
          <w:cs/>
        </w:rPr>
        <w:t xml:space="preserve"> บริษั</w:t>
      </w:r>
      <w:r>
        <w:rPr>
          <w:rFonts w:ascii="Angsana New" w:hAnsi="Angsana New" w:hint="cs"/>
          <w:spacing w:val="4"/>
          <w:cs/>
        </w:rPr>
        <w:t xml:space="preserve">ทได้ออกหุ้นกู้ </w:t>
      </w:r>
      <w:r w:rsidRPr="00072742">
        <w:rPr>
          <w:rFonts w:ascii="Angsana New" w:hAnsi="Angsana New" w:hint="cs"/>
          <w:spacing w:val="4"/>
          <w:cs/>
        </w:rPr>
        <w:t>ตามมติที่ประชุมสามัญผู้ถือหุ้นของบริษัทเมื่อวันที่</w:t>
      </w:r>
      <w:r>
        <w:rPr>
          <w:rFonts w:ascii="Angsana New" w:hAnsi="Angsana New" w:hint="cs"/>
          <w:spacing w:val="4"/>
          <w:cs/>
        </w:rPr>
        <w:t xml:space="preserve">         </w:t>
      </w:r>
      <w:r w:rsidRPr="00072742">
        <w:rPr>
          <w:rFonts w:ascii="Angsana New" w:hAnsi="Angsana New" w:hint="cs"/>
          <w:spacing w:val="4"/>
          <w:cs/>
        </w:rPr>
        <w:t xml:space="preserve"> </w:t>
      </w:r>
      <w:r>
        <w:rPr>
          <w:rFonts w:ascii="Angsana New" w:hAnsi="Angsana New"/>
          <w:spacing w:val="4"/>
        </w:rPr>
        <w:t>27</w:t>
      </w:r>
      <w:r w:rsidRPr="00072742">
        <w:rPr>
          <w:rFonts w:ascii="Angsana New" w:hAnsi="Angsana New" w:hint="cs"/>
          <w:spacing w:val="4"/>
          <w:cs/>
        </w:rPr>
        <w:t xml:space="preserve"> เมษายน </w:t>
      </w:r>
      <w:r>
        <w:rPr>
          <w:rFonts w:ascii="Angsana New" w:hAnsi="Angsana New"/>
          <w:spacing w:val="4"/>
        </w:rPr>
        <w:t>2560</w:t>
      </w:r>
      <w:r w:rsidRPr="00072742">
        <w:rPr>
          <w:rFonts w:ascii="Angsana New" w:hAnsi="Angsana New" w:hint="cs"/>
          <w:spacing w:val="4"/>
          <w:cs/>
        </w:rPr>
        <w:t xml:space="preserve"> โดยมีรายละเอียดดังนี้</w:t>
      </w:r>
      <w:r w:rsidRPr="00F91C26">
        <w:rPr>
          <w:rFonts w:ascii="Angsana New" w:hAnsi="Angsana New" w:hint="cs"/>
          <w:spacing w:val="4"/>
          <w:cs/>
        </w:rPr>
        <w:tab/>
      </w:r>
    </w:p>
    <w:p w:rsidR="00CA7C61" w:rsidRPr="008B7BEE" w:rsidRDefault="00CA7C61" w:rsidP="00CA7C61">
      <w:pPr>
        <w:tabs>
          <w:tab w:val="left" w:pos="284"/>
          <w:tab w:val="left" w:pos="900"/>
          <w:tab w:val="left" w:pos="1440"/>
        </w:tabs>
        <w:spacing w:line="228" w:lineRule="auto"/>
        <w:ind w:left="284" w:right="-337" w:firstLine="425"/>
        <w:contextualSpacing/>
        <w:jc w:val="thaiDistribute"/>
        <w:rPr>
          <w:rFonts w:ascii="Angsana New" w:hAnsi="Angsana New"/>
          <w:spacing w:val="4"/>
          <w:sz w:val="10"/>
          <w:szCs w:val="10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67"/>
        <w:gridCol w:w="2107"/>
        <w:gridCol w:w="2107"/>
      </w:tblGrid>
      <w:tr w:rsidR="00CA7C61" w:rsidRPr="008B5448" w:rsidTr="00E11FC3">
        <w:trPr>
          <w:trHeight w:val="603"/>
        </w:trPr>
        <w:tc>
          <w:tcPr>
            <w:tcW w:w="5567" w:type="dxa"/>
            <w:vAlign w:val="center"/>
          </w:tcPr>
          <w:p w:rsidR="00CA7C61" w:rsidRPr="008B5448" w:rsidRDefault="00CA7C61" w:rsidP="00E11FC3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107" w:type="dxa"/>
            <w:vAlign w:val="center"/>
          </w:tcPr>
          <w:p w:rsidR="00CA7C61" w:rsidRPr="008B5448" w:rsidRDefault="00CA7C61" w:rsidP="00E11FC3">
            <w:pPr>
              <w:ind w:left="-112" w:right="-99"/>
              <w:jc w:val="center"/>
              <w:rPr>
                <w:cs/>
              </w:rPr>
            </w:pPr>
            <w:r w:rsidRPr="008B5448">
              <w:rPr>
                <w:cs/>
              </w:rPr>
              <w:t>จำนวนหน่วย (หน่วย)</w:t>
            </w:r>
          </w:p>
        </w:tc>
        <w:tc>
          <w:tcPr>
            <w:tcW w:w="2107" w:type="dxa"/>
            <w:vAlign w:val="center"/>
          </w:tcPr>
          <w:p w:rsidR="00CA7C61" w:rsidRPr="008B5448" w:rsidRDefault="00CA7C61" w:rsidP="00E11FC3">
            <w:pPr>
              <w:ind w:left="-131" w:right="-122"/>
              <w:jc w:val="center"/>
            </w:pPr>
            <w:r w:rsidRPr="008B5448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 xml:space="preserve">หุ้นกู้ </w:t>
            </w:r>
            <w:r w:rsidRPr="008B5448">
              <w:rPr>
                <w:cs/>
              </w:rPr>
              <w:t>(บาท)</w:t>
            </w:r>
          </w:p>
        </w:tc>
      </w:tr>
      <w:tr w:rsidR="00CA7C61" w:rsidRPr="008B5448" w:rsidTr="00E11FC3">
        <w:trPr>
          <w:trHeight w:val="495"/>
        </w:trPr>
        <w:tc>
          <w:tcPr>
            <w:tcW w:w="5567" w:type="dxa"/>
            <w:vAlign w:val="bottom"/>
          </w:tcPr>
          <w:p w:rsidR="00CA7C61" w:rsidRPr="008B5448" w:rsidRDefault="00CA7C61" w:rsidP="00E11FC3">
            <w:pPr>
              <w:ind w:right="-108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 xml:space="preserve">หุ้นกู้ ครั้งที่ </w:t>
            </w:r>
            <w:r w:rsidRPr="008B5448">
              <w:t>1/2560</w:t>
            </w:r>
            <w:r w:rsidRPr="008B5448">
              <w:rPr>
                <w:rFonts w:hint="cs"/>
                <w:cs/>
              </w:rPr>
              <w:t xml:space="preserve"> มูลค่าที่ตราไว้หน่วยละ </w:t>
            </w:r>
            <w:r w:rsidRPr="008B5448">
              <w:t xml:space="preserve">1,000 </w:t>
            </w:r>
            <w:r w:rsidRPr="008B5448">
              <w:rPr>
                <w:rFonts w:hint="cs"/>
                <w:cs/>
              </w:rPr>
              <w:t>บาท</w:t>
            </w:r>
          </w:p>
        </w:tc>
        <w:tc>
          <w:tcPr>
            <w:tcW w:w="2107" w:type="dxa"/>
            <w:vAlign w:val="center"/>
          </w:tcPr>
          <w:p w:rsidR="00CA7C61" w:rsidRPr="008B5448" w:rsidRDefault="00CA7C61" w:rsidP="00E11FC3">
            <w:pPr>
              <w:ind w:left="-5" w:right="-3" w:firstLine="5"/>
              <w:jc w:val="center"/>
            </w:pPr>
            <w:r>
              <w:rPr>
                <w:rFonts w:hint="cs"/>
                <w:cs/>
              </w:rPr>
              <w:t xml:space="preserve">  </w:t>
            </w:r>
            <w:r w:rsidRPr="008B5448">
              <w:rPr>
                <w:cs/>
              </w:rPr>
              <w:t>3</w:t>
            </w:r>
            <w:r w:rsidRPr="008B5448">
              <w:t>,000,000</w:t>
            </w:r>
          </w:p>
        </w:tc>
        <w:tc>
          <w:tcPr>
            <w:tcW w:w="2107" w:type="dxa"/>
            <w:vAlign w:val="center"/>
          </w:tcPr>
          <w:p w:rsidR="00CA7C61" w:rsidRPr="008B5448" w:rsidRDefault="00CA7C61" w:rsidP="00E11FC3">
            <w:pPr>
              <w:ind w:right="60"/>
              <w:jc w:val="center"/>
            </w:pPr>
            <w:r w:rsidRPr="008B5448">
              <w:rPr>
                <w:cs/>
              </w:rPr>
              <w:t>3</w:t>
            </w:r>
            <w:r w:rsidRPr="008B5448">
              <w:t>,000,000,000</w:t>
            </w:r>
          </w:p>
        </w:tc>
      </w:tr>
      <w:tr w:rsidR="00CA7C61" w:rsidRPr="008B5448" w:rsidTr="00E11FC3">
        <w:tc>
          <w:tcPr>
            <w:tcW w:w="5567" w:type="dxa"/>
          </w:tcPr>
          <w:p w:rsidR="00CA7C61" w:rsidRPr="008B5448" w:rsidRDefault="00CA7C61" w:rsidP="00E11FC3">
            <w:pPr>
              <w:ind w:right="-256"/>
            </w:pPr>
            <w:r w:rsidRPr="008B5448">
              <w:rPr>
                <w:rFonts w:hint="cs"/>
                <w:cs/>
              </w:rPr>
              <w:t>ประเภทของหุ้นกู้</w:t>
            </w:r>
          </w:p>
        </w:tc>
        <w:tc>
          <w:tcPr>
            <w:tcW w:w="4214" w:type="dxa"/>
            <w:gridSpan w:val="2"/>
          </w:tcPr>
          <w:p w:rsidR="00CA7C61" w:rsidRPr="008B5448" w:rsidRDefault="00CA7C61" w:rsidP="00E11FC3">
            <w:pPr>
              <w:ind w:right="-169"/>
              <w:rPr>
                <w:rFonts w:hint="cs"/>
                <w:cs/>
              </w:rPr>
            </w:pPr>
            <w:r w:rsidRPr="008B5448">
              <w:rPr>
                <w:rFonts w:ascii="Angsana New" w:hAnsi="Angsana New" w:hint="cs"/>
                <w:spacing w:val="4"/>
                <w:cs/>
              </w:rPr>
              <w:t xml:space="preserve">หุ้นกู้ชนิดระบุชื่อผู้ถือ </w:t>
            </w:r>
            <w:r w:rsidRPr="008B5448">
              <w:rPr>
                <w:rFonts w:hint="cs"/>
                <w:cs/>
              </w:rPr>
              <w:t>ประเภทไม่ด้อยสิทธิ                     ไม่มีหลักประกัน และไม่มีผู้แทนผู้ถือหุ้นกู้</w:t>
            </w:r>
          </w:p>
        </w:tc>
      </w:tr>
      <w:tr w:rsidR="00CA7C61" w:rsidRPr="008B5448" w:rsidTr="00E11FC3">
        <w:trPr>
          <w:trHeight w:val="525"/>
        </w:trPr>
        <w:tc>
          <w:tcPr>
            <w:tcW w:w="5567" w:type="dxa"/>
            <w:vAlign w:val="bottom"/>
          </w:tcPr>
          <w:p w:rsidR="00CA7C61" w:rsidRPr="008B5448" w:rsidRDefault="00CA7C61" w:rsidP="00E11FC3">
            <w:pPr>
              <w:ind w:right="-256"/>
            </w:pPr>
            <w:r w:rsidRPr="008B5448">
              <w:rPr>
                <w:rFonts w:hint="cs"/>
                <w:cs/>
              </w:rPr>
              <w:t>อายุของหุ้นกู้ (ปี)</w:t>
            </w:r>
          </w:p>
        </w:tc>
        <w:tc>
          <w:tcPr>
            <w:tcW w:w="4214" w:type="dxa"/>
            <w:gridSpan w:val="2"/>
            <w:vAlign w:val="bottom"/>
          </w:tcPr>
          <w:p w:rsidR="00CA7C61" w:rsidRPr="008B5448" w:rsidRDefault="00CA7C61" w:rsidP="00E11FC3">
            <w:pPr>
              <w:ind w:left="-112" w:right="-80"/>
              <w:jc w:val="center"/>
            </w:pPr>
            <w:r w:rsidRPr="008B5448">
              <w:t>5</w:t>
            </w:r>
          </w:p>
        </w:tc>
      </w:tr>
      <w:tr w:rsidR="00CA7C61" w:rsidRPr="008B5448" w:rsidTr="00E11FC3">
        <w:trPr>
          <w:trHeight w:val="517"/>
        </w:trPr>
        <w:tc>
          <w:tcPr>
            <w:tcW w:w="5567" w:type="dxa"/>
            <w:vAlign w:val="center"/>
          </w:tcPr>
          <w:p w:rsidR="00CA7C61" w:rsidRPr="008B5448" w:rsidRDefault="00CA7C61" w:rsidP="00E11FC3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อัตราดอกเบี้ย (ร้อยละ) ต่อปี</w:t>
            </w:r>
          </w:p>
        </w:tc>
        <w:tc>
          <w:tcPr>
            <w:tcW w:w="4214" w:type="dxa"/>
            <w:gridSpan w:val="2"/>
            <w:vAlign w:val="center"/>
          </w:tcPr>
          <w:p w:rsidR="00CA7C61" w:rsidRPr="008B5448" w:rsidRDefault="00CA7C61" w:rsidP="00E11FC3">
            <w:pPr>
              <w:ind w:left="-112" w:right="-80"/>
              <w:jc w:val="center"/>
            </w:pPr>
            <w:r w:rsidRPr="008B5448">
              <w:t>3.14</w:t>
            </w:r>
          </w:p>
        </w:tc>
      </w:tr>
      <w:tr w:rsidR="00CA7C61" w:rsidRPr="008B5448" w:rsidTr="00E11FC3">
        <w:tc>
          <w:tcPr>
            <w:tcW w:w="5567" w:type="dxa"/>
          </w:tcPr>
          <w:p w:rsidR="00CA7C61" w:rsidRPr="008B5448" w:rsidRDefault="00CA7C61" w:rsidP="00E11FC3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งวดการจ่ายดอกเบี้ย</w:t>
            </w:r>
          </w:p>
        </w:tc>
        <w:tc>
          <w:tcPr>
            <w:tcW w:w="4214" w:type="dxa"/>
            <w:gridSpan w:val="2"/>
          </w:tcPr>
          <w:p w:rsidR="00CA7C61" w:rsidRPr="008B5448" w:rsidRDefault="00CA7C61" w:rsidP="00E11FC3">
            <w:pPr>
              <w:ind w:right="-38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 xml:space="preserve">ปีละ </w:t>
            </w:r>
            <w:r w:rsidRPr="008B5448">
              <w:t xml:space="preserve">2 </w:t>
            </w:r>
            <w:r w:rsidRPr="008B5448">
              <w:rPr>
                <w:rFonts w:hint="cs"/>
                <w:cs/>
              </w:rPr>
              <w:t xml:space="preserve">ครั้ง ทุกวันที่ </w:t>
            </w:r>
            <w:r w:rsidRPr="008B5448">
              <w:t xml:space="preserve">31 </w:t>
            </w:r>
            <w:r w:rsidRPr="008B5448">
              <w:rPr>
                <w:rFonts w:hint="cs"/>
                <w:cs/>
              </w:rPr>
              <w:t xml:space="preserve">พฤษภาคม และวันที่ </w:t>
            </w:r>
            <w:r w:rsidRPr="008B5448">
              <w:t xml:space="preserve">                30 </w:t>
            </w:r>
            <w:r w:rsidRPr="008B5448">
              <w:rPr>
                <w:rFonts w:hint="cs"/>
                <w:cs/>
              </w:rPr>
              <w:t>พฤศจิกายน ของทุกปี ตลอดอายุของหุ้นกู้</w:t>
            </w:r>
          </w:p>
        </w:tc>
      </w:tr>
      <w:tr w:rsidR="00CA7C61" w:rsidRPr="008B5448" w:rsidTr="00E11FC3">
        <w:tc>
          <w:tcPr>
            <w:tcW w:w="5567" w:type="dxa"/>
          </w:tcPr>
          <w:p w:rsidR="00CA7C61" w:rsidRPr="008B5448" w:rsidRDefault="00CA7C61" w:rsidP="00E11FC3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วันครบกำหนดไถ่ถอน</w:t>
            </w:r>
          </w:p>
        </w:tc>
        <w:tc>
          <w:tcPr>
            <w:tcW w:w="4214" w:type="dxa"/>
            <w:gridSpan w:val="2"/>
          </w:tcPr>
          <w:p w:rsidR="00CA7C61" w:rsidRPr="008B5448" w:rsidRDefault="00CA7C61" w:rsidP="00E11FC3">
            <w:pPr>
              <w:ind w:right="-38"/>
            </w:pPr>
            <w:r w:rsidRPr="008B5448">
              <w:t xml:space="preserve">31 </w:t>
            </w:r>
            <w:r w:rsidRPr="008B5448">
              <w:rPr>
                <w:rFonts w:hint="cs"/>
                <w:cs/>
              </w:rPr>
              <w:t xml:space="preserve">พฤษภาคม </w:t>
            </w:r>
            <w:r w:rsidRPr="008B5448">
              <w:t>2565</w:t>
            </w:r>
          </w:p>
        </w:tc>
      </w:tr>
    </w:tbl>
    <w:p w:rsidR="00CA7C61" w:rsidRDefault="00CA7C61" w:rsidP="00CA7C61">
      <w:pPr>
        <w:ind w:right="-124"/>
        <w:rPr>
          <w:rFonts w:hint="cs"/>
          <w:sz w:val="6"/>
          <w:szCs w:val="6"/>
        </w:rPr>
      </w:pPr>
    </w:p>
    <w:p w:rsidR="00CA7C61" w:rsidRDefault="00CA7C61" w:rsidP="00CA7C61">
      <w:pPr>
        <w:ind w:right="-124"/>
        <w:rPr>
          <w:rFonts w:hint="cs"/>
          <w:sz w:val="6"/>
          <w:szCs w:val="6"/>
        </w:rPr>
      </w:pPr>
    </w:p>
    <w:p w:rsidR="00CA7C61" w:rsidRPr="00DB5552" w:rsidRDefault="00CA7C61" w:rsidP="00CA7C61">
      <w:pPr>
        <w:ind w:left="756" w:right="-196" w:hanging="126"/>
        <w:jc w:val="right"/>
        <w:rPr>
          <w:rFonts w:hint="cs"/>
        </w:rPr>
      </w:pPr>
      <w:r w:rsidRPr="008B5448">
        <w:rPr>
          <w:cs/>
        </w:rPr>
        <w:t xml:space="preserve">หน่วย </w:t>
      </w:r>
      <w:r w:rsidRPr="008B5448">
        <w:t xml:space="preserve">: </w:t>
      </w:r>
      <w:r w:rsidRPr="008B5448">
        <w:rPr>
          <w:cs/>
        </w:rPr>
        <w:t>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6"/>
        <w:gridCol w:w="2631"/>
        <w:gridCol w:w="2534"/>
      </w:tblGrid>
      <w:tr w:rsidR="00CA7C61" w:rsidRPr="008B5448" w:rsidTr="00E11FC3">
        <w:tc>
          <w:tcPr>
            <w:tcW w:w="4616" w:type="dxa"/>
            <w:vMerge w:val="restart"/>
            <w:vAlign w:val="center"/>
          </w:tcPr>
          <w:p w:rsidR="00CA7C61" w:rsidRPr="008B5448" w:rsidRDefault="00CA7C61" w:rsidP="00E11FC3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5165" w:type="dxa"/>
            <w:gridSpan w:val="2"/>
            <w:vAlign w:val="center"/>
          </w:tcPr>
          <w:p w:rsidR="00CA7C61" w:rsidRPr="008B5448" w:rsidRDefault="00CA7C61" w:rsidP="00E11FC3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CA7C61" w:rsidRPr="008B5448" w:rsidTr="00E11FC3">
        <w:tc>
          <w:tcPr>
            <w:tcW w:w="4616" w:type="dxa"/>
            <w:vMerge/>
            <w:tcBorders>
              <w:bottom w:val="single" w:sz="4" w:space="0" w:color="auto"/>
            </w:tcBorders>
          </w:tcPr>
          <w:p w:rsidR="00CA7C61" w:rsidRPr="008B5448" w:rsidRDefault="00CA7C61" w:rsidP="00E11FC3">
            <w:pPr>
              <w:ind w:right="-256"/>
            </w:pP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A7C61" w:rsidRPr="00C74173" w:rsidRDefault="00CA7C61" w:rsidP="00E11FC3">
            <w:pPr>
              <w:pStyle w:val="20"/>
              <w:tabs>
                <w:tab w:val="clear" w:pos="900"/>
                <w:tab w:val="clear" w:pos="8640"/>
                <w:tab w:val="left" w:pos="993"/>
              </w:tabs>
              <w:ind w:left="-110" w:right="-109"/>
              <w:jc w:val="center"/>
              <w:rPr>
                <w:spacing w:val="-2"/>
              </w:rPr>
            </w:pPr>
            <w:r w:rsidRPr="00C74173">
              <w:rPr>
                <w:cs/>
              </w:rPr>
              <w:t>256</w:t>
            </w:r>
            <w:r w:rsidRPr="00C74173">
              <w:t>4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CA7C61" w:rsidRPr="00C74173" w:rsidRDefault="00CA7C61" w:rsidP="00E11FC3">
            <w:pPr>
              <w:pStyle w:val="20"/>
              <w:tabs>
                <w:tab w:val="clear" w:pos="900"/>
                <w:tab w:val="clear" w:pos="8640"/>
                <w:tab w:val="left" w:pos="993"/>
              </w:tabs>
              <w:ind w:left="-110" w:right="-109"/>
              <w:jc w:val="center"/>
              <w:rPr>
                <w:spacing w:val="-2"/>
              </w:rPr>
            </w:pPr>
            <w:r w:rsidRPr="00C74173">
              <w:rPr>
                <w:cs/>
              </w:rPr>
              <w:t>256</w:t>
            </w:r>
            <w:r w:rsidRPr="00C74173">
              <w:t>3</w:t>
            </w:r>
          </w:p>
        </w:tc>
      </w:tr>
      <w:tr w:rsidR="00CA7C61" w:rsidRPr="008B5448" w:rsidTr="00E11FC3">
        <w:tc>
          <w:tcPr>
            <w:tcW w:w="4616" w:type="dxa"/>
            <w:tcBorders>
              <w:bottom w:val="nil"/>
            </w:tcBorders>
          </w:tcPr>
          <w:p w:rsidR="00CA7C61" w:rsidRPr="008B5448" w:rsidRDefault="00CA7C61" w:rsidP="00E11FC3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631" w:type="dxa"/>
            <w:tcBorders>
              <w:bottom w:val="single" w:sz="4" w:space="0" w:color="auto"/>
            </w:tcBorders>
            <w:vAlign w:val="center"/>
          </w:tcPr>
          <w:p w:rsidR="00CA7C61" w:rsidRPr="00FE16AE" w:rsidRDefault="00CA7C61" w:rsidP="00E11FC3">
            <w:pPr>
              <w:ind w:right="214"/>
              <w:jc w:val="right"/>
            </w:pPr>
            <w:r w:rsidRPr="00FE16AE">
              <w:rPr>
                <w:cs/>
              </w:rPr>
              <w:t>3</w:t>
            </w:r>
            <w:r w:rsidRPr="00FE16AE">
              <w:t>,000,000,000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:rsidR="00CA7C61" w:rsidRPr="001971CB" w:rsidRDefault="00CA7C61" w:rsidP="00E11FC3">
            <w:pPr>
              <w:ind w:right="214"/>
              <w:jc w:val="right"/>
            </w:pPr>
            <w:r w:rsidRPr="009561FC">
              <w:rPr>
                <w:cs/>
              </w:rPr>
              <w:t>3</w:t>
            </w:r>
            <w:r w:rsidRPr="009561FC">
              <w:t>,000,000,000</w:t>
            </w:r>
          </w:p>
        </w:tc>
      </w:tr>
      <w:tr w:rsidR="00CA7C61" w:rsidRPr="008B5448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8B5448" w:rsidRDefault="00CA7C61" w:rsidP="00E11FC3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u w:val="single"/>
                <w:cs/>
              </w:rPr>
              <w:t>หัก</w:t>
            </w:r>
            <w:r w:rsidRPr="008B5448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631" w:type="dxa"/>
            <w:tcBorders>
              <w:top w:val="single" w:sz="4" w:space="0" w:color="auto"/>
              <w:bottom w:val="nil"/>
            </w:tcBorders>
          </w:tcPr>
          <w:p w:rsidR="00CA7C61" w:rsidRPr="00FE16AE" w:rsidRDefault="00CA7C61" w:rsidP="00E11FC3">
            <w:pPr>
              <w:tabs>
                <w:tab w:val="left" w:pos="1816"/>
                <w:tab w:val="left" w:pos="2362"/>
              </w:tabs>
              <w:ind w:right="144"/>
              <w:jc w:val="right"/>
            </w:pPr>
            <w:r w:rsidRPr="00FE16AE">
              <w:rPr>
                <w:rFonts w:hint="cs"/>
                <w:cs/>
              </w:rPr>
              <w:t>(983,628</w:t>
            </w:r>
            <w:r w:rsidRPr="00FE16AE">
              <w:t>)</w:t>
            </w:r>
          </w:p>
        </w:tc>
        <w:tc>
          <w:tcPr>
            <w:tcW w:w="2534" w:type="dxa"/>
            <w:tcBorders>
              <w:top w:val="single" w:sz="4" w:space="0" w:color="auto"/>
              <w:bottom w:val="nil"/>
            </w:tcBorders>
          </w:tcPr>
          <w:p w:rsidR="00CA7C61" w:rsidRPr="001971CB" w:rsidRDefault="00CA7C61" w:rsidP="00E11FC3">
            <w:pPr>
              <w:tabs>
                <w:tab w:val="left" w:pos="1816"/>
                <w:tab w:val="left" w:pos="2362"/>
              </w:tabs>
              <w:ind w:right="144"/>
              <w:jc w:val="right"/>
            </w:pPr>
            <w:r>
              <w:rPr>
                <w:rFonts w:hint="cs"/>
                <w:cs/>
              </w:rPr>
              <w:t>(1</w:t>
            </w:r>
            <w:r>
              <w:t>,677,954</w:t>
            </w:r>
            <w:r w:rsidRPr="009561FC">
              <w:t>)</w:t>
            </w:r>
          </w:p>
        </w:tc>
      </w:tr>
      <w:tr w:rsidR="00CA7C61" w:rsidRPr="008B5448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8B5448" w:rsidRDefault="00CA7C61" w:rsidP="00E11FC3">
            <w:pPr>
              <w:ind w:left="336"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631" w:type="dxa"/>
            <w:tcBorders>
              <w:top w:val="nil"/>
              <w:bottom w:val="single" w:sz="4" w:space="0" w:color="auto"/>
            </w:tcBorders>
          </w:tcPr>
          <w:p w:rsidR="00CA7C61" w:rsidRPr="00FE16AE" w:rsidRDefault="00CA7C61" w:rsidP="00E11FC3">
            <w:pPr>
              <w:ind w:right="214"/>
              <w:jc w:val="right"/>
            </w:pPr>
            <w:r w:rsidRPr="00FE16AE">
              <w:t>694,326</w:t>
            </w:r>
          </w:p>
        </w:tc>
        <w:tc>
          <w:tcPr>
            <w:tcW w:w="2534" w:type="dxa"/>
            <w:tcBorders>
              <w:top w:val="nil"/>
              <w:bottom w:val="single" w:sz="4" w:space="0" w:color="auto"/>
            </w:tcBorders>
          </w:tcPr>
          <w:p w:rsidR="00CA7C61" w:rsidRPr="001971CB" w:rsidRDefault="00CA7C61" w:rsidP="00E11FC3">
            <w:pPr>
              <w:ind w:right="214"/>
              <w:jc w:val="right"/>
            </w:pPr>
            <w:r w:rsidRPr="009561FC">
              <w:t>694,326</w:t>
            </w:r>
          </w:p>
        </w:tc>
      </w:tr>
      <w:tr w:rsidR="00CA7C61" w:rsidRPr="008B5448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8B5448" w:rsidRDefault="00CA7C61" w:rsidP="00E11FC3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ค่าใช้จ่ายในการออกหุ้นกู้รอตัดบัญชี -</w:t>
            </w:r>
            <w:r w:rsidRPr="008B5448">
              <w:t xml:space="preserve"> </w:t>
            </w:r>
            <w:r w:rsidRPr="008B5448">
              <w:rPr>
                <w:rFonts w:hint="cs"/>
                <w:cs/>
              </w:rPr>
              <w:t>สุทธิ</w:t>
            </w:r>
          </w:p>
        </w:tc>
        <w:tc>
          <w:tcPr>
            <w:tcW w:w="2631" w:type="dxa"/>
            <w:tcBorders>
              <w:top w:val="single" w:sz="4" w:space="0" w:color="auto"/>
              <w:bottom w:val="single" w:sz="4" w:space="0" w:color="auto"/>
            </w:tcBorders>
          </w:tcPr>
          <w:p w:rsidR="00CA7C61" w:rsidRPr="00FE16AE" w:rsidRDefault="00CA7C61" w:rsidP="00E11FC3">
            <w:pPr>
              <w:tabs>
                <w:tab w:val="left" w:pos="1816"/>
                <w:tab w:val="left" w:pos="2362"/>
              </w:tabs>
              <w:ind w:right="144"/>
              <w:jc w:val="right"/>
            </w:pPr>
            <w:r w:rsidRPr="00FE16AE">
              <w:rPr>
                <w:rFonts w:hint="cs"/>
                <w:cs/>
              </w:rPr>
              <w:t>(</w:t>
            </w:r>
            <w:r w:rsidRPr="00FE16AE">
              <w:t>289,302)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CA7C61" w:rsidRPr="001971CB" w:rsidRDefault="00CA7C61" w:rsidP="00E11FC3">
            <w:pPr>
              <w:tabs>
                <w:tab w:val="left" w:pos="1816"/>
                <w:tab w:val="left" w:pos="2362"/>
              </w:tabs>
              <w:ind w:right="144"/>
              <w:jc w:val="right"/>
            </w:pPr>
            <w:r w:rsidRPr="009561FC">
              <w:rPr>
                <w:rFonts w:hint="cs"/>
                <w:cs/>
              </w:rPr>
              <w:t>(</w:t>
            </w:r>
            <w:r>
              <w:t>983,628</w:t>
            </w:r>
            <w:r w:rsidRPr="009561FC">
              <w:t>)</w:t>
            </w:r>
          </w:p>
        </w:tc>
      </w:tr>
      <w:tr w:rsidR="00CA7C61" w:rsidRPr="008B5448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8B5448" w:rsidRDefault="00CA7C61" w:rsidP="00E11FC3">
            <w:pPr>
              <w:ind w:right="539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631" w:type="dxa"/>
            <w:tcBorders>
              <w:top w:val="single" w:sz="4" w:space="0" w:color="auto"/>
              <w:bottom w:val="nil"/>
            </w:tcBorders>
          </w:tcPr>
          <w:p w:rsidR="00CA7C61" w:rsidRPr="00FE16AE" w:rsidRDefault="00CA7C61" w:rsidP="00E11FC3">
            <w:pPr>
              <w:tabs>
                <w:tab w:val="left" w:pos="1816"/>
              </w:tabs>
              <w:ind w:right="228"/>
              <w:jc w:val="right"/>
              <w:rPr>
                <w:rFonts w:hint="cs"/>
                <w:cs/>
              </w:rPr>
            </w:pPr>
            <w:r w:rsidRPr="00FE16AE">
              <w:rPr>
                <w:rFonts w:hint="cs"/>
                <w:cs/>
              </w:rPr>
              <w:t>2,999,710,698</w:t>
            </w:r>
          </w:p>
        </w:tc>
        <w:tc>
          <w:tcPr>
            <w:tcW w:w="2534" w:type="dxa"/>
            <w:tcBorders>
              <w:top w:val="single" w:sz="4" w:space="0" w:color="auto"/>
              <w:bottom w:val="nil"/>
            </w:tcBorders>
            <w:vAlign w:val="center"/>
          </w:tcPr>
          <w:p w:rsidR="00CA7C61" w:rsidRPr="001971CB" w:rsidRDefault="00CA7C61" w:rsidP="00E11FC3">
            <w:pPr>
              <w:ind w:right="214"/>
              <w:jc w:val="right"/>
            </w:pPr>
            <w:r>
              <w:t>2,999,016,372</w:t>
            </w:r>
          </w:p>
        </w:tc>
      </w:tr>
      <w:tr w:rsidR="00CA7C61" w:rsidRPr="008B5448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8B5448" w:rsidRDefault="00CA7C61" w:rsidP="00E11FC3">
            <w:pPr>
              <w:ind w:right="-256"/>
              <w:rPr>
                <w:rFonts w:hint="cs"/>
                <w:cs/>
              </w:rPr>
            </w:pPr>
            <w:r w:rsidRPr="00D22F67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31" w:type="dxa"/>
            <w:tcBorders>
              <w:top w:val="nil"/>
              <w:bottom w:val="single" w:sz="4" w:space="0" w:color="auto"/>
            </w:tcBorders>
          </w:tcPr>
          <w:p w:rsidR="00CA7C61" w:rsidRPr="00FE16AE" w:rsidRDefault="00CA7C61" w:rsidP="00E11FC3">
            <w:pPr>
              <w:tabs>
                <w:tab w:val="left" w:pos="1816"/>
                <w:tab w:val="left" w:pos="2362"/>
              </w:tabs>
              <w:ind w:right="144"/>
              <w:jc w:val="right"/>
              <w:rPr>
                <w:rFonts w:hint="cs"/>
                <w:cs/>
              </w:rPr>
            </w:pPr>
            <w:r w:rsidRPr="00FE16AE">
              <w:t>(2,999,710,698)</w:t>
            </w:r>
          </w:p>
        </w:tc>
        <w:tc>
          <w:tcPr>
            <w:tcW w:w="2534" w:type="dxa"/>
            <w:tcBorders>
              <w:top w:val="nil"/>
              <w:bottom w:val="single" w:sz="4" w:space="0" w:color="auto"/>
            </w:tcBorders>
          </w:tcPr>
          <w:p w:rsidR="00CA7C61" w:rsidRPr="009561FC" w:rsidRDefault="00CA7C61" w:rsidP="00E11FC3">
            <w:pPr>
              <w:tabs>
                <w:tab w:val="left" w:pos="2362"/>
              </w:tabs>
              <w:ind w:right="-108"/>
              <w:jc w:val="center"/>
              <w:rPr>
                <w:rFonts w:hint="cs"/>
                <w:cs/>
              </w:rPr>
            </w:pPr>
            <w:r>
              <w:t>-</w:t>
            </w:r>
          </w:p>
        </w:tc>
      </w:tr>
      <w:tr w:rsidR="00CA7C61" w:rsidRPr="008B5448" w:rsidTr="00E11FC3">
        <w:tc>
          <w:tcPr>
            <w:tcW w:w="4616" w:type="dxa"/>
            <w:tcBorders>
              <w:top w:val="single" w:sz="4" w:space="0" w:color="auto"/>
            </w:tcBorders>
          </w:tcPr>
          <w:p w:rsidR="00CA7C61" w:rsidRPr="008B5448" w:rsidRDefault="00CA7C61" w:rsidP="00E11FC3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 xml:space="preserve">หุ้นกู้ </w:t>
            </w:r>
            <w:r>
              <w:rPr>
                <w:rFonts w:hint="cs"/>
                <w:cs/>
              </w:rPr>
              <w:t>-</w:t>
            </w:r>
            <w:r w:rsidRPr="008B5448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631" w:type="dxa"/>
            <w:tcBorders>
              <w:top w:val="single" w:sz="4" w:space="0" w:color="auto"/>
            </w:tcBorders>
            <w:vAlign w:val="center"/>
          </w:tcPr>
          <w:p w:rsidR="00CA7C61" w:rsidRPr="00CB7701" w:rsidRDefault="00CA7C61" w:rsidP="00E11FC3">
            <w:pPr>
              <w:ind w:right="-108"/>
              <w:jc w:val="center"/>
              <w:rPr>
                <w:highlight w:val="yellow"/>
              </w:rPr>
            </w:pPr>
            <w:r w:rsidRPr="00FE16AE">
              <w:t>-</w:t>
            </w:r>
          </w:p>
        </w:tc>
        <w:tc>
          <w:tcPr>
            <w:tcW w:w="2534" w:type="dxa"/>
            <w:tcBorders>
              <w:top w:val="single" w:sz="4" w:space="0" w:color="auto"/>
            </w:tcBorders>
            <w:vAlign w:val="center"/>
          </w:tcPr>
          <w:p w:rsidR="00CA7C61" w:rsidRPr="001971CB" w:rsidRDefault="00CA7C61" w:rsidP="00E11FC3">
            <w:pPr>
              <w:ind w:right="214"/>
              <w:jc w:val="right"/>
            </w:pPr>
            <w:r>
              <w:t>2,999,016,372</w:t>
            </w:r>
          </w:p>
        </w:tc>
      </w:tr>
    </w:tbl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 w:hint="cs"/>
          <w:b/>
          <w:bCs/>
          <w:sz w:val="8"/>
          <w:szCs w:val="8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Pr="00E37866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:rsidR="00CA7C61" w:rsidRPr="00C04077" w:rsidRDefault="00CA7C61" w:rsidP="00B17CEF">
      <w:pPr>
        <w:numPr>
          <w:ilvl w:val="0"/>
          <w:numId w:val="8"/>
        </w:numPr>
        <w:ind w:left="284" w:right="-862"/>
        <w:jc w:val="both"/>
        <w:rPr>
          <w:b/>
          <w:bCs/>
        </w:rPr>
      </w:pPr>
      <w:r w:rsidRPr="00C04077">
        <w:rPr>
          <w:b/>
          <w:bCs/>
          <w:cs/>
        </w:rPr>
        <w:lastRenderedPageBreak/>
        <w:t>สำรองผลประโยชน์ระยะยาวของพนักงาน</w:t>
      </w:r>
    </w:p>
    <w:p w:rsidR="00CA7C61" w:rsidRPr="00C04077" w:rsidRDefault="00CA7C61" w:rsidP="00CA7C61">
      <w:pPr>
        <w:ind w:left="756" w:right="-280" w:hanging="126"/>
        <w:jc w:val="right"/>
        <w:rPr>
          <w:rFonts w:hint="cs"/>
          <w:sz w:val="28"/>
          <w:szCs w:val="28"/>
          <w:cs/>
        </w:rPr>
      </w:pPr>
      <w:r w:rsidRPr="00C04077">
        <w:rPr>
          <w:cs/>
        </w:rPr>
        <w:t xml:space="preserve">        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8B7BEE">
        <w:rPr>
          <w:cs/>
        </w:rPr>
        <w:t xml:space="preserve">      หน่วย </w:t>
      </w:r>
      <w:r w:rsidRPr="008B7BEE">
        <w:t xml:space="preserve">: </w:t>
      </w:r>
      <w:r w:rsidRPr="008B7BEE">
        <w:rPr>
          <w:cs/>
        </w:rPr>
        <w:t>บาท</w:t>
      </w:r>
    </w:p>
    <w:tbl>
      <w:tblPr>
        <w:tblW w:w="986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16"/>
        <w:gridCol w:w="1312"/>
        <w:gridCol w:w="1312"/>
        <w:gridCol w:w="1312"/>
        <w:gridCol w:w="1313"/>
      </w:tblGrid>
      <w:tr w:rsidR="00CA7C61" w:rsidRPr="00C04077" w:rsidTr="00E11FC3">
        <w:tc>
          <w:tcPr>
            <w:tcW w:w="4616" w:type="dxa"/>
            <w:vMerge w:val="restart"/>
            <w:vAlign w:val="center"/>
          </w:tcPr>
          <w:p w:rsidR="00CA7C61" w:rsidRPr="00042F3D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624" w:type="dxa"/>
            <w:gridSpan w:val="2"/>
          </w:tcPr>
          <w:p w:rsidR="00CA7C61" w:rsidRPr="00042F3D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</w:tcPr>
          <w:p w:rsidR="00CA7C61" w:rsidRPr="00042F3D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C61" w:rsidRPr="00C04077" w:rsidTr="00E11FC3">
        <w:tc>
          <w:tcPr>
            <w:tcW w:w="4616" w:type="dxa"/>
            <w:vMerge/>
            <w:tcBorders>
              <w:bottom w:val="single" w:sz="4" w:space="0" w:color="auto"/>
            </w:tcBorders>
          </w:tcPr>
          <w:p w:rsidR="00CA7C61" w:rsidRPr="00AA36CE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CA7C61" w:rsidRPr="00042F3D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CA7C61" w:rsidRPr="00042F3D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256</w:t>
            </w:r>
            <w:r w:rsidRPr="00042F3D">
              <w:rPr>
                <w:sz w:val="30"/>
                <w:szCs w:val="30"/>
              </w:rPr>
              <w:t>3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CA7C61" w:rsidRPr="00042F3D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CA7C61" w:rsidRPr="00042F3D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256</w:t>
            </w:r>
            <w:r w:rsidRPr="00042F3D">
              <w:rPr>
                <w:sz w:val="30"/>
                <w:szCs w:val="30"/>
              </w:rPr>
              <w:t>3</w:t>
            </w:r>
          </w:p>
        </w:tc>
      </w:tr>
      <w:tr w:rsidR="00CA7C61" w:rsidRPr="00C04077" w:rsidTr="00E11FC3">
        <w:tc>
          <w:tcPr>
            <w:tcW w:w="4616" w:type="dxa"/>
            <w:tcBorders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/>
              <w:jc w:val="both"/>
              <w:rPr>
                <w:rFonts w:hint="cs"/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12" w:type="dxa"/>
            <w:tcBorders>
              <w:bottom w:val="nil"/>
            </w:tcBorders>
          </w:tcPr>
          <w:p w:rsidR="00CA7C61" w:rsidRPr="00CB7701" w:rsidRDefault="00CA7C61" w:rsidP="00E11FC3">
            <w:pPr>
              <w:tabs>
                <w:tab w:val="decimal" w:pos="702"/>
              </w:tabs>
              <w:ind w:right="-180" w:firstLine="34"/>
              <w:jc w:val="both"/>
              <w:rPr>
                <w:highlight w:val="yellow"/>
                <w:cs/>
              </w:rPr>
            </w:pPr>
          </w:p>
        </w:tc>
        <w:tc>
          <w:tcPr>
            <w:tcW w:w="1312" w:type="dxa"/>
            <w:tcBorders>
              <w:bottom w:val="nil"/>
            </w:tcBorders>
          </w:tcPr>
          <w:p w:rsidR="00CA7C61" w:rsidRPr="00AA36CE" w:rsidRDefault="00CA7C61" w:rsidP="00E11FC3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12" w:type="dxa"/>
            <w:tcBorders>
              <w:bottom w:val="nil"/>
            </w:tcBorders>
          </w:tcPr>
          <w:p w:rsidR="00CA7C61" w:rsidRPr="00AA36CE" w:rsidRDefault="00CA7C61" w:rsidP="00E11FC3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13" w:type="dxa"/>
            <w:tcBorders>
              <w:bottom w:val="nil"/>
            </w:tcBorders>
          </w:tcPr>
          <w:p w:rsidR="00CA7C61" w:rsidRPr="00AA36CE" w:rsidRDefault="00CA7C61" w:rsidP="00E11FC3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CA7C61" w:rsidRPr="00C04077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ยอดคงเหลือยกมาต้นปี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A7C61" w:rsidRPr="00FE16AE" w:rsidRDefault="00CA7C61" w:rsidP="00E11FC3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FE16AE">
              <w:rPr>
                <w:sz w:val="30"/>
                <w:szCs w:val="30"/>
              </w:rPr>
              <w:t>271,826,398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rFonts w:hint="cs"/>
                <w:sz w:val="30"/>
                <w:szCs w:val="30"/>
              </w:rPr>
            </w:pPr>
            <w:r w:rsidRPr="00627DD6">
              <w:rPr>
                <w:sz w:val="30"/>
                <w:szCs w:val="30"/>
              </w:rPr>
              <w:t>629,749,003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</w:tcPr>
          <w:p w:rsidR="00CA7C61" w:rsidRPr="00FE16AE" w:rsidRDefault="00CA7C61" w:rsidP="00E11FC3">
            <w:pPr>
              <w:ind w:left="-87" w:right="43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122,563,043</w:t>
            </w:r>
          </w:p>
        </w:tc>
        <w:tc>
          <w:tcPr>
            <w:tcW w:w="1313" w:type="dxa"/>
            <w:tcBorders>
              <w:top w:val="nil"/>
              <w:bottom w:val="nil"/>
            </w:tcBorders>
            <w:vAlign w:val="center"/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100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335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314</w:t>
            </w:r>
          </w:p>
        </w:tc>
      </w:tr>
      <w:tr w:rsidR="00CA7C61" w:rsidRPr="00C04077" w:rsidTr="00E11FC3">
        <w:trPr>
          <w:trHeight w:val="360"/>
        </w:trPr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cs/>
              </w:rPr>
              <w:t>ผลกำไรจากการประมาณการตามหลัก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FE16AE" w:rsidRDefault="00CA7C61" w:rsidP="00E11FC3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</w:p>
        </w:tc>
      </w:tr>
      <w:tr w:rsidR="00CA7C61" w:rsidRPr="00C04077" w:rsidTr="00E11FC3">
        <w:trPr>
          <w:trHeight w:val="430"/>
        </w:trPr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 w:firstLine="406"/>
              <w:jc w:val="both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</w:t>
            </w:r>
            <w:r w:rsidRPr="00042F3D">
              <w:rPr>
                <w:rFonts w:hint="cs"/>
                <w:sz w:val="30"/>
                <w:szCs w:val="30"/>
                <w:cs/>
              </w:rPr>
              <w:t>คณิตศาสตร์</w:t>
            </w:r>
            <w:r w:rsidRPr="00042F3D">
              <w:rPr>
                <w:sz w:val="30"/>
                <w:szCs w:val="30"/>
                <w:cs/>
              </w:rPr>
              <w:t>ประกันภัยสำหรับโครงการ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FE16AE" w:rsidRDefault="00CA7C61" w:rsidP="00E11FC3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rFonts w:hint="cs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right="4"/>
              <w:jc w:val="right"/>
              <w:rPr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rFonts w:hint="cs"/>
                <w:sz w:val="30"/>
                <w:szCs w:val="30"/>
                <w:cs/>
              </w:rPr>
            </w:pPr>
          </w:p>
        </w:tc>
      </w:tr>
      <w:tr w:rsidR="00CA7C61" w:rsidRPr="00C04077" w:rsidTr="00E11FC3">
        <w:trPr>
          <w:trHeight w:val="340"/>
        </w:trPr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 w:firstLine="459"/>
              <w:jc w:val="both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ผล</w:t>
            </w:r>
            <w:r w:rsidRPr="00042F3D">
              <w:rPr>
                <w:sz w:val="30"/>
                <w:szCs w:val="30"/>
                <w:cs/>
              </w:rPr>
              <w:t>ประโยชน์</w:t>
            </w:r>
            <w:r w:rsidRPr="00042F3D">
              <w:rPr>
                <w:rFonts w:hint="cs"/>
                <w:sz w:val="30"/>
                <w:szCs w:val="30"/>
                <w:cs/>
              </w:rPr>
              <w:t>ของ</w:t>
            </w:r>
            <w:r w:rsidRPr="00042F3D">
              <w:rPr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51"/>
              </w:tabs>
              <w:ind w:left="-87" w:right="-31" w:hanging="14"/>
              <w:jc w:val="right"/>
              <w:rPr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97"/>
              </w:tabs>
              <w:ind w:left="-87" w:right="-10" w:hanging="14"/>
              <w:jc w:val="right"/>
              <w:rPr>
                <w:rFonts w:hint="cs"/>
                <w:sz w:val="30"/>
                <w:szCs w:val="30"/>
                <w:cs/>
              </w:rPr>
            </w:pPr>
          </w:p>
        </w:tc>
      </w:tr>
      <w:tr w:rsidR="00CA7C61" w:rsidRPr="00C04077" w:rsidTr="00E11FC3">
        <w:trPr>
          <w:trHeight w:val="340"/>
        </w:trPr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 w:firstLine="459"/>
              <w:jc w:val="both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(รับรู้ในกำไรขาดทุนเบ็ดเสร็จอื่น)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51"/>
              </w:tabs>
              <w:ind w:left="-87" w:right="-31" w:hanging="14"/>
              <w:jc w:val="right"/>
              <w:rPr>
                <w:sz w:val="30"/>
                <w:szCs w:val="30"/>
              </w:rPr>
            </w:pPr>
            <w:r w:rsidRPr="00627DD6">
              <w:rPr>
                <w:sz w:val="30"/>
                <w:szCs w:val="30"/>
                <w:cs/>
              </w:rPr>
              <w:t>(</w:t>
            </w:r>
            <w:r w:rsidRPr="00627DD6">
              <w:rPr>
                <w:sz w:val="30"/>
                <w:szCs w:val="30"/>
              </w:rPr>
              <w:t>39,363,852</w:t>
            </w:r>
            <w:r w:rsidRPr="00627DD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97"/>
              </w:tabs>
              <w:ind w:left="-87" w:right="-10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(2</w:t>
            </w:r>
            <w:r w:rsidRPr="00042F3D">
              <w:rPr>
                <w:sz w:val="30"/>
                <w:szCs w:val="30"/>
              </w:rPr>
              <w:t>1,997,266)</w:t>
            </w:r>
          </w:p>
        </w:tc>
      </w:tr>
      <w:tr w:rsidR="00CA7C61" w:rsidRPr="00C04077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/>
              <w:jc w:val="both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3D4F4B" w:rsidRDefault="00CA7C61" w:rsidP="00E11FC3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3D4F4B">
              <w:rPr>
                <w:sz w:val="30"/>
                <w:szCs w:val="30"/>
              </w:rPr>
              <w:t>27,382,922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27DD6">
              <w:rPr>
                <w:sz w:val="30"/>
                <w:szCs w:val="30"/>
              </w:rPr>
              <w:t>26,331,930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left="-87" w:right="43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15,356,12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7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522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821</w:t>
            </w:r>
          </w:p>
        </w:tc>
      </w:tr>
      <w:tr w:rsidR="00CA7C61" w:rsidRPr="00C04077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/>
              <w:jc w:val="both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</w:t>
            </w:r>
            <w:r>
              <w:rPr>
                <w:rFonts w:hint="cs"/>
                <w:sz w:val="30"/>
                <w:szCs w:val="30"/>
                <w:cs/>
              </w:rPr>
              <w:t>บริก</w:t>
            </w:r>
            <w:r w:rsidRPr="00042F3D">
              <w:rPr>
                <w:rFonts w:hint="cs"/>
                <w:sz w:val="30"/>
                <w:szCs w:val="30"/>
                <w:cs/>
              </w:rPr>
              <w:t>ารในอดีต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3D4F4B" w:rsidRDefault="00CA7C61" w:rsidP="00E11FC3">
            <w:pPr>
              <w:ind w:left="-87" w:right="-61" w:hanging="14"/>
              <w:jc w:val="center"/>
              <w:rPr>
                <w:rFonts w:hint="cs"/>
                <w:sz w:val="30"/>
                <w:szCs w:val="30"/>
                <w:cs/>
              </w:rPr>
            </w:pPr>
            <w:r w:rsidRPr="003D4F4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51"/>
              </w:tabs>
              <w:ind w:left="-87" w:right="-31" w:hanging="14"/>
              <w:jc w:val="right"/>
              <w:rPr>
                <w:sz w:val="30"/>
                <w:szCs w:val="30"/>
              </w:rPr>
            </w:pPr>
            <w:r w:rsidRPr="00627DD6">
              <w:rPr>
                <w:sz w:val="30"/>
                <w:szCs w:val="30"/>
                <w:cs/>
              </w:rPr>
              <w:t>(</w:t>
            </w:r>
            <w:r w:rsidRPr="00627DD6">
              <w:rPr>
                <w:sz w:val="30"/>
                <w:szCs w:val="30"/>
              </w:rPr>
              <w:t>11,772,675</w:t>
            </w:r>
            <w:r w:rsidRPr="00627DD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97"/>
              </w:tabs>
              <w:ind w:left="-87" w:right="-10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(2</w:t>
            </w:r>
            <w:r w:rsidRPr="00042F3D">
              <w:rPr>
                <w:sz w:val="30"/>
                <w:szCs w:val="30"/>
              </w:rPr>
              <w:t>,798,629)</w:t>
            </w:r>
          </w:p>
        </w:tc>
      </w:tr>
      <w:tr w:rsidR="00CA7C61" w:rsidRPr="00C04077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/>
              <w:jc w:val="both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3D4F4B" w:rsidRDefault="00CA7C61" w:rsidP="00E11FC3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3D4F4B">
              <w:rPr>
                <w:sz w:val="30"/>
                <w:szCs w:val="30"/>
              </w:rPr>
              <w:t>2,552,269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27DD6">
              <w:rPr>
                <w:sz w:val="30"/>
                <w:szCs w:val="30"/>
              </w:rPr>
              <w:t>7,106,242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left="-87" w:right="43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FE16AE">
              <w:rPr>
                <w:sz w:val="30"/>
                <w:szCs w:val="30"/>
              </w:rPr>
              <w:t>847,049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</w:rPr>
              <w:t>803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548</w:t>
            </w:r>
          </w:p>
        </w:tc>
      </w:tr>
      <w:tr w:rsidR="00CA7C61" w:rsidRPr="00C04077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/>
              <w:jc w:val="both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</w:rPr>
              <w:t xml:space="preserve">        </w:t>
            </w:r>
            <w:r w:rsidRPr="00042F3D">
              <w:rPr>
                <w:rFonts w:hint="cs"/>
                <w:sz w:val="30"/>
                <w:szCs w:val="30"/>
                <w:cs/>
              </w:rPr>
              <w:t>รับโอนสำรองผลประโยชน์ระยะยาวของพนักงาน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3D4F4B" w:rsidRDefault="00CA7C61" w:rsidP="00E11FC3">
            <w:pPr>
              <w:ind w:left="-87" w:right="-61" w:hanging="14"/>
              <w:jc w:val="center"/>
              <w:rPr>
                <w:rFonts w:hint="cs"/>
                <w:sz w:val="30"/>
                <w:szCs w:val="30"/>
                <w:cs/>
              </w:rPr>
            </w:pPr>
            <w:r w:rsidRPr="003D4F4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27DD6">
              <w:rPr>
                <w:rFonts w:hint="cs"/>
                <w:sz w:val="30"/>
                <w:szCs w:val="30"/>
                <w:cs/>
              </w:rPr>
              <w:t>7</w:t>
            </w:r>
            <w:r w:rsidRPr="00627DD6">
              <w:rPr>
                <w:sz w:val="30"/>
                <w:szCs w:val="30"/>
              </w:rPr>
              <w:t>,566,227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47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753</w:t>
            </w:r>
            <w:r w:rsidRPr="00042F3D">
              <w:rPr>
                <w:sz w:val="30"/>
                <w:szCs w:val="30"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098</w:t>
            </w:r>
          </w:p>
        </w:tc>
      </w:tr>
      <w:tr w:rsidR="00CA7C61" w:rsidRPr="00C04077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042F3D">
              <w:rPr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3D4F4B" w:rsidRDefault="00CA7C61" w:rsidP="00E11FC3">
            <w:pPr>
              <w:ind w:left="-87" w:right="-27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3D4F4B">
              <w:rPr>
                <w:sz w:val="30"/>
                <w:szCs w:val="30"/>
                <w:cs/>
              </w:rPr>
              <w:t>(</w:t>
            </w:r>
            <w:r w:rsidRPr="003D4F4B">
              <w:rPr>
                <w:sz w:val="30"/>
                <w:szCs w:val="30"/>
              </w:rPr>
              <w:t>6,295,577</w:t>
            </w:r>
            <w:r w:rsidRPr="003D4F4B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51"/>
              </w:tabs>
              <w:ind w:left="-87" w:right="-31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627DD6">
              <w:rPr>
                <w:sz w:val="30"/>
                <w:szCs w:val="30"/>
                <w:cs/>
              </w:rPr>
              <w:t>(</w:t>
            </w:r>
            <w:r w:rsidRPr="00627DD6">
              <w:rPr>
                <w:sz w:val="30"/>
                <w:szCs w:val="30"/>
              </w:rPr>
              <w:t>195,545,339</w:t>
            </w:r>
            <w:r w:rsidRPr="00627DD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(2,825,800</w:t>
            </w:r>
            <w:r w:rsidRPr="00FE16AE">
              <w:rPr>
                <w:sz w:val="30"/>
                <w:szCs w:val="30"/>
              </w:rPr>
              <w:t>)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97"/>
              </w:tabs>
              <w:ind w:left="-87" w:right="-10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(8</w:t>
            </w:r>
            <w:r w:rsidRPr="00042F3D">
              <w:rPr>
                <w:sz w:val="30"/>
                <w:szCs w:val="30"/>
              </w:rPr>
              <w:t>,236,869)</w:t>
            </w:r>
          </w:p>
        </w:tc>
      </w:tr>
      <w:tr w:rsidR="00CA7C61" w:rsidRPr="00C04077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/>
              <w:jc w:val="both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       </w:t>
            </w:r>
            <w:r w:rsidRPr="00042F3D">
              <w:rPr>
                <w:rFonts w:hint="cs"/>
                <w:sz w:val="30"/>
                <w:szCs w:val="30"/>
                <w:cs/>
              </w:rPr>
              <w:t>ยกเลิกผลประโยชน์ระยะยาวของพนักงาน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51"/>
              </w:tabs>
              <w:ind w:left="-87" w:right="-31" w:hanging="14"/>
              <w:jc w:val="right"/>
              <w:rPr>
                <w:sz w:val="30"/>
                <w:szCs w:val="30"/>
                <w:cs/>
              </w:rPr>
            </w:pPr>
            <w:r w:rsidRPr="00627DD6">
              <w:rPr>
                <w:rFonts w:hint="cs"/>
                <w:sz w:val="30"/>
                <w:szCs w:val="30"/>
                <w:cs/>
              </w:rPr>
              <w:t>(6,857,493)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  <w:r w:rsidRPr="00FE16A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  <w:cs/>
              </w:rPr>
              <w:t>-</w:t>
            </w:r>
          </w:p>
        </w:tc>
      </w:tr>
      <w:tr w:rsidR="00CA7C61" w:rsidRPr="00C04077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/>
              <w:jc w:val="both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     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042F3D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  <w:r w:rsidRPr="00627DD6">
              <w:rPr>
                <w:sz w:val="30"/>
                <w:szCs w:val="30"/>
              </w:rPr>
              <w:t>-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  <w:r w:rsidRPr="00FE16A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97"/>
              </w:tabs>
              <w:ind w:left="-87" w:right="-10" w:hanging="14"/>
              <w:jc w:val="right"/>
              <w:rPr>
                <w:sz w:val="30"/>
                <w:szCs w:val="30"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(</w:t>
            </w:r>
            <w:r w:rsidRPr="00042F3D">
              <w:rPr>
                <w:sz w:val="30"/>
                <w:szCs w:val="30"/>
              </w:rPr>
              <w:t>818,974)</w:t>
            </w:r>
          </w:p>
        </w:tc>
      </w:tr>
      <w:tr w:rsidR="00CA7C61" w:rsidRPr="00C04077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437"/>
              </w:tabs>
              <w:ind w:right="-609"/>
              <w:jc w:val="both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     </w:t>
            </w:r>
            <w:r>
              <w:rPr>
                <w:rFonts w:hint="cs"/>
                <w:sz w:val="30"/>
                <w:szCs w:val="30"/>
                <w:cs/>
              </w:rPr>
              <w:t xml:space="preserve"> ผลประโยชน์พนักงานลดลงจากการจำหน่าย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CB7701" w:rsidRDefault="00CA7C61" w:rsidP="00E11FC3">
            <w:pPr>
              <w:ind w:left="-87" w:right="-27" w:hanging="14"/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sz w:val="30"/>
                <w:szCs w:val="30"/>
              </w:rPr>
            </w:pPr>
          </w:p>
        </w:tc>
      </w:tr>
      <w:tr w:rsidR="00CA7C61" w:rsidRPr="00C04077" w:rsidTr="00E11FC3">
        <w:tc>
          <w:tcPr>
            <w:tcW w:w="4616" w:type="dxa"/>
            <w:tcBorders>
              <w:top w:val="nil"/>
              <w:bottom w:val="nil"/>
            </w:tcBorders>
          </w:tcPr>
          <w:p w:rsidR="00CA7C61" w:rsidRPr="00BD56CC" w:rsidRDefault="00CA7C61" w:rsidP="00E11FC3">
            <w:pPr>
              <w:tabs>
                <w:tab w:val="left" w:pos="437"/>
              </w:tabs>
              <w:ind w:left="826" w:right="-609" w:hanging="9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1051"/>
              </w:tabs>
              <w:ind w:left="-87" w:right="-31" w:hanging="14"/>
              <w:jc w:val="right"/>
              <w:rPr>
                <w:sz w:val="30"/>
                <w:szCs w:val="30"/>
              </w:rPr>
            </w:pPr>
            <w:r w:rsidRPr="00627DD6">
              <w:rPr>
                <w:sz w:val="30"/>
                <w:szCs w:val="30"/>
                <w:cs/>
              </w:rPr>
              <w:t>(</w:t>
            </w:r>
            <w:r w:rsidRPr="00627DD6">
              <w:rPr>
                <w:sz w:val="30"/>
                <w:szCs w:val="30"/>
              </w:rPr>
              <w:t>145,387,645</w:t>
            </w:r>
            <w:r w:rsidRPr="00627DD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CA7C61" w:rsidRPr="00FE16AE" w:rsidRDefault="00CA7C61" w:rsidP="00E11FC3">
            <w:pPr>
              <w:ind w:left="-87" w:right="-61" w:hanging="14"/>
              <w:jc w:val="center"/>
              <w:rPr>
                <w:sz w:val="30"/>
                <w:szCs w:val="30"/>
              </w:rPr>
            </w:pPr>
            <w:r w:rsidRPr="00FE16AE">
              <w:rPr>
                <w:sz w:val="30"/>
                <w:szCs w:val="30"/>
              </w:rPr>
              <w:t>-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A7C61" w:rsidRPr="00042F3D" w:rsidRDefault="00CA7C61" w:rsidP="00E11FC3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  <w:r w:rsidRPr="00042F3D">
              <w:rPr>
                <w:sz w:val="30"/>
                <w:szCs w:val="30"/>
              </w:rPr>
              <w:t>-</w:t>
            </w:r>
          </w:p>
        </w:tc>
      </w:tr>
      <w:tr w:rsidR="00CA7C61" w:rsidRPr="00C04077" w:rsidTr="00E11FC3">
        <w:trPr>
          <w:trHeight w:val="397"/>
        </w:trPr>
        <w:tc>
          <w:tcPr>
            <w:tcW w:w="4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C61" w:rsidRPr="00042F3D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>ยอดคงเหลือยกไปปลายปี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C61" w:rsidRPr="00FE16AE" w:rsidRDefault="00CA7C61" w:rsidP="00E11FC3">
            <w:pPr>
              <w:ind w:left="-87" w:right="29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FE16AE">
              <w:rPr>
                <w:sz w:val="30"/>
                <w:szCs w:val="30"/>
              </w:rPr>
              <w:t>295,466,012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</w:rPr>
              <w:t>271,826,398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C61" w:rsidRPr="00FE16AE" w:rsidRDefault="00CA7C61" w:rsidP="00E11FC3">
            <w:pPr>
              <w:ind w:left="-87" w:right="43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FE16AE">
              <w:rPr>
                <w:rFonts w:hint="cs"/>
                <w:sz w:val="30"/>
                <w:szCs w:val="30"/>
                <w:cs/>
              </w:rPr>
              <w:t>135,940,420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C61" w:rsidRPr="00042F3D" w:rsidRDefault="00CA7C61" w:rsidP="00E11FC3">
            <w:pPr>
              <w:ind w:left="-87" w:right="43" w:hanging="14"/>
              <w:jc w:val="right"/>
              <w:rPr>
                <w:rFonts w:hint="cs"/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122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563</w:t>
            </w:r>
            <w:r w:rsidRPr="00042F3D">
              <w:rPr>
                <w:sz w:val="30"/>
                <w:szCs w:val="30"/>
                <w:cs/>
              </w:rPr>
              <w:t>,</w:t>
            </w:r>
            <w:r w:rsidRPr="00042F3D">
              <w:rPr>
                <w:rFonts w:hint="cs"/>
                <w:sz w:val="30"/>
                <w:szCs w:val="30"/>
                <w:cs/>
              </w:rPr>
              <w:t>043</w:t>
            </w:r>
          </w:p>
        </w:tc>
      </w:tr>
    </w:tbl>
    <w:p w:rsidR="00CA7C61" w:rsidRPr="00912B80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CA7C61" w:rsidRPr="00C04077" w:rsidRDefault="00CA7C61" w:rsidP="00CA7C61">
      <w:pPr>
        <w:pStyle w:val="20"/>
        <w:tabs>
          <w:tab w:val="clear" w:pos="360"/>
          <w:tab w:val="clear" w:pos="900"/>
          <w:tab w:val="left" w:pos="714"/>
          <w:tab w:val="left" w:pos="993"/>
        </w:tabs>
        <w:ind w:left="284" w:right="-439" w:firstLine="374"/>
        <w:jc w:val="left"/>
      </w:pPr>
      <w:r w:rsidRPr="00C04077">
        <w:rPr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CA7C61" w:rsidRPr="00C04077" w:rsidRDefault="00CA7C61" w:rsidP="00CA7C61">
      <w:pPr>
        <w:pStyle w:val="20"/>
        <w:tabs>
          <w:tab w:val="clear" w:pos="900"/>
          <w:tab w:val="left" w:pos="993"/>
        </w:tabs>
        <w:spacing w:line="120" w:lineRule="auto"/>
        <w:ind w:right="-437"/>
        <w:jc w:val="left"/>
      </w:pPr>
    </w:p>
    <w:tbl>
      <w:tblPr>
        <w:tblW w:w="9869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5"/>
        <w:gridCol w:w="3934"/>
      </w:tblGrid>
      <w:tr w:rsidR="00CA7C61" w:rsidRPr="00C04077" w:rsidTr="00E11FC3">
        <w:trPr>
          <w:trHeight w:hRule="exact" w:val="397"/>
        </w:trPr>
        <w:tc>
          <w:tcPr>
            <w:tcW w:w="5935" w:type="dxa"/>
            <w:vMerge w:val="restart"/>
            <w:vAlign w:val="center"/>
          </w:tcPr>
          <w:p w:rsidR="00CA7C61" w:rsidRPr="00115C98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  <w:r w:rsidRPr="00115C98">
              <w:rPr>
                <w:cs/>
              </w:rPr>
              <w:t>รายการ</w:t>
            </w:r>
          </w:p>
        </w:tc>
        <w:tc>
          <w:tcPr>
            <w:tcW w:w="3934" w:type="dxa"/>
          </w:tcPr>
          <w:p w:rsidR="00CA7C61" w:rsidRPr="00115C98" w:rsidRDefault="00CA7C61" w:rsidP="00E11FC3">
            <w:pPr>
              <w:ind w:right="-75"/>
              <w:jc w:val="center"/>
              <w:rPr>
                <w:cs/>
              </w:rPr>
            </w:pPr>
            <w:r w:rsidRPr="00115C98">
              <w:rPr>
                <w:cs/>
              </w:rPr>
              <w:t>งบการเงินรวม</w:t>
            </w:r>
            <w:r>
              <w:rPr>
                <w:rFonts w:hint="cs"/>
                <w:cs/>
              </w:rPr>
              <w:t>และ</w:t>
            </w:r>
            <w:r w:rsidRPr="00115C98">
              <w:rPr>
                <w:cs/>
              </w:rPr>
              <w:t>งบการเงินเฉพาะกิจการ</w:t>
            </w:r>
          </w:p>
        </w:tc>
      </w:tr>
      <w:tr w:rsidR="00CA7C61" w:rsidRPr="00C04077" w:rsidTr="00E11FC3">
        <w:trPr>
          <w:trHeight w:hRule="exact" w:val="397"/>
        </w:trPr>
        <w:tc>
          <w:tcPr>
            <w:tcW w:w="5935" w:type="dxa"/>
            <w:vMerge/>
            <w:vAlign w:val="center"/>
          </w:tcPr>
          <w:p w:rsidR="00CA7C61" w:rsidRPr="00115C98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</w:p>
        </w:tc>
        <w:tc>
          <w:tcPr>
            <w:tcW w:w="3934" w:type="dxa"/>
          </w:tcPr>
          <w:p w:rsidR="00CA7C61" w:rsidRPr="00757B74" w:rsidRDefault="00CA7C61" w:rsidP="00E11FC3">
            <w:pPr>
              <w:ind w:right="-75"/>
              <w:jc w:val="center"/>
              <w:rPr>
                <w:rFonts w:hint="cs"/>
                <w:cs/>
              </w:rPr>
            </w:pPr>
            <w:r w:rsidRPr="00757B74">
              <w:rPr>
                <w:rFonts w:hint="cs"/>
                <w:cs/>
              </w:rPr>
              <w:t>256</w:t>
            </w:r>
            <w:r>
              <w:t xml:space="preserve">4 </w:t>
            </w:r>
            <w:r>
              <w:rPr>
                <w:rFonts w:hint="cs"/>
                <w:cs/>
              </w:rPr>
              <w:t>และ 2563</w:t>
            </w:r>
          </w:p>
          <w:p w:rsidR="00CA7C61" w:rsidRPr="00115C98" w:rsidRDefault="00CA7C61" w:rsidP="00E11FC3">
            <w:pPr>
              <w:ind w:right="-75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2561</w:t>
            </w:r>
          </w:p>
          <w:p w:rsidR="00CA7C61" w:rsidRPr="00757B74" w:rsidRDefault="00CA7C61" w:rsidP="00E11FC3">
            <w:pPr>
              <w:ind w:right="-75"/>
              <w:jc w:val="center"/>
            </w:pPr>
            <w:r w:rsidRPr="00757B74">
              <w:rPr>
                <w:rFonts w:hint="cs"/>
                <w:cs/>
              </w:rPr>
              <w:t>256</w:t>
            </w:r>
            <w:r>
              <w:t>3</w:t>
            </w:r>
          </w:p>
          <w:p w:rsidR="00CA7C61" w:rsidRPr="00115C98" w:rsidRDefault="00CA7C61" w:rsidP="00E11FC3">
            <w:pPr>
              <w:ind w:right="-75"/>
              <w:jc w:val="center"/>
            </w:pPr>
            <w:r>
              <w:rPr>
                <w:rFonts w:hint="cs"/>
                <w:cs/>
              </w:rPr>
              <w:t>2561</w:t>
            </w:r>
          </w:p>
        </w:tc>
      </w:tr>
      <w:tr w:rsidR="00CA7C61" w:rsidRPr="00C04077" w:rsidTr="00E11FC3">
        <w:trPr>
          <w:trHeight w:hRule="exact" w:val="397"/>
        </w:trPr>
        <w:tc>
          <w:tcPr>
            <w:tcW w:w="5935" w:type="dxa"/>
            <w:tcBorders>
              <w:top w:val="single" w:sz="4" w:space="0" w:color="auto"/>
              <w:bottom w:val="nil"/>
            </w:tcBorders>
            <w:vAlign w:val="center"/>
          </w:tcPr>
          <w:p w:rsidR="00CA7C61" w:rsidRPr="00115C98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อัตราคิดลด</w:t>
            </w:r>
          </w:p>
        </w:tc>
        <w:tc>
          <w:tcPr>
            <w:tcW w:w="3934" w:type="dxa"/>
            <w:vMerge w:val="restart"/>
            <w:vAlign w:val="center"/>
          </w:tcPr>
          <w:p w:rsidR="00CA7C61" w:rsidRPr="00F04745" w:rsidRDefault="00CA7C61" w:rsidP="00E11FC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</w:pPr>
            <w:r w:rsidRPr="00F04745">
              <w:rPr>
                <w:cs/>
              </w:rPr>
              <w:t xml:space="preserve">ร้อยละ </w:t>
            </w:r>
            <w:r>
              <w:t>0.36</w:t>
            </w:r>
            <w:r>
              <w:rPr>
                <w:rFonts w:hint="cs"/>
                <w:cs/>
              </w:rPr>
              <w:t xml:space="preserve"> </w:t>
            </w:r>
            <w:r>
              <w:t>-</w:t>
            </w:r>
            <w:r>
              <w:rPr>
                <w:rFonts w:hint="cs"/>
                <w:cs/>
              </w:rPr>
              <w:t xml:space="preserve"> </w:t>
            </w:r>
            <w:r>
              <w:t>2.31</w:t>
            </w:r>
            <w:r w:rsidRPr="00F04745">
              <w:rPr>
                <w:cs/>
              </w:rPr>
              <w:t xml:space="preserve"> ต่อปี</w:t>
            </w:r>
          </w:p>
          <w:p w:rsidR="00CA7C61" w:rsidRPr="00F04745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F04745">
              <w:rPr>
                <w:cs/>
              </w:rPr>
              <w:t xml:space="preserve">ร้อยละ </w:t>
            </w:r>
            <w:r>
              <w:t>3</w:t>
            </w:r>
            <w:r w:rsidRPr="00F04745">
              <w:rPr>
                <w:cs/>
              </w:rPr>
              <w:t xml:space="preserve"> </w:t>
            </w:r>
            <w:r>
              <w:t>- 6.50</w:t>
            </w:r>
            <w:r w:rsidRPr="00F04745">
              <w:rPr>
                <w:cs/>
              </w:rPr>
              <w:t xml:space="preserve"> ต่อปี</w:t>
            </w:r>
          </w:p>
          <w:p w:rsidR="00CA7C61" w:rsidRPr="00F04745" w:rsidRDefault="00CA7C61" w:rsidP="00E11FC3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hint="cs"/>
                <w:cs/>
              </w:rPr>
            </w:pPr>
            <w:r w:rsidRPr="00F04745">
              <w:rPr>
                <w:cs/>
              </w:rPr>
              <w:t xml:space="preserve">ร้อยละ </w:t>
            </w:r>
            <w:r>
              <w:t>0</w:t>
            </w:r>
            <w:r w:rsidRPr="00F04745">
              <w:rPr>
                <w:cs/>
              </w:rPr>
              <w:t xml:space="preserve"> - </w:t>
            </w:r>
            <w:r>
              <w:t>15</w:t>
            </w:r>
            <w:r w:rsidRPr="00F04745">
              <w:rPr>
                <w:cs/>
              </w:rPr>
              <w:t xml:space="preserve"> ต่อป</w:t>
            </w:r>
            <w:r w:rsidRPr="00F04745">
              <w:rPr>
                <w:rFonts w:hint="cs"/>
                <w:cs/>
              </w:rPr>
              <w:t>ี</w:t>
            </w:r>
          </w:p>
        </w:tc>
      </w:tr>
      <w:tr w:rsidR="00CA7C61" w:rsidRPr="00C04077" w:rsidTr="00E11FC3">
        <w:trPr>
          <w:trHeight w:hRule="exact" w:val="397"/>
        </w:trPr>
        <w:tc>
          <w:tcPr>
            <w:tcW w:w="5935" w:type="dxa"/>
            <w:tcBorders>
              <w:top w:val="nil"/>
              <w:bottom w:val="nil"/>
            </w:tcBorders>
            <w:vAlign w:val="center"/>
          </w:tcPr>
          <w:p w:rsidR="00CA7C61" w:rsidRPr="00115C98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3934" w:type="dxa"/>
            <w:vMerge/>
            <w:vAlign w:val="center"/>
          </w:tcPr>
          <w:p w:rsidR="00CA7C61" w:rsidRPr="00F04745" w:rsidRDefault="00CA7C61" w:rsidP="00E11FC3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cs/>
              </w:rPr>
            </w:pPr>
          </w:p>
        </w:tc>
      </w:tr>
      <w:tr w:rsidR="00CA7C61" w:rsidRPr="00C04077" w:rsidTr="00E11FC3">
        <w:trPr>
          <w:trHeight w:hRule="exact" w:val="544"/>
        </w:trPr>
        <w:tc>
          <w:tcPr>
            <w:tcW w:w="5935" w:type="dxa"/>
            <w:tcBorders>
              <w:top w:val="nil"/>
              <w:bottom w:val="single" w:sz="4" w:space="0" w:color="auto"/>
            </w:tcBorders>
            <w:vAlign w:val="center"/>
          </w:tcPr>
          <w:p w:rsidR="00CA7C61" w:rsidRPr="00115C98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hint="cs"/>
                <w:cs/>
              </w:rPr>
            </w:pPr>
            <w:r w:rsidRPr="00115C98">
              <w:rPr>
                <w:cs/>
              </w:rPr>
              <w:t>อัตราการเปลี่ยนแปลงในจำนวนพนักงาน (ขึ้นอยู่กับช่วง</w:t>
            </w:r>
            <w:r>
              <w:rPr>
                <w:rFonts w:hint="cs"/>
                <w:cs/>
              </w:rPr>
              <w:t>อายุ)</w:t>
            </w:r>
          </w:p>
        </w:tc>
        <w:tc>
          <w:tcPr>
            <w:tcW w:w="3934" w:type="dxa"/>
            <w:vMerge/>
            <w:tcBorders>
              <w:bottom w:val="single" w:sz="4" w:space="0" w:color="auto"/>
            </w:tcBorders>
            <w:vAlign w:val="center"/>
          </w:tcPr>
          <w:p w:rsidR="00CA7C61" w:rsidRPr="00F04745" w:rsidRDefault="00CA7C61" w:rsidP="00E11FC3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</w:pPr>
          </w:p>
        </w:tc>
      </w:tr>
    </w:tbl>
    <w:p w:rsidR="00CA7C61" w:rsidRDefault="00CA7C61" w:rsidP="00CA7C6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</w:rPr>
      </w:pPr>
    </w:p>
    <w:p w:rsidR="00CA7C61" w:rsidRDefault="00CA7C61" w:rsidP="00CA7C6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</w:rPr>
      </w:pPr>
    </w:p>
    <w:p w:rsidR="00CA7C61" w:rsidRDefault="00CA7C61" w:rsidP="00CA7C6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</w:rPr>
      </w:pPr>
    </w:p>
    <w:p w:rsidR="00CA7C61" w:rsidRDefault="00CA7C61" w:rsidP="00CA7C6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</w:rPr>
      </w:pPr>
    </w:p>
    <w:p w:rsidR="00CA7C61" w:rsidRDefault="00CA7C61" w:rsidP="00CA7C6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</w:rPr>
      </w:pPr>
    </w:p>
    <w:p w:rsidR="00CA7C61" w:rsidRDefault="00CA7C61" w:rsidP="00CA7C6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</w:rPr>
      </w:pPr>
    </w:p>
    <w:p w:rsidR="00CA7C61" w:rsidRDefault="00CA7C61" w:rsidP="00CA7C6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</w:rPr>
      </w:pPr>
    </w:p>
    <w:p w:rsidR="00CA7C61" w:rsidRDefault="00CA7C61" w:rsidP="00CA7C6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</w:rPr>
      </w:pPr>
    </w:p>
    <w:p w:rsidR="00CA7C61" w:rsidRDefault="00CA7C61" w:rsidP="00CA7C6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</w:rPr>
      </w:pPr>
    </w:p>
    <w:p w:rsidR="00CA7C61" w:rsidRPr="00430A46" w:rsidRDefault="00CA7C61" w:rsidP="00CA7C6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  <w:sz w:val="29"/>
          <w:szCs w:val="29"/>
          <w:cs/>
        </w:rPr>
      </w:pPr>
      <w:r w:rsidRPr="00621DF6">
        <w:rPr>
          <w:cs/>
        </w:rPr>
        <w:lastRenderedPageBreak/>
        <w:t>การวิเคราะห์ความอ่อนไหวของข้อสมมติฐานหลักในการคำนวณ</w:t>
      </w:r>
    </w:p>
    <w:p w:rsidR="00CA7C61" w:rsidRPr="00A64AB0" w:rsidRDefault="00CA7C61" w:rsidP="00CA7C61">
      <w:pPr>
        <w:tabs>
          <w:tab w:val="left" w:pos="426"/>
          <w:tab w:val="left" w:pos="900"/>
          <w:tab w:val="left" w:pos="1440"/>
        </w:tabs>
        <w:ind w:right="-154"/>
        <w:jc w:val="right"/>
        <w:rPr>
          <w:rFonts w:hint="cs"/>
          <w:sz w:val="29"/>
          <w:szCs w:val="29"/>
          <w:cs/>
        </w:rPr>
      </w:pPr>
      <w:r w:rsidRPr="00430A46">
        <w:rPr>
          <w:sz w:val="29"/>
          <w:szCs w:val="29"/>
          <w:cs/>
        </w:rPr>
        <w:t xml:space="preserve">      </w:t>
      </w:r>
      <w:r w:rsidRPr="00A64AB0">
        <w:rPr>
          <w:sz w:val="29"/>
          <w:szCs w:val="29"/>
          <w:cs/>
        </w:rPr>
        <w:t xml:space="preserve">หน่วย </w:t>
      </w:r>
      <w:r w:rsidRPr="00A64AB0">
        <w:rPr>
          <w:sz w:val="29"/>
          <w:szCs w:val="29"/>
        </w:rPr>
        <w:t xml:space="preserve">: </w:t>
      </w:r>
      <w:r w:rsidRPr="00A64AB0">
        <w:rPr>
          <w:sz w:val="29"/>
          <w:szCs w:val="29"/>
          <w:cs/>
        </w:rPr>
        <w:t>บาท</w:t>
      </w:r>
    </w:p>
    <w:tbl>
      <w:tblPr>
        <w:tblW w:w="98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0"/>
        <w:gridCol w:w="2225"/>
        <w:gridCol w:w="2226"/>
      </w:tblGrid>
      <w:tr w:rsidR="00CA7C61" w:rsidRPr="00430A46" w:rsidTr="00E11FC3">
        <w:tc>
          <w:tcPr>
            <w:tcW w:w="5430" w:type="dxa"/>
            <w:vMerge w:val="restart"/>
            <w:vAlign w:val="center"/>
          </w:tcPr>
          <w:p w:rsidR="00CA7C61" w:rsidRPr="00A64AB0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29"/>
                <w:szCs w:val="29"/>
                <w:cs/>
              </w:rPr>
            </w:pPr>
            <w:r w:rsidRPr="00A64AB0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4451" w:type="dxa"/>
            <w:gridSpan w:val="2"/>
            <w:tcBorders>
              <w:bottom w:val="single" w:sz="4" w:space="0" w:color="auto"/>
            </w:tcBorders>
          </w:tcPr>
          <w:p w:rsidR="00CA7C61" w:rsidRPr="00A64AB0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9"/>
                <w:szCs w:val="29"/>
              </w:rPr>
            </w:pPr>
            <w:r w:rsidRPr="00A64AB0">
              <w:rPr>
                <w:sz w:val="29"/>
                <w:szCs w:val="29"/>
                <w:cs/>
              </w:rPr>
              <w:t>25</w:t>
            </w:r>
            <w:r w:rsidRPr="00A64AB0">
              <w:rPr>
                <w:rFonts w:hint="cs"/>
                <w:sz w:val="29"/>
                <w:szCs w:val="29"/>
                <w:cs/>
              </w:rPr>
              <w:t>6</w:t>
            </w:r>
            <w:r>
              <w:rPr>
                <w:rFonts w:hint="cs"/>
                <w:sz w:val="29"/>
                <w:szCs w:val="29"/>
                <w:cs/>
              </w:rPr>
              <w:t>4</w:t>
            </w:r>
          </w:p>
        </w:tc>
      </w:tr>
      <w:tr w:rsidR="00CA7C61" w:rsidRPr="00430A46" w:rsidTr="00E11FC3">
        <w:tc>
          <w:tcPr>
            <w:tcW w:w="5430" w:type="dxa"/>
            <w:vMerge/>
            <w:vAlign w:val="center"/>
          </w:tcPr>
          <w:p w:rsidR="00CA7C61" w:rsidRPr="00430A46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29"/>
                <w:szCs w:val="29"/>
                <w:cs/>
              </w:rPr>
            </w:pP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CA7C61" w:rsidRPr="009F678F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9"/>
                <w:szCs w:val="29"/>
                <w:cs/>
              </w:rPr>
            </w:pPr>
            <w:r w:rsidRPr="009F678F">
              <w:rPr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226" w:type="dxa"/>
            <w:tcBorders>
              <w:bottom w:val="single" w:sz="4" w:space="0" w:color="auto"/>
            </w:tcBorders>
          </w:tcPr>
          <w:p w:rsidR="00CA7C61" w:rsidRPr="009F678F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hint="cs"/>
                <w:sz w:val="29"/>
                <w:szCs w:val="29"/>
                <w:cs/>
              </w:rPr>
            </w:pPr>
            <w:r w:rsidRPr="009F678F">
              <w:rPr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A7C61" w:rsidRPr="00430A46" w:rsidTr="00E11FC3">
        <w:tc>
          <w:tcPr>
            <w:tcW w:w="5430" w:type="dxa"/>
            <w:tcBorders>
              <w:bottom w:val="nil"/>
            </w:tcBorders>
          </w:tcPr>
          <w:p w:rsidR="00CA7C61" w:rsidRPr="00430A46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ลดลงร้อยละ 1</w:t>
            </w:r>
          </w:p>
        </w:tc>
        <w:tc>
          <w:tcPr>
            <w:tcW w:w="2225" w:type="dxa"/>
            <w:tcBorders>
              <w:bottom w:val="nil"/>
            </w:tcBorders>
          </w:tcPr>
          <w:p w:rsidR="00CA7C61" w:rsidRPr="000D078B" w:rsidRDefault="00CA7C61" w:rsidP="00E11FC3">
            <w:pPr>
              <w:ind w:right="38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20,081,772</w:t>
            </w:r>
          </w:p>
        </w:tc>
        <w:tc>
          <w:tcPr>
            <w:tcW w:w="2226" w:type="dxa"/>
            <w:tcBorders>
              <w:bottom w:val="nil"/>
            </w:tcBorders>
            <w:shd w:val="clear" w:color="auto" w:fill="auto"/>
          </w:tcPr>
          <w:p w:rsidR="00CA7C61" w:rsidRPr="00CD40A3" w:rsidRDefault="00CA7C61" w:rsidP="00E11FC3">
            <w:pPr>
              <w:ind w:right="382"/>
              <w:jc w:val="right"/>
              <w:rPr>
                <w:sz w:val="28"/>
                <w:szCs w:val="28"/>
                <w:highlight w:val="yellow"/>
              </w:rPr>
            </w:pPr>
            <w:r w:rsidRPr="004C2C41">
              <w:rPr>
                <w:rFonts w:hint="cs"/>
                <w:sz w:val="28"/>
                <w:szCs w:val="28"/>
                <w:cs/>
              </w:rPr>
              <w:t>4,974,092</w:t>
            </w:r>
          </w:p>
        </w:tc>
      </w:tr>
      <w:tr w:rsidR="00CA7C61" w:rsidRPr="00430A46" w:rsidTr="00E11FC3">
        <w:tc>
          <w:tcPr>
            <w:tcW w:w="5430" w:type="dxa"/>
            <w:tcBorders>
              <w:top w:val="nil"/>
              <w:bottom w:val="nil"/>
            </w:tcBorders>
          </w:tcPr>
          <w:p w:rsidR="00CA7C61" w:rsidRPr="00430A46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(ฐาน)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CA7C61" w:rsidRPr="000D078B" w:rsidRDefault="00CA7C61" w:rsidP="00E11FC3">
            <w:pPr>
              <w:ind w:right="382"/>
              <w:jc w:val="right"/>
              <w:rPr>
                <w:rFonts w:hint="cs"/>
                <w:sz w:val="28"/>
                <w:szCs w:val="28"/>
                <w:cs/>
              </w:rPr>
            </w:pPr>
            <w:r w:rsidRPr="00CD40A3">
              <w:rPr>
                <w:rFonts w:hint="cs"/>
                <w:sz w:val="28"/>
                <w:szCs w:val="28"/>
                <w:cs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>95,466,012</w:t>
            </w:r>
          </w:p>
        </w:tc>
        <w:tc>
          <w:tcPr>
            <w:tcW w:w="2226" w:type="dxa"/>
            <w:tcBorders>
              <w:top w:val="nil"/>
              <w:bottom w:val="nil"/>
            </w:tcBorders>
            <w:shd w:val="clear" w:color="auto" w:fill="auto"/>
          </w:tcPr>
          <w:p w:rsidR="00CA7C61" w:rsidRPr="004C2C41" w:rsidRDefault="00CA7C61" w:rsidP="00E11FC3">
            <w:pPr>
              <w:ind w:right="382"/>
              <w:jc w:val="right"/>
              <w:rPr>
                <w:rFonts w:hint="cs"/>
                <w:sz w:val="28"/>
                <w:szCs w:val="28"/>
                <w:cs/>
              </w:rPr>
            </w:pPr>
            <w:r w:rsidRPr="004C2C41">
              <w:rPr>
                <w:rFonts w:hint="cs"/>
                <w:sz w:val="28"/>
                <w:szCs w:val="28"/>
                <w:cs/>
              </w:rPr>
              <w:t>135</w:t>
            </w:r>
            <w:r w:rsidRPr="004C2C41">
              <w:rPr>
                <w:sz w:val="28"/>
                <w:szCs w:val="28"/>
                <w:cs/>
              </w:rPr>
              <w:t>,</w:t>
            </w:r>
            <w:r w:rsidRPr="004C2C41">
              <w:rPr>
                <w:rFonts w:hint="cs"/>
                <w:sz w:val="28"/>
                <w:szCs w:val="28"/>
                <w:cs/>
              </w:rPr>
              <w:t>940</w:t>
            </w:r>
            <w:r w:rsidRPr="004C2C41">
              <w:rPr>
                <w:sz w:val="28"/>
                <w:szCs w:val="28"/>
                <w:cs/>
              </w:rPr>
              <w:t>,</w:t>
            </w:r>
            <w:r w:rsidRPr="004C2C41">
              <w:rPr>
                <w:rFonts w:hint="cs"/>
                <w:sz w:val="28"/>
                <w:szCs w:val="28"/>
                <w:cs/>
              </w:rPr>
              <w:t>420</w:t>
            </w:r>
          </w:p>
        </w:tc>
      </w:tr>
      <w:tr w:rsidR="00CA7C61" w:rsidRPr="00430A46" w:rsidTr="00E11FC3">
        <w:tc>
          <w:tcPr>
            <w:tcW w:w="5430" w:type="dxa"/>
            <w:tcBorders>
              <w:top w:val="nil"/>
              <w:bottom w:val="nil"/>
            </w:tcBorders>
          </w:tcPr>
          <w:p w:rsidR="00CA7C61" w:rsidRPr="00430A46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เพิ่มขึ้นร้อยละ 1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CA7C61" w:rsidRPr="000D078B" w:rsidRDefault="00CA7C61" w:rsidP="00E11FC3">
            <w:pPr>
              <w:ind w:right="326"/>
              <w:jc w:val="right"/>
              <w:rPr>
                <w:rFonts w:hint="cs"/>
                <w:sz w:val="28"/>
                <w:szCs w:val="28"/>
                <w:cs/>
              </w:rPr>
            </w:pPr>
            <w:r w:rsidRPr="000D078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18,367,014</w:t>
            </w:r>
            <w:r w:rsidRPr="000D078B">
              <w:rPr>
                <w:sz w:val="28"/>
                <w:szCs w:val="28"/>
              </w:rPr>
              <w:t>)</w:t>
            </w:r>
          </w:p>
        </w:tc>
        <w:tc>
          <w:tcPr>
            <w:tcW w:w="2226" w:type="dxa"/>
            <w:tcBorders>
              <w:top w:val="nil"/>
              <w:bottom w:val="nil"/>
            </w:tcBorders>
            <w:shd w:val="clear" w:color="auto" w:fill="auto"/>
          </w:tcPr>
          <w:p w:rsidR="00CA7C61" w:rsidRPr="004C2C41" w:rsidRDefault="00CA7C61" w:rsidP="00E11FC3">
            <w:pPr>
              <w:ind w:right="326"/>
              <w:jc w:val="right"/>
              <w:rPr>
                <w:rFonts w:hint="cs"/>
                <w:sz w:val="28"/>
                <w:szCs w:val="28"/>
                <w:cs/>
              </w:rPr>
            </w:pPr>
            <w:r w:rsidRPr="004C2C41">
              <w:rPr>
                <w:sz w:val="28"/>
                <w:szCs w:val="28"/>
              </w:rPr>
              <w:t>(4,751,218)</w:t>
            </w:r>
          </w:p>
        </w:tc>
      </w:tr>
      <w:tr w:rsidR="00CA7C61" w:rsidRPr="00430A46" w:rsidTr="00E11FC3">
        <w:tc>
          <w:tcPr>
            <w:tcW w:w="5430" w:type="dxa"/>
            <w:tcBorders>
              <w:top w:val="nil"/>
              <w:bottom w:val="nil"/>
            </w:tcBorders>
          </w:tcPr>
          <w:p w:rsidR="00CA7C61" w:rsidRPr="00430A46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ลดลงร้อยละ 1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CA7C61" w:rsidRPr="000D078B" w:rsidRDefault="00CA7C61" w:rsidP="00E11FC3">
            <w:pPr>
              <w:ind w:right="326"/>
              <w:jc w:val="right"/>
              <w:rPr>
                <w:rFonts w:hint="cs"/>
                <w:sz w:val="28"/>
                <w:szCs w:val="28"/>
                <w:cs/>
              </w:rPr>
            </w:pPr>
            <w:r w:rsidRPr="000D078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20,089,614</w:t>
            </w:r>
            <w:r w:rsidRPr="000D078B">
              <w:rPr>
                <w:sz w:val="28"/>
                <w:szCs w:val="28"/>
              </w:rPr>
              <w:t>)</w:t>
            </w:r>
          </w:p>
        </w:tc>
        <w:tc>
          <w:tcPr>
            <w:tcW w:w="2226" w:type="dxa"/>
            <w:tcBorders>
              <w:top w:val="nil"/>
              <w:bottom w:val="nil"/>
            </w:tcBorders>
            <w:shd w:val="clear" w:color="auto" w:fill="auto"/>
          </w:tcPr>
          <w:p w:rsidR="00CA7C61" w:rsidRPr="004C2C41" w:rsidRDefault="00CA7C61" w:rsidP="00E11FC3">
            <w:pPr>
              <w:ind w:right="326"/>
              <w:jc w:val="right"/>
              <w:rPr>
                <w:sz w:val="28"/>
                <w:szCs w:val="28"/>
                <w:cs/>
              </w:rPr>
            </w:pPr>
            <w:r w:rsidRPr="004C2C41">
              <w:rPr>
                <w:sz w:val="28"/>
                <w:szCs w:val="28"/>
              </w:rPr>
              <w:t>(5,278,980)</w:t>
            </w:r>
          </w:p>
        </w:tc>
      </w:tr>
      <w:tr w:rsidR="00CA7C61" w:rsidRPr="00430A46" w:rsidTr="00E11FC3">
        <w:tc>
          <w:tcPr>
            <w:tcW w:w="5430" w:type="dxa"/>
            <w:tcBorders>
              <w:top w:val="nil"/>
              <w:bottom w:val="nil"/>
            </w:tcBorders>
          </w:tcPr>
          <w:p w:rsidR="00CA7C61" w:rsidRPr="00430A46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(ฐาน)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CA7C61" w:rsidRPr="000D078B" w:rsidRDefault="00CA7C61" w:rsidP="00E11FC3">
            <w:pPr>
              <w:ind w:right="382"/>
              <w:jc w:val="right"/>
              <w:rPr>
                <w:rFonts w:hint="cs"/>
                <w:sz w:val="28"/>
                <w:szCs w:val="28"/>
                <w:cs/>
              </w:rPr>
            </w:pPr>
            <w:r w:rsidRPr="00CD40A3">
              <w:rPr>
                <w:rFonts w:hint="cs"/>
                <w:sz w:val="28"/>
                <w:szCs w:val="28"/>
                <w:cs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>95,466,012</w:t>
            </w:r>
          </w:p>
        </w:tc>
        <w:tc>
          <w:tcPr>
            <w:tcW w:w="2226" w:type="dxa"/>
            <w:tcBorders>
              <w:top w:val="nil"/>
              <w:bottom w:val="nil"/>
            </w:tcBorders>
            <w:shd w:val="clear" w:color="auto" w:fill="auto"/>
          </w:tcPr>
          <w:p w:rsidR="00CA7C61" w:rsidRPr="004C2C41" w:rsidRDefault="00CA7C61" w:rsidP="00E11FC3">
            <w:pPr>
              <w:ind w:right="382"/>
              <w:jc w:val="right"/>
              <w:rPr>
                <w:rFonts w:hint="cs"/>
                <w:sz w:val="28"/>
                <w:szCs w:val="28"/>
                <w:cs/>
              </w:rPr>
            </w:pPr>
            <w:r w:rsidRPr="004C2C41">
              <w:rPr>
                <w:rFonts w:hint="cs"/>
                <w:sz w:val="28"/>
                <w:szCs w:val="28"/>
                <w:cs/>
              </w:rPr>
              <w:t>135</w:t>
            </w:r>
            <w:r w:rsidRPr="004C2C41">
              <w:rPr>
                <w:sz w:val="28"/>
                <w:szCs w:val="28"/>
                <w:cs/>
              </w:rPr>
              <w:t>,</w:t>
            </w:r>
            <w:r w:rsidRPr="004C2C41">
              <w:rPr>
                <w:rFonts w:hint="cs"/>
                <w:sz w:val="28"/>
                <w:szCs w:val="28"/>
                <w:cs/>
              </w:rPr>
              <w:t>940</w:t>
            </w:r>
            <w:r w:rsidRPr="004C2C41">
              <w:rPr>
                <w:sz w:val="28"/>
                <w:szCs w:val="28"/>
                <w:cs/>
              </w:rPr>
              <w:t>,</w:t>
            </w:r>
            <w:r w:rsidRPr="004C2C41">
              <w:rPr>
                <w:rFonts w:hint="cs"/>
                <w:sz w:val="28"/>
                <w:szCs w:val="28"/>
                <w:cs/>
              </w:rPr>
              <w:t>420</w:t>
            </w:r>
          </w:p>
        </w:tc>
      </w:tr>
      <w:tr w:rsidR="00CA7C61" w:rsidRPr="00430A46" w:rsidTr="00E11FC3">
        <w:tc>
          <w:tcPr>
            <w:tcW w:w="5430" w:type="dxa"/>
            <w:tcBorders>
              <w:top w:val="nil"/>
              <w:bottom w:val="single" w:sz="4" w:space="0" w:color="auto"/>
            </w:tcBorders>
          </w:tcPr>
          <w:p w:rsidR="00CA7C61" w:rsidRPr="00430A46" w:rsidRDefault="00CA7C61" w:rsidP="00E11FC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เพิ่มขึ้นร้อยละ 1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</w:tcBorders>
          </w:tcPr>
          <w:p w:rsidR="00CA7C61" w:rsidRPr="000D078B" w:rsidRDefault="00CA7C61" w:rsidP="00E11FC3">
            <w:pPr>
              <w:ind w:right="38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22,595,981</w:t>
            </w:r>
          </w:p>
        </w:tc>
        <w:tc>
          <w:tcPr>
            <w:tcW w:w="2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A7C61" w:rsidRPr="00CD40A3" w:rsidRDefault="00CA7C61" w:rsidP="00E11FC3">
            <w:pPr>
              <w:ind w:right="382"/>
              <w:jc w:val="right"/>
              <w:rPr>
                <w:sz w:val="28"/>
                <w:szCs w:val="28"/>
                <w:highlight w:val="yellow"/>
              </w:rPr>
            </w:pPr>
            <w:r w:rsidRPr="004C2C41">
              <w:rPr>
                <w:sz w:val="28"/>
                <w:szCs w:val="28"/>
              </w:rPr>
              <w:t>5,836,644</w:t>
            </w:r>
          </w:p>
        </w:tc>
      </w:tr>
    </w:tbl>
    <w:p w:rsidR="00CA7C61" w:rsidRDefault="00CA7C61" w:rsidP="00CA7C61">
      <w:pPr>
        <w:pStyle w:val="20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:rsidR="00CA7C61" w:rsidRPr="00621DF6" w:rsidRDefault="00CA7C61" w:rsidP="00CA7C61">
      <w:pPr>
        <w:ind w:left="142" w:right="-154" w:firstLine="488"/>
        <w:jc w:val="thaiDistribute"/>
        <w:rPr>
          <w:rFonts w:ascii="Angsana New" w:hAnsi="Angsana New"/>
        </w:rPr>
      </w:pPr>
      <w:r w:rsidRPr="00621DF6">
        <w:rPr>
          <w:cs/>
        </w:rPr>
        <w:t>ใน</w:t>
      </w:r>
      <w:r w:rsidRPr="00621DF6">
        <w:rPr>
          <w:rFonts w:ascii="Angsana New" w:hAnsi="Angsana New"/>
          <w:cs/>
        </w:rPr>
        <w:t xml:space="preserve">ปี </w:t>
      </w:r>
      <w:r>
        <w:rPr>
          <w:rFonts w:ascii="Angsana New" w:hAnsi="Angsana New"/>
        </w:rPr>
        <w:t xml:space="preserve">2563 </w:t>
      </w:r>
      <w:r w:rsidRPr="00621DF6">
        <w:rPr>
          <w:rFonts w:ascii="Angsana New" w:hAnsi="Angsana New"/>
          <w:cs/>
        </w:rPr>
        <w:t>กลุ่มบริษัทมีโครงการเกษียณอายุและมีการปรับลดอัตรากำลังคนตามนโยบายการปรับโครงสร้างองค์กร โดยได้จ่ายผลประโยชน์ตอบแทนพิเศษในงบการเงินรวมแล้วเป็นจำนวนเงิน</w:t>
      </w:r>
      <w:r w:rsidRPr="00621DF6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245.75</w:t>
      </w:r>
      <w:r w:rsidRPr="00621DF6">
        <w:rPr>
          <w:rFonts w:ascii="Angsana New" w:hAnsi="Angsana New" w:hint="cs"/>
          <w:cs/>
        </w:rPr>
        <w:t xml:space="preserve"> ล้าน</w:t>
      </w:r>
      <w:r>
        <w:rPr>
          <w:rFonts w:ascii="Angsana New" w:hAnsi="Angsana New" w:hint="cs"/>
          <w:cs/>
        </w:rPr>
        <w:t xml:space="preserve">บาท </w:t>
      </w:r>
      <w:r w:rsidRPr="00621DF6">
        <w:rPr>
          <w:rFonts w:ascii="Angsana New" w:hAnsi="Angsana New"/>
          <w:cs/>
        </w:rPr>
        <w:t xml:space="preserve">(งบการเงินเฉพาะกิจการ </w:t>
      </w:r>
      <w:r>
        <w:rPr>
          <w:rFonts w:ascii="Angsana New" w:hAnsi="Angsana New"/>
        </w:rPr>
        <w:t>14.82</w:t>
      </w:r>
      <w:r w:rsidRPr="00621DF6">
        <w:rPr>
          <w:rFonts w:ascii="Angsana New" w:hAnsi="Angsana New"/>
          <w:cs/>
        </w:rPr>
        <w:t xml:space="preserve"> ล้านบาท)</w:t>
      </w:r>
      <w:r w:rsidRPr="00621DF6">
        <w:rPr>
          <w:rFonts w:ascii="Angsana New" w:hAnsi="Angsana New" w:hint="cs"/>
          <w:cs/>
        </w:rPr>
        <w:t xml:space="preserve"> </w:t>
      </w:r>
    </w:p>
    <w:p w:rsidR="00CA7C61" w:rsidRDefault="00CA7C61" w:rsidP="00CA7C61">
      <w:pPr>
        <w:ind w:left="142" w:right="-196" w:firstLine="502"/>
        <w:jc w:val="thaiDistribute"/>
        <w:rPr>
          <w:sz w:val="29"/>
          <w:szCs w:val="29"/>
        </w:rPr>
      </w:pPr>
      <w:r w:rsidRPr="00621DF6">
        <w:rPr>
          <w:rFonts w:ascii="Angsana New" w:hAnsi="Angsana New"/>
          <w:spacing w:val="4"/>
          <w:cs/>
        </w:rPr>
        <w:t>ส่วนหนึ่งของผลประโยชน์ตอบแทนพิเศษได้หักออกจากมูลค่าหนี้สินสำรองผลประโยชน์ระยะยาวของพนักงานในงบการเงินรวมแล้ว</w:t>
      </w:r>
      <w:r w:rsidRPr="00621DF6">
        <w:rPr>
          <w:rFonts w:ascii="Angsana New" w:hAnsi="Angsana New" w:hint="cs"/>
          <w:spacing w:val="4"/>
          <w:cs/>
        </w:rPr>
        <w:t xml:space="preserve"> </w:t>
      </w:r>
      <w:r w:rsidRPr="00621DF6">
        <w:rPr>
          <w:rFonts w:ascii="Angsana New" w:hAnsi="Angsana New"/>
          <w:spacing w:val="4"/>
          <w:cs/>
        </w:rPr>
        <w:t xml:space="preserve">เป็นจำนวนเงิน </w:t>
      </w:r>
      <w:r>
        <w:rPr>
          <w:rFonts w:ascii="Angsana New" w:hAnsi="Angsana New"/>
          <w:spacing w:val="4"/>
        </w:rPr>
        <w:t>195.55</w:t>
      </w:r>
      <w:r w:rsidRPr="00621DF6">
        <w:rPr>
          <w:rFonts w:ascii="Angsana New" w:hAnsi="Angsana New"/>
          <w:spacing w:val="4"/>
          <w:cs/>
        </w:rPr>
        <w:t xml:space="preserve"> ล้าน</w:t>
      </w:r>
      <w:r>
        <w:rPr>
          <w:rFonts w:ascii="Angsana New" w:hAnsi="Angsana New" w:hint="cs"/>
          <w:spacing w:val="4"/>
          <w:cs/>
        </w:rPr>
        <w:t>บาท</w:t>
      </w:r>
      <w:r w:rsidRPr="00621DF6">
        <w:rPr>
          <w:rFonts w:ascii="Angsana New" w:hAnsi="Angsana New"/>
          <w:spacing w:val="4"/>
          <w:cs/>
        </w:rPr>
        <w:t xml:space="preserve"> (งบการเงินเฉพาะ</w:t>
      </w:r>
      <w:r w:rsidRPr="00A81A0A">
        <w:rPr>
          <w:rFonts w:ascii="Angsana New" w:hAnsi="Angsana New"/>
          <w:spacing w:val="4"/>
          <w:cs/>
        </w:rPr>
        <w:t xml:space="preserve">กิจการ </w:t>
      </w:r>
      <w:r>
        <w:rPr>
          <w:rFonts w:ascii="Angsana New" w:hAnsi="Angsana New"/>
          <w:spacing w:val="4"/>
        </w:rPr>
        <w:t>8.24</w:t>
      </w:r>
      <w:r w:rsidRPr="00A81A0A">
        <w:rPr>
          <w:rFonts w:ascii="Angsana New" w:hAnsi="Angsana New"/>
          <w:spacing w:val="4"/>
          <w:cs/>
        </w:rPr>
        <w:t xml:space="preserve"> ล้าน</w:t>
      </w:r>
      <w:r w:rsidRPr="00621DF6">
        <w:rPr>
          <w:rFonts w:ascii="Angsana New" w:hAnsi="Angsana New"/>
          <w:spacing w:val="4"/>
          <w:cs/>
        </w:rPr>
        <w:t>บาท)</w:t>
      </w:r>
      <w:r w:rsidRPr="00621DF6">
        <w:rPr>
          <w:rFonts w:ascii="Angsana New" w:hAnsi="Angsana New" w:hint="cs"/>
          <w:spacing w:val="4"/>
          <w:cs/>
        </w:rPr>
        <w:t xml:space="preserve"> </w:t>
      </w:r>
      <w:r w:rsidRPr="00621DF6">
        <w:rPr>
          <w:rFonts w:ascii="Angsana New" w:hAnsi="Angsana New"/>
          <w:spacing w:val="4"/>
          <w:cs/>
        </w:rPr>
        <w:t>และ</w:t>
      </w:r>
      <w:r w:rsidRPr="00D22F67">
        <w:rPr>
          <w:rFonts w:ascii="Angsana New" w:hAnsi="Angsana New"/>
          <w:cs/>
        </w:rPr>
        <w:t>บันทึกเป็นค่าใช้จ่ายในงบกำไรขาดทุน</w:t>
      </w:r>
      <w:r w:rsidRPr="00D22F67">
        <w:rPr>
          <w:rFonts w:ascii="Angsana New" w:hAnsi="Angsana New" w:hint="cs"/>
          <w:cs/>
        </w:rPr>
        <w:t>รวม เป็น</w:t>
      </w:r>
      <w:r w:rsidRPr="00D22F67">
        <w:rPr>
          <w:rFonts w:ascii="Angsana New" w:hAnsi="Angsana New"/>
          <w:cs/>
        </w:rPr>
        <w:t xml:space="preserve">จำนวนเงิน </w:t>
      </w:r>
      <w:r w:rsidRPr="00D22F67">
        <w:rPr>
          <w:rFonts w:ascii="Angsana New" w:hAnsi="Angsana New"/>
        </w:rPr>
        <w:t>50.20</w:t>
      </w:r>
      <w:r w:rsidRPr="00D22F67">
        <w:rPr>
          <w:rFonts w:ascii="Angsana New" w:hAnsi="Angsana New"/>
          <w:cs/>
        </w:rPr>
        <w:t xml:space="preserve"> ล้านบาท (งบการเงินเฉพาะกิจการ </w:t>
      </w:r>
      <w:r w:rsidRPr="00D22F67">
        <w:rPr>
          <w:rFonts w:ascii="Angsana New" w:hAnsi="Angsana New"/>
        </w:rPr>
        <w:t>6.58</w:t>
      </w:r>
      <w:r w:rsidRPr="00D22F67">
        <w:rPr>
          <w:rFonts w:ascii="Angsana New" w:hAnsi="Angsana New"/>
          <w:cs/>
        </w:rPr>
        <w:t xml:space="preserve"> ล้านบาท)</w:t>
      </w:r>
      <w:r w:rsidRPr="00621DF6">
        <w:rPr>
          <w:rFonts w:ascii="Angsana New" w:hAnsi="Angsana New" w:hint="cs"/>
          <w:spacing w:val="4"/>
          <w:cs/>
        </w:rPr>
        <w:t xml:space="preserve"> </w:t>
      </w:r>
    </w:p>
    <w:p w:rsidR="00CA7C61" w:rsidRPr="00F31D5E" w:rsidRDefault="00CA7C61" w:rsidP="00CA7C61">
      <w:pPr>
        <w:tabs>
          <w:tab w:val="left" w:pos="270"/>
          <w:tab w:val="left" w:pos="426"/>
          <w:tab w:val="left" w:pos="1440"/>
          <w:tab w:val="left" w:pos="1560"/>
        </w:tabs>
        <w:ind w:right="-862"/>
        <w:jc w:val="both"/>
        <w:rPr>
          <w:sz w:val="10"/>
          <w:szCs w:val="10"/>
        </w:rPr>
      </w:pPr>
    </w:p>
    <w:p w:rsidR="00CA7C61" w:rsidRPr="008C2D0E" w:rsidRDefault="00CA7C61" w:rsidP="00B17CEF">
      <w:pPr>
        <w:numPr>
          <w:ilvl w:val="0"/>
          <w:numId w:val="8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t>เงินปันผลจ่ายและค่าตอบแทนกรรมการ</w:t>
      </w:r>
    </w:p>
    <w:p w:rsidR="00CA7C61" w:rsidRPr="001E2F92" w:rsidRDefault="00CA7C61" w:rsidP="00CA7C61">
      <w:pPr>
        <w:tabs>
          <w:tab w:val="left" w:pos="1440"/>
        </w:tabs>
        <w:ind w:left="616" w:right="-143" w:hanging="476"/>
        <w:jc w:val="thaiDistribute"/>
        <w:rPr>
          <w:spacing w:val="-4"/>
        </w:rPr>
      </w:pPr>
      <w:r>
        <w:rPr>
          <w:spacing w:val="-4"/>
        </w:rPr>
        <w:t>27.1</w:t>
      </w:r>
      <w:r>
        <w:rPr>
          <w:rFonts w:hint="cs"/>
          <w:spacing w:val="-4"/>
          <w:cs/>
        </w:rPr>
        <w:t xml:space="preserve">  </w:t>
      </w:r>
      <w:r w:rsidRPr="001E2F92">
        <w:rPr>
          <w:rFonts w:hint="cs"/>
          <w:spacing w:val="-4"/>
          <w:cs/>
        </w:rPr>
        <w:t xml:space="preserve">เมื่อวันที่ </w:t>
      </w:r>
      <w:r>
        <w:rPr>
          <w:spacing w:val="-4"/>
        </w:rPr>
        <w:t>26</w:t>
      </w:r>
      <w:r w:rsidRPr="001E2F92">
        <w:rPr>
          <w:rFonts w:hint="cs"/>
          <w:spacing w:val="-4"/>
          <w:cs/>
        </w:rPr>
        <w:t xml:space="preserve"> เมษายน </w:t>
      </w:r>
      <w:r>
        <w:rPr>
          <w:spacing w:val="-4"/>
        </w:rPr>
        <w:t>2564</w:t>
      </w:r>
      <w:r w:rsidRPr="001E2F92">
        <w:rPr>
          <w:rFonts w:hint="cs"/>
          <w:spacing w:val="-4"/>
          <w:cs/>
        </w:rPr>
        <w:t xml:space="preserve"> ที่ประชุมสามัญผู้ถือหุ้นของบริษัทประจำปี </w:t>
      </w:r>
      <w:r>
        <w:rPr>
          <w:spacing w:val="-4"/>
        </w:rPr>
        <w:t>2564</w:t>
      </w:r>
      <w:r w:rsidRPr="001E2F92">
        <w:rPr>
          <w:rFonts w:hint="cs"/>
          <w:spacing w:val="-4"/>
          <w:cs/>
        </w:rPr>
        <w:t xml:space="preserve"> ได้มีมติงดการจ่ายเงินปันผลสำหรับผลการดำเนินงานปี </w:t>
      </w:r>
      <w:r>
        <w:rPr>
          <w:spacing w:val="-4"/>
        </w:rPr>
        <w:t>2563</w:t>
      </w:r>
      <w:r w:rsidRPr="001E2F92">
        <w:rPr>
          <w:rFonts w:hint="cs"/>
          <w:spacing w:val="-4"/>
          <w:cs/>
        </w:rPr>
        <w:t xml:space="preserve"> และมีการอนุมัติการจ่ายค่าตอบแทนกรรมการประจำปี </w:t>
      </w:r>
      <w:r>
        <w:rPr>
          <w:spacing w:val="-4"/>
        </w:rPr>
        <w:t>2564</w:t>
      </w:r>
      <w:r w:rsidRPr="001E2F92">
        <w:rPr>
          <w:rFonts w:hint="cs"/>
          <w:spacing w:val="-4"/>
          <w:cs/>
        </w:rPr>
        <w:t xml:space="preserve"> เป็นเงินบำเหน็จกรรมการจำนวนเงิน </w:t>
      </w:r>
      <w:r>
        <w:rPr>
          <w:spacing w:val="-4"/>
        </w:rPr>
        <w:t>18</w:t>
      </w:r>
      <w:r w:rsidRPr="001E2F92">
        <w:rPr>
          <w:rFonts w:hint="cs"/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:rsidR="00CA7C61" w:rsidRPr="00234D3D" w:rsidRDefault="00CA7C61" w:rsidP="00CA7C61">
      <w:pPr>
        <w:tabs>
          <w:tab w:val="left" w:pos="1440"/>
        </w:tabs>
        <w:ind w:left="616" w:right="-143" w:hanging="476"/>
        <w:jc w:val="thaiDistribute"/>
        <w:rPr>
          <w:spacing w:val="-4"/>
        </w:rPr>
      </w:pPr>
      <w:r>
        <w:rPr>
          <w:spacing w:val="-4"/>
        </w:rPr>
        <w:t>27</w:t>
      </w:r>
      <w:r>
        <w:rPr>
          <w:rFonts w:hint="cs"/>
          <w:spacing w:val="-4"/>
          <w:cs/>
        </w:rPr>
        <w:t>.</w:t>
      </w:r>
      <w:r>
        <w:rPr>
          <w:spacing w:val="-4"/>
        </w:rPr>
        <w:t>2</w:t>
      </w:r>
      <w:r>
        <w:rPr>
          <w:rFonts w:hint="cs"/>
          <w:spacing w:val="-4"/>
          <w:cs/>
        </w:rPr>
        <w:t xml:space="preserve"> เมื่อวันที่ </w:t>
      </w:r>
      <w:r>
        <w:rPr>
          <w:spacing w:val="-4"/>
        </w:rPr>
        <w:t>10</w:t>
      </w:r>
      <w:r>
        <w:rPr>
          <w:rFonts w:hint="cs"/>
          <w:spacing w:val="-4"/>
          <w:cs/>
        </w:rPr>
        <w:t xml:space="preserve"> สิงหาคม</w:t>
      </w:r>
      <w:r w:rsidRPr="0020219A">
        <w:rPr>
          <w:rFonts w:hint="cs"/>
          <w:spacing w:val="-4"/>
          <w:cs/>
        </w:rPr>
        <w:t xml:space="preserve"> </w:t>
      </w:r>
      <w:r>
        <w:rPr>
          <w:spacing w:val="-4"/>
        </w:rPr>
        <w:t>256</w:t>
      </w:r>
      <w:r w:rsidRPr="0020219A">
        <w:rPr>
          <w:spacing w:val="-4"/>
        </w:rPr>
        <w:t>3</w:t>
      </w:r>
      <w:r w:rsidRPr="0020219A">
        <w:rPr>
          <w:rFonts w:hint="cs"/>
          <w:spacing w:val="-4"/>
          <w:cs/>
        </w:rPr>
        <w:t xml:space="preserve"> ที่ประชุม</w:t>
      </w:r>
      <w:r>
        <w:rPr>
          <w:rFonts w:hint="cs"/>
          <w:spacing w:val="-4"/>
          <w:cs/>
        </w:rPr>
        <w:t xml:space="preserve">สามัญผู้ถือหุ้นของบริษัทประจำปี </w:t>
      </w:r>
      <w:r>
        <w:rPr>
          <w:spacing w:val="-4"/>
        </w:rPr>
        <w:t>2563</w:t>
      </w:r>
      <w:r>
        <w:rPr>
          <w:rFonts w:hint="cs"/>
          <w:spacing w:val="-4"/>
          <w:cs/>
        </w:rPr>
        <w:t xml:space="preserve"> </w:t>
      </w:r>
      <w:r w:rsidRPr="001F4F8F">
        <w:rPr>
          <w:rFonts w:hint="cs"/>
          <w:spacing w:val="-4"/>
          <w:cs/>
        </w:rPr>
        <w:t>ได้มีมติ</w:t>
      </w:r>
      <w:r w:rsidRPr="0020219A">
        <w:rPr>
          <w:spacing w:val="-4"/>
          <w:cs/>
        </w:rPr>
        <w:t>งดการจ่ายเงินปันผล</w:t>
      </w:r>
      <w:r w:rsidRPr="001F4F8F">
        <w:rPr>
          <w:spacing w:val="-4"/>
          <w:cs/>
        </w:rPr>
        <w:t>สำหรับ</w:t>
      </w:r>
      <w:r>
        <w:rPr>
          <w:rFonts w:hint="cs"/>
          <w:spacing w:val="-4"/>
          <w:cs/>
        </w:rPr>
        <w:t xml:space="preserve"> </w:t>
      </w:r>
      <w:r w:rsidRPr="001F4F8F">
        <w:rPr>
          <w:spacing w:val="-4"/>
          <w:cs/>
        </w:rPr>
        <w:t xml:space="preserve">ผลการดำเนินงานปี </w:t>
      </w:r>
      <w:r w:rsidRPr="001F4F8F">
        <w:rPr>
          <w:spacing w:val="-4"/>
        </w:rPr>
        <w:t>256</w:t>
      </w:r>
      <w:r>
        <w:rPr>
          <w:spacing w:val="-4"/>
        </w:rPr>
        <w:t>2</w:t>
      </w:r>
      <w:r w:rsidRPr="001F4F8F">
        <w:rPr>
          <w:rFonts w:hint="cs"/>
          <w:spacing w:val="-4"/>
          <w:cs/>
        </w:rPr>
        <w:t xml:space="preserve"> </w:t>
      </w:r>
      <w:r w:rsidRPr="001F4F8F">
        <w:rPr>
          <w:spacing w:val="-4"/>
          <w:cs/>
        </w:rPr>
        <w:t xml:space="preserve">และมีการอนุมัติการจ่ายค่าตอบแทนกรรมการประจำปี </w:t>
      </w:r>
      <w:r w:rsidRPr="001F4F8F">
        <w:rPr>
          <w:spacing w:val="-4"/>
        </w:rPr>
        <w:t>256</w:t>
      </w:r>
      <w:r w:rsidRPr="001F4F8F">
        <w:rPr>
          <w:rFonts w:hint="cs"/>
          <w:spacing w:val="-4"/>
          <w:cs/>
        </w:rPr>
        <w:t>3</w:t>
      </w:r>
      <w:r w:rsidRPr="001F4F8F">
        <w:rPr>
          <w:spacing w:val="-4"/>
        </w:rPr>
        <w:t xml:space="preserve"> </w:t>
      </w:r>
      <w:r w:rsidRPr="001F4F8F">
        <w:rPr>
          <w:spacing w:val="-4"/>
          <w:cs/>
        </w:rPr>
        <w:t>เป็นเงินบำเหน็จ</w:t>
      </w:r>
      <w:r w:rsidRPr="0020219A">
        <w:rPr>
          <w:spacing w:val="-4"/>
          <w:cs/>
        </w:rPr>
        <w:t xml:space="preserve">กรรมการจำนวนเงิน </w:t>
      </w:r>
      <w:r w:rsidRPr="0020219A">
        <w:rPr>
          <w:spacing w:val="-4"/>
        </w:rPr>
        <w:t xml:space="preserve">18 </w:t>
      </w:r>
      <w:r w:rsidRPr="0020219A">
        <w:rPr>
          <w:spacing w:val="-4"/>
          <w:cs/>
        </w:rPr>
        <w:t>ล้านบาท และเบี้ยประชุมกรรมการในอัตราที่กำหนดไว้</w:t>
      </w:r>
    </w:p>
    <w:p w:rsidR="00CA7C61" w:rsidRPr="00CC3FE0" w:rsidRDefault="00CA7C61" w:rsidP="00CA7C61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:rsidR="00CA7C61" w:rsidRPr="008C2D0E" w:rsidRDefault="00CA7C61" w:rsidP="00B17CEF">
      <w:pPr>
        <w:numPr>
          <w:ilvl w:val="0"/>
          <w:numId w:val="8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t>ต้นทุนทางการเงิน</w:t>
      </w:r>
    </w:p>
    <w:p w:rsidR="00CA7C61" w:rsidRPr="00C04077" w:rsidRDefault="00CA7C61" w:rsidP="00CA7C61">
      <w:pPr>
        <w:tabs>
          <w:tab w:val="left" w:pos="392"/>
          <w:tab w:val="left" w:pos="900"/>
          <w:tab w:val="left" w:pos="1440"/>
        </w:tabs>
        <w:ind w:right="-98"/>
        <w:jc w:val="right"/>
        <w:rPr>
          <w:rFonts w:hint="cs"/>
          <w:cs/>
        </w:rPr>
      </w:pPr>
      <w:r w:rsidRPr="00C04077">
        <w:rPr>
          <w:cs/>
        </w:rPr>
        <w:t xml:space="preserve">หน่วย </w:t>
      </w:r>
      <w:r w:rsidRPr="00C04077">
        <w:t xml:space="preserve">: </w:t>
      </w:r>
      <w:proofErr w:type="spellStart"/>
      <w:r w:rsidRPr="00C04077">
        <w:t>บาท</w:t>
      </w:r>
      <w:proofErr w:type="spellEnd"/>
    </w:p>
    <w:tbl>
      <w:tblPr>
        <w:tblW w:w="9835" w:type="dxa"/>
        <w:jc w:val="right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84"/>
        <w:gridCol w:w="1412"/>
        <w:gridCol w:w="1413"/>
        <w:gridCol w:w="1413"/>
        <w:gridCol w:w="1413"/>
      </w:tblGrid>
      <w:tr w:rsidR="00CA7C61" w:rsidRPr="00C04077" w:rsidTr="00E11FC3">
        <w:trPr>
          <w:jc w:val="right"/>
        </w:trPr>
        <w:tc>
          <w:tcPr>
            <w:tcW w:w="4184" w:type="dxa"/>
            <w:vMerge w:val="restart"/>
            <w:vAlign w:val="center"/>
          </w:tcPr>
          <w:p w:rsidR="00CA7C61" w:rsidRPr="00EF467D" w:rsidRDefault="00CA7C61" w:rsidP="00E11FC3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sz w:val="30"/>
                <w:szCs w:val="30"/>
              </w:rPr>
            </w:pPr>
            <w:bookmarkStart w:id="20" w:name="OLE_LINK14"/>
            <w:r>
              <w:rPr>
                <w:rFonts w:hint="cs"/>
                <w:sz w:val="30"/>
                <w:szCs w:val="30"/>
                <w:cs/>
              </w:rPr>
              <w:t>รายการ</w:t>
            </w:r>
            <w:r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ธันวาคม</w:t>
            </w:r>
            <w:r w:rsidRPr="00EF467D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25" w:type="dxa"/>
            <w:gridSpan w:val="2"/>
          </w:tcPr>
          <w:p w:rsidR="00CA7C61" w:rsidRPr="00EF467D" w:rsidRDefault="00CA7C61" w:rsidP="00E11FC3">
            <w:pPr>
              <w:ind w:left="-94" w:right="-109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</w:tcPr>
          <w:p w:rsidR="00CA7C61" w:rsidRPr="00EF467D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C61" w:rsidRPr="00C04077" w:rsidTr="00E11FC3">
        <w:trPr>
          <w:jc w:val="right"/>
        </w:trPr>
        <w:tc>
          <w:tcPr>
            <w:tcW w:w="4184" w:type="dxa"/>
            <w:vMerge/>
            <w:tcBorders>
              <w:bottom w:val="single" w:sz="4" w:space="0" w:color="auto"/>
            </w:tcBorders>
          </w:tcPr>
          <w:p w:rsidR="00CA7C61" w:rsidRPr="00EF467D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CA7C61" w:rsidRPr="00F43181" w:rsidRDefault="00CA7C61" w:rsidP="00E11FC3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CA7C61" w:rsidRPr="00F43181" w:rsidRDefault="00CA7C61" w:rsidP="00E11FC3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CA7C61" w:rsidRPr="00F43181" w:rsidRDefault="00CA7C61" w:rsidP="00E11FC3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CA7C61" w:rsidRPr="00F43181" w:rsidRDefault="00CA7C61" w:rsidP="00E11FC3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CA7C61" w:rsidRPr="00C04077" w:rsidTr="00E11FC3">
        <w:trPr>
          <w:jc w:val="right"/>
        </w:trPr>
        <w:tc>
          <w:tcPr>
            <w:tcW w:w="4184" w:type="dxa"/>
            <w:tcBorders>
              <w:top w:val="nil"/>
              <w:bottom w:val="nil"/>
            </w:tcBorders>
          </w:tcPr>
          <w:p w:rsidR="00CA7C61" w:rsidRPr="00EF467D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jc w:val="center"/>
              <w:rPr>
                <w:sz w:val="30"/>
                <w:szCs w:val="30"/>
              </w:rPr>
            </w:pPr>
            <w:r w:rsidRPr="00E01902">
              <w:rPr>
                <w:sz w:val="30"/>
                <w:szCs w:val="30"/>
              </w:rPr>
              <w:t>-</w:t>
            </w: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A7C61" w:rsidRPr="00F43181" w:rsidRDefault="00CA7C61" w:rsidP="00E11FC3">
            <w:pPr>
              <w:ind w:right="6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15</w:t>
            </w:r>
            <w:r>
              <w:rPr>
                <w:sz w:val="30"/>
                <w:szCs w:val="30"/>
              </w:rPr>
              <w:t>,626,076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:rsidR="00CA7C61" w:rsidRPr="00E01902" w:rsidRDefault="00CA7C61" w:rsidP="00E11FC3">
            <w:pPr>
              <w:jc w:val="center"/>
              <w:rPr>
                <w:sz w:val="30"/>
                <w:szCs w:val="30"/>
              </w:rPr>
            </w:pPr>
            <w:r w:rsidRPr="00E01902">
              <w:rPr>
                <w:sz w:val="30"/>
                <w:szCs w:val="30"/>
              </w:rPr>
              <w:t>-</w:t>
            </w: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A7C61" w:rsidRPr="00F43181" w:rsidRDefault="00CA7C61" w:rsidP="00E11FC3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3,248,26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CA7C61" w:rsidRPr="00C04077" w:rsidTr="00E11FC3">
        <w:trPr>
          <w:jc w:val="right"/>
        </w:trPr>
        <w:tc>
          <w:tcPr>
            <w:tcW w:w="4184" w:type="dxa"/>
            <w:tcBorders>
              <w:top w:val="nil"/>
              <w:bottom w:val="nil"/>
            </w:tcBorders>
          </w:tcPr>
          <w:p w:rsidR="00CA7C61" w:rsidRPr="00BD6D7A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hint="cs"/>
                <w:sz w:val="30"/>
                <w:szCs w:val="30"/>
                <w:cs/>
              </w:rPr>
            </w:pPr>
            <w:r w:rsidRPr="00BD6D7A">
              <w:rPr>
                <w:sz w:val="30"/>
                <w:szCs w:val="30"/>
                <w:cs/>
              </w:rPr>
              <w:t>ดอกเบี้ยจ่าย</w:t>
            </w:r>
            <w:r>
              <w:rPr>
                <w:rFonts w:hint="cs"/>
                <w:sz w:val="30"/>
                <w:szCs w:val="30"/>
                <w:cs/>
              </w:rPr>
              <w:t>จากหนี้สินตามสัญญาเช่า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CA7C61" w:rsidRPr="00E01902" w:rsidRDefault="00CA7C61" w:rsidP="00E11FC3">
            <w:pPr>
              <w:ind w:right="60"/>
              <w:jc w:val="right"/>
              <w:rPr>
                <w:sz w:val="30"/>
                <w:szCs w:val="30"/>
              </w:rPr>
            </w:pPr>
            <w:r w:rsidRPr="00E01902">
              <w:rPr>
                <w:sz w:val="30"/>
                <w:szCs w:val="30"/>
              </w:rPr>
              <w:t>1,717,162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:rsidR="00CA7C61" w:rsidRPr="00F43181" w:rsidRDefault="00CA7C61" w:rsidP="00E11FC3">
            <w:pPr>
              <w:ind w:right="6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5,762,284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:rsidR="00CA7C61" w:rsidRPr="00E01902" w:rsidRDefault="00CA7C61" w:rsidP="00E11FC3">
            <w:pPr>
              <w:jc w:val="right"/>
              <w:rPr>
                <w:sz w:val="30"/>
                <w:szCs w:val="30"/>
              </w:rPr>
            </w:pPr>
            <w:r w:rsidRPr="00E01902">
              <w:rPr>
                <w:sz w:val="30"/>
                <w:szCs w:val="30"/>
              </w:rPr>
              <w:t>780,069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:rsidR="00CA7C61" w:rsidRPr="00F43181" w:rsidRDefault="00CA7C61" w:rsidP="00E11FC3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1,694,526</w:t>
            </w:r>
          </w:p>
        </w:tc>
      </w:tr>
      <w:tr w:rsidR="00CA7C61" w:rsidRPr="00C04077" w:rsidTr="00E11FC3">
        <w:trPr>
          <w:jc w:val="right"/>
        </w:trPr>
        <w:tc>
          <w:tcPr>
            <w:tcW w:w="4184" w:type="dxa"/>
            <w:tcBorders>
              <w:top w:val="nil"/>
              <w:bottom w:val="nil"/>
            </w:tcBorders>
          </w:tcPr>
          <w:p w:rsidR="00CA7C61" w:rsidRPr="00EF467D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41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60"/>
              <w:jc w:val="right"/>
              <w:rPr>
                <w:sz w:val="30"/>
                <w:szCs w:val="30"/>
              </w:rPr>
            </w:pPr>
            <w:r w:rsidRPr="00E01902">
              <w:rPr>
                <w:sz w:val="30"/>
                <w:szCs w:val="30"/>
              </w:rPr>
              <w:t>94,200,000</w:t>
            </w: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A7C61" w:rsidRPr="00F43181" w:rsidRDefault="00CA7C61" w:rsidP="00E11FC3">
            <w:pPr>
              <w:ind w:right="60"/>
              <w:jc w:val="right"/>
              <w:rPr>
                <w:sz w:val="30"/>
                <w:szCs w:val="30"/>
              </w:rPr>
            </w:pPr>
            <w:r w:rsidRPr="00195DE0">
              <w:rPr>
                <w:sz w:val="30"/>
                <w:szCs w:val="30"/>
              </w:rPr>
              <w:t>94,458,084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:rsidR="00CA7C61" w:rsidRPr="00E01902" w:rsidRDefault="00CA7C61" w:rsidP="00E11FC3">
            <w:pPr>
              <w:jc w:val="right"/>
              <w:rPr>
                <w:rFonts w:hint="cs"/>
                <w:sz w:val="30"/>
                <w:szCs w:val="30"/>
                <w:cs/>
              </w:rPr>
            </w:pPr>
            <w:r w:rsidRPr="00E01902">
              <w:rPr>
                <w:sz w:val="30"/>
                <w:szCs w:val="30"/>
              </w:rPr>
              <w:t>94,200,000</w:t>
            </w: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CA7C61" w:rsidRPr="00F43181" w:rsidRDefault="00CA7C61" w:rsidP="00E11FC3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94,458,08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</w:tr>
      <w:tr w:rsidR="00CA7C61" w:rsidRPr="00C04077" w:rsidTr="00E11FC3">
        <w:trPr>
          <w:jc w:val="right"/>
        </w:trPr>
        <w:tc>
          <w:tcPr>
            <w:tcW w:w="4184" w:type="dxa"/>
            <w:tcBorders>
              <w:top w:val="nil"/>
            </w:tcBorders>
          </w:tcPr>
          <w:p w:rsidR="00CA7C61" w:rsidRPr="00EF467D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412" w:type="dxa"/>
            <w:tcBorders>
              <w:top w:val="nil"/>
            </w:tcBorders>
          </w:tcPr>
          <w:p w:rsidR="00CA7C61" w:rsidRPr="00E01902" w:rsidRDefault="00CA7C61" w:rsidP="00E11FC3">
            <w:pPr>
              <w:ind w:right="60"/>
              <w:jc w:val="right"/>
              <w:rPr>
                <w:sz w:val="30"/>
                <w:szCs w:val="30"/>
              </w:rPr>
            </w:pPr>
            <w:r w:rsidRPr="00E01902">
              <w:rPr>
                <w:sz w:val="30"/>
                <w:szCs w:val="30"/>
              </w:rPr>
              <w:t>694,326</w:t>
            </w:r>
          </w:p>
        </w:tc>
        <w:tc>
          <w:tcPr>
            <w:tcW w:w="1413" w:type="dxa"/>
            <w:tcBorders>
              <w:top w:val="nil"/>
            </w:tcBorders>
          </w:tcPr>
          <w:p w:rsidR="00CA7C61" w:rsidRPr="00F43181" w:rsidRDefault="00CA7C61" w:rsidP="00E11FC3">
            <w:pPr>
              <w:ind w:right="60"/>
              <w:jc w:val="right"/>
              <w:rPr>
                <w:sz w:val="30"/>
                <w:szCs w:val="30"/>
              </w:rPr>
            </w:pPr>
            <w:r w:rsidRPr="00195DE0">
              <w:rPr>
                <w:sz w:val="30"/>
                <w:szCs w:val="30"/>
              </w:rPr>
              <w:t>694,326</w:t>
            </w:r>
          </w:p>
        </w:tc>
        <w:tc>
          <w:tcPr>
            <w:tcW w:w="1413" w:type="dxa"/>
            <w:tcBorders>
              <w:top w:val="nil"/>
            </w:tcBorders>
            <w:shd w:val="clear" w:color="auto" w:fill="auto"/>
          </w:tcPr>
          <w:p w:rsidR="00CA7C61" w:rsidRPr="00E01902" w:rsidRDefault="00CA7C61" w:rsidP="00E11FC3">
            <w:pPr>
              <w:jc w:val="right"/>
              <w:rPr>
                <w:sz w:val="30"/>
                <w:szCs w:val="30"/>
              </w:rPr>
            </w:pPr>
            <w:r w:rsidRPr="00E01902">
              <w:rPr>
                <w:sz w:val="30"/>
                <w:szCs w:val="30"/>
              </w:rPr>
              <w:t>694,326</w:t>
            </w:r>
          </w:p>
        </w:tc>
        <w:tc>
          <w:tcPr>
            <w:tcW w:w="1413" w:type="dxa"/>
            <w:tcBorders>
              <w:top w:val="nil"/>
            </w:tcBorders>
          </w:tcPr>
          <w:p w:rsidR="00CA7C61" w:rsidRPr="00F43181" w:rsidRDefault="00CA7C61" w:rsidP="00E11FC3">
            <w:pPr>
              <w:jc w:val="right"/>
              <w:rPr>
                <w:sz w:val="30"/>
                <w:szCs w:val="30"/>
              </w:rPr>
            </w:pPr>
            <w:r w:rsidRPr="004D742E">
              <w:rPr>
                <w:sz w:val="30"/>
                <w:szCs w:val="30"/>
              </w:rPr>
              <w:t>694,326</w:t>
            </w:r>
          </w:p>
        </w:tc>
      </w:tr>
      <w:tr w:rsidR="00CA7C61" w:rsidRPr="00C04077" w:rsidTr="00E11FC3">
        <w:trPr>
          <w:jc w:val="right"/>
        </w:trPr>
        <w:tc>
          <w:tcPr>
            <w:tcW w:w="4184" w:type="dxa"/>
          </w:tcPr>
          <w:p w:rsidR="00CA7C61" w:rsidRPr="00EF467D" w:rsidRDefault="00CA7C61" w:rsidP="00E11FC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1412" w:type="dxa"/>
          </w:tcPr>
          <w:p w:rsidR="00CA7C61" w:rsidRPr="00E01902" w:rsidRDefault="00CA7C61" w:rsidP="00E11FC3">
            <w:pPr>
              <w:ind w:right="60"/>
              <w:jc w:val="right"/>
              <w:rPr>
                <w:sz w:val="30"/>
                <w:szCs w:val="30"/>
              </w:rPr>
            </w:pPr>
            <w:r w:rsidRPr="00E01902">
              <w:rPr>
                <w:sz w:val="30"/>
                <w:szCs w:val="30"/>
              </w:rPr>
              <w:t>96,611,488</w:t>
            </w:r>
          </w:p>
        </w:tc>
        <w:tc>
          <w:tcPr>
            <w:tcW w:w="1413" w:type="dxa"/>
          </w:tcPr>
          <w:p w:rsidR="00CA7C61" w:rsidRPr="00F43181" w:rsidRDefault="00CA7C61" w:rsidP="00E11FC3">
            <w:pPr>
              <w:ind w:right="60"/>
              <w:jc w:val="right"/>
              <w:rPr>
                <w:rFonts w:hint="cs"/>
                <w:sz w:val="30"/>
                <w:szCs w:val="30"/>
                <w:cs/>
              </w:rPr>
            </w:pPr>
            <w:r w:rsidRPr="00195DE0">
              <w:rPr>
                <w:sz w:val="30"/>
                <w:szCs w:val="30"/>
              </w:rPr>
              <w:t>116,540,770</w:t>
            </w:r>
          </w:p>
        </w:tc>
        <w:tc>
          <w:tcPr>
            <w:tcW w:w="1413" w:type="dxa"/>
            <w:shd w:val="clear" w:color="auto" w:fill="auto"/>
          </w:tcPr>
          <w:p w:rsidR="00CA7C61" w:rsidRPr="00E01902" w:rsidRDefault="00CA7C61" w:rsidP="00E11FC3">
            <w:pPr>
              <w:jc w:val="right"/>
              <w:rPr>
                <w:sz w:val="30"/>
                <w:szCs w:val="30"/>
              </w:rPr>
            </w:pPr>
            <w:r w:rsidRPr="00E01902">
              <w:rPr>
                <w:sz w:val="30"/>
                <w:szCs w:val="30"/>
              </w:rPr>
              <w:t>95,674,395</w:t>
            </w:r>
          </w:p>
        </w:tc>
        <w:tc>
          <w:tcPr>
            <w:tcW w:w="1413" w:type="dxa"/>
          </w:tcPr>
          <w:p w:rsidR="00CA7C61" w:rsidRPr="00F43181" w:rsidRDefault="00CA7C61" w:rsidP="00E11FC3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100,095,199</w:t>
            </w:r>
          </w:p>
        </w:tc>
      </w:tr>
      <w:bookmarkEnd w:id="20"/>
    </w:tbl>
    <w:p w:rsidR="00CA7C61" w:rsidRDefault="00CA7C61" w:rsidP="00CA7C61">
      <w:pPr>
        <w:tabs>
          <w:tab w:val="left" w:pos="1350"/>
        </w:tabs>
        <w:spacing w:line="120" w:lineRule="auto"/>
        <w:ind w:right="-340"/>
        <w:jc w:val="both"/>
        <w:rPr>
          <w:b/>
          <w:bCs/>
          <w:sz w:val="12"/>
          <w:szCs w:val="12"/>
        </w:rPr>
      </w:pPr>
    </w:p>
    <w:p w:rsidR="00CA7C61" w:rsidRDefault="00CA7C61" w:rsidP="00CA7C61">
      <w:pPr>
        <w:tabs>
          <w:tab w:val="left" w:pos="1350"/>
        </w:tabs>
        <w:spacing w:line="120" w:lineRule="auto"/>
        <w:ind w:right="-340"/>
        <w:jc w:val="both"/>
        <w:rPr>
          <w:b/>
          <w:bCs/>
          <w:sz w:val="16"/>
          <w:szCs w:val="16"/>
        </w:rPr>
      </w:pPr>
    </w:p>
    <w:p w:rsidR="00CA7C61" w:rsidRDefault="00CA7C61" w:rsidP="00CA7C61">
      <w:pPr>
        <w:tabs>
          <w:tab w:val="left" w:pos="1350"/>
        </w:tabs>
        <w:spacing w:line="120" w:lineRule="auto"/>
        <w:ind w:right="-340"/>
        <w:jc w:val="both"/>
        <w:rPr>
          <w:b/>
          <w:bCs/>
          <w:sz w:val="16"/>
          <w:szCs w:val="16"/>
        </w:rPr>
      </w:pPr>
    </w:p>
    <w:p w:rsidR="00CA7C61" w:rsidRDefault="00CA7C61" w:rsidP="00CA7C61">
      <w:pPr>
        <w:tabs>
          <w:tab w:val="left" w:pos="1350"/>
        </w:tabs>
        <w:spacing w:line="120" w:lineRule="auto"/>
        <w:ind w:right="-340"/>
        <w:jc w:val="both"/>
        <w:rPr>
          <w:b/>
          <w:bCs/>
          <w:sz w:val="16"/>
          <w:szCs w:val="16"/>
        </w:rPr>
      </w:pPr>
    </w:p>
    <w:p w:rsidR="00CA7C61" w:rsidRPr="00CC3FE0" w:rsidRDefault="00CA7C61" w:rsidP="00CA7C61">
      <w:pPr>
        <w:tabs>
          <w:tab w:val="left" w:pos="1350"/>
        </w:tabs>
        <w:spacing w:line="120" w:lineRule="auto"/>
        <w:ind w:right="-340"/>
        <w:jc w:val="both"/>
        <w:rPr>
          <w:b/>
          <w:bCs/>
          <w:sz w:val="16"/>
          <w:szCs w:val="16"/>
        </w:rPr>
      </w:pPr>
    </w:p>
    <w:p w:rsidR="00CA7C61" w:rsidRPr="00CC3FE0" w:rsidRDefault="00CA7C61" w:rsidP="00CA7C61">
      <w:pPr>
        <w:tabs>
          <w:tab w:val="left" w:pos="1350"/>
        </w:tabs>
        <w:spacing w:line="120" w:lineRule="auto"/>
        <w:ind w:right="-340"/>
        <w:jc w:val="both"/>
        <w:rPr>
          <w:rFonts w:hint="cs"/>
          <w:b/>
          <w:bCs/>
          <w:sz w:val="16"/>
          <w:szCs w:val="16"/>
        </w:rPr>
      </w:pPr>
    </w:p>
    <w:p w:rsidR="00CA7C61" w:rsidRPr="008C2D0E" w:rsidRDefault="00CA7C61" w:rsidP="00B17CEF">
      <w:pPr>
        <w:numPr>
          <w:ilvl w:val="0"/>
          <w:numId w:val="8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lastRenderedPageBreak/>
        <w:t>ทุนสำรองตามกฎหมาย</w:t>
      </w:r>
    </w:p>
    <w:p w:rsidR="00CA7C61" w:rsidRDefault="00CA7C61" w:rsidP="00CA7C61">
      <w:pPr>
        <w:tabs>
          <w:tab w:val="left" w:pos="142"/>
          <w:tab w:val="left" w:pos="1170"/>
        </w:tabs>
        <w:ind w:left="142" w:right="-98" w:firstLine="567"/>
        <w:jc w:val="thaiDistribute"/>
      </w:pPr>
      <w:r w:rsidRPr="002069B4">
        <w:rPr>
          <w:cs/>
        </w:rPr>
        <w:t xml:space="preserve">ตามพระราชบัญญัติบริษัทมหาชนจำกัด พ.ศ. </w:t>
      </w:r>
      <w:r>
        <w:t>2535</w:t>
      </w:r>
      <w:r w:rsidRPr="002069B4">
        <w:rPr>
          <w:cs/>
        </w:rPr>
        <w:t xml:space="preserve">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</w:t>
      </w:r>
      <w:proofErr w:type="gramStart"/>
      <w:r w:rsidRPr="002069B4">
        <w:rPr>
          <w:cs/>
        </w:rPr>
        <w:t>หักด้วยยอดขาดทุนสะสมยกมา(</w:t>
      </w:r>
      <w:proofErr w:type="gramEnd"/>
      <w:r w:rsidRPr="002069B4">
        <w:rPr>
          <w:cs/>
        </w:rPr>
        <w:t>ถ้ามี) จนกว่าทุนสำรองนี้</w:t>
      </w:r>
      <w:r w:rsidRPr="002069B4">
        <w:rPr>
          <w:rFonts w:hint="cs"/>
          <w:cs/>
        </w:rPr>
        <w:t xml:space="preserve"> </w:t>
      </w:r>
      <w:r w:rsidRPr="002069B4">
        <w:rPr>
          <w:cs/>
        </w:rPr>
        <w:t>จะมีจำนวนไม่น้อยกว่าร้อยละสิบของทุนจดทะเบียน ทุนสำรองดังกล่าวจะนำไปจ่ายเงินปันผลไม่ได้ บริษัทได้จัดสรรทุนสำรองตามกฎหมายครบตามที่กฎหมายกำหนดแล้ว</w:t>
      </w:r>
    </w:p>
    <w:p w:rsidR="00CA7C61" w:rsidRPr="005B2D3A" w:rsidRDefault="00CA7C61" w:rsidP="00CA7C61">
      <w:pPr>
        <w:tabs>
          <w:tab w:val="left" w:pos="142"/>
          <w:tab w:val="left" w:pos="1170"/>
        </w:tabs>
        <w:ind w:right="-98"/>
        <w:jc w:val="thaiDistribute"/>
        <w:rPr>
          <w:sz w:val="10"/>
          <w:szCs w:val="10"/>
        </w:rPr>
      </w:pPr>
    </w:p>
    <w:p w:rsidR="00CA7C61" w:rsidRPr="00A670C0" w:rsidRDefault="00CA7C61" w:rsidP="00CA7C61">
      <w:pPr>
        <w:tabs>
          <w:tab w:val="left" w:pos="142"/>
          <w:tab w:val="left" w:pos="1170"/>
        </w:tabs>
        <w:ind w:left="142" w:right="-98" w:firstLine="567"/>
        <w:jc w:val="thaiDistribute"/>
        <w:rPr>
          <w:sz w:val="2"/>
          <w:szCs w:val="2"/>
        </w:rPr>
      </w:pPr>
    </w:p>
    <w:p w:rsidR="00CA7C61" w:rsidRPr="008C2D0E" w:rsidRDefault="00CA7C61" w:rsidP="00B17CEF">
      <w:pPr>
        <w:numPr>
          <w:ilvl w:val="0"/>
          <w:numId w:val="8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t>การจำแนกค่าใช้จ่ายตามลักษณะของค่าใช้จ่าย</w:t>
      </w:r>
    </w:p>
    <w:p w:rsidR="00CA7C61" w:rsidRPr="00C04077" w:rsidRDefault="00CA7C61" w:rsidP="00CA7C6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98"/>
        <w:jc w:val="right"/>
        <w:rPr>
          <w:rFonts w:hint="cs"/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cs/>
        </w:rPr>
        <w:tab/>
        <w:t xml:space="preserve">       </w:t>
      </w:r>
      <w:r w:rsidRPr="00C04077">
        <w:rPr>
          <w:cs/>
        </w:rPr>
        <w:tab/>
        <w:t xml:space="preserve">           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8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1"/>
        <w:gridCol w:w="1432"/>
        <w:gridCol w:w="1432"/>
        <w:gridCol w:w="1432"/>
        <w:gridCol w:w="1418"/>
      </w:tblGrid>
      <w:tr w:rsidR="00CA7C61" w:rsidRPr="001B31FC" w:rsidTr="00E11FC3">
        <w:trPr>
          <w:trHeight w:val="340"/>
        </w:trPr>
        <w:tc>
          <w:tcPr>
            <w:tcW w:w="4111" w:type="dxa"/>
            <w:vMerge w:val="restart"/>
            <w:vAlign w:val="center"/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8"/>
                <w:szCs w:val="28"/>
                <w:highlight w:val="yellow"/>
                <w:cs/>
              </w:rPr>
            </w:pPr>
            <w:bookmarkStart w:id="21" w:name="OLE_LINK15"/>
            <w:r w:rsidRPr="001B31FC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864" w:type="dxa"/>
            <w:gridSpan w:val="2"/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28"/>
                <w:szCs w:val="28"/>
                <w:highlight w:val="yellow"/>
              </w:rPr>
            </w:pPr>
            <w:r w:rsidRPr="001B31F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32"/>
              <w:jc w:val="center"/>
              <w:rPr>
                <w:sz w:val="28"/>
                <w:szCs w:val="28"/>
                <w:highlight w:val="yellow"/>
              </w:rPr>
            </w:pPr>
            <w:r w:rsidRPr="001B31F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7C61" w:rsidRPr="001B31FC" w:rsidTr="00E11FC3">
        <w:trPr>
          <w:trHeight w:val="340"/>
        </w:trPr>
        <w:tc>
          <w:tcPr>
            <w:tcW w:w="4111" w:type="dxa"/>
            <w:vMerge/>
            <w:tcBorders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32" w:type="dxa"/>
            <w:tcBorders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25</w:t>
            </w:r>
            <w:r w:rsidRPr="001B31FC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32" w:type="dxa"/>
            <w:tcBorders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25</w:t>
            </w:r>
            <w:r w:rsidRPr="001B31FC">
              <w:rPr>
                <w:rFonts w:hint="cs"/>
                <w:sz w:val="28"/>
                <w:szCs w:val="28"/>
                <w:cs/>
              </w:rPr>
              <w:t>63</w:t>
            </w:r>
          </w:p>
        </w:tc>
        <w:tc>
          <w:tcPr>
            <w:tcW w:w="1432" w:type="dxa"/>
            <w:tcBorders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25</w:t>
            </w:r>
            <w:r w:rsidRPr="001B31FC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25</w:t>
            </w:r>
            <w:r w:rsidRPr="001B31FC">
              <w:rPr>
                <w:rFonts w:hint="cs"/>
                <w:sz w:val="28"/>
                <w:szCs w:val="28"/>
                <w:cs/>
              </w:rPr>
              <w:t>63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single" w:sz="4" w:space="0" w:color="auto"/>
              <w:bottom w:val="nil"/>
            </w:tcBorders>
            <w:vAlign w:val="center"/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  <w:cs/>
              </w:rPr>
              <w:t>การเป</w:t>
            </w:r>
            <w:r>
              <w:rPr>
                <w:sz w:val="28"/>
                <w:szCs w:val="28"/>
                <w:cs/>
              </w:rPr>
              <w:t>ลี่ยนแปลงในสินค้าสำเร็จรูป</w:t>
            </w:r>
            <w:r w:rsidRPr="001B31FC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14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7C61" w:rsidRPr="00E01902" w:rsidRDefault="00CA7C61" w:rsidP="00E11FC3">
            <w:pPr>
              <w:ind w:right="28"/>
              <w:jc w:val="right"/>
              <w:rPr>
                <w:sz w:val="28"/>
                <w:szCs w:val="28"/>
              </w:rPr>
            </w:pPr>
            <w:r w:rsidRPr="00E01902">
              <w:rPr>
                <w:rFonts w:hint="cs"/>
                <w:sz w:val="28"/>
                <w:szCs w:val="28"/>
                <w:cs/>
              </w:rPr>
              <w:t>82,754</w:t>
            </w:r>
          </w:p>
        </w:tc>
        <w:tc>
          <w:tcPr>
            <w:tcW w:w="1432" w:type="dxa"/>
            <w:tcBorders>
              <w:top w:val="single" w:sz="4" w:space="0" w:color="auto"/>
              <w:bottom w:val="nil"/>
            </w:tcBorders>
          </w:tcPr>
          <w:p w:rsidR="00CA7C61" w:rsidRPr="001B31FC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1B31FC">
              <w:rPr>
                <w:sz w:val="28"/>
                <w:szCs w:val="28"/>
              </w:rPr>
              <w:t>1,371,086</w:t>
            </w:r>
          </w:p>
        </w:tc>
        <w:tc>
          <w:tcPr>
            <w:tcW w:w="1432" w:type="dxa"/>
            <w:tcBorders>
              <w:top w:val="single" w:sz="4" w:space="0" w:color="auto"/>
              <w:bottom w:val="nil"/>
            </w:tcBorders>
          </w:tcPr>
          <w:p w:rsidR="00CA7C61" w:rsidRPr="00E01902" w:rsidRDefault="00CA7C61" w:rsidP="00E11FC3">
            <w:pPr>
              <w:ind w:right="28"/>
              <w:jc w:val="right"/>
              <w:rPr>
                <w:sz w:val="28"/>
                <w:szCs w:val="28"/>
              </w:rPr>
            </w:pPr>
            <w:r w:rsidRPr="00E01902">
              <w:rPr>
                <w:rFonts w:hint="cs"/>
                <w:sz w:val="28"/>
                <w:szCs w:val="28"/>
                <w:cs/>
              </w:rPr>
              <w:t>82,754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CA7C61" w:rsidRPr="001B31FC" w:rsidRDefault="00CA7C61" w:rsidP="00E11FC3">
            <w:pPr>
              <w:ind w:right="28"/>
              <w:jc w:val="right"/>
              <w:rPr>
                <w:sz w:val="28"/>
                <w:szCs w:val="28"/>
              </w:rPr>
            </w:pPr>
            <w:r w:rsidRPr="001B31FC">
              <w:rPr>
                <w:rFonts w:hint="cs"/>
                <w:sz w:val="28"/>
                <w:szCs w:val="28"/>
                <w:cs/>
              </w:rPr>
              <w:t>1</w:t>
            </w:r>
            <w:r w:rsidRPr="001B31FC">
              <w:rPr>
                <w:sz w:val="28"/>
                <w:szCs w:val="28"/>
              </w:rPr>
              <w:t>,</w:t>
            </w:r>
            <w:r w:rsidRPr="001B31FC">
              <w:rPr>
                <w:rFonts w:hint="cs"/>
                <w:sz w:val="28"/>
                <w:szCs w:val="28"/>
                <w:cs/>
              </w:rPr>
              <w:t>068</w:t>
            </w:r>
            <w:r w:rsidRPr="001B31FC">
              <w:rPr>
                <w:sz w:val="28"/>
                <w:szCs w:val="28"/>
              </w:rPr>
              <w:t>,</w:t>
            </w:r>
            <w:r w:rsidRPr="001B31FC">
              <w:rPr>
                <w:rFonts w:hint="cs"/>
                <w:sz w:val="28"/>
                <w:szCs w:val="28"/>
                <w:cs/>
              </w:rPr>
              <w:t>447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ค่าใช้จ่ายในการผลิตรายการ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5F773B">
              <w:rPr>
                <w:sz w:val="28"/>
                <w:szCs w:val="28"/>
              </w:rPr>
              <w:t>2,847,628,707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3,196,410,271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E01902">
              <w:rPr>
                <w:sz w:val="28"/>
                <w:szCs w:val="28"/>
              </w:rPr>
              <w:t>332,899,864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959,529,760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highlight w:val="yellow"/>
              </w:rPr>
            </w:pPr>
            <w:r w:rsidRPr="001B31FC">
              <w:rPr>
                <w:sz w:val="28"/>
                <w:szCs w:val="28"/>
                <w:cs/>
              </w:rPr>
              <w:t>ค่าใช้จ่ายในการจัดคอนเสิร์ตและแสดงโชว์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5F773B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10,299,912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E01902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left="-113" w:right="37"/>
              <w:jc w:val="right"/>
              <w:rPr>
                <w:sz w:val="28"/>
                <w:szCs w:val="28"/>
              </w:rPr>
            </w:pPr>
            <w:r w:rsidRPr="005F773B">
              <w:rPr>
                <w:sz w:val="28"/>
                <w:szCs w:val="28"/>
              </w:rPr>
              <w:t>152,600,994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161,593,215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E01902">
              <w:rPr>
                <w:sz w:val="28"/>
                <w:szCs w:val="28"/>
              </w:rPr>
              <w:t>152,600,994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122,734,617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right="37"/>
              <w:jc w:val="right"/>
              <w:rPr>
                <w:rFonts w:hint="cs"/>
                <w:sz w:val="28"/>
                <w:szCs w:val="28"/>
                <w:cs/>
              </w:rPr>
            </w:pPr>
            <w:r w:rsidRPr="005F773B">
              <w:rPr>
                <w:sz w:val="28"/>
                <w:szCs w:val="28"/>
              </w:rPr>
              <w:t>688,237,548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1,113,935,738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E01902">
              <w:rPr>
                <w:sz w:val="28"/>
                <w:szCs w:val="28"/>
              </w:rPr>
              <w:t>225,989,512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175,839,690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ค่าเสื่อมราคา</w:t>
            </w:r>
            <w:r>
              <w:rPr>
                <w:rFonts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5F773B">
              <w:rPr>
                <w:sz w:val="28"/>
                <w:szCs w:val="28"/>
              </w:rPr>
              <w:t>104,463,025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135,291,44</w:t>
            </w:r>
            <w:r w:rsidRPr="008F1946">
              <w:rPr>
                <w:sz w:val="28"/>
                <w:szCs w:val="28"/>
              </w:rPr>
              <w:t>0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E01902">
              <w:rPr>
                <w:rFonts w:hint="cs"/>
                <w:sz w:val="28"/>
                <w:szCs w:val="28"/>
                <w:cs/>
              </w:rPr>
              <w:t>10,308,603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rFonts w:hint="cs"/>
                <w:sz w:val="28"/>
                <w:szCs w:val="28"/>
                <w:cs/>
              </w:rPr>
              <w:t>10,977,953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sz w:val="28"/>
                <w:szCs w:val="28"/>
                <w:cs/>
              </w:rPr>
            </w:pPr>
            <w:r w:rsidRPr="001B31FC">
              <w:rPr>
                <w:rFonts w:hint="cs"/>
                <w:sz w:val="28"/>
                <w:szCs w:val="28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5F773B">
              <w:rPr>
                <w:sz w:val="28"/>
                <w:szCs w:val="28"/>
              </w:rPr>
              <w:t>63,044,135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57,663,424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7"/>
              <w:jc w:val="right"/>
              <w:rPr>
                <w:rFonts w:hint="cs"/>
                <w:sz w:val="28"/>
                <w:szCs w:val="28"/>
                <w:cs/>
              </w:rPr>
            </w:pPr>
            <w:r w:rsidRPr="00E01902">
              <w:rPr>
                <w:rFonts w:hint="cs"/>
                <w:sz w:val="28"/>
                <w:szCs w:val="28"/>
                <w:cs/>
              </w:rPr>
              <w:t>28</w:t>
            </w:r>
            <w:r>
              <w:rPr>
                <w:rFonts w:hint="cs"/>
                <w:sz w:val="28"/>
                <w:szCs w:val="28"/>
                <w:cs/>
              </w:rPr>
              <w:t>,22</w:t>
            </w:r>
            <w:r w:rsidRPr="00E01902">
              <w:rPr>
                <w:rFonts w:hint="cs"/>
                <w:sz w:val="28"/>
                <w:szCs w:val="28"/>
                <w:cs/>
              </w:rPr>
              <w:t>5,880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7"/>
              <w:jc w:val="right"/>
              <w:rPr>
                <w:rFonts w:hint="cs"/>
                <w:sz w:val="28"/>
                <w:szCs w:val="28"/>
                <w:cs/>
              </w:rPr>
            </w:pPr>
            <w:r w:rsidRPr="008F1946">
              <w:rPr>
                <w:rFonts w:hint="cs"/>
                <w:sz w:val="28"/>
                <w:szCs w:val="28"/>
                <w:cs/>
              </w:rPr>
              <w:t>26,986,266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5F773B">
              <w:rPr>
                <w:sz w:val="28"/>
                <w:szCs w:val="28"/>
              </w:rPr>
              <w:t>26,550,742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30,228,609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7"/>
              <w:jc w:val="right"/>
              <w:rPr>
                <w:rFonts w:hint="cs"/>
                <w:sz w:val="28"/>
                <w:szCs w:val="28"/>
                <w:cs/>
              </w:rPr>
            </w:pPr>
            <w:r w:rsidRPr="00E01902">
              <w:rPr>
                <w:rFonts w:hint="cs"/>
                <w:sz w:val="28"/>
                <w:szCs w:val="28"/>
                <w:cs/>
              </w:rPr>
              <w:t>3,455,727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rFonts w:hint="cs"/>
                <w:sz w:val="28"/>
                <w:szCs w:val="28"/>
                <w:cs/>
              </w:rPr>
              <w:t>1,399,008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ค่าตัดจำหน่ายสิทธิการใช้ทรัพย์สิน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5F773B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33,897,691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E01902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ค่าตัดจำหน่ายสิทธิการใช้คลื่นความถี่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right="37"/>
              <w:jc w:val="right"/>
              <w:rPr>
                <w:rFonts w:hint="cs"/>
                <w:sz w:val="28"/>
                <w:szCs w:val="28"/>
                <w:cs/>
              </w:rPr>
            </w:pPr>
            <w:r w:rsidRPr="005F773B">
              <w:rPr>
                <w:sz w:val="28"/>
                <w:szCs w:val="28"/>
              </w:rPr>
              <w:t>137,648,509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137,648,509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E01902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ค่าตัดจำหน่ายผลประโยชน์จ่ายเพิ่ม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5F773B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rFonts w:hint="cs"/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10,893,987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80"/>
              <w:jc w:val="right"/>
              <w:rPr>
                <w:rFonts w:hint="cs"/>
                <w:sz w:val="28"/>
                <w:szCs w:val="28"/>
                <w:cs/>
              </w:rPr>
            </w:pPr>
            <w:r w:rsidRPr="00E01902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rFonts w:hint="cs"/>
                <w:sz w:val="28"/>
                <w:szCs w:val="28"/>
                <w:cs/>
              </w:rPr>
              <w:t>สินทรัพย์ไม่หมุนเวียนอื่นตัดจำหน่าย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5F773B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5F773B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rFonts w:hint="cs"/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  <w:cs/>
              </w:rPr>
              <w:t>1</w:t>
            </w:r>
            <w:r w:rsidRPr="008F1946">
              <w:rPr>
                <w:sz w:val="28"/>
                <w:szCs w:val="28"/>
              </w:rPr>
              <w:t>,</w:t>
            </w:r>
            <w:r w:rsidRPr="008F1946">
              <w:rPr>
                <w:sz w:val="28"/>
                <w:szCs w:val="28"/>
                <w:cs/>
              </w:rPr>
              <w:t>368</w:t>
            </w:r>
            <w:r w:rsidRPr="008F1946">
              <w:rPr>
                <w:sz w:val="28"/>
                <w:szCs w:val="28"/>
              </w:rPr>
              <w:t>,</w:t>
            </w:r>
            <w:r w:rsidRPr="008F1946">
              <w:rPr>
                <w:sz w:val="28"/>
                <w:szCs w:val="28"/>
                <w:cs/>
              </w:rPr>
              <w:t>69</w:t>
            </w:r>
            <w:r w:rsidRPr="008F1946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E01902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80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-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ค่านายหน้าและส่งเสริมการขาย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3D4F4B" w:rsidRDefault="00CA7C61" w:rsidP="00E11FC3">
            <w:pPr>
              <w:ind w:right="37"/>
              <w:jc w:val="right"/>
              <w:rPr>
                <w:rFonts w:hint="cs"/>
                <w:sz w:val="28"/>
                <w:szCs w:val="28"/>
                <w:cs/>
              </w:rPr>
            </w:pPr>
            <w:r w:rsidRPr="003D4F4B">
              <w:rPr>
                <w:sz w:val="28"/>
                <w:szCs w:val="28"/>
              </w:rPr>
              <w:t>84,766,848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118,385,21</w:t>
            </w:r>
            <w:r w:rsidRPr="008F1946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E01902">
              <w:rPr>
                <w:sz w:val="28"/>
                <w:szCs w:val="28"/>
              </w:rPr>
              <w:t>525,301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5,078,824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28"/>
                <w:szCs w:val="28"/>
                <w:cs/>
              </w:rPr>
            </w:pPr>
            <w:r w:rsidRPr="001B31FC">
              <w:rPr>
                <w:sz w:val="28"/>
                <w:szCs w:val="28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:rsidR="00CA7C61" w:rsidRPr="003D4F4B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3D4F4B">
              <w:rPr>
                <w:sz w:val="28"/>
                <w:szCs w:val="28"/>
              </w:rPr>
              <w:t>234,534,320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8F1946">
              <w:rPr>
                <w:sz w:val="28"/>
                <w:szCs w:val="28"/>
              </w:rPr>
              <w:t>313,808,031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CA7C61" w:rsidRPr="00E01902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 w:rsidRPr="00E01902">
              <w:rPr>
                <w:sz w:val="28"/>
                <w:szCs w:val="28"/>
              </w:rPr>
              <w:t>54,160,919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A7C61" w:rsidRPr="001B31FC" w:rsidRDefault="00CA7C61" w:rsidP="00E11FC3">
            <w:pPr>
              <w:ind w:right="37"/>
              <w:jc w:val="right"/>
              <w:rPr>
                <w:rFonts w:hint="cs"/>
                <w:sz w:val="28"/>
                <w:szCs w:val="28"/>
                <w:cs/>
              </w:rPr>
            </w:pPr>
            <w:r w:rsidRPr="008F1946">
              <w:rPr>
                <w:sz w:val="28"/>
                <w:szCs w:val="28"/>
              </w:rPr>
              <w:t>53,120,608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A7C61" w:rsidRPr="003D4F4B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250,817,830</w:t>
            </w:r>
          </w:p>
        </w:tc>
        <w:tc>
          <w:tcPr>
            <w:tcW w:w="1432" w:type="dxa"/>
            <w:tcBorders>
              <w:top w:val="nil"/>
              <w:bottom w:val="single" w:sz="4" w:space="0" w:color="auto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691,287,150</w:t>
            </w:r>
          </w:p>
        </w:tc>
        <w:tc>
          <w:tcPr>
            <w:tcW w:w="1432" w:type="dxa"/>
            <w:tcBorders>
              <w:top w:val="nil"/>
              <w:bottom w:val="single" w:sz="4" w:space="0" w:color="auto"/>
            </w:tcBorders>
          </w:tcPr>
          <w:p w:rsidR="00CA7C61" w:rsidRPr="00E01902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137,138,643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209,209,410</w:t>
            </w:r>
          </w:p>
        </w:tc>
      </w:tr>
      <w:tr w:rsidR="00CA7C61" w:rsidRPr="001B31FC" w:rsidTr="00E11FC3">
        <w:trPr>
          <w:trHeight w:val="20"/>
        </w:trPr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CA7C61" w:rsidRPr="001B31FC" w:rsidRDefault="00CA7C61" w:rsidP="00E11FC3">
            <w:pPr>
              <w:tabs>
                <w:tab w:val="left" w:pos="360"/>
                <w:tab w:val="left" w:pos="900"/>
              </w:tabs>
              <w:ind w:right="-619" w:firstLine="1733"/>
              <w:jc w:val="thaiDistribute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A7C61" w:rsidRPr="003D4F4B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4,590,375,412</w:t>
            </w:r>
          </w:p>
        </w:tc>
        <w:tc>
          <w:tcPr>
            <w:tcW w:w="1432" w:type="dxa"/>
            <w:tcBorders>
              <w:top w:val="nil"/>
              <w:bottom w:val="single" w:sz="4" w:space="0" w:color="auto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6,014,082,973</w:t>
            </w:r>
          </w:p>
        </w:tc>
        <w:tc>
          <w:tcPr>
            <w:tcW w:w="1432" w:type="dxa"/>
            <w:tcBorders>
              <w:top w:val="nil"/>
              <w:bottom w:val="single" w:sz="4" w:space="0" w:color="auto"/>
            </w:tcBorders>
          </w:tcPr>
          <w:p w:rsidR="00CA7C61" w:rsidRPr="00E01902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945,388,197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CA7C61" w:rsidRPr="008F1946" w:rsidRDefault="00CA7C61" w:rsidP="00E11FC3">
            <w:pPr>
              <w:ind w:right="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1,565,944,583</w:t>
            </w:r>
          </w:p>
        </w:tc>
      </w:tr>
      <w:bookmarkEnd w:id="21"/>
    </w:tbl>
    <w:p w:rsidR="00CA7C61" w:rsidRPr="005F773B" w:rsidRDefault="00CA7C61" w:rsidP="00CA7C61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6"/>
          <w:szCs w:val="6"/>
        </w:rPr>
      </w:pPr>
    </w:p>
    <w:p w:rsidR="00CA7C61" w:rsidRPr="00C04077" w:rsidRDefault="00CA7C61" w:rsidP="00B17CEF">
      <w:pPr>
        <w:numPr>
          <w:ilvl w:val="0"/>
          <w:numId w:val="8"/>
        </w:num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cs/>
        </w:rPr>
      </w:pPr>
      <w:r w:rsidRPr="00C04077">
        <w:rPr>
          <w:b/>
          <w:bCs/>
          <w:cs/>
        </w:rPr>
        <w:t>ภาษีเงินได้</w:t>
      </w:r>
    </w:p>
    <w:p w:rsidR="00CA7C61" w:rsidRDefault="00CA7C61" w:rsidP="00CA7C61">
      <w:pPr>
        <w:spacing w:line="360" w:lineRule="exact"/>
        <w:ind w:left="142" w:right="-113" w:firstLine="567"/>
        <w:jc w:val="thaiDistribute"/>
      </w:pPr>
      <w:r w:rsidRPr="003215F1">
        <w:rPr>
          <w:cs/>
        </w:rPr>
        <w:t>ภาษีเงินได้นิติบุคคล</w:t>
      </w:r>
      <w:r w:rsidRPr="003215F1">
        <w:rPr>
          <w:rFonts w:hint="cs"/>
          <w:cs/>
        </w:rPr>
        <w:t>ทางภาษี</w:t>
      </w:r>
      <w:r w:rsidRPr="003215F1">
        <w:rPr>
          <w:cs/>
        </w:rPr>
        <w:t xml:space="preserve">ของบริษัทและบริษัทย่อย สำหรับปีสิ้นสุดวันที่ </w:t>
      </w:r>
      <w:r>
        <w:t>31</w:t>
      </w:r>
      <w:r w:rsidRPr="003215F1">
        <w:rPr>
          <w:cs/>
        </w:rPr>
        <w:t xml:space="preserve"> ธันวาคม </w:t>
      </w:r>
      <w:r>
        <w:t>2564</w:t>
      </w:r>
      <w:r w:rsidRPr="003215F1">
        <w:rPr>
          <w:cs/>
        </w:rPr>
        <w:t xml:space="preserve"> และ </w:t>
      </w:r>
      <w:r>
        <w:t>2563</w:t>
      </w:r>
      <w:r w:rsidRPr="003215F1">
        <w:rPr>
          <w:cs/>
        </w:rPr>
        <w:t>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</w:t>
      </w:r>
      <w:r w:rsidRPr="003215F1">
        <w:rPr>
          <w:rFonts w:hint="cs"/>
          <w:cs/>
        </w:rPr>
        <w:br/>
      </w:r>
      <w:r w:rsidRPr="003215F1">
        <w:rPr>
          <w:cs/>
        </w:rPr>
        <w:t xml:space="preserve">เงินได้ เช่น เงินปันผลรับ หรือเป็นรายจ่ายที่ต้องห้ามในการคำนวณภาษีเงินได้ เช่น </w:t>
      </w:r>
      <w:r>
        <w:rPr>
          <w:rFonts w:hint="cs"/>
          <w:cs/>
        </w:rPr>
        <w:t xml:space="preserve">ผลขาดทุนด้านเครดิตที่คาดว่า    </w:t>
      </w:r>
      <w:proofErr w:type="gramStart"/>
      <w:r>
        <w:rPr>
          <w:rFonts w:hint="cs"/>
          <w:cs/>
        </w:rPr>
        <w:t>จะเกิดขึ้น</w:t>
      </w:r>
      <w:r w:rsidRPr="003215F1">
        <w:rPr>
          <w:sz w:val="8"/>
          <w:szCs w:val="8"/>
          <w:cs/>
        </w:rPr>
        <w:t xml:space="preserve"> </w:t>
      </w:r>
      <w:r w:rsidRPr="003215F1">
        <w:rPr>
          <w:cs/>
        </w:rPr>
        <w:t xml:space="preserve"> ขาดทุนจากการด้อยค่า</w:t>
      </w:r>
      <w:proofErr w:type="gramEnd"/>
      <w:r w:rsidRPr="003215F1">
        <w:rPr>
          <w:cs/>
        </w:rPr>
        <w:t xml:space="preserve"> เป็นต้น</w:t>
      </w:r>
    </w:p>
    <w:p w:rsidR="00CA7C61" w:rsidRPr="003215F1" w:rsidRDefault="00CA7C61" w:rsidP="00CA7C61">
      <w:pPr>
        <w:spacing w:line="360" w:lineRule="exact"/>
        <w:ind w:left="142" w:right="-113" w:firstLine="567"/>
        <w:jc w:val="thaiDistribute"/>
        <w:rPr>
          <w:rFonts w:hint="cs"/>
          <w:cs/>
        </w:rPr>
      </w:pPr>
      <w:r w:rsidRPr="003215F1">
        <w:rPr>
          <w:cs/>
        </w:rPr>
        <w:t xml:space="preserve">บริษัทคำนวณภาษีเงินได้นิติบุคคลในอัตราร้อยละ </w:t>
      </w:r>
      <w:r>
        <w:t>20</w:t>
      </w:r>
    </w:p>
    <w:p w:rsidR="00CA7C61" w:rsidRPr="003215F1" w:rsidRDefault="00CA7C61" w:rsidP="00CA7C61">
      <w:pPr>
        <w:spacing w:line="360" w:lineRule="exact"/>
        <w:ind w:left="142" w:right="-113" w:firstLine="567"/>
        <w:jc w:val="thaiDistribute"/>
        <w:rPr>
          <w:rFonts w:hint="cs"/>
        </w:rPr>
      </w:pPr>
      <w:r w:rsidRPr="003215F1">
        <w:rPr>
          <w:cs/>
        </w:rPr>
        <w:t>ภาษีเงินได้นิติบุคคลของบริษัทย่อย</w:t>
      </w:r>
      <w:r>
        <w:rPr>
          <w:rFonts w:hint="cs"/>
          <w:cs/>
        </w:rPr>
        <w:t>ที่จัดตั้งขึ้นตามกฎหมายไทย</w:t>
      </w:r>
      <w:r w:rsidRPr="003215F1">
        <w:rPr>
          <w:cs/>
        </w:rPr>
        <w:t xml:space="preserve"> คำนวณในอัตราร้อยละ </w:t>
      </w:r>
      <w:r>
        <w:t>15</w:t>
      </w:r>
      <w:r w:rsidRPr="003215F1">
        <w:rPr>
          <w:cs/>
        </w:rPr>
        <w:t xml:space="preserve"> และ </w:t>
      </w:r>
      <w:r>
        <w:t>20</w:t>
      </w:r>
    </w:p>
    <w:p w:rsidR="00CA7C61" w:rsidRDefault="00CA7C61" w:rsidP="00CA7C61">
      <w:pPr>
        <w:spacing w:line="360" w:lineRule="exact"/>
        <w:ind w:left="142" w:right="-113" w:firstLine="567"/>
        <w:jc w:val="thaiDistribute"/>
      </w:pPr>
      <w:r w:rsidRPr="003215F1">
        <w:rPr>
          <w:cs/>
        </w:rPr>
        <w:t>ภาษีเงินได้นิติบุคคลของบริษัทย่อยที่จัดตั้งขึ้นตามกฎหมายของสาธารณรัฐแห่งสหภาพ</w:t>
      </w:r>
      <w:proofErr w:type="spellStart"/>
      <w:r w:rsidRPr="003215F1">
        <w:rPr>
          <w:cs/>
        </w:rPr>
        <w:t>เมียนมาร์</w:t>
      </w:r>
      <w:proofErr w:type="spellEnd"/>
      <w:r w:rsidRPr="003215F1">
        <w:rPr>
          <w:rFonts w:hint="cs"/>
          <w:cs/>
        </w:rPr>
        <w:t xml:space="preserve"> </w:t>
      </w:r>
      <w:r w:rsidRPr="003215F1">
        <w:rPr>
          <w:cs/>
        </w:rPr>
        <w:t>คำนวณใน</w:t>
      </w:r>
      <w:r w:rsidRPr="003215F1">
        <w:t xml:space="preserve"> </w:t>
      </w:r>
      <w:r>
        <w:br/>
      </w:r>
      <w:r w:rsidRPr="003215F1">
        <w:rPr>
          <w:cs/>
        </w:rPr>
        <w:t xml:space="preserve">อัตราร้อยละ </w:t>
      </w:r>
      <w:r>
        <w:t>25</w:t>
      </w:r>
    </w:p>
    <w:p w:rsidR="00CA7C61" w:rsidRDefault="00CA7C61" w:rsidP="00CA7C61">
      <w:pPr>
        <w:spacing w:line="360" w:lineRule="exact"/>
        <w:ind w:left="142" w:right="-113" w:firstLine="567"/>
        <w:jc w:val="thaiDistribute"/>
      </w:pPr>
    </w:p>
    <w:p w:rsidR="00CA7C61" w:rsidRDefault="00CA7C61" w:rsidP="00CA7C61">
      <w:pPr>
        <w:spacing w:line="360" w:lineRule="exact"/>
        <w:ind w:left="142" w:right="-113" w:firstLine="567"/>
        <w:jc w:val="thaiDistribute"/>
      </w:pPr>
    </w:p>
    <w:p w:rsidR="00CA7C61" w:rsidRDefault="00CA7C61" w:rsidP="00CA7C61">
      <w:pPr>
        <w:spacing w:line="360" w:lineRule="exact"/>
        <w:ind w:left="142" w:right="-113" w:firstLine="567"/>
        <w:jc w:val="thaiDistribute"/>
      </w:pPr>
    </w:p>
    <w:p w:rsidR="00CA7C61" w:rsidRDefault="00CA7C61" w:rsidP="00CA7C61">
      <w:pPr>
        <w:spacing w:line="360" w:lineRule="exact"/>
        <w:ind w:left="142" w:right="-113" w:firstLine="567"/>
        <w:jc w:val="thaiDistribute"/>
      </w:pPr>
    </w:p>
    <w:p w:rsidR="00CA7C61" w:rsidRDefault="00CA7C61" w:rsidP="00CA7C61">
      <w:pPr>
        <w:spacing w:line="360" w:lineRule="exact"/>
        <w:ind w:left="142" w:right="-113" w:firstLine="567"/>
        <w:jc w:val="thaiDistribute"/>
        <w:rPr>
          <w:rFonts w:hint="cs"/>
          <w:cs/>
        </w:rPr>
      </w:pPr>
      <w:r w:rsidRPr="005B2D3A">
        <w:rPr>
          <w:sz w:val="28"/>
          <w:szCs w:val="28"/>
          <w:cs/>
        </w:rPr>
        <w:lastRenderedPageBreak/>
        <w:t>ค่าใช้จ่าย</w:t>
      </w:r>
      <w:r w:rsidRPr="005B2D3A">
        <w:rPr>
          <w:rFonts w:hint="cs"/>
          <w:sz w:val="28"/>
          <w:szCs w:val="28"/>
          <w:cs/>
        </w:rPr>
        <w:t>(รายได้)</w:t>
      </w:r>
      <w:r w:rsidRPr="005B2D3A">
        <w:rPr>
          <w:sz w:val="28"/>
          <w:szCs w:val="28"/>
          <w:cs/>
        </w:rPr>
        <w:t>ภาษีเงินได้ที่รับรู้ในงบกำไรขาดทุน ประกอบด้วย</w:t>
      </w:r>
      <w:r w:rsidRPr="003215F1">
        <w:rPr>
          <w:cs/>
        </w:rPr>
        <w:t xml:space="preserve"> </w:t>
      </w:r>
      <w:r w:rsidRPr="00C04077">
        <w:rPr>
          <w:cs/>
        </w:rPr>
        <w:t xml:space="preserve">      </w:t>
      </w:r>
      <w:r w:rsidRPr="00C04077">
        <w:rPr>
          <w:cs/>
        </w:rPr>
        <w:tab/>
      </w:r>
      <w:r>
        <w:rPr>
          <w:cs/>
        </w:rPr>
        <w:tab/>
      </w:r>
    </w:p>
    <w:p w:rsidR="00CA7C61" w:rsidRPr="005B2D3A" w:rsidRDefault="00CA7C61" w:rsidP="00CA7C61">
      <w:pPr>
        <w:ind w:left="709" w:right="-434" w:firstLine="59"/>
        <w:jc w:val="right"/>
        <w:rPr>
          <w:rFonts w:hint="cs"/>
          <w:sz w:val="27"/>
          <w:szCs w:val="27"/>
          <w:cs/>
        </w:rPr>
      </w:pPr>
      <w:r w:rsidRPr="00C04077">
        <w:rPr>
          <w:cs/>
        </w:rPr>
        <w:tab/>
      </w:r>
      <w:r w:rsidRPr="00C04077">
        <w:rPr>
          <w:cs/>
        </w:rPr>
        <w:tab/>
      </w:r>
      <w:r w:rsidRPr="00492807">
        <w:rPr>
          <w:cs/>
        </w:rPr>
        <w:tab/>
      </w:r>
      <w:r w:rsidRPr="00492807">
        <w:rPr>
          <w:cs/>
        </w:rPr>
        <w:tab/>
      </w:r>
      <w:r w:rsidRPr="00492807">
        <w:rPr>
          <w:cs/>
        </w:rPr>
        <w:tab/>
      </w:r>
      <w:r w:rsidRPr="003215F1">
        <w:rPr>
          <w:cs/>
        </w:rPr>
        <w:tab/>
      </w:r>
      <w:r w:rsidRPr="003215F1">
        <w:rPr>
          <w:cs/>
        </w:rPr>
        <w:tab/>
      </w:r>
      <w:r w:rsidRPr="005B2D3A">
        <w:rPr>
          <w:sz w:val="27"/>
          <w:szCs w:val="27"/>
          <w:cs/>
        </w:rPr>
        <w:t xml:space="preserve">                        หน่วย </w:t>
      </w:r>
      <w:r w:rsidRPr="005B2D3A">
        <w:rPr>
          <w:sz w:val="27"/>
          <w:szCs w:val="27"/>
        </w:rPr>
        <w:t xml:space="preserve">: </w:t>
      </w:r>
      <w:r w:rsidRPr="005B2D3A">
        <w:rPr>
          <w:sz w:val="27"/>
          <w:szCs w:val="27"/>
          <w:cs/>
        </w:rPr>
        <w:t>บาท</w:t>
      </w:r>
    </w:p>
    <w:tbl>
      <w:tblPr>
        <w:tblW w:w="10373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4"/>
        <w:gridCol w:w="1294"/>
        <w:gridCol w:w="1295"/>
        <w:gridCol w:w="1295"/>
        <w:gridCol w:w="1295"/>
      </w:tblGrid>
      <w:tr w:rsidR="00CA7C61" w:rsidRPr="005B2D3A" w:rsidTr="00E11FC3">
        <w:trPr>
          <w:trHeight w:val="227"/>
        </w:trPr>
        <w:tc>
          <w:tcPr>
            <w:tcW w:w="5194" w:type="dxa"/>
            <w:vMerge w:val="restart"/>
          </w:tcPr>
          <w:p w:rsidR="00CA7C61" w:rsidRPr="005B2D3A" w:rsidRDefault="00CA7C61" w:rsidP="00E11FC3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  <w:cs/>
              </w:rPr>
              <w:t>รายการ</w:t>
            </w:r>
          </w:p>
          <w:p w:rsidR="00CA7C61" w:rsidRPr="005B2D3A" w:rsidRDefault="00CA7C61" w:rsidP="00E11FC3">
            <w:pPr>
              <w:ind w:left="-108" w:right="-108"/>
              <w:jc w:val="center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5B2D3A">
              <w:rPr>
                <w:sz w:val="27"/>
                <w:szCs w:val="27"/>
              </w:rPr>
              <w:t>31</w:t>
            </w:r>
            <w:r w:rsidRPr="005B2D3A">
              <w:rPr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589" w:type="dxa"/>
            <w:gridSpan w:val="2"/>
          </w:tcPr>
          <w:p w:rsidR="00CA7C61" w:rsidRPr="005B2D3A" w:rsidRDefault="00CA7C61" w:rsidP="00E11FC3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</w:tcPr>
          <w:p w:rsidR="00CA7C61" w:rsidRPr="005B2D3A" w:rsidRDefault="00CA7C61" w:rsidP="00E11FC3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A7C61" w:rsidRPr="003215F1" w:rsidTr="00E11FC3">
        <w:tc>
          <w:tcPr>
            <w:tcW w:w="5194" w:type="dxa"/>
            <w:vMerge/>
            <w:tcBorders>
              <w:bottom w:val="nil"/>
            </w:tcBorders>
          </w:tcPr>
          <w:p w:rsidR="00CA7C61" w:rsidRPr="003215F1" w:rsidRDefault="00CA7C61" w:rsidP="00E11FC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</w:pPr>
          </w:p>
        </w:tc>
        <w:tc>
          <w:tcPr>
            <w:tcW w:w="1294" w:type="dxa"/>
            <w:tcBorders>
              <w:bottom w:val="nil"/>
            </w:tcBorders>
          </w:tcPr>
          <w:p w:rsidR="00CA7C61" w:rsidRPr="005B2D3A" w:rsidRDefault="00CA7C61" w:rsidP="00E11FC3">
            <w:pPr>
              <w:ind w:left="-137" w:right="-106"/>
              <w:jc w:val="center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  <w:cs/>
              </w:rPr>
              <w:t>256</w:t>
            </w:r>
            <w:r w:rsidRPr="005B2D3A">
              <w:rPr>
                <w:sz w:val="27"/>
                <w:szCs w:val="27"/>
              </w:rPr>
              <w:t>4</w:t>
            </w:r>
          </w:p>
        </w:tc>
        <w:tc>
          <w:tcPr>
            <w:tcW w:w="1295" w:type="dxa"/>
            <w:tcBorders>
              <w:bottom w:val="nil"/>
            </w:tcBorders>
          </w:tcPr>
          <w:p w:rsidR="00CA7C61" w:rsidRPr="005B2D3A" w:rsidRDefault="00CA7C61" w:rsidP="00E11FC3">
            <w:pPr>
              <w:ind w:left="-137" w:right="-106"/>
              <w:jc w:val="center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  <w:cs/>
              </w:rPr>
              <w:t>256</w:t>
            </w:r>
            <w:r w:rsidRPr="005B2D3A">
              <w:rPr>
                <w:rFonts w:hint="cs"/>
                <w:sz w:val="27"/>
                <w:szCs w:val="27"/>
                <w:cs/>
              </w:rPr>
              <w:t>3</w:t>
            </w:r>
          </w:p>
        </w:tc>
        <w:tc>
          <w:tcPr>
            <w:tcW w:w="1295" w:type="dxa"/>
            <w:tcBorders>
              <w:bottom w:val="nil"/>
            </w:tcBorders>
          </w:tcPr>
          <w:p w:rsidR="00CA7C61" w:rsidRPr="005B2D3A" w:rsidRDefault="00CA7C61" w:rsidP="00E11FC3">
            <w:pPr>
              <w:ind w:left="-137" w:right="-106"/>
              <w:jc w:val="center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  <w:cs/>
              </w:rPr>
              <w:t>256</w:t>
            </w:r>
            <w:r w:rsidRPr="005B2D3A">
              <w:rPr>
                <w:sz w:val="27"/>
                <w:szCs w:val="27"/>
              </w:rPr>
              <w:t>4</w:t>
            </w:r>
          </w:p>
        </w:tc>
        <w:tc>
          <w:tcPr>
            <w:tcW w:w="1295" w:type="dxa"/>
            <w:tcBorders>
              <w:bottom w:val="nil"/>
            </w:tcBorders>
          </w:tcPr>
          <w:p w:rsidR="00CA7C61" w:rsidRPr="005B2D3A" w:rsidRDefault="00CA7C61" w:rsidP="00E11FC3">
            <w:pPr>
              <w:ind w:left="-137" w:right="-106"/>
              <w:jc w:val="center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  <w:cs/>
              </w:rPr>
              <w:t>256</w:t>
            </w:r>
            <w:r w:rsidRPr="005B2D3A">
              <w:rPr>
                <w:rFonts w:hint="cs"/>
                <w:sz w:val="27"/>
                <w:szCs w:val="27"/>
                <w:cs/>
              </w:rPr>
              <w:t>3</w:t>
            </w:r>
          </w:p>
        </w:tc>
      </w:tr>
      <w:tr w:rsidR="00CA7C61" w:rsidRPr="003215F1" w:rsidTr="00E11FC3">
        <w:tc>
          <w:tcPr>
            <w:tcW w:w="5194" w:type="dxa"/>
            <w:tcBorders>
              <w:top w:val="single" w:sz="4" w:space="0" w:color="auto"/>
              <w:bottom w:val="nil"/>
            </w:tcBorders>
          </w:tcPr>
          <w:p w:rsidR="00CA7C61" w:rsidRPr="005B2D3A" w:rsidRDefault="00CA7C61" w:rsidP="00E11FC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z w:val="27"/>
                <w:szCs w:val="27"/>
                <w:cs/>
              </w:rPr>
            </w:pPr>
            <w:r w:rsidRPr="005B2D3A">
              <w:rPr>
                <w:sz w:val="27"/>
                <w:szCs w:val="27"/>
                <w:cs/>
              </w:rPr>
              <w:t>ภาษีเงินได้นิติบุคคลสำหรับปี</w:t>
            </w: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:rsidR="00CA7C61" w:rsidRPr="005B2D3A" w:rsidRDefault="00CA7C61" w:rsidP="00E11FC3">
            <w:pPr>
              <w:ind w:left="-108" w:right="63"/>
              <w:jc w:val="right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</w:rPr>
              <w:t>73,547,823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</w:tcPr>
          <w:p w:rsidR="00CA7C61" w:rsidRPr="005B2D3A" w:rsidRDefault="00CA7C61" w:rsidP="00E11FC3">
            <w:pPr>
              <w:ind w:left="-108" w:right="63"/>
              <w:jc w:val="right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</w:rPr>
              <w:t>69,022,086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</w:tcPr>
          <w:p w:rsidR="00CA7C61" w:rsidRPr="005B2D3A" w:rsidRDefault="00CA7C61" w:rsidP="00E11FC3">
            <w:pPr>
              <w:tabs>
                <w:tab w:val="left" w:pos="394"/>
                <w:tab w:val="right" w:pos="1120"/>
              </w:tabs>
              <w:ind w:left="-108" w:right="-333"/>
              <w:jc w:val="center"/>
              <w:rPr>
                <w:sz w:val="27"/>
                <w:szCs w:val="27"/>
              </w:rPr>
            </w:pPr>
            <w:r w:rsidRPr="005B2D3A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</w:tcPr>
          <w:p w:rsidR="00CA7C61" w:rsidRPr="005B2D3A" w:rsidRDefault="00CA7C61" w:rsidP="00E11FC3">
            <w:pPr>
              <w:tabs>
                <w:tab w:val="left" w:pos="394"/>
                <w:tab w:val="right" w:pos="1120"/>
              </w:tabs>
              <w:ind w:left="-108" w:right="-333"/>
              <w:jc w:val="center"/>
              <w:rPr>
                <w:sz w:val="27"/>
                <w:szCs w:val="27"/>
              </w:rPr>
            </w:pPr>
            <w:r w:rsidRPr="005B2D3A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CA7C61" w:rsidRPr="003215F1" w:rsidTr="00E11FC3">
        <w:tc>
          <w:tcPr>
            <w:tcW w:w="5194" w:type="dxa"/>
            <w:tcBorders>
              <w:top w:val="nil"/>
              <w:bottom w:val="nil"/>
            </w:tcBorders>
          </w:tcPr>
          <w:p w:rsidR="00CA7C61" w:rsidRPr="005B2D3A" w:rsidRDefault="00CA7C61" w:rsidP="00E11FC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z w:val="27"/>
                <w:szCs w:val="27"/>
                <w:cs/>
              </w:rPr>
            </w:pPr>
            <w:r w:rsidRPr="005B2D3A">
              <w:rPr>
                <w:sz w:val="27"/>
                <w:szCs w:val="27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CA7C61" w:rsidRPr="005B2D3A" w:rsidRDefault="00CA7C61" w:rsidP="00E11FC3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  <w:rPr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CA7C61" w:rsidRPr="005B2D3A" w:rsidRDefault="00CA7C61" w:rsidP="00E11FC3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  <w:rPr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CA7C61" w:rsidRPr="005B2D3A" w:rsidRDefault="00CA7C61" w:rsidP="00E11FC3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  <w:rPr>
                <w:rFonts w:hint="cs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CA7C61" w:rsidRPr="005B2D3A" w:rsidRDefault="00CA7C61" w:rsidP="00E11FC3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  <w:rPr>
                <w:rFonts w:hint="cs"/>
                <w:sz w:val="27"/>
                <w:szCs w:val="27"/>
              </w:rPr>
            </w:pPr>
          </w:p>
        </w:tc>
      </w:tr>
      <w:tr w:rsidR="00CA7C61" w:rsidRPr="003215F1" w:rsidTr="00E11FC3">
        <w:tc>
          <w:tcPr>
            <w:tcW w:w="5194" w:type="dxa"/>
            <w:tcBorders>
              <w:top w:val="nil"/>
              <w:bottom w:val="nil"/>
            </w:tcBorders>
          </w:tcPr>
          <w:p w:rsidR="00CA7C61" w:rsidRPr="005B2D3A" w:rsidRDefault="00CA7C61" w:rsidP="00E11FC3">
            <w:pPr>
              <w:tabs>
                <w:tab w:val="left" w:pos="743"/>
                <w:tab w:val="left" w:pos="1440"/>
                <w:tab w:val="left" w:pos="1560"/>
              </w:tabs>
              <w:ind w:left="442" w:right="-842" w:firstLine="162"/>
              <w:jc w:val="both"/>
              <w:rPr>
                <w:sz w:val="27"/>
                <w:szCs w:val="27"/>
                <w:cs/>
              </w:rPr>
            </w:pPr>
            <w:r w:rsidRPr="005B2D3A">
              <w:rPr>
                <w:sz w:val="27"/>
                <w:szCs w:val="27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</w:tcPr>
          <w:p w:rsidR="00CA7C61" w:rsidRPr="005B2D3A" w:rsidRDefault="00CA7C61" w:rsidP="00E11FC3">
            <w:pPr>
              <w:ind w:left="-108" w:right="63"/>
              <w:jc w:val="right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</w:rPr>
              <w:t>157,465,991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</w:tcPr>
          <w:p w:rsidR="00CA7C61" w:rsidRPr="005B2D3A" w:rsidRDefault="00CA7C61" w:rsidP="00E11FC3">
            <w:pPr>
              <w:ind w:left="-108" w:right="11"/>
              <w:jc w:val="right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</w:rPr>
              <w:t>29,084,451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</w:tcPr>
          <w:p w:rsidR="00CA7C61" w:rsidRPr="005B2D3A" w:rsidRDefault="00CA7C61" w:rsidP="00E11FC3">
            <w:pPr>
              <w:ind w:left="-108" w:right="11"/>
              <w:jc w:val="right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</w:rPr>
              <w:t xml:space="preserve">  38,847,840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</w:tcPr>
          <w:p w:rsidR="00CA7C61" w:rsidRPr="005B2D3A" w:rsidRDefault="00CA7C61" w:rsidP="00E11FC3">
            <w:pPr>
              <w:ind w:left="-108" w:right="11"/>
              <w:jc w:val="right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</w:rPr>
              <w:t xml:space="preserve">  (70,821,242)</w:t>
            </w:r>
          </w:p>
        </w:tc>
      </w:tr>
      <w:tr w:rsidR="00CA7C61" w:rsidRPr="003215F1" w:rsidTr="00E11FC3">
        <w:tc>
          <w:tcPr>
            <w:tcW w:w="5194" w:type="dxa"/>
            <w:tcBorders>
              <w:top w:val="nil"/>
              <w:bottom w:val="single" w:sz="4" w:space="0" w:color="auto"/>
            </w:tcBorders>
          </w:tcPr>
          <w:p w:rsidR="00CA7C61" w:rsidRPr="005B2D3A" w:rsidRDefault="00CA7C61" w:rsidP="00E11FC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b/>
                <w:bCs/>
                <w:sz w:val="27"/>
                <w:szCs w:val="27"/>
              </w:rPr>
            </w:pPr>
            <w:r w:rsidRPr="005B2D3A">
              <w:rPr>
                <w:b/>
                <w:bCs/>
                <w:sz w:val="27"/>
                <w:szCs w:val="27"/>
                <w:cs/>
              </w:rPr>
              <w:t>ค่าใช้จ่าย(รายได้)ภาษีเงินได้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CA7C61" w:rsidRPr="005B2D3A" w:rsidRDefault="00CA7C61" w:rsidP="00E11FC3">
            <w:pPr>
              <w:ind w:left="-108" w:right="63"/>
              <w:jc w:val="right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</w:rPr>
              <w:t>231,013,814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CA7C61" w:rsidRPr="005B2D3A" w:rsidRDefault="00CA7C61" w:rsidP="00E11FC3">
            <w:pPr>
              <w:ind w:left="-108" w:right="11"/>
              <w:jc w:val="right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</w:rPr>
              <w:t>98,106,537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CA7C61" w:rsidRPr="005B2D3A" w:rsidRDefault="00CA7C61" w:rsidP="00E11FC3">
            <w:pPr>
              <w:ind w:left="-108" w:right="11"/>
              <w:jc w:val="right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</w:rPr>
              <w:t xml:space="preserve">  38,847,840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CA7C61" w:rsidRPr="005B2D3A" w:rsidRDefault="00CA7C61" w:rsidP="00E11FC3">
            <w:pPr>
              <w:ind w:left="-108" w:right="11"/>
              <w:jc w:val="right"/>
              <w:rPr>
                <w:sz w:val="27"/>
                <w:szCs w:val="27"/>
              </w:rPr>
            </w:pPr>
            <w:r w:rsidRPr="005B2D3A">
              <w:rPr>
                <w:sz w:val="27"/>
                <w:szCs w:val="27"/>
              </w:rPr>
              <w:t>(70,821,242)</w:t>
            </w:r>
          </w:p>
        </w:tc>
      </w:tr>
    </w:tbl>
    <w:p w:rsidR="00CA7C61" w:rsidRPr="007B2535" w:rsidRDefault="00CA7C61" w:rsidP="00CA7C61">
      <w:pPr>
        <w:ind w:right="-196"/>
        <w:jc w:val="thaiDistribute"/>
        <w:rPr>
          <w:rFonts w:hint="cs"/>
          <w:sz w:val="4"/>
          <w:szCs w:val="4"/>
        </w:rPr>
      </w:pPr>
    </w:p>
    <w:p w:rsidR="00CA7C61" w:rsidRPr="006F0808" w:rsidRDefault="00CA7C61" w:rsidP="00CA7C61">
      <w:pPr>
        <w:ind w:left="142" w:right="-196" w:firstLine="586"/>
        <w:jc w:val="thaiDistribute"/>
        <w:rPr>
          <w:sz w:val="28"/>
          <w:szCs w:val="28"/>
        </w:rPr>
      </w:pPr>
      <w:r w:rsidRPr="006F0808">
        <w:rPr>
          <w:sz w:val="28"/>
          <w:szCs w:val="28"/>
          <w:cs/>
        </w:rPr>
        <w:t xml:space="preserve">ณ วันที่ </w:t>
      </w:r>
      <w:r>
        <w:rPr>
          <w:sz w:val="28"/>
          <w:szCs w:val="28"/>
        </w:rPr>
        <w:t>31</w:t>
      </w:r>
      <w:r w:rsidRPr="006F0808">
        <w:rPr>
          <w:sz w:val="28"/>
          <w:szCs w:val="28"/>
          <w:cs/>
        </w:rPr>
        <w:t xml:space="preserve"> ธันวาคม </w:t>
      </w:r>
      <w:r>
        <w:rPr>
          <w:sz w:val="28"/>
          <w:szCs w:val="28"/>
        </w:rPr>
        <w:t>2564</w:t>
      </w:r>
      <w:r w:rsidRPr="006F0808">
        <w:rPr>
          <w:sz w:val="28"/>
          <w:szCs w:val="28"/>
          <w:cs/>
        </w:rPr>
        <w:t xml:space="preserve"> และ </w:t>
      </w:r>
      <w:r>
        <w:rPr>
          <w:sz w:val="28"/>
          <w:szCs w:val="28"/>
        </w:rPr>
        <w:t>2563</w:t>
      </w:r>
      <w:r w:rsidRPr="006F0808">
        <w:rPr>
          <w:sz w:val="28"/>
          <w:szCs w:val="28"/>
          <w:cs/>
        </w:rPr>
        <w:t xml:space="preserve"> สินทรัพย์/หนี้สินภาษีเงินได้รอการตัดบัญชีประกอบด้วย</w:t>
      </w:r>
      <w:r>
        <w:rPr>
          <w:rFonts w:hint="cs"/>
          <w:sz w:val="28"/>
          <w:szCs w:val="28"/>
          <w:cs/>
        </w:rPr>
        <w:t xml:space="preserve"> </w:t>
      </w:r>
      <w:r w:rsidRPr="006F0808">
        <w:rPr>
          <w:sz w:val="28"/>
          <w:szCs w:val="28"/>
          <w:cs/>
        </w:rPr>
        <w:t>ผลแตกต่างชั่วคราวดังต่อไปนี้</w:t>
      </w:r>
    </w:p>
    <w:p w:rsidR="00CA7C61" w:rsidRPr="006F0808" w:rsidRDefault="00CA7C61" w:rsidP="00CA7C61">
      <w:pPr>
        <w:tabs>
          <w:tab w:val="left" w:pos="360"/>
          <w:tab w:val="left" w:pos="1440"/>
          <w:tab w:val="left" w:pos="1560"/>
        </w:tabs>
        <w:ind w:left="8789" w:right="-420" w:hanging="425"/>
        <w:jc w:val="right"/>
        <w:rPr>
          <w:sz w:val="28"/>
          <w:szCs w:val="28"/>
        </w:rPr>
      </w:pPr>
      <w:r w:rsidRPr="006F0808">
        <w:rPr>
          <w:sz w:val="28"/>
          <w:szCs w:val="28"/>
          <w:cs/>
        </w:rPr>
        <w:t xml:space="preserve">      </w:t>
      </w:r>
      <w:r w:rsidRPr="006F0808">
        <w:rPr>
          <w:rFonts w:hint="cs"/>
          <w:sz w:val="28"/>
          <w:szCs w:val="28"/>
          <w:cs/>
        </w:rPr>
        <w:t xml:space="preserve">        </w:t>
      </w:r>
      <w:r w:rsidRPr="006F0808">
        <w:rPr>
          <w:sz w:val="28"/>
          <w:szCs w:val="28"/>
          <w:cs/>
        </w:rPr>
        <w:t xml:space="preserve">หน่วย </w:t>
      </w:r>
      <w:r w:rsidRPr="006F0808">
        <w:rPr>
          <w:sz w:val="28"/>
          <w:szCs w:val="28"/>
        </w:rPr>
        <w:t xml:space="preserve">: </w:t>
      </w:r>
      <w:r w:rsidRPr="006F0808">
        <w:rPr>
          <w:sz w:val="28"/>
          <w:szCs w:val="28"/>
          <w:cs/>
        </w:rPr>
        <w:t>บาท</w:t>
      </w:r>
    </w:p>
    <w:tbl>
      <w:tblPr>
        <w:tblW w:w="1038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8"/>
        <w:gridCol w:w="1296"/>
        <w:gridCol w:w="1296"/>
        <w:gridCol w:w="1296"/>
        <w:gridCol w:w="1296"/>
      </w:tblGrid>
      <w:tr w:rsidR="00CA7C61" w:rsidRPr="00D964F4" w:rsidTr="00E11FC3">
        <w:trPr>
          <w:trHeight w:val="283"/>
        </w:trPr>
        <w:tc>
          <w:tcPr>
            <w:tcW w:w="5198" w:type="dxa"/>
            <w:vMerge w:val="restart"/>
            <w:vAlign w:val="center"/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22" w:name="OLE_LINK4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592" w:type="dxa"/>
            <w:gridSpan w:val="2"/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A7C61" w:rsidRPr="00D964F4" w:rsidTr="00E11FC3">
        <w:tc>
          <w:tcPr>
            <w:tcW w:w="5198" w:type="dxa"/>
            <w:vMerge/>
            <w:tcBorders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:rsidR="00CA7C61" w:rsidRPr="00D964F4" w:rsidRDefault="00CA7C61" w:rsidP="00E11FC3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1296" w:type="dxa"/>
            <w:tcBorders>
              <w:bottom w:val="nil"/>
            </w:tcBorders>
          </w:tcPr>
          <w:p w:rsidR="00CA7C61" w:rsidRPr="00D964F4" w:rsidRDefault="00CA7C61" w:rsidP="00E11FC3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 w:rsidRPr="00D964F4">
              <w:rPr>
                <w:rFonts w:hint="cs"/>
                <w:sz w:val="27"/>
                <w:szCs w:val="27"/>
                <w:cs/>
              </w:rPr>
              <w:t>3</w:t>
            </w:r>
          </w:p>
        </w:tc>
        <w:tc>
          <w:tcPr>
            <w:tcW w:w="1296" w:type="dxa"/>
            <w:tcBorders>
              <w:bottom w:val="nil"/>
            </w:tcBorders>
          </w:tcPr>
          <w:p w:rsidR="00CA7C61" w:rsidRPr="00D964F4" w:rsidRDefault="00CA7C61" w:rsidP="00E11FC3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1296" w:type="dxa"/>
            <w:tcBorders>
              <w:bottom w:val="nil"/>
            </w:tcBorders>
          </w:tcPr>
          <w:p w:rsidR="00CA7C61" w:rsidRPr="00D964F4" w:rsidRDefault="00CA7C61" w:rsidP="00E11FC3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 w:rsidRPr="00D964F4">
              <w:rPr>
                <w:rFonts w:hint="cs"/>
                <w:sz w:val="27"/>
                <w:szCs w:val="27"/>
                <w:cs/>
              </w:rPr>
              <w:t>3</w:t>
            </w:r>
          </w:p>
        </w:tc>
      </w:tr>
      <w:tr w:rsidR="00CA7C61" w:rsidRPr="00D964F4" w:rsidTr="00E11FC3">
        <w:trPr>
          <w:trHeight w:val="80"/>
        </w:trPr>
        <w:tc>
          <w:tcPr>
            <w:tcW w:w="5198" w:type="dxa"/>
            <w:tcBorders>
              <w:top w:val="single" w:sz="4" w:space="0" w:color="auto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CA7C61" w:rsidRPr="00D964F4" w:rsidRDefault="00CA7C61" w:rsidP="00E11FC3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CA7C61" w:rsidRPr="00D964F4" w:rsidRDefault="00CA7C61" w:rsidP="00E11FC3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CA7C61" w:rsidRPr="00D964F4" w:rsidRDefault="00CA7C61" w:rsidP="00E11FC3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CA7C61" w:rsidRPr="00D964F4" w:rsidRDefault="00CA7C61" w:rsidP="00E11FC3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ค่าเผื่อ</w:t>
            </w:r>
            <w:r>
              <w:rPr>
                <w:rFonts w:hint="cs"/>
                <w:sz w:val="27"/>
                <w:szCs w:val="27"/>
                <w:cs/>
              </w:rPr>
              <w:t>ผลขาดทุนด้านเครดิตที่คาดว่าจะเกิดขึ้นของ</w:t>
            </w:r>
            <w:r w:rsidRPr="00D964F4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ind w:left="-108" w:right="3"/>
              <w:jc w:val="right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ind w:right="18"/>
              <w:jc w:val="right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2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left="-108" w:right="3"/>
              <w:jc w:val="right"/>
              <w:rPr>
                <w:sz w:val="27"/>
                <w:szCs w:val="27"/>
              </w:rPr>
            </w:pPr>
            <w:r w:rsidRPr="001B3100">
              <w:rPr>
                <w:sz w:val="27"/>
                <w:szCs w:val="27"/>
              </w:rPr>
              <w:t>38,289,332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1B3100">
              <w:rPr>
                <w:sz w:val="27"/>
                <w:szCs w:val="27"/>
              </w:rPr>
              <w:t>37,384,000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right="18"/>
              <w:jc w:val="right"/>
              <w:rPr>
                <w:sz w:val="27"/>
                <w:szCs w:val="27"/>
              </w:rPr>
            </w:pPr>
            <w:r w:rsidRPr="001B3100">
              <w:rPr>
                <w:sz w:val="27"/>
                <w:szCs w:val="27"/>
              </w:rPr>
              <w:t>33,000,000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right="18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33,000,000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ind w:left="-108" w:right="3"/>
              <w:jc w:val="right"/>
              <w:rPr>
                <w:rFonts w:hint="cs"/>
                <w:sz w:val="27"/>
                <w:szCs w:val="27"/>
                <w:highlight w:val="yellow"/>
              </w:rPr>
            </w:pPr>
            <w:r w:rsidRPr="001B3100">
              <w:rPr>
                <w:sz w:val="27"/>
                <w:szCs w:val="27"/>
                <w:cs/>
              </w:rPr>
              <w:t>5</w:t>
            </w:r>
            <w:r w:rsidRPr="001B3100">
              <w:rPr>
                <w:sz w:val="27"/>
                <w:szCs w:val="27"/>
              </w:rPr>
              <w:t>,</w:t>
            </w:r>
            <w:r w:rsidRPr="001B3100">
              <w:rPr>
                <w:sz w:val="27"/>
                <w:szCs w:val="27"/>
                <w:cs/>
              </w:rPr>
              <w:t>361</w:t>
            </w:r>
            <w:r w:rsidRPr="001B3100">
              <w:rPr>
                <w:sz w:val="27"/>
                <w:szCs w:val="27"/>
              </w:rPr>
              <w:t>,</w:t>
            </w:r>
            <w:r w:rsidRPr="001B3100">
              <w:rPr>
                <w:sz w:val="27"/>
                <w:szCs w:val="27"/>
                <w:cs/>
              </w:rPr>
              <w:t>958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rFonts w:hint="cs"/>
                <w:sz w:val="27"/>
                <w:szCs w:val="27"/>
                <w:cs/>
              </w:rPr>
            </w:pPr>
            <w:r w:rsidRPr="005E5DCF">
              <w:rPr>
                <w:sz w:val="27"/>
                <w:szCs w:val="27"/>
                <w:cs/>
              </w:rPr>
              <w:t>5</w:t>
            </w:r>
            <w:r>
              <w:rPr>
                <w:sz w:val="27"/>
                <w:szCs w:val="27"/>
              </w:rPr>
              <w:t>,</w:t>
            </w:r>
            <w:r w:rsidRPr="005E5DCF">
              <w:rPr>
                <w:sz w:val="27"/>
                <w:szCs w:val="27"/>
                <w:cs/>
              </w:rPr>
              <w:t>361</w:t>
            </w:r>
            <w:r>
              <w:rPr>
                <w:sz w:val="27"/>
                <w:szCs w:val="27"/>
              </w:rPr>
              <w:t>,</w:t>
            </w:r>
            <w:r w:rsidRPr="005E5DCF">
              <w:rPr>
                <w:sz w:val="27"/>
                <w:szCs w:val="27"/>
                <w:cs/>
              </w:rPr>
              <w:t>958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  <w:r w:rsidRPr="001B310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74"/>
              <w:rPr>
                <w:rFonts w:hint="cs"/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ค่าเผื่อการลดมูลค่าสินค้า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left="-108" w:right="3"/>
              <w:jc w:val="right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2,154,807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2,154,807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ค่าเผื่อ</w:t>
            </w:r>
            <w:r>
              <w:rPr>
                <w:rFonts w:hint="cs"/>
                <w:sz w:val="27"/>
                <w:szCs w:val="27"/>
                <w:cs/>
              </w:rPr>
              <w:t>การด้อยค่าสินทรัพย์หมุนเวียนอื่น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  <w:r w:rsidRPr="001B310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rFonts w:hint="cs"/>
                <w:sz w:val="27"/>
                <w:szCs w:val="27"/>
                <w:cs/>
              </w:rPr>
            </w:pPr>
            <w:r w:rsidRPr="00CB59E2">
              <w:rPr>
                <w:sz w:val="27"/>
                <w:szCs w:val="27"/>
                <w:cs/>
              </w:rPr>
              <w:t>3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604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23</w:t>
            </w:r>
            <w:r>
              <w:rPr>
                <w:rFonts w:hint="cs"/>
                <w:sz w:val="27"/>
                <w:szCs w:val="27"/>
                <w:cs/>
              </w:rPr>
              <w:t>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  <w:r w:rsidRPr="001B310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rFonts w:hint="cs"/>
                <w:sz w:val="27"/>
                <w:szCs w:val="27"/>
                <w:cs/>
              </w:rPr>
            </w:pPr>
            <w:r w:rsidRPr="00CB59E2">
              <w:rPr>
                <w:sz w:val="27"/>
                <w:szCs w:val="27"/>
                <w:cs/>
              </w:rPr>
              <w:t>3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604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23</w:t>
            </w:r>
            <w:r>
              <w:rPr>
                <w:rFonts w:hint="cs"/>
                <w:sz w:val="27"/>
                <w:szCs w:val="27"/>
                <w:cs/>
              </w:rPr>
              <w:t>7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FC2F06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4"/>
                <w:sz w:val="27"/>
                <w:szCs w:val="27"/>
                <w:cs/>
              </w:rPr>
            </w:pPr>
            <w:r w:rsidRPr="00FC2F06">
              <w:rPr>
                <w:rFonts w:hint="cs"/>
                <w:spacing w:val="-4"/>
                <w:sz w:val="27"/>
                <w:szCs w:val="27"/>
                <w:cs/>
              </w:rPr>
              <w:t>ผลแตกต่างทางบัญชีและภาษีของสินทรัพย์ไม่หมุนเวียนที่ถือไว้เพื่อขาย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left="-108" w:right="3"/>
              <w:jc w:val="right"/>
              <w:rPr>
                <w:rFonts w:hint="cs"/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934,666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  <w:r w:rsidRPr="001B310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left="-108" w:right="3"/>
              <w:jc w:val="right"/>
              <w:rPr>
                <w:rFonts w:hint="cs"/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934,666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  <w:r w:rsidRPr="001B3100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  <w:cs/>
              </w:rPr>
              <w:t>ค่าเผื่อการ</w:t>
            </w:r>
            <w:r>
              <w:rPr>
                <w:rFonts w:hint="cs"/>
                <w:sz w:val="27"/>
                <w:szCs w:val="27"/>
                <w:cs/>
              </w:rPr>
              <w:t>ด้อย</w:t>
            </w:r>
            <w:r w:rsidRPr="005F172D">
              <w:rPr>
                <w:sz w:val="27"/>
                <w:szCs w:val="27"/>
                <w:cs/>
              </w:rPr>
              <w:t>ค่าเงินมัดจำภาพยนตร์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  <w:r w:rsidRPr="001B310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rFonts w:hint="cs"/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</w:rPr>
              <w:t>32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438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125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  <w:r w:rsidRPr="001B310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rFonts w:hint="cs"/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</w:rPr>
              <w:t>32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438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125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5F172D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5F172D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5F172D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rFonts w:hint="cs"/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ที่ไม่อยู่ในความต้องการของตลาด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2,600,000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</w:rPr>
            </w:pPr>
            <w:r w:rsidRPr="00ED2B53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</w:rPr>
            </w:pPr>
            <w:r w:rsidRPr="00ED2B53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</w:rPr>
            </w:pPr>
            <w:r w:rsidRPr="00ED2B53">
              <w:rPr>
                <w:sz w:val="27"/>
                <w:szCs w:val="27"/>
                <w:cs/>
              </w:rPr>
              <w:t>-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pacing w:val="-6"/>
                <w:sz w:val="27"/>
                <w:szCs w:val="27"/>
              </w:rPr>
            </w:pPr>
            <w:r w:rsidRPr="00D964F4">
              <w:rPr>
                <w:spacing w:val="-6"/>
                <w:sz w:val="27"/>
                <w:szCs w:val="27"/>
                <w:cs/>
              </w:rPr>
              <w:t>ค่าเผื่อการปรับมูลค่าเงินลงทุน</w:t>
            </w: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ในตราสารทุนในความต้องการของตลาด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left="-108"/>
              <w:jc w:val="right"/>
              <w:rPr>
                <w:sz w:val="27"/>
                <w:szCs w:val="27"/>
              </w:rPr>
            </w:pPr>
            <w:r w:rsidRPr="001B3100">
              <w:rPr>
                <w:sz w:val="27"/>
                <w:szCs w:val="27"/>
              </w:rPr>
              <w:t>176,223,561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1B3100">
              <w:rPr>
                <w:sz w:val="27"/>
                <w:szCs w:val="27"/>
              </w:rPr>
              <w:t>176,223,561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1B3100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1B3100">
              <w:rPr>
                <w:sz w:val="27"/>
                <w:szCs w:val="27"/>
                <w:cs/>
              </w:rPr>
              <w:t>176,223,561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right="18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176,223,561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ind w:left="-108" w:right="17"/>
              <w:jc w:val="right"/>
              <w:rPr>
                <w:sz w:val="27"/>
                <w:szCs w:val="27"/>
                <w:highlight w:val="yellow"/>
              </w:rPr>
            </w:pPr>
            <w:r w:rsidRPr="00ED2B53">
              <w:rPr>
                <w:rFonts w:hint="cs"/>
                <w:sz w:val="27"/>
                <w:szCs w:val="27"/>
                <w:cs/>
              </w:rPr>
              <w:t>83,987,963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51,155,189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</w:rPr>
            </w:pPr>
            <w:r w:rsidRPr="00ED2B53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108,784,659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93,332,359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ED2B53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66,742,816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right="18"/>
              <w:jc w:val="right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</w:rPr>
              <w:t>58,534,546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ED2B53">
              <w:rPr>
                <w:sz w:val="27"/>
                <w:szCs w:val="27"/>
                <w:cs/>
              </w:rPr>
              <w:t>(</w:t>
            </w:r>
            <w:r w:rsidRPr="00ED2B53">
              <w:rPr>
                <w:rFonts w:hint="cs"/>
                <w:sz w:val="27"/>
                <w:szCs w:val="27"/>
                <w:cs/>
              </w:rPr>
              <w:t>1,198,565</w:t>
            </w:r>
            <w:r w:rsidRPr="00ED2B53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ED2B53">
              <w:rPr>
                <w:sz w:val="27"/>
                <w:szCs w:val="27"/>
                <w:cs/>
              </w:rPr>
              <w:t>(</w:t>
            </w:r>
            <w:r w:rsidRPr="00ED2B53">
              <w:rPr>
                <w:rFonts w:hint="cs"/>
                <w:sz w:val="27"/>
                <w:szCs w:val="27"/>
                <w:cs/>
              </w:rPr>
              <w:t>1,198,565</w:t>
            </w:r>
            <w:r w:rsidRPr="00ED2B53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ED2B53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  <w:cs/>
              </w:rPr>
              <w:t>163,980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right="18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163,980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130,480,883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148,324,841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ED2B53" w:rsidRDefault="00CA7C61" w:rsidP="00E11FC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3"/>
              <w:jc w:val="right"/>
              <w:rPr>
                <w:rFonts w:hint="cs"/>
                <w:sz w:val="27"/>
                <w:szCs w:val="27"/>
                <w:cs/>
              </w:rPr>
            </w:pPr>
            <w:r w:rsidRPr="00ED2B53">
              <w:rPr>
                <w:sz w:val="27"/>
                <w:szCs w:val="27"/>
              </w:rPr>
              <w:t>1,628,518,118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ED2B53">
              <w:rPr>
                <w:sz w:val="27"/>
                <w:szCs w:val="27"/>
              </w:rPr>
              <w:t>712,817,970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-</w:t>
            </w:r>
          </w:p>
        </w:tc>
      </w:tr>
      <w:tr w:rsidR="00CA7C61" w:rsidRPr="00D964F4" w:rsidTr="00E11FC3">
        <w:trPr>
          <w:trHeight w:val="283"/>
        </w:trPr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ED2B53" w:rsidRDefault="00CA7C61" w:rsidP="00E11FC3">
            <w:pPr>
              <w:ind w:left="-108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2,018,143,612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3,744,393,431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141,197,850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315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557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280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ED2B53" w:rsidRDefault="00CA7C61" w:rsidP="00E11FC3">
            <w:pPr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695,977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12"/>
              <w:jc w:val="right"/>
              <w:rPr>
                <w:rFonts w:hint="cs"/>
                <w:sz w:val="27"/>
                <w:szCs w:val="27"/>
                <w:cs/>
              </w:rPr>
            </w:pPr>
            <w:r w:rsidRPr="00ED2B53">
              <w:rPr>
                <w:sz w:val="27"/>
                <w:szCs w:val="27"/>
              </w:rPr>
              <w:t>2,047,5</w:t>
            </w:r>
            <w:r w:rsidRPr="00ED2B53">
              <w:rPr>
                <w:rFonts w:hint="cs"/>
                <w:sz w:val="27"/>
                <w:szCs w:val="27"/>
                <w:cs/>
              </w:rPr>
              <w:t>09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695,977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</w:rPr>
              <w:t>2,047,5</w:t>
            </w:r>
            <w:r>
              <w:rPr>
                <w:rFonts w:hint="cs"/>
                <w:sz w:val="27"/>
                <w:szCs w:val="27"/>
                <w:cs/>
              </w:rPr>
              <w:t>09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A7C61" w:rsidRPr="00ED2B53" w:rsidRDefault="00CA7C61" w:rsidP="00E11FC3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ED2B53">
              <w:rPr>
                <w:sz w:val="27"/>
                <w:szCs w:val="27"/>
                <w:cs/>
              </w:rPr>
              <w:t>(</w:t>
            </w:r>
            <w:r w:rsidRPr="00ED2B53">
              <w:rPr>
                <w:rFonts w:hint="cs"/>
                <w:sz w:val="27"/>
                <w:szCs w:val="27"/>
                <w:cs/>
              </w:rPr>
              <w:t>289,302</w:t>
            </w:r>
            <w:r w:rsidRPr="00ED2B53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ED2B53">
              <w:rPr>
                <w:sz w:val="27"/>
                <w:szCs w:val="27"/>
                <w:cs/>
              </w:rPr>
              <w:t>(</w:t>
            </w:r>
            <w:r w:rsidRPr="00ED2B53">
              <w:rPr>
                <w:rFonts w:hint="cs"/>
                <w:sz w:val="27"/>
                <w:szCs w:val="27"/>
                <w:cs/>
              </w:rPr>
              <w:t>983,628</w:t>
            </w:r>
            <w:r w:rsidRPr="00ED2B53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ED2B53" w:rsidRDefault="00CA7C61" w:rsidP="00E11FC3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ED2B53">
              <w:rPr>
                <w:sz w:val="27"/>
                <w:szCs w:val="27"/>
                <w:cs/>
              </w:rPr>
              <w:t>(</w:t>
            </w:r>
            <w:r w:rsidRPr="00ED2B53">
              <w:rPr>
                <w:rFonts w:hint="cs"/>
                <w:sz w:val="27"/>
                <w:szCs w:val="27"/>
                <w:cs/>
              </w:rPr>
              <w:t>289,302</w:t>
            </w:r>
            <w:r w:rsidRPr="00ED2B53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983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628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bottom w:val="nil"/>
            </w:tcBorders>
            <w:vAlign w:val="center"/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C61" w:rsidRPr="00B6425F" w:rsidRDefault="00CA7C61" w:rsidP="00E11FC3">
            <w:pPr>
              <w:ind w:left="-108"/>
              <w:jc w:val="right"/>
              <w:rPr>
                <w:sz w:val="27"/>
                <w:szCs w:val="27"/>
              </w:rPr>
            </w:pPr>
            <w:r w:rsidRPr="00B6425F">
              <w:rPr>
                <w:sz w:val="27"/>
                <w:szCs w:val="27"/>
              </w:rPr>
              <w:t>4,194,687,669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C61" w:rsidRPr="00B6425F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B6425F">
              <w:rPr>
                <w:sz w:val="27"/>
                <w:szCs w:val="27"/>
              </w:rPr>
              <w:t>5,004,900,987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C61" w:rsidRPr="00B6425F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B6425F">
              <w:rPr>
                <w:rFonts w:hint="cs"/>
                <w:sz w:val="27"/>
                <w:szCs w:val="27"/>
                <w:cs/>
              </w:rPr>
              <w:t>420,824,355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C61" w:rsidRPr="00D964F4" w:rsidRDefault="00CA7C61" w:rsidP="00E11FC3">
            <w:pPr>
              <w:ind w:right="18"/>
              <w:jc w:val="right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620</w:t>
            </w:r>
            <w:r w:rsidRPr="00D964F4">
              <w:rPr>
                <w:sz w:val="27"/>
                <w:szCs w:val="27"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585</w:t>
            </w:r>
            <w:r w:rsidRPr="00D964F4">
              <w:rPr>
                <w:sz w:val="27"/>
                <w:szCs w:val="27"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610</w:t>
            </w:r>
          </w:p>
        </w:tc>
      </w:tr>
      <w:tr w:rsidR="00CA7C61" w:rsidRPr="00D964F4" w:rsidTr="00E11FC3"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1029"/>
              </w:tabs>
              <w:ind w:left="-108" w:right="-139"/>
              <w:rPr>
                <w:rFonts w:hint="cs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1029"/>
              </w:tabs>
              <w:ind w:left="-108" w:right="-139"/>
              <w:rPr>
                <w:rFonts w:hint="cs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CA7C61" w:rsidRPr="00D964F4" w:rsidTr="00E11FC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sz w:val="27"/>
                <w:szCs w:val="27"/>
                <w:cs/>
              </w:rPr>
              <w:t xml:space="preserve">- </w:t>
            </w:r>
            <w:r w:rsidRPr="00E822A0">
              <w:rPr>
                <w:b/>
                <w:bCs/>
                <w:sz w:val="27"/>
                <w:szCs w:val="27"/>
                <w:cs/>
              </w:rPr>
              <w:t>รับรู้ใน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กำไรสะสม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1029"/>
              </w:tabs>
              <w:ind w:left="-108" w:right="-139"/>
              <w:rPr>
                <w:rFonts w:hint="cs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1029"/>
              </w:tabs>
              <w:ind w:left="-108" w:right="-139"/>
              <w:rPr>
                <w:rFonts w:hint="cs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CA7C61" w:rsidRPr="00D964F4" w:rsidTr="00E11FC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  <w:r w:rsidRPr="001B310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ind w:right="-25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22,883,365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  <w:r w:rsidRPr="001B310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ind w:right="-25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522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054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CA7C61" w:rsidRPr="00D964F4" w:rsidTr="00E11FC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822A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hint="cs"/>
                <w:b/>
                <w:bCs/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sz w:val="27"/>
                <w:szCs w:val="27"/>
                <w:cs/>
              </w:rPr>
              <w:t xml:space="preserve">- </w:t>
            </w:r>
            <w:r w:rsidRPr="00E822A0">
              <w:rPr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  <w:p w:rsidR="00CA7C61" w:rsidRPr="007B2535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338" w:firstLine="86"/>
              <w:jc w:val="both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ผล</w:t>
            </w:r>
            <w:r w:rsidRPr="00D964F4">
              <w:rPr>
                <w:rFonts w:hint="cs"/>
                <w:sz w:val="27"/>
                <w:szCs w:val="27"/>
                <w:cs/>
              </w:rPr>
              <w:t>ขาดทุน</w:t>
            </w:r>
            <w:r w:rsidRPr="00D964F4">
              <w:rPr>
                <w:sz w:val="27"/>
                <w:szCs w:val="27"/>
                <w:cs/>
              </w:rPr>
              <w:t>จากการวัดมูลค่าเงินลงทุน</w:t>
            </w:r>
            <w:r w:rsidRPr="00D964F4">
              <w:rPr>
                <w:rFonts w:hint="cs"/>
                <w:sz w:val="27"/>
                <w:szCs w:val="27"/>
                <w:cs/>
              </w:rPr>
              <w:t>ในตราสารทุน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</w:p>
        </w:tc>
      </w:tr>
      <w:tr w:rsidR="00CA7C61" w:rsidRPr="00D964F4" w:rsidTr="00E11FC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C2F06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338" w:firstLine="88"/>
              <w:jc w:val="both"/>
              <w:rPr>
                <w:rFonts w:hint="cs"/>
                <w:sz w:val="27"/>
                <w:szCs w:val="27"/>
                <w:cs/>
              </w:rPr>
            </w:pPr>
            <w:r w:rsidRPr="00FC2F06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FA1A91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</w:p>
        </w:tc>
      </w:tr>
      <w:tr w:rsidR="00CA7C61" w:rsidRPr="00D964F4" w:rsidTr="00E11FC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ใน</w:t>
            </w:r>
            <w:r w:rsidRPr="00D964F4">
              <w:rPr>
                <w:rFonts w:hint="cs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D2B53" w:rsidRDefault="00CA7C61" w:rsidP="00E11FC3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ED2B53">
              <w:rPr>
                <w:rFonts w:hint="cs"/>
                <w:sz w:val="27"/>
                <w:szCs w:val="27"/>
                <w:cs/>
              </w:rPr>
              <w:t>26,330,704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D2B53" w:rsidRDefault="00CA7C61" w:rsidP="00E11FC3">
            <w:pPr>
              <w:ind w:left="-108" w:right="12"/>
              <w:jc w:val="right"/>
              <w:rPr>
                <w:rFonts w:hint="cs"/>
                <w:sz w:val="27"/>
                <w:szCs w:val="27"/>
                <w:cs/>
              </w:rPr>
            </w:pPr>
            <w:r w:rsidRPr="00ED2B53">
              <w:rPr>
                <w:rFonts w:hint="cs"/>
                <w:sz w:val="27"/>
                <w:szCs w:val="27"/>
                <w:cs/>
              </w:rPr>
              <w:t>54,290,704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ED2B53" w:rsidRDefault="00CA7C61" w:rsidP="00E11FC3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ED2B53">
              <w:rPr>
                <w:rFonts w:hint="cs"/>
                <w:sz w:val="27"/>
                <w:szCs w:val="27"/>
                <w:cs/>
              </w:rPr>
              <w:t>26,330,704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54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290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704</w:t>
            </w:r>
          </w:p>
        </w:tc>
      </w:tr>
      <w:tr w:rsidR="00CA7C61" w:rsidRPr="00D964F4" w:rsidTr="00E11FC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rFonts w:hint="cs"/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C61" w:rsidRPr="00B6425F" w:rsidRDefault="00CA7C61" w:rsidP="00E11FC3">
            <w:pPr>
              <w:ind w:left="-108"/>
              <w:jc w:val="right"/>
              <w:rPr>
                <w:sz w:val="27"/>
                <w:szCs w:val="27"/>
              </w:rPr>
            </w:pPr>
            <w:r w:rsidRPr="00B6425F">
              <w:rPr>
                <w:sz w:val="27"/>
                <w:szCs w:val="27"/>
              </w:rPr>
              <w:t>4,221,018</w:t>
            </w:r>
            <w:r>
              <w:rPr>
                <w:sz w:val="27"/>
                <w:szCs w:val="27"/>
              </w:rPr>
              <w:t>,</w:t>
            </w:r>
            <w:r w:rsidRPr="00B6425F">
              <w:rPr>
                <w:sz w:val="27"/>
                <w:szCs w:val="27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C61" w:rsidRPr="00B6425F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B6425F">
              <w:rPr>
                <w:sz w:val="27"/>
                <w:szCs w:val="27"/>
              </w:rPr>
              <w:t>5,036,308,326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C61" w:rsidRPr="00B6425F" w:rsidRDefault="00CA7C61" w:rsidP="00E11FC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B6425F">
              <w:rPr>
                <w:rFonts w:hint="cs"/>
                <w:sz w:val="27"/>
                <w:szCs w:val="27"/>
                <w:cs/>
              </w:rPr>
              <w:t>447,155,059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669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354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260</w:t>
            </w:r>
          </w:p>
        </w:tc>
      </w:tr>
      <w:tr w:rsidR="00CA7C61" w:rsidRPr="00D964F4" w:rsidTr="00E11FC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C61" w:rsidRPr="00B6425F" w:rsidRDefault="00CA7C61" w:rsidP="00E11FC3">
            <w:pPr>
              <w:ind w:left="-108"/>
              <w:jc w:val="right"/>
              <w:rPr>
                <w:sz w:val="27"/>
                <w:szCs w:val="27"/>
              </w:rPr>
            </w:pPr>
            <w:r w:rsidRPr="00B6425F">
              <w:rPr>
                <w:sz w:val="27"/>
                <w:szCs w:val="27"/>
              </w:rPr>
              <w:t>844,203,675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C61" w:rsidRPr="00B6425F" w:rsidRDefault="00CA7C61" w:rsidP="00E11FC3">
            <w:pPr>
              <w:ind w:left="-108" w:right="12"/>
              <w:jc w:val="right"/>
              <w:rPr>
                <w:sz w:val="27"/>
                <w:szCs w:val="27"/>
              </w:rPr>
            </w:pPr>
            <w:r w:rsidRPr="00B6425F">
              <w:rPr>
                <w:sz w:val="27"/>
                <w:szCs w:val="27"/>
              </w:rPr>
              <w:t>1,007,261,666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C61" w:rsidRPr="00B6425F" w:rsidRDefault="00CA7C61" w:rsidP="00E11FC3">
            <w:pPr>
              <w:ind w:left="-108" w:right="12"/>
              <w:jc w:val="right"/>
              <w:rPr>
                <w:rFonts w:hint="cs"/>
                <w:sz w:val="27"/>
                <w:szCs w:val="27"/>
                <w:cs/>
              </w:rPr>
            </w:pPr>
            <w:r w:rsidRPr="00B6425F">
              <w:rPr>
                <w:rFonts w:hint="cs"/>
                <w:sz w:val="27"/>
                <w:szCs w:val="27"/>
                <w:cs/>
              </w:rPr>
              <w:t>89,431,012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A7C61" w:rsidRPr="00D964F4" w:rsidRDefault="00CA7C61" w:rsidP="00E11FC3">
            <w:pPr>
              <w:ind w:left="-108" w:right="12"/>
              <w:jc w:val="right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133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870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852</w:t>
            </w:r>
          </w:p>
        </w:tc>
      </w:tr>
    </w:tbl>
    <w:bookmarkEnd w:id="22"/>
    <w:p w:rsidR="00CA7C61" w:rsidRPr="00C04077" w:rsidRDefault="00CA7C61" w:rsidP="00B17CEF">
      <w:pPr>
        <w:numPr>
          <w:ilvl w:val="0"/>
          <w:numId w:val="8"/>
        </w:numPr>
        <w:ind w:left="196" w:right="-862" w:hanging="392"/>
        <w:jc w:val="both"/>
      </w:pPr>
      <w:r w:rsidRPr="00C04077">
        <w:rPr>
          <w:b/>
          <w:bCs/>
          <w:cs/>
        </w:rPr>
        <w:lastRenderedPageBreak/>
        <w:t>รายการระหว่าง</w:t>
      </w:r>
      <w:r>
        <w:rPr>
          <w:rFonts w:hint="cs"/>
          <w:b/>
          <w:bCs/>
          <w:cs/>
        </w:rPr>
        <w:t>บุคคลและ</w:t>
      </w:r>
      <w:r w:rsidRPr="00C04077">
        <w:rPr>
          <w:b/>
          <w:bCs/>
          <w:cs/>
        </w:rPr>
        <w:t>กิจการที่เกี่ยวข้องกัน</w:t>
      </w:r>
      <w:r w:rsidRPr="00C04077">
        <w:t xml:space="preserve">   </w:t>
      </w:r>
    </w:p>
    <w:p w:rsidR="00CA7C61" w:rsidRDefault="00CA7C61" w:rsidP="00CA7C61">
      <w:pPr>
        <w:tabs>
          <w:tab w:val="left" w:pos="1440"/>
        </w:tabs>
        <w:ind w:left="168" w:right="-210" w:firstLine="540"/>
        <w:jc w:val="thaiDistribute"/>
      </w:pPr>
      <w:r w:rsidRPr="006D32CC">
        <w:rPr>
          <w:cs/>
        </w:rPr>
        <w:t>บริษัทและบริษัทย่อยมีรายการบางส่วนกับ</w:t>
      </w:r>
      <w:r>
        <w:rPr>
          <w:rFonts w:hint="cs"/>
          <w:cs/>
        </w:rPr>
        <w:t>บุคคลและ</w:t>
      </w:r>
      <w:r w:rsidRPr="006D32CC">
        <w:rPr>
          <w:cs/>
        </w:rPr>
        <w:t>กิจการที่เกี่ยวข้องกัน ซึ่งเกี่ยวข้องกันโดยการ</w:t>
      </w:r>
      <w:r w:rsidRPr="006D32CC">
        <w:rPr>
          <w:rFonts w:hint="cs"/>
          <w:cs/>
        </w:rPr>
        <w:t>เป็นกรรมการบริษัท หรือโดยการ</w:t>
      </w:r>
      <w:r w:rsidRPr="006D32CC">
        <w:rPr>
          <w:cs/>
        </w:rPr>
        <w:t xml:space="preserve">ถือหุ้น </w:t>
      </w:r>
      <w:r w:rsidRPr="006D32CC">
        <w:rPr>
          <w:rFonts w:hint="cs"/>
          <w:cs/>
        </w:rPr>
        <w:t>หรือโดย</w:t>
      </w:r>
      <w:r w:rsidRPr="006D32CC">
        <w:rPr>
          <w:cs/>
        </w:rPr>
        <w:t>การมีผู้ถือหุ้นหรือมีกรรมการ</w:t>
      </w:r>
      <w:r w:rsidRPr="006D32CC">
        <w:rPr>
          <w:rFonts w:hint="cs"/>
          <w:cs/>
        </w:rPr>
        <w:t>บางส่วน</w:t>
      </w:r>
      <w:r w:rsidRPr="006D32CC">
        <w:rPr>
          <w:cs/>
        </w:rPr>
        <w:t>ร่วมกัน รายการดังกล่าวเป็นไปตามปกติธุรกิจต</w:t>
      </w:r>
      <w:r w:rsidRPr="006D32CC">
        <w:rPr>
          <w:rFonts w:hint="cs"/>
          <w:cs/>
        </w:rPr>
        <w:t>าม</w:t>
      </w:r>
      <w:r w:rsidRPr="006D32CC">
        <w:rPr>
          <w:cs/>
        </w:rPr>
        <w:t>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</w:t>
      </w:r>
      <w:r w:rsidRPr="006D32CC">
        <w:rPr>
          <w:rFonts w:hint="cs"/>
          <w:cs/>
        </w:rPr>
        <w:t xml:space="preserve"> </w:t>
      </w:r>
      <w:r w:rsidRPr="006D32CC">
        <w:rPr>
          <w:cs/>
        </w:rPr>
        <w:t>โดย</w:t>
      </w:r>
      <w:r w:rsidRPr="006D32CC">
        <w:rPr>
          <w:rFonts w:hint="cs"/>
          <w:cs/>
        </w:rPr>
        <w:t>มี</w:t>
      </w:r>
      <w:r>
        <w:rPr>
          <w:rFonts w:hint="cs"/>
          <w:cs/>
        </w:rPr>
        <w:t>บุคคลและ</w:t>
      </w:r>
      <w:r w:rsidRPr="006D32CC">
        <w:rPr>
          <w:rFonts w:hint="cs"/>
          <w:cs/>
        </w:rPr>
        <w:t>กิจการที่เกี่ยวข้องกัน ดังนี้</w:t>
      </w:r>
    </w:p>
    <w:p w:rsidR="00CA7C61" w:rsidRPr="00A670C0" w:rsidRDefault="00CA7C61" w:rsidP="00CA7C61">
      <w:pPr>
        <w:tabs>
          <w:tab w:val="left" w:pos="1440"/>
        </w:tabs>
        <w:ind w:left="360" w:right="-434" w:firstLine="540"/>
        <w:jc w:val="thaiDistribute"/>
        <w:rPr>
          <w:rFonts w:hint="cs"/>
          <w:sz w:val="10"/>
          <w:szCs w:val="10"/>
        </w:rPr>
      </w:pPr>
    </w:p>
    <w:tbl>
      <w:tblPr>
        <w:tblW w:w="9897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0"/>
        <w:gridCol w:w="5647"/>
      </w:tblGrid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4250" w:type="dxa"/>
            <w:tcBorders>
              <w:bottom w:val="single" w:sz="4" w:space="0" w:color="auto"/>
            </w:tcBorders>
            <w:vAlign w:val="center"/>
          </w:tcPr>
          <w:p w:rsidR="00CA7C61" w:rsidRPr="00C04077" w:rsidRDefault="00CA7C61" w:rsidP="00E11FC3">
            <w:pPr>
              <w:pStyle w:val="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บุคคลและ</w:t>
            </w: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647" w:type="dxa"/>
            <w:tcBorders>
              <w:bottom w:val="single" w:sz="4" w:space="0" w:color="auto"/>
            </w:tcBorders>
            <w:vAlign w:val="center"/>
          </w:tcPr>
          <w:p w:rsidR="00CA7C61" w:rsidRPr="00C04077" w:rsidRDefault="00CA7C61" w:rsidP="00E11FC3">
            <w:pPr>
              <w:pStyle w:val="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Pr="00A64AB0" w:rsidRDefault="00CA7C61" w:rsidP="00E11FC3">
            <w:pPr>
              <w:pStyle w:val="5"/>
              <w:tabs>
                <w:tab w:val="left" w:pos="0"/>
              </w:tabs>
              <w:jc w:val="left"/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  <w:u w:val="none"/>
              </w:rPr>
              <w:t xml:space="preserve">1. </w:t>
            </w:r>
            <w:r w:rsidRPr="00A64AB0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455069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455069">
              <w:rPr>
                <w:sz w:val="28"/>
                <w:szCs w:val="28"/>
                <w:cs/>
              </w:rPr>
              <w:t xml:space="preserve">ดูหมายเหตุ  </w:t>
            </w:r>
            <w:r w:rsidRPr="004550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Pr="00A64AB0" w:rsidRDefault="00CA7C61" w:rsidP="00E11FC3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</w:rPr>
              <w:t xml:space="preserve">2. </w:t>
            </w:r>
            <w:r w:rsidRPr="00A64AB0">
              <w:rPr>
                <w:sz w:val="28"/>
                <w:szCs w:val="28"/>
                <w:cs/>
              </w:rPr>
              <w:t xml:space="preserve">บริษัทร่วมที่ถือหุ้นโดยบริษัทย่อย     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455069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Pr="00A64AB0" w:rsidRDefault="00CA7C61" w:rsidP="00E11FC3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ind w:firstLine="258"/>
              <w:rPr>
                <w:sz w:val="28"/>
                <w:szCs w:val="28"/>
              </w:rPr>
            </w:pPr>
            <w:r>
              <w:rPr>
                <w:rFonts w:hint="cs"/>
                <w:spacing w:val="-8"/>
                <w:sz w:val="28"/>
                <w:szCs w:val="28"/>
                <w:cs/>
              </w:rPr>
              <w:t>2</w:t>
            </w:r>
            <w:r w:rsidRPr="00F60041">
              <w:rPr>
                <w:spacing w:val="-8"/>
                <w:sz w:val="28"/>
                <w:szCs w:val="28"/>
              </w:rPr>
              <w:t xml:space="preserve">.1 </w:t>
            </w:r>
            <w:r w:rsidRPr="00F60041">
              <w:rPr>
                <w:rFonts w:hint="cs"/>
                <w:spacing w:val="-8"/>
                <w:sz w:val="28"/>
                <w:szCs w:val="28"/>
                <w:cs/>
              </w:rPr>
              <w:t xml:space="preserve">  </w:t>
            </w:r>
            <w:r w:rsidRPr="00F60041">
              <w:rPr>
                <w:spacing w:val="-8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60041">
              <w:rPr>
                <w:spacing w:val="-8"/>
                <w:sz w:val="28"/>
                <w:szCs w:val="28"/>
                <w:cs/>
              </w:rPr>
              <w:t>ไลฟ์</w:t>
            </w:r>
            <w:proofErr w:type="spellEnd"/>
            <w:r w:rsidRPr="00F60041">
              <w:rPr>
                <w:spacing w:val="-8"/>
                <w:sz w:val="28"/>
                <w:szCs w:val="28"/>
                <w:cs/>
              </w:rPr>
              <w:t xml:space="preserve"> </w:t>
            </w:r>
            <w:proofErr w:type="spellStart"/>
            <w:r w:rsidRPr="00F60041">
              <w:rPr>
                <w:spacing w:val="-8"/>
                <w:sz w:val="28"/>
                <w:szCs w:val="28"/>
                <w:cs/>
              </w:rPr>
              <w:t>เนชั่น</w:t>
            </w:r>
            <w:proofErr w:type="spellEnd"/>
            <w:r w:rsidRPr="00F60041">
              <w:rPr>
                <w:rFonts w:hint="cs"/>
                <w:spacing w:val="-8"/>
                <w:sz w:val="28"/>
                <w:szCs w:val="28"/>
                <w:cs/>
              </w:rPr>
              <w:t xml:space="preserve"> เทโร</w:t>
            </w:r>
            <w:r>
              <w:rPr>
                <w:spacing w:val="-8"/>
                <w:sz w:val="28"/>
                <w:szCs w:val="28"/>
                <w:cs/>
              </w:rPr>
              <w:t xml:space="preserve"> เอ็น</w:t>
            </w:r>
            <w:proofErr w:type="spellStart"/>
            <w:r>
              <w:rPr>
                <w:spacing w:val="-8"/>
                <w:sz w:val="28"/>
                <w:szCs w:val="28"/>
                <w:cs/>
              </w:rPr>
              <w:t>เ</w:t>
            </w:r>
            <w:r>
              <w:rPr>
                <w:rFonts w:hint="cs"/>
                <w:spacing w:val="-8"/>
                <w:sz w:val="28"/>
                <w:szCs w:val="28"/>
                <w:cs/>
              </w:rPr>
              <w:t>ท</w:t>
            </w:r>
            <w:r w:rsidRPr="00F60041">
              <w:rPr>
                <w:spacing w:val="-8"/>
                <w:sz w:val="28"/>
                <w:szCs w:val="28"/>
                <w:cs/>
              </w:rPr>
              <w:t>อร์</w:t>
            </w:r>
            <w:proofErr w:type="spellEnd"/>
            <w:r w:rsidRPr="00F60041">
              <w:rPr>
                <w:spacing w:val="-8"/>
                <w:sz w:val="28"/>
                <w:szCs w:val="28"/>
                <w:cs/>
              </w:rPr>
              <w:t>เท</w:t>
            </w:r>
            <w:proofErr w:type="spellStart"/>
            <w:r w:rsidRPr="00F60041">
              <w:rPr>
                <w:spacing w:val="-8"/>
                <w:sz w:val="28"/>
                <w:szCs w:val="28"/>
                <w:cs/>
              </w:rPr>
              <w:t>นเม</w:t>
            </w:r>
            <w:r>
              <w:rPr>
                <w:rFonts w:hint="cs"/>
                <w:spacing w:val="-8"/>
                <w:sz w:val="28"/>
                <w:szCs w:val="28"/>
                <w:cs/>
              </w:rPr>
              <w:t>้</w:t>
            </w:r>
            <w:r w:rsidRPr="00F60041">
              <w:rPr>
                <w:spacing w:val="-8"/>
                <w:sz w:val="28"/>
                <w:szCs w:val="28"/>
                <w:cs/>
              </w:rPr>
              <w:t>นท์</w:t>
            </w:r>
            <w:proofErr w:type="spellEnd"/>
            <w:r w:rsidRPr="00F60041">
              <w:rPr>
                <w:spacing w:val="-8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  <w:cs/>
              </w:rPr>
            </w:pPr>
            <w:r w:rsidRPr="00957217">
              <w:rPr>
                <w:sz w:val="28"/>
                <w:szCs w:val="28"/>
                <w:cs/>
              </w:rPr>
              <w:t>บริษัท เทโร เอ็น</w:t>
            </w:r>
            <w:proofErr w:type="spellStart"/>
            <w:r w:rsidRPr="00957217">
              <w:rPr>
                <w:sz w:val="28"/>
                <w:szCs w:val="28"/>
                <w:cs/>
              </w:rPr>
              <w:t>เ</w:t>
            </w:r>
            <w:r w:rsidRPr="00957217">
              <w:rPr>
                <w:rFonts w:hint="cs"/>
                <w:sz w:val="28"/>
                <w:szCs w:val="28"/>
                <w:cs/>
              </w:rPr>
              <w:t>ท</w:t>
            </w:r>
            <w:r w:rsidRPr="00957217">
              <w:rPr>
                <w:sz w:val="28"/>
                <w:szCs w:val="28"/>
                <w:cs/>
              </w:rPr>
              <w:t>อร์</w:t>
            </w:r>
            <w:proofErr w:type="spellEnd"/>
            <w:r w:rsidRPr="00957217">
              <w:rPr>
                <w:sz w:val="28"/>
                <w:szCs w:val="28"/>
                <w:cs/>
              </w:rPr>
              <w:t>เท</w:t>
            </w:r>
            <w:proofErr w:type="spellStart"/>
            <w:r w:rsidRPr="00957217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957217">
              <w:rPr>
                <w:sz w:val="28"/>
                <w:szCs w:val="28"/>
                <w:cs/>
              </w:rPr>
              <w:t xml:space="preserve"> จำกัด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>(มหาชน)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เป็น</w:t>
            </w:r>
            <w:r w:rsidRPr="00957217">
              <w:rPr>
                <w:rFonts w:hint="cs"/>
                <w:sz w:val="28"/>
                <w:szCs w:val="28"/>
                <w:cs/>
              </w:rPr>
              <w:t>ผู้ถือหุ้น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Default="00CA7C61" w:rsidP="00E11FC3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ind w:firstLine="258"/>
              <w:rPr>
                <w:rFonts w:hint="cs"/>
                <w:spacing w:val="-8"/>
                <w:sz w:val="28"/>
                <w:szCs w:val="28"/>
                <w:cs/>
              </w:rPr>
            </w:pP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FA1A91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firstLine="154"/>
              <w:rPr>
                <w:sz w:val="28"/>
                <w:szCs w:val="28"/>
                <w:highlight w:val="yellow"/>
                <w:cs/>
              </w:rPr>
            </w:pPr>
            <w:r w:rsidRPr="00957217">
              <w:rPr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</w:rPr>
              <w:t>(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จนถึง </w:t>
            </w:r>
            <w:r>
              <w:rPr>
                <w:sz w:val="28"/>
                <w:szCs w:val="28"/>
              </w:rPr>
              <w:t>8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  <w:r w:rsidRPr="00957217">
              <w:rPr>
                <w:sz w:val="28"/>
                <w:szCs w:val="28"/>
              </w:rPr>
              <w:t>)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438CC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.1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Pr="00C04077">
              <w:rPr>
                <w:sz w:val="28"/>
                <w:szCs w:val="28"/>
                <w:cs/>
              </w:rPr>
              <w:t>เวอร์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 จำกัด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438CC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.2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</w:t>
            </w:r>
            <w:proofErr w:type="spellStart"/>
            <w:r w:rsidRPr="00C04077">
              <w:rPr>
                <w:sz w:val="28"/>
                <w:szCs w:val="28"/>
                <w:cs/>
              </w:rPr>
              <w:t>มิล</w:t>
            </w:r>
            <w:proofErr w:type="spellEnd"/>
            <w:r w:rsidRPr="00C04077">
              <w:rPr>
                <w:sz w:val="28"/>
                <w:szCs w:val="28"/>
                <w:cs/>
              </w:rPr>
              <w:t>เลียน</w:t>
            </w:r>
            <w:proofErr w:type="spellStart"/>
            <w:r w:rsidRPr="00C04077">
              <w:rPr>
                <w:sz w:val="28"/>
                <w:szCs w:val="28"/>
                <w:cs/>
              </w:rPr>
              <w:t>แนร์</w:t>
            </w:r>
            <w:proofErr w:type="spellEnd"/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438CC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Pr="003438CC">
              <w:rPr>
                <w:sz w:val="28"/>
                <w:szCs w:val="28"/>
                <w:cs/>
              </w:rPr>
              <w:t>เวอร์</w:t>
            </w:r>
            <w:proofErr w:type="spellEnd"/>
            <w:r w:rsidRPr="003438CC">
              <w:rPr>
                <w:sz w:val="28"/>
                <w:szCs w:val="28"/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3.3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เวฟ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เอ็นเตอร์เทนเมนท์ จำกัด (มหาชน)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438CC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438CC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3.4    </w:t>
            </w:r>
            <w:r>
              <w:rPr>
                <w:rFonts w:hint="cs"/>
                <w:sz w:val="28"/>
                <w:szCs w:val="28"/>
                <w:cs/>
              </w:rPr>
              <w:t>บริษัท เมืองทองการก่อสร้าง จำกัด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438CC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 w:rsidRPr="003438CC">
              <w:rPr>
                <w:rFonts w:hint="cs"/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rFonts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Default="00CA7C61" w:rsidP="00E11FC3">
            <w:pPr>
              <w:tabs>
                <w:tab w:val="left" w:pos="0"/>
                <w:tab w:val="left" w:pos="252"/>
                <w:tab w:val="left" w:pos="638"/>
                <w:tab w:val="left" w:pos="900"/>
                <w:tab w:val="left" w:pos="1440"/>
              </w:tabs>
              <w:ind w:right="-250" w:firstLine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>
              <w:rPr>
                <w:rFonts w:hint="cs"/>
                <w:sz w:val="28"/>
                <w:szCs w:val="28"/>
                <w:cs/>
              </w:rPr>
              <w:t xml:space="preserve">   บริษัท แอด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วานซ์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ไวร์เลส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เน็ท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เวอร์ค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438CC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  <w:r>
              <w:rPr>
                <w:rFonts w:hint="cs"/>
                <w:sz w:val="28"/>
                <w:szCs w:val="28"/>
                <w:cs/>
              </w:rPr>
              <w:t xml:space="preserve"> (จนถึง 25 ตุลาคม 2564)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  <w:vAlign w:val="center"/>
          </w:tcPr>
          <w:p w:rsidR="00CA7C61" w:rsidRDefault="00CA7C61" w:rsidP="00E11FC3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3.6</w:t>
            </w:r>
            <w:r>
              <w:rPr>
                <w:rFonts w:hint="cs"/>
                <w:sz w:val="28"/>
                <w:szCs w:val="28"/>
                <w:cs/>
              </w:rPr>
              <w:t xml:space="preserve">   บริษัท ไอร่า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แคปปิตอล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A252D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3A252D">
              <w:rPr>
                <w:sz w:val="28"/>
                <w:szCs w:val="28"/>
                <w:cs/>
              </w:rPr>
              <w:t>มีผู้ถือหุ้น</w:t>
            </w:r>
            <w:r>
              <w:rPr>
                <w:rFonts w:hint="cs"/>
                <w:sz w:val="28"/>
                <w:szCs w:val="28"/>
                <w:cs/>
              </w:rPr>
              <w:t>ร่วมกัน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</w:tcPr>
          <w:p w:rsidR="00CA7C61" w:rsidRPr="003A252D" w:rsidRDefault="00CA7C61" w:rsidP="00E11FC3">
            <w:pPr>
              <w:tabs>
                <w:tab w:val="left" w:pos="0"/>
                <w:tab w:val="left" w:pos="252"/>
                <w:tab w:val="left" w:pos="648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</w:rPr>
            </w:pPr>
            <w:r w:rsidRPr="003A252D">
              <w:rPr>
                <w:sz w:val="28"/>
                <w:szCs w:val="28"/>
                <w:cs/>
              </w:rPr>
              <w:t xml:space="preserve">      </w:t>
            </w: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3A252D">
              <w:rPr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A252D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</w:tcPr>
          <w:p w:rsidR="00CA7C61" w:rsidRPr="003A252D" w:rsidRDefault="00CA7C61" w:rsidP="00E11FC3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3.7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>
              <w:rPr>
                <w:sz w:val="28"/>
                <w:szCs w:val="28"/>
                <w:cs/>
              </w:rPr>
              <w:t>บริษัท จี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เอ็มเอ็ม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2353B">
              <w:rPr>
                <w:sz w:val="28"/>
                <w:szCs w:val="28"/>
                <w:cs/>
              </w:rPr>
              <w:t xml:space="preserve">แกรมมี่ จำกัด (มหาชน) 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A252D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92353B">
              <w:rPr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</w:tcPr>
          <w:p w:rsidR="00CA7C61" w:rsidRPr="003A252D" w:rsidRDefault="00CA7C61" w:rsidP="00E11FC3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2353B">
              <w:rPr>
                <w:sz w:val="28"/>
                <w:szCs w:val="28"/>
                <w:cs/>
              </w:rPr>
              <w:t xml:space="preserve">และบริษัทย่อย </w:t>
            </w:r>
          </w:p>
        </w:tc>
        <w:tc>
          <w:tcPr>
            <w:tcW w:w="5647" w:type="dxa"/>
            <w:tcBorders>
              <w:top w:val="nil"/>
              <w:bottom w:val="nil"/>
            </w:tcBorders>
            <w:vAlign w:val="center"/>
          </w:tcPr>
          <w:p w:rsidR="00CA7C61" w:rsidRPr="003A252D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</w:tcPr>
          <w:p w:rsidR="00CA7C61" w:rsidRPr="00B03D5A" w:rsidRDefault="00CA7C61" w:rsidP="00E11FC3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B03D5A">
              <w:rPr>
                <w:sz w:val="28"/>
                <w:szCs w:val="28"/>
                <w:cs/>
              </w:rPr>
              <w:t xml:space="preserve">. </w:t>
            </w:r>
            <w:r w:rsidRPr="00B03D5A">
              <w:rPr>
                <w:rFonts w:hint="cs"/>
                <w:sz w:val="28"/>
                <w:szCs w:val="28"/>
                <w:cs/>
              </w:rPr>
              <w:t>บุคคลที่</w:t>
            </w:r>
            <w:r w:rsidRPr="00B03D5A">
              <w:rPr>
                <w:sz w:val="28"/>
                <w:szCs w:val="28"/>
                <w:cs/>
              </w:rPr>
              <w:t>เกี่ยวข้องกัน</w:t>
            </w:r>
            <w:r w:rsidRPr="00B03D5A">
              <w:rPr>
                <w:rFonts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5647" w:type="dxa"/>
            <w:tcBorders>
              <w:top w:val="nil"/>
              <w:bottom w:val="nil"/>
            </w:tcBorders>
          </w:tcPr>
          <w:p w:rsidR="00CA7C61" w:rsidRPr="00B03D5A" w:rsidRDefault="00CA7C61" w:rsidP="00E11FC3">
            <w:pPr>
              <w:ind w:left="172" w:hanging="172"/>
              <w:jc w:val="thaiDistribute"/>
              <w:rPr>
                <w:rFonts w:hint="cs"/>
                <w:sz w:val="28"/>
                <w:szCs w:val="28"/>
                <w:cs/>
              </w:rPr>
            </w:pPr>
            <w:r w:rsidRPr="00B03D5A">
              <w:rPr>
                <w:rFonts w:hint="cs"/>
                <w:sz w:val="28"/>
                <w:szCs w:val="28"/>
                <w:cs/>
              </w:rPr>
              <w:t>กรรมการ และผู้ถือหุ้นของบริษัท</w:t>
            </w:r>
            <w:r>
              <w:rPr>
                <w:sz w:val="28"/>
                <w:szCs w:val="28"/>
                <w:cs/>
              </w:rPr>
              <w:t xml:space="preserve"> เทโร เอ็น</w:t>
            </w:r>
            <w:proofErr w:type="spellStart"/>
            <w:r>
              <w:rPr>
                <w:sz w:val="28"/>
                <w:szCs w:val="28"/>
                <w:cs/>
              </w:rPr>
              <w:t>เ</w:t>
            </w:r>
            <w:r>
              <w:rPr>
                <w:rFonts w:hint="cs"/>
                <w:sz w:val="28"/>
                <w:szCs w:val="28"/>
                <w:cs/>
              </w:rPr>
              <w:t>ท</w:t>
            </w:r>
            <w:r w:rsidRPr="00B03D5A">
              <w:rPr>
                <w:sz w:val="28"/>
                <w:szCs w:val="28"/>
                <w:cs/>
              </w:rPr>
              <w:t>อร์</w:t>
            </w:r>
            <w:proofErr w:type="spellEnd"/>
            <w:r w:rsidRPr="00B03D5A">
              <w:rPr>
                <w:sz w:val="28"/>
                <w:szCs w:val="28"/>
                <w:cs/>
              </w:rPr>
              <w:t>เท</w:t>
            </w:r>
            <w:proofErr w:type="spellStart"/>
            <w:r w:rsidRPr="00B03D5A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B03D5A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nil"/>
            </w:tcBorders>
          </w:tcPr>
          <w:p w:rsidR="00CA7C61" w:rsidRPr="00B03D5A" w:rsidRDefault="00CA7C61" w:rsidP="00E11FC3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5647" w:type="dxa"/>
            <w:tcBorders>
              <w:top w:val="nil"/>
              <w:bottom w:val="nil"/>
            </w:tcBorders>
          </w:tcPr>
          <w:p w:rsidR="00CA7C61" w:rsidRPr="00B03D5A" w:rsidRDefault="00CA7C61" w:rsidP="00E11FC3">
            <w:pPr>
              <w:ind w:left="172" w:firstLine="12"/>
              <w:jc w:val="thaiDistribute"/>
              <w:rPr>
                <w:rFonts w:hint="cs"/>
                <w:sz w:val="28"/>
                <w:szCs w:val="28"/>
                <w:cs/>
              </w:rPr>
            </w:pPr>
            <w:r w:rsidRPr="00B03D5A">
              <w:rPr>
                <w:sz w:val="28"/>
                <w:szCs w:val="28"/>
                <w:cs/>
              </w:rPr>
              <w:t>จำกัด</w:t>
            </w:r>
            <w:r w:rsidRPr="00B03D5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3D5A">
              <w:rPr>
                <w:sz w:val="28"/>
                <w:szCs w:val="28"/>
                <w:cs/>
              </w:rPr>
              <w:t>(มหาชน)</w:t>
            </w:r>
            <w:r w:rsidRPr="00B03D5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03D5A">
              <w:rPr>
                <w:sz w:val="28"/>
                <w:szCs w:val="28"/>
              </w:rPr>
              <w:t>(</w:t>
            </w:r>
            <w:r w:rsidRPr="00B03D5A">
              <w:rPr>
                <w:rFonts w:hint="cs"/>
                <w:sz w:val="28"/>
                <w:szCs w:val="28"/>
                <w:cs/>
              </w:rPr>
              <w:t xml:space="preserve">จนถึง </w:t>
            </w:r>
            <w:r>
              <w:rPr>
                <w:sz w:val="28"/>
                <w:szCs w:val="28"/>
              </w:rPr>
              <w:t>8</w:t>
            </w:r>
            <w:r w:rsidRPr="00B03D5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  <w:r w:rsidRPr="00B03D5A">
              <w:rPr>
                <w:sz w:val="28"/>
                <w:szCs w:val="28"/>
              </w:rPr>
              <w:t>)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250" w:type="dxa"/>
            <w:tcBorders>
              <w:top w:val="nil"/>
              <w:bottom w:val="single" w:sz="4" w:space="0" w:color="auto"/>
            </w:tcBorders>
            <w:vAlign w:val="center"/>
          </w:tcPr>
          <w:p w:rsidR="00CA7C61" w:rsidRPr="00B03D5A" w:rsidRDefault="00CA7C61" w:rsidP="00E11FC3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</w:t>
            </w:r>
            <w:r w:rsidRPr="00023DA1">
              <w:rPr>
                <w:rFonts w:hint="cs"/>
                <w:sz w:val="28"/>
                <w:szCs w:val="28"/>
                <w:cs/>
              </w:rPr>
              <w:t>.</w:t>
            </w:r>
            <w:r>
              <w:rPr>
                <w:rFonts w:hint="cs"/>
                <w:sz w:val="28"/>
                <w:szCs w:val="28"/>
                <w:cs/>
              </w:rPr>
              <w:t xml:space="preserve"> บุคคล</w:t>
            </w:r>
            <w:r w:rsidRPr="00C04077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647" w:type="dxa"/>
            <w:tcBorders>
              <w:top w:val="nil"/>
              <w:bottom w:val="single" w:sz="4" w:space="0" w:color="auto"/>
            </w:tcBorders>
          </w:tcPr>
          <w:p w:rsidR="00CA7C61" w:rsidRPr="00B03D5A" w:rsidRDefault="00CA7C61" w:rsidP="00E11FC3">
            <w:pPr>
              <w:ind w:left="172" w:hanging="17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ญาติสนิทของ</w:t>
            </w:r>
            <w:r w:rsidRPr="00957217"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</w:tr>
    </w:tbl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hint="cs"/>
        </w:rPr>
      </w:pPr>
    </w:p>
    <w:p w:rsidR="00CA7C61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  <w:rPr>
          <w:rFonts w:hint="cs"/>
        </w:rPr>
      </w:pPr>
    </w:p>
    <w:p w:rsidR="00CA7C61" w:rsidRPr="00C04077" w:rsidRDefault="00CA7C61" w:rsidP="00CA7C6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CA7C61" w:rsidRPr="00C04077" w:rsidRDefault="00CA7C61" w:rsidP="00CA7C61">
      <w:pPr>
        <w:tabs>
          <w:tab w:val="left" w:pos="180"/>
          <w:tab w:val="left" w:pos="900"/>
          <w:tab w:val="left" w:pos="1440"/>
        </w:tabs>
        <w:ind w:left="364" w:right="-439" w:hanging="184"/>
        <w:jc w:val="both"/>
        <w:rPr>
          <w:rFonts w:hint="cs"/>
          <w:b/>
          <w:bCs/>
          <w:cs/>
        </w:rPr>
      </w:pPr>
      <w:r w:rsidRPr="00C04077">
        <w:rPr>
          <w:cs/>
        </w:rPr>
        <w:lastRenderedPageBreak/>
        <w:t>รายการระหว่าง</w:t>
      </w:r>
      <w:r>
        <w:rPr>
          <w:rFonts w:hint="cs"/>
          <w:cs/>
        </w:rPr>
        <w:t>บุคคลและ</w:t>
      </w:r>
      <w:r w:rsidRPr="00C04077">
        <w:rPr>
          <w:cs/>
        </w:rPr>
        <w:t>กิจการที่เกี่ยวข้องกันที่สำคัญ  มีดังนี้</w:t>
      </w:r>
    </w:p>
    <w:p w:rsidR="00CA7C61" w:rsidRPr="00C04077" w:rsidRDefault="00CA7C61" w:rsidP="00CA7C61">
      <w:pPr>
        <w:spacing w:line="192" w:lineRule="auto"/>
        <w:ind w:right="-211"/>
        <w:jc w:val="right"/>
        <w:rPr>
          <w:rFonts w:hint="cs"/>
          <w:sz w:val="28"/>
          <w:szCs w:val="28"/>
        </w:rPr>
      </w:pP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  <w:t xml:space="preserve">    </w:t>
      </w:r>
      <w:r w:rsidRPr="009525B3">
        <w:rPr>
          <w:sz w:val="10"/>
          <w:szCs w:val="10"/>
          <w:cs/>
        </w:rPr>
        <w:t xml:space="preserve">      </w:t>
      </w:r>
      <w:r w:rsidRPr="009525B3">
        <w:rPr>
          <w:sz w:val="10"/>
          <w:szCs w:val="10"/>
        </w:rPr>
        <w:t xml:space="preserve"> </w:t>
      </w:r>
      <w:r w:rsidRPr="009525B3">
        <w:rPr>
          <w:sz w:val="10"/>
          <w:szCs w:val="10"/>
          <w:cs/>
        </w:rPr>
        <w:t xml:space="preserve">     </w:t>
      </w:r>
      <w:r w:rsidRPr="009525B3">
        <w:rPr>
          <w:rFonts w:hint="cs"/>
          <w:sz w:val="10"/>
          <w:szCs w:val="10"/>
          <w:cs/>
        </w:rPr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989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7"/>
        <w:gridCol w:w="1408"/>
        <w:gridCol w:w="9"/>
        <w:gridCol w:w="1418"/>
        <w:gridCol w:w="1420"/>
        <w:gridCol w:w="1418"/>
      </w:tblGrid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A7C61" w:rsidRPr="00C04077" w:rsidRDefault="00CA7C61" w:rsidP="00E11FC3">
            <w:pPr>
              <w:pStyle w:val="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422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725719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CA7C61" w:rsidRPr="00725719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420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DA055D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CA7C61" w:rsidRPr="00DA055D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1.  </w:t>
            </w:r>
            <w:r w:rsidRPr="00C04077">
              <w:rPr>
                <w:sz w:val="28"/>
                <w:szCs w:val="28"/>
                <w:cs/>
              </w:rPr>
              <w:t>ลูกหนี้การค้าและ</w:t>
            </w:r>
            <w:r w:rsidRPr="00AD73B4">
              <w:rPr>
                <w:sz w:val="28"/>
                <w:szCs w:val="28"/>
                <w:cs/>
              </w:rPr>
              <w:t>ลูกหนี้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455069">
              <w:rPr>
                <w:sz w:val="28"/>
                <w:szCs w:val="28"/>
                <w:cs/>
              </w:rPr>
              <w:t xml:space="preserve">อื่น (หมายเหตุ </w:t>
            </w:r>
            <w:r w:rsidRPr="00455069">
              <w:rPr>
                <w:sz w:val="28"/>
                <w:szCs w:val="28"/>
              </w:rPr>
              <w:t>5</w:t>
            </w:r>
            <w:r w:rsidRPr="0045506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725719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DA055D" w:rsidRDefault="00CA7C61" w:rsidP="00E11FC3">
            <w:pPr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DA055D" w:rsidRDefault="00CA7C61" w:rsidP="00E11FC3">
            <w:pPr>
              <w:ind w:left="-108" w:right="-108"/>
              <w:rPr>
                <w:sz w:val="28"/>
                <w:szCs w:val="28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725719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A7C61" w:rsidRPr="00DA055D" w:rsidRDefault="00CA7C61" w:rsidP="00E11FC3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DA055D" w:rsidRDefault="00CA7C61" w:rsidP="00E11FC3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F6D96">
              <w:rPr>
                <w:rFonts w:ascii="AngsanaUPC" w:hAnsi="AngsanaUPC" w:cs="AngsanaUPC"/>
              </w:rPr>
              <w:t>2,380,606,146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0725F">
              <w:rPr>
                <w:rFonts w:ascii="AngsanaUPC" w:hAnsi="AngsanaUPC" w:cs="AngsanaUPC" w:hint="cs"/>
                <w:cs/>
              </w:rPr>
              <w:t>2,</w:t>
            </w:r>
            <w:r w:rsidRPr="0090725F">
              <w:rPr>
                <w:rFonts w:ascii="AngsanaUPC" w:hAnsi="AngsanaUPC" w:cs="AngsanaUPC"/>
              </w:rPr>
              <w:t>868,385</w:t>
            </w:r>
            <w:r w:rsidRPr="0090725F">
              <w:rPr>
                <w:rFonts w:ascii="AngsanaUPC" w:hAnsi="AngsanaUPC" w:cs="AngsanaUPC" w:hint="cs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726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6D96">
              <w:rPr>
                <w:rFonts w:ascii="AngsanaUPC" w:hAnsi="AngsanaUPC" w:cs="AngsanaUPC"/>
              </w:rPr>
              <w:t>21,423,858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6D96">
              <w:rPr>
                <w:rFonts w:ascii="AngsanaUPC" w:hAnsi="AngsanaUPC" w:cs="AngsanaUPC"/>
              </w:rPr>
              <w:t>12,943,821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F6D96">
              <w:rPr>
                <w:rFonts w:ascii="AngsanaUPC" w:hAnsi="AngsanaUPC" w:cs="AngsanaUPC"/>
              </w:rPr>
              <w:t>23,858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0725F">
              <w:rPr>
                <w:rFonts w:ascii="AngsanaUPC" w:hAnsi="AngsanaUPC" w:cs="AngsanaUPC"/>
              </w:rPr>
              <w:t>55,621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6D96">
              <w:rPr>
                <w:rFonts w:ascii="AngsanaUPC" w:hAnsi="AngsanaUPC" w:cs="AngsanaUPC"/>
              </w:rPr>
              <w:t>21,423,858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6D96">
              <w:rPr>
                <w:rFonts w:ascii="AngsanaUPC" w:hAnsi="AngsanaUPC" w:cs="AngsanaUPC"/>
              </w:rPr>
              <w:t>12,943,821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F6D96">
              <w:rPr>
                <w:rFonts w:ascii="AngsanaUPC" w:hAnsi="AngsanaUPC" w:cs="AngsanaUPC"/>
              </w:rPr>
              <w:t>2,380,630,004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A7C61" w:rsidRPr="00297854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0725F">
              <w:rPr>
                <w:rFonts w:ascii="AngsanaUPC" w:hAnsi="AngsanaUPC" w:cs="AngsanaUPC" w:hint="cs"/>
                <w:cs/>
              </w:rPr>
              <w:t>2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868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441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347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C04077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tabs>
                <w:tab w:val="decimal" w:pos="575"/>
              </w:tabs>
              <w:ind w:left="-108" w:right="-108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0725F">
              <w:rPr>
                <w:rFonts w:ascii="AngsanaUPC" w:hAnsi="AngsanaUPC" w:cs="AngsanaUPC"/>
              </w:rPr>
              <w:t>1,269,280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6D96">
              <w:rPr>
                <w:rFonts w:ascii="AngsanaUPC" w:hAnsi="AngsanaUPC" w:cs="AngsanaUPC"/>
              </w:rPr>
              <w:t>115,017,262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EA3BAB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 w:hint="cs"/>
                <w:cs/>
              </w:rPr>
              <w:t>109</w:t>
            </w:r>
            <w:r w:rsidRPr="0090725F">
              <w:rPr>
                <w:rFonts w:ascii="AngsanaUPC" w:hAnsi="AngsanaUPC" w:cs="AngsanaUPC"/>
              </w:rPr>
              <w:t>,045,807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รวมลูกหนี้การค้าและลูกหนี้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C04077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6D96">
              <w:rPr>
                <w:rFonts w:ascii="AngsanaUPC" w:hAnsi="AngsanaUPC" w:cs="AngsanaUPC"/>
              </w:rPr>
              <w:t>21,423,858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F6D96">
              <w:rPr>
                <w:rFonts w:ascii="AngsanaUPC" w:hAnsi="AngsanaUPC" w:cs="AngsanaUPC"/>
              </w:rPr>
              <w:t>12,943,821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6D96">
              <w:rPr>
                <w:rFonts w:ascii="AngsanaUPC" w:hAnsi="AngsanaUPC" w:cs="AngsanaUPC"/>
              </w:rPr>
              <w:t>2,495,647,266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A7C61" w:rsidRPr="00803090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0725F">
              <w:rPr>
                <w:rFonts w:ascii="AngsanaUPC" w:hAnsi="AngsanaUPC" w:cs="AngsanaUPC" w:hint="cs"/>
                <w:cs/>
              </w:rPr>
              <w:t>2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978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 w:hint="cs"/>
                <w:cs/>
              </w:rPr>
              <w:t>756</w:t>
            </w:r>
            <w:r w:rsidRPr="0090725F">
              <w:rPr>
                <w:rFonts w:ascii="AngsanaUPC" w:hAnsi="AngsanaUPC" w:cs="AngsanaUPC"/>
                <w:cs/>
              </w:rPr>
              <w:t>,</w:t>
            </w:r>
            <w:r w:rsidRPr="0090725F">
              <w:rPr>
                <w:rFonts w:ascii="AngsanaUPC" w:hAnsi="AngsanaUPC" w:cs="AngsanaUPC"/>
              </w:rPr>
              <w:t>434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bottom w:val="nil"/>
            </w:tcBorders>
            <w:vAlign w:val="bottom"/>
          </w:tcPr>
          <w:p w:rsidR="00CA7C61" w:rsidRPr="00C04077" w:rsidRDefault="00CA7C61" w:rsidP="00E11FC3">
            <w:pPr>
              <w:ind w:right="-43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2.  </w:t>
            </w:r>
            <w:r w:rsidRPr="00C04077">
              <w:rPr>
                <w:sz w:val="28"/>
                <w:szCs w:val="28"/>
                <w:cs/>
              </w:rPr>
              <w:t>เงินให้กู้ยืมระยะ</w:t>
            </w:r>
            <w:r w:rsidRPr="0003553D">
              <w:rPr>
                <w:sz w:val="28"/>
                <w:szCs w:val="28"/>
                <w:cs/>
              </w:rPr>
              <w:t xml:space="preserve">สั้น </w:t>
            </w:r>
            <w:r w:rsidRPr="00455069">
              <w:rPr>
                <w:sz w:val="28"/>
                <w:szCs w:val="28"/>
              </w:rPr>
              <w:t>(</w:t>
            </w:r>
            <w:r w:rsidRPr="00455069">
              <w:rPr>
                <w:sz w:val="28"/>
                <w:szCs w:val="28"/>
                <w:cs/>
              </w:rPr>
              <w:t>หมายเหตุ</w:t>
            </w:r>
            <w:r w:rsidRPr="00455069">
              <w:rPr>
                <w:sz w:val="28"/>
                <w:szCs w:val="28"/>
              </w:rPr>
              <w:t xml:space="preserve"> 6)</w:t>
            </w:r>
          </w:p>
        </w:tc>
        <w:tc>
          <w:tcPr>
            <w:tcW w:w="1417" w:type="dxa"/>
            <w:gridSpan w:val="2"/>
            <w:tcBorders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0" w:type="dxa"/>
            <w:tcBorders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  <w:r w:rsidRPr="00C04077">
              <w:rPr>
                <w:sz w:val="28"/>
                <w:szCs w:val="28"/>
              </w:rPr>
              <w:t>-</w:t>
            </w:r>
            <w:r w:rsidRPr="00C0407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F6D96">
              <w:rPr>
                <w:rFonts w:ascii="AngsanaUPC" w:hAnsi="AngsanaUPC" w:cs="AngsanaUPC"/>
              </w:rPr>
              <w:t>4,803,248,475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0725F">
              <w:rPr>
                <w:rFonts w:ascii="AngsanaUPC" w:hAnsi="AngsanaUPC" w:cs="AngsanaUPC"/>
              </w:rPr>
              <w:t>4,646,835,976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CA7C61" w:rsidRPr="00B95CD0" w:rsidRDefault="00CA7C61" w:rsidP="00E11FC3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ขายยานพาหนะ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27299B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CA7C61" w:rsidRPr="00B95CD0" w:rsidRDefault="00CA7C61" w:rsidP="00B17CEF">
            <w:pPr>
              <w:numPr>
                <w:ilvl w:val="0"/>
                <w:numId w:val="5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บ</w:t>
            </w:r>
            <w:r>
              <w:rPr>
                <w:rFonts w:hint="cs"/>
                <w:sz w:val="28"/>
                <w:szCs w:val="28"/>
                <w:cs/>
              </w:rPr>
              <w:t>ุคคล</w:t>
            </w:r>
            <w:r w:rsidRPr="00B95CD0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3B5FA4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  <w:r w:rsidRPr="00BD2553">
              <w:rPr>
                <w:rFonts w:ascii="AngsanaUPC" w:hAnsi="AngsanaUPC" w:cs="AngsanaUPC"/>
              </w:rPr>
              <w:t>494,860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3B5FA4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4B0D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3B5FA4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B5FA4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3B5FA4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4B0D">
              <w:rPr>
                <w:sz w:val="28"/>
                <w:szCs w:val="28"/>
              </w:rPr>
              <w:t>-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CA7C61" w:rsidRPr="00C27156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C27156">
              <w:rPr>
                <w:rFonts w:ascii="Angsana New" w:hAnsi="Angsana New" w:hint="cs"/>
                <w:sz w:val="28"/>
                <w:szCs w:val="28"/>
                <w:cs/>
              </w:rPr>
              <w:t>. สินทรัพย์สิทธิการใช้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069">
              <w:rPr>
                <w:sz w:val="28"/>
                <w:szCs w:val="28"/>
                <w:cs/>
              </w:rPr>
              <w:t xml:space="preserve">(หมายเหตุ </w:t>
            </w:r>
            <w:r>
              <w:rPr>
                <w:sz w:val="28"/>
                <w:szCs w:val="28"/>
              </w:rPr>
              <w:t>15</w:t>
            </w:r>
            <w:r w:rsidRPr="0045506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A7C61" w:rsidRPr="00C27156" w:rsidRDefault="00CA7C61" w:rsidP="00B17CEF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C2715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27156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20,019,262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297854">
              <w:rPr>
                <w:rFonts w:ascii="AngsanaUPC" w:hAnsi="AngsanaUPC" w:cs="AngsanaUPC"/>
              </w:rPr>
              <w:t>94,822,321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8,979,300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F64BCE">
              <w:rPr>
                <w:rFonts w:ascii="AngsanaUPC" w:hAnsi="AngsanaUPC" w:cs="AngsanaUPC"/>
              </w:rPr>
              <w:t>42,687,921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</w:t>
            </w:r>
            <w:r w:rsidRPr="00C0407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ซื้อละคร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9F6D96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6D96">
              <w:rPr>
                <w:rFonts w:ascii="AngsanaUPC" w:hAnsi="AngsanaUPC" w:cs="AngsanaUPC"/>
              </w:rPr>
              <w:t>55,732,500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ED3F6C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ED3F6C">
              <w:rPr>
                <w:sz w:val="28"/>
                <w:szCs w:val="28"/>
              </w:rPr>
              <w:t>-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ขาย</w:t>
            </w:r>
            <w:r w:rsidRPr="00455069">
              <w:rPr>
                <w:sz w:val="28"/>
                <w:szCs w:val="28"/>
                <w:cs/>
              </w:rPr>
              <w:t>ละคร</w:t>
            </w:r>
            <w:r w:rsidRPr="00455069">
              <w:rPr>
                <w:sz w:val="28"/>
                <w:szCs w:val="28"/>
              </w:rPr>
              <w:t xml:space="preserve"> </w:t>
            </w:r>
            <w:r w:rsidRPr="00455069">
              <w:rPr>
                <w:sz w:val="28"/>
                <w:szCs w:val="28"/>
                <w:cs/>
              </w:rPr>
              <w:t>(หมาย</w:t>
            </w:r>
            <w:r w:rsidRPr="003D4F4B">
              <w:rPr>
                <w:sz w:val="28"/>
                <w:szCs w:val="28"/>
                <w:cs/>
              </w:rPr>
              <w:t xml:space="preserve">เหตุ </w:t>
            </w:r>
            <w:r w:rsidRPr="003D4F4B">
              <w:rPr>
                <w:sz w:val="28"/>
                <w:szCs w:val="28"/>
              </w:rPr>
              <w:t>20</w:t>
            </w:r>
            <w:r w:rsidRPr="003D4F4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ind w:left="-108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90725F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21872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747235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21872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1,155</w:t>
            </w:r>
            <w:r w:rsidRPr="0090725F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213</w:t>
            </w:r>
            <w:r w:rsidRPr="0090725F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674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เงินมัดจำอสังหาริมทรัพย์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E34D6B" w:rsidRDefault="00CA7C61" w:rsidP="00E11FC3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6C49A8" w:rsidRDefault="00CA7C61" w:rsidP="00E11FC3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CA7C61" w:rsidRPr="00B95CD0" w:rsidRDefault="00CA7C61" w:rsidP="00B17CEF">
            <w:pPr>
              <w:numPr>
                <w:ilvl w:val="0"/>
                <w:numId w:val="5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9F6D96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F6D96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FA4B0D" w:rsidRDefault="00CA7C61" w:rsidP="00E11F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FA4B0D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  <w:r w:rsidRPr="009F6D96">
              <w:rPr>
                <w:rFonts w:ascii="AngsanaUPC" w:hAnsi="AngsanaUPC" w:cs="AngsanaUPC"/>
              </w:rPr>
              <w:t>4,250,000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4,250,000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เงินประกันอาคารเช่า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E34D6B" w:rsidRDefault="00CA7C61" w:rsidP="00E11FC3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6C49A8" w:rsidRDefault="00CA7C61" w:rsidP="00E11FC3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CA7C61" w:rsidRPr="00B95CD0" w:rsidRDefault="00CA7C61" w:rsidP="00B17CEF">
            <w:pPr>
              <w:numPr>
                <w:ilvl w:val="0"/>
                <w:numId w:val="5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  <w:r w:rsidRPr="00BD2553">
              <w:rPr>
                <w:rFonts w:ascii="AngsanaUPC" w:hAnsi="AngsanaUPC" w:cs="AngsanaUPC"/>
              </w:rPr>
              <w:t>34,041,411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27299B">
              <w:rPr>
                <w:rFonts w:ascii="AngsanaUPC" w:hAnsi="AngsanaUPC" w:cs="AngsanaUPC"/>
              </w:rPr>
              <w:t>37,029,785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  <w:r w:rsidRPr="00BD2553">
              <w:rPr>
                <w:rFonts w:ascii="AngsanaUPC" w:hAnsi="AngsanaUPC" w:cs="AngsanaUPC"/>
              </w:rPr>
              <w:t>14,992,925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11,974,122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B95CD0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A7C61" w:rsidRPr="0090725F" w:rsidRDefault="00CA7C61" w:rsidP="00E11FC3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27299B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64,528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11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818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607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3,841,878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27299B">
              <w:rPr>
                <w:rFonts w:ascii="AngsanaUPC" w:hAnsi="AngsanaUPC" w:cs="AngsanaUPC"/>
              </w:rPr>
              <w:t>10,911,237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628,053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721,553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3,841,878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27299B">
              <w:rPr>
                <w:rFonts w:ascii="AngsanaUPC" w:hAnsi="AngsanaUPC" w:cs="AngsanaUPC"/>
              </w:rPr>
              <w:t>10,911,237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692,581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12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540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160</w:t>
            </w:r>
          </w:p>
        </w:tc>
      </w:tr>
    </w:tbl>
    <w:p w:rsidR="00CA7C61" w:rsidRDefault="00CA7C61" w:rsidP="00CA7C61">
      <w:pPr>
        <w:rPr>
          <w:rFonts w:hint="cs"/>
        </w:rPr>
      </w:pPr>
    </w:p>
    <w:p w:rsidR="00CA7C61" w:rsidRDefault="00CA7C61" w:rsidP="00CA7C61">
      <w:pPr>
        <w:rPr>
          <w:rFonts w:hint="cs"/>
        </w:rPr>
      </w:pPr>
    </w:p>
    <w:p w:rsidR="00CA7C61" w:rsidRDefault="00CA7C61" w:rsidP="00CA7C61"/>
    <w:p w:rsidR="00CA7C61" w:rsidRDefault="00CA7C61" w:rsidP="00CA7C61"/>
    <w:p w:rsidR="00CA7C61" w:rsidRPr="00C04077" w:rsidRDefault="00CA7C61" w:rsidP="00CA7C61">
      <w:pPr>
        <w:spacing w:line="192" w:lineRule="auto"/>
        <w:ind w:right="-211"/>
        <w:jc w:val="right"/>
        <w:rPr>
          <w:rFonts w:hint="cs"/>
          <w:sz w:val="28"/>
          <w:szCs w:val="28"/>
        </w:rPr>
      </w:pP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113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7"/>
        <w:gridCol w:w="1408"/>
        <w:gridCol w:w="9"/>
        <w:gridCol w:w="1418"/>
        <w:gridCol w:w="1420"/>
        <w:gridCol w:w="1418"/>
        <w:gridCol w:w="1193"/>
        <w:gridCol w:w="237"/>
      </w:tblGrid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A7C61" w:rsidRPr="00C04077" w:rsidRDefault="00CA7C61" w:rsidP="00E11FC3">
            <w:pPr>
              <w:pStyle w:val="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341"/>
        </w:trPr>
        <w:tc>
          <w:tcPr>
            <w:tcW w:w="422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725719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CA7C61" w:rsidRPr="00725719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420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DA055D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CA7C61" w:rsidRPr="00DA055D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27299B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A7C61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17,371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CA7C61" w:rsidRPr="00A86ECF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27299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A7C61" w:rsidRPr="00A86ECF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27299B">
              <w:rPr>
                <w:sz w:val="28"/>
                <w:szCs w:val="28"/>
              </w:rPr>
              <w:t>-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proofErr w:type="spellStart"/>
            <w:r>
              <w:rPr>
                <w:sz w:val="28"/>
                <w:szCs w:val="28"/>
              </w:rPr>
              <w:t>1</w:t>
            </w:r>
            <w:proofErr w:type="spellEnd"/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sz w:val="28"/>
                <w:szCs w:val="28"/>
                <w:cs/>
              </w:rPr>
              <w:t xml:space="preserve">ตามสัญญาเช่า </w:t>
            </w:r>
            <w:r w:rsidRPr="00455069">
              <w:rPr>
                <w:sz w:val="28"/>
                <w:szCs w:val="28"/>
                <w:cs/>
              </w:rPr>
              <w:t xml:space="preserve">(หมายเหตุ </w:t>
            </w:r>
            <w:r>
              <w:rPr>
                <w:sz w:val="28"/>
                <w:szCs w:val="28"/>
              </w:rPr>
              <w:t>24</w:t>
            </w:r>
            <w:r w:rsidRPr="0045506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BD2553">
              <w:rPr>
                <w:rFonts w:ascii="AngsanaUPC" w:hAnsi="AngsanaUPC" w:cs="AngsanaUPC"/>
              </w:rPr>
              <w:t>21,235,601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98,000,185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9,661,607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CA7C61" w:rsidRPr="00845E6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44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735</w:t>
            </w:r>
            <w:r w:rsidRPr="00BD4834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431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pStyle w:val="4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90725F" w:rsidRDefault="00CA7C61" w:rsidP="00E11FC3">
            <w:pPr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</w:tcBorders>
            <w:vAlign w:val="center"/>
          </w:tcPr>
          <w:p w:rsidR="00CA7C61" w:rsidRPr="0090725F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sz w:val="28"/>
                <w:szCs w:val="28"/>
              </w:rPr>
              <w:t>31</w:t>
            </w:r>
            <w:r w:rsidRPr="00B95CD0">
              <w:rPr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90725F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90725F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2563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รายได้จากการขายเวลาโฆษณา</w:t>
            </w:r>
          </w:p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90725F" w:rsidRDefault="00CA7C61" w:rsidP="00E11FC3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</w:tr>
      <w:tr w:rsidR="00CA7C61" w:rsidRPr="0095337D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930A70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544</w:t>
            </w:r>
            <w:r w:rsidRPr="00B1045B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 w:hint="cs"/>
                <w:cs/>
              </w:rPr>
              <w:t>860</w:t>
            </w:r>
            <w:r w:rsidRPr="00B1045B">
              <w:rPr>
                <w:rFonts w:ascii="AngsanaUPC" w:hAnsi="AngsanaUPC" w:cs="AngsanaUPC"/>
              </w:rPr>
              <w:t>,</w:t>
            </w:r>
            <w:r w:rsidRPr="00B1045B">
              <w:rPr>
                <w:rFonts w:ascii="AngsanaUPC" w:hAnsi="AngsanaUPC" w:cs="AngsanaUPC"/>
                <w:cs/>
              </w:rPr>
              <w:t>00</w:t>
            </w:r>
            <w:r w:rsidRPr="00B1045B">
              <w:rPr>
                <w:rFonts w:ascii="AngsanaUPC" w:hAnsi="AngsanaUPC" w:cs="AngsanaUPC"/>
              </w:rPr>
              <w:t>0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944FB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244,200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  <w:cs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362"/>
              <w:jc w:val="center"/>
              <w:rPr>
                <w:rFonts w:ascii="AngsanaUPC" w:hAnsi="AngsanaUPC" w:cs="AngsanaUPC"/>
                <w:cs/>
              </w:rPr>
            </w:pPr>
            <w:r w:rsidRPr="00B1045B">
              <w:rPr>
                <w:rFonts w:ascii="AngsanaUPC" w:hAnsi="AngsanaUPC" w:cs="AngsanaUPC"/>
              </w:rPr>
              <w:t xml:space="preserve">         -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95CD0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</w:t>
            </w: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106,305,582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C944FB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28,525,047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  <w:cs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1045B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362"/>
              <w:jc w:val="center"/>
              <w:rPr>
                <w:rFonts w:ascii="AngsanaUPC" w:hAnsi="AngsanaUPC" w:cs="AngsanaUPC"/>
                <w:cs/>
              </w:rPr>
            </w:pPr>
            <w:r w:rsidRPr="00B1045B">
              <w:rPr>
                <w:rFonts w:ascii="AngsanaUPC" w:hAnsi="AngsanaUPC" w:cs="AngsanaUPC"/>
              </w:rPr>
              <w:t xml:space="preserve">         -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95CD0" w:rsidRDefault="00CA7C61" w:rsidP="00E11FC3">
            <w:pPr>
              <w:ind w:right="-12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ind w:right="-126"/>
              <w:jc w:val="center"/>
              <w:rPr>
                <w:sz w:val="28"/>
                <w:szCs w:val="28"/>
                <w:cs/>
              </w:rPr>
            </w:pP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106,305,582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297854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28,769,247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544</w:t>
            </w:r>
            <w:r w:rsidRPr="00B1045B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 w:hint="cs"/>
                <w:cs/>
              </w:rPr>
              <w:t>860</w:t>
            </w:r>
            <w:r w:rsidRPr="00B1045B">
              <w:rPr>
                <w:rFonts w:ascii="AngsanaUPC" w:hAnsi="AngsanaUPC" w:cs="AngsanaUPC"/>
              </w:rPr>
              <w:t>,</w:t>
            </w:r>
            <w:r w:rsidRPr="00B1045B">
              <w:rPr>
                <w:rFonts w:ascii="AngsanaUPC" w:hAnsi="AngsanaUPC" w:cs="AngsanaUPC"/>
                <w:cs/>
              </w:rPr>
              <w:t>00</w:t>
            </w:r>
            <w:r w:rsidRPr="00B1045B">
              <w:rPr>
                <w:rFonts w:ascii="AngsanaUPC" w:hAnsi="AngsanaUPC" w:cs="AngsanaUPC"/>
              </w:rPr>
              <w:t>0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รายได้จากการให้ใช้ลิขสิทธิ์และบริการอื่น</w:t>
            </w:r>
          </w:p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highlight w:val="yellow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highlight w:val="yellow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 w:hint="cs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 w:hint="cs"/>
                <w:highlight w:val="yellow"/>
                <w:cs/>
              </w:rPr>
            </w:pP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330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rFonts w:hint="cs"/>
                <w:sz w:val="28"/>
                <w:szCs w:val="28"/>
                <w:cs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30A70" w:rsidRDefault="00CA7C61" w:rsidP="00E11FC3">
            <w:pPr>
              <w:ind w:right="-126"/>
              <w:jc w:val="center"/>
              <w:rPr>
                <w:rFonts w:hint="cs"/>
                <w:sz w:val="28"/>
                <w:szCs w:val="28"/>
                <w:cs/>
              </w:rPr>
            </w:pPr>
            <w:r w:rsidRPr="00930A70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BD2553">
              <w:rPr>
                <w:rFonts w:ascii="AngsanaUPC" w:hAnsi="AngsanaUPC" w:cs="AngsanaUPC"/>
              </w:rPr>
              <w:t>965,119,892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7A0B28">
              <w:rPr>
                <w:rFonts w:ascii="AngsanaUPC" w:hAnsi="AngsanaUPC" w:cs="AngsanaUPC"/>
              </w:rPr>
              <w:t>466,824,727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rFonts w:hint="cs"/>
                <w:sz w:val="28"/>
                <w:szCs w:val="28"/>
                <w:cs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30A70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30A70">
              <w:rPr>
                <w:rFonts w:ascii="AngsanaUPC" w:hAnsi="AngsanaUPC" w:cs="AngsanaUPC"/>
              </w:rPr>
              <w:t>3,087,471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339,640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BD2553">
              <w:rPr>
                <w:rFonts w:ascii="AngsanaUPC" w:hAnsi="AngsanaUPC" w:cs="AngsanaUPC"/>
              </w:rPr>
              <w:t>164,876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30A70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6,9</w:t>
            </w:r>
            <w:r>
              <w:rPr>
                <w:rFonts w:ascii="AngsanaUPC" w:hAnsi="AngsanaUPC" w:cs="AngsanaUPC" w:hint="cs"/>
                <w:cs/>
              </w:rPr>
              <w:t>69</w:t>
            </w:r>
            <w:r>
              <w:rPr>
                <w:rFonts w:ascii="AngsanaUPC" w:hAnsi="AngsanaUPC" w:cs="AngsanaUPC"/>
              </w:rPr>
              <w:t>,687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BD2553">
              <w:rPr>
                <w:rFonts w:ascii="AngsanaUPC" w:hAnsi="AngsanaUPC" w:cs="AngsanaUPC"/>
              </w:rPr>
              <w:t>164,876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90,958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B95CD0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BD2553">
              <w:rPr>
                <w:rFonts w:ascii="AngsanaUPC" w:hAnsi="AngsanaUPC" w:cs="AngsanaUPC"/>
              </w:rPr>
              <w:t>164,876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297854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10,057,158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BD2553">
              <w:rPr>
                <w:rFonts w:ascii="AngsanaUPC" w:hAnsi="AngsanaUPC" w:cs="AngsanaUPC"/>
              </w:rPr>
              <w:t>965,284,768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7A0B28">
              <w:rPr>
                <w:rFonts w:ascii="AngsanaUPC" w:hAnsi="AngsanaUPC" w:cs="AngsanaUPC" w:hint="cs"/>
                <w:cs/>
              </w:rPr>
              <w:t>467,2</w:t>
            </w:r>
            <w:r>
              <w:rPr>
                <w:rFonts w:ascii="AngsanaUPC" w:hAnsi="AngsanaUPC" w:cs="AngsanaUPC"/>
              </w:rPr>
              <w:t>55</w:t>
            </w:r>
            <w:r w:rsidRPr="007A0B28">
              <w:rPr>
                <w:rFonts w:ascii="AngsanaUPC" w:hAnsi="AngsanaUPC" w:cs="AngsanaUPC" w:hint="cs"/>
                <w:cs/>
              </w:rPr>
              <w:t>,</w:t>
            </w:r>
            <w:r>
              <w:rPr>
                <w:rFonts w:ascii="AngsanaUPC" w:hAnsi="AngsanaUPC" w:cs="AngsanaUPC" w:hint="cs"/>
                <w:cs/>
              </w:rPr>
              <w:t>325</w:t>
            </w: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627F4" w:rsidRDefault="00CA7C61" w:rsidP="00E11FC3">
            <w:pPr>
              <w:tabs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รายได้จากการจัดคอนเสิร์ตและแสดงโชว์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25719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461840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</w:tr>
      <w:tr w:rsidR="00CA7C61" w:rsidRPr="00B95CD0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146,096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30A70">
              <w:rPr>
                <w:rFonts w:ascii="AngsanaUPC" w:hAnsi="AngsanaUPC" w:cs="AngsanaUPC"/>
              </w:rPr>
              <w:t>-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30A70">
              <w:rPr>
                <w:rFonts w:ascii="AngsanaUPC" w:hAnsi="AngsanaUPC" w:cs="AngsanaUPC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47,866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A0B28">
              <w:rPr>
                <w:rFonts w:ascii="AngsanaUPC" w:hAnsi="AngsanaUPC" w:cs="AngsanaUPC"/>
              </w:rPr>
              <w:t>424,456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27,500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860FA">
              <w:rPr>
                <w:rFonts w:ascii="AngsanaUPC" w:hAnsi="AngsanaUPC" w:cs="AngsanaUPC"/>
              </w:rPr>
              <w:t>-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127,000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860FA">
              <w:rPr>
                <w:rFonts w:ascii="AngsanaUPC" w:hAnsi="AngsanaUPC" w:cs="AngsanaUPC"/>
              </w:rPr>
              <w:t>-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154,500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47,866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A0B28">
              <w:rPr>
                <w:rFonts w:ascii="AngsanaUPC" w:hAnsi="AngsanaUPC" w:cs="AngsanaUPC"/>
              </w:rPr>
              <w:t>424,456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2,101,365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:rsidR="00CA7C61" w:rsidRPr="001309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51,782,463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1,690,454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C46E10">
              <w:rPr>
                <w:sz w:val="28"/>
                <w:szCs w:val="28"/>
              </w:rPr>
              <w:t>-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297854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1,690,454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2,101,365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1309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51,782,463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 xml:space="preserve">รายได้เงินปันผล </w:t>
            </w:r>
            <w:r w:rsidRPr="00455069">
              <w:rPr>
                <w:sz w:val="28"/>
                <w:szCs w:val="28"/>
                <w:cs/>
              </w:rPr>
              <w:t xml:space="preserve">(หมายเหตุ </w:t>
            </w:r>
            <w:r>
              <w:rPr>
                <w:sz w:val="28"/>
                <w:szCs w:val="28"/>
              </w:rPr>
              <w:t>12</w:t>
            </w:r>
            <w:r w:rsidRPr="0045506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gridAfter w:val="2"/>
          <w:wAfter w:w="1430" w:type="dxa"/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A7C61" w:rsidRPr="007627F4" w:rsidRDefault="00CA7C61" w:rsidP="00E11FC3">
            <w:pPr>
              <w:tabs>
                <w:tab w:val="left" w:pos="900"/>
                <w:tab w:val="left" w:pos="1440"/>
              </w:tabs>
              <w:ind w:left="274"/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4B6CDB">
              <w:rPr>
                <w:rFonts w:ascii="AngsanaUPC" w:hAnsi="AngsanaUPC" w:cs="AngsanaUPC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384,685,407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812,371,711</w:t>
            </w:r>
          </w:p>
        </w:tc>
      </w:tr>
    </w:tbl>
    <w:p w:rsidR="00CA7C61" w:rsidRDefault="00CA7C61" w:rsidP="00CA7C61">
      <w:pPr>
        <w:rPr>
          <w:rFonts w:hint="cs"/>
        </w:rPr>
      </w:pPr>
    </w:p>
    <w:p w:rsidR="00CA7C61" w:rsidRDefault="00CA7C61" w:rsidP="00CA7C61">
      <w:pPr>
        <w:rPr>
          <w:rFonts w:hint="cs"/>
        </w:rPr>
      </w:pPr>
    </w:p>
    <w:p w:rsidR="00CA7C61" w:rsidRPr="00C04077" w:rsidRDefault="00CA7C61" w:rsidP="00CA7C61">
      <w:pPr>
        <w:spacing w:line="192" w:lineRule="auto"/>
        <w:ind w:right="-211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lastRenderedPageBreak/>
        <w:t xml:space="preserve">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 xml:space="preserve">บาท </w:t>
      </w: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8"/>
        <w:gridCol w:w="1416"/>
        <w:gridCol w:w="1418"/>
        <w:gridCol w:w="1420"/>
        <w:gridCol w:w="1418"/>
      </w:tblGrid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vMerge w:val="restart"/>
            <w:tcBorders>
              <w:top w:val="single" w:sz="4" w:space="0" w:color="auto"/>
            </w:tcBorders>
            <w:vAlign w:val="center"/>
          </w:tcPr>
          <w:p w:rsidR="00CA7C61" w:rsidRPr="00C04077" w:rsidRDefault="00CA7C61" w:rsidP="00E11FC3">
            <w:pPr>
              <w:pStyle w:val="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CA7C61" w:rsidRPr="00C04077" w:rsidRDefault="00CA7C61" w:rsidP="00E11FC3">
            <w:pPr>
              <w:jc w:val="center"/>
              <w:rPr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sz w:val="28"/>
                <w:szCs w:val="28"/>
              </w:rPr>
              <w:t>31</w:t>
            </w:r>
            <w:r w:rsidRPr="00C04077">
              <w:rPr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4228" w:type="dxa"/>
            <w:vMerge/>
            <w:tcBorders>
              <w:bottom w:val="single" w:sz="4" w:space="0" w:color="auto"/>
            </w:tcBorders>
            <w:vAlign w:val="bottom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F22B09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CA7C61" w:rsidRPr="00F22B09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20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A7C61" w:rsidRPr="00F22B09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CA7C61" w:rsidRPr="00F22B09" w:rsidRDefault="00CA7C61" w:rsidP="00E11FC3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3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41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297854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</w:rPr>
            </w:pP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22</w:t>
            </w:r>
            <w:r w:rsidRPr="006615B7">
              <w:rPr>
                <w:rFonts w:ascii="AngsanaUPC" w:hAnsi="AngsanaUPC" w:cs="AngsanaUPC"/>
              </w:rPr>
              <w:t>8,544,362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D915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524,016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6615B7">
              <w:rPr>
                <w:sz w:val="28"/>
                <w:szCs w:val="28"/>
              </w:rPr>
              <w:t>-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rFonts w:hint="cs"/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96,772,754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D915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5D5C">
              <w:rPr>
                <w:rFonts w:ascii="AngsanaUPC" w:hAnsi="AngsanaUPC" w:cs="AngsanaUPC"/>
              </w:rPr>
              <w:t>116,712,499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2,940,076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6615B7">
              <w:rPr>
                <w:rFonts w:ascii="AngsanaUPC" w:hAnsi="AngsanaUPC" w:cs="AngsanaUPC"/>
              </w:rPr>
              <w:t>871,990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BD2553">
              <w:rPr>
                <w:rFonts w:ascii="AngsanaUPC" w:hAnsi="AngsanaUPC" w:cs="AngsanaUPC"/>
              </w:rPr>
              <w:t>96,772,754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D915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9F5D5C">
              <w:rPr>
                <w:rFonts w:ascii="AngsanaUPC" w:hAnsi="AngsanaUPC" w:cs="AngsanaUPC"/>
              </w:rPr>
              <w:t>117,236,515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2,940,076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6615B7">
              <w:rPr>
                <w:rFonts w:ascii="AngsanaUPC" w:hAnsi="AngsanaUPC" w:cs="AngsanaUPC"/>
              </w:rPr>
              <w:t>229,416,352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19</w:t>
            </w:r>
            <w:r w:rsidRPr="007627F4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1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131,607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135,641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423A1B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6615B7">
              <w:rPr>
                <w:sz w:val="28"/>
                <w:szCs w:val="28"/>
              </w:rPr>
              <w:t>-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center"/>
          </w:tcPr>
          <w:p w:rsidR="00CA7C61" w:rsidRPr="007627F4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135,641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131,607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2D4E7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CA7C61" w:rsidRPr="007E2BE3" w:rsidRDefault="00CA7C61" w:rsidP="00E11FC3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0122D3" w:rsidRDefault="00CA7C61" w:rsidP="00E11FC3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19556C" w:rsidRDefault="00CA7C61" w:rsidP="00E11FC3">
            <w:pPr>
              <w:jc w:val="center"/>
              <w:rPr>
                <w:sz w:val="28"/>
                <w:szCs w:val="28"/>
              </w:rPr>
            </w:pPr>
            <w:r w:rsidRPr="0034304C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19556C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3847">
              <w:rPr>
                <w:rFonts w:ascii="AngsanaUPC" w:hAnsi="AngsanaUPC" w:cs="AngsanaUPC"/>
              </w:rPr>
              <w:t>39,178,060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ab/>
              <w:t xml:space="preserve">- 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67,412,960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19556C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34304C">
              <w:rPr>
                <w:rFonts w:ascii="AngsanaUPC" w:hAnsi="AngsanaUPC" w:cs="AngsanaUPC"/>
              </w:rPr>
              <w:t>118,827,563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53,531,909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19556C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3847">
              <w:rPr>
                <w:rFonts w:ascii="AngsanaUPC" w:hAnsi="AngsanaUPC" w:cs="AngsanaUPC"/>
              </w:rPr>
              <w:t>50,231,950</w:t>
            </w:r>
          </w:p>
        </w:tc>
      </w:tr>
      <w:tr w:rsidR="00CA7C61" w:rsidRPr="007627F4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67,412,960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19556C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34304C">
              <w:rPr>
                <w:rFonts w:ascii="AngsanaUPC" w:hAnsi="AngsanaUPC" w:cs="AngsanaUPC"/>
              </w:rPr>
              <w:t>118,827,563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53,531,909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19556C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3847">
              <w:rPr>
                <w:rFonts w:ascii="AngsanaUPC" w:hAnsi="AngsanaUPC" w:cs="AngsanaUPC"/>
              </w:rPr>
              <w:t>89,410,010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1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E3330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2D4E72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0122D3" w:rsidRDefault="00CA7C61" w:rsidP="00E11FC3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A7C61" w:rsidRPr="000122D3" w:rsidRDefault="00CA7C61" w:rsidP="00E11FC3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BD2553" w:rsidRDefault="00CA7C61" w:rsidP="00E11FC3">
            <w:pPr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164,186,625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584A29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584A29">
              <w:rPr>
                <w:rFonts w:ascii="AngsanaUPC" w:hAnsi="AngsanaUPC" w:cs="AngsanaUPC"/>
              </w:rPr>
              <w:t>180,265,234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single" w:sz="4" w:space="0" w:color="auto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</w:t>
            </w:r>
            <w:proofErr w:type="spellStart"/>
            <w:r>
              <w:rPr>
                <w:sz w:val="28"/>
                <w:szCs w:val="28"/>
              </w:rPr>
              <w:t>2</w:t>
            </w:r>
            <w:proofErr w:type="spellEnd"/>
            <w:r w:rsidRPr="00C04077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0" w:type="dxa"/>
            <w:tcBorders>
              <w:bottom w:val="nil"/>
              <w:right w:val="dashed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jc w:val="center"/>
              <w:rPr>
                <w:sz w:val="28"/>
                <w:szCs w:val="28"/>
              </w:rPr>
            </w:pPr>
            <w:r w:rsidRPr="00E33303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D5375C">
              <w:rPr>
                <w:rFonts w:ascii="AngsanaUPC" w:hAnsi="AngsanaUPC" w:cs="AngsanaUPC"/>
              </w:rPr>
              <w:t>3,248,264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1,717,162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5,418,171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BD2553">
              <w:rPr>
                <w:rFonts w:ascii="AngsanaUPC" w:hAnsi="AngsanaUPC" w:cs="AngsanaUPC"/>
              </w:rPr>
              <w:t>780,069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1,694,526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nil"/>
            </w:tcBorders>
            <w:vAlign w:val="center"/>
          </w:tcPr>
          <w:p w:rsidR="00CA7C61" w:rsidRPr="00C04077" w:rsidRDefault="00CA7C61" w:rsidP="00E11FC3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</w:t>
            </w:r>
            <w:r w:rsidRPr="00D5375C">
              <w:rPr>
                <w:sz w:val="28"/>
                <w:szCs w:val="28"/>
                <w:cs/>
              </w:rPr>
              <w:t>บุคคลที่เกี่ยวข้องกันของบริษัทย่อย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405,025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7C61" w:rsidRPr="0090725F" w:rsidRDefault="00CA7C61" w:rsidP="00E11FC3">
            <w:pPr>
              <w:jc w:val="center"/>
              <w:rPr>
                <w:sz w:val="28"/>
                <w:szCs w:val="28"/>
              </w:rPr>
            </w:pPr>
            <w:r w:rsidRPr="00B179DC">
              <w:rPr>
                <w:sz w:val="28"/>
                <w:szCs w:val="28"/>
              </w:rPr>
              <w:t>-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8" w:type="dxa"/>
            <w:tcBorders>
              <w:top w:val="nil"/>
              <w:bottom w:val="single" w:sz="4" w:space="0" w:color="auto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1,717,162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7E2BE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5,823,196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CA7C61" w:rsidRPr="00BD2553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780,069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A7C61" w:rsidRPr="0090725F" w:rsidRDefault="00CA7C61" w:rsidP="00E11F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179DC">
              <w:rPr>
                <w:rFonts w:ascii="AngsanaUPC" w:hAnsi="AngsanaUPC" w:cs="AngsanaUPC"/>
              </w:rPr>
              <w:t>4,942,790</w:t>
            </w:r>
          </w:p>
        </w:tc>
      </w:tr>
    </w:tbl>
    <w:p w:rsidR="00CA7C61" w:rsidRPr="00FA6D62" w:rsidRDefault="00CA7C61" w:rsidP="00CA7C61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rFonts w:hint="cs"/>
          <w:b/>
          <w:bCs/>
          <w:sz w:val="18"/>
          <w:szCs w:val="18"/>
        </w:rPr>
      </w:pPr>
    </w:p>
    <w:p w:rsidR="00CA7C61" w:rsidRPr="00C04077" w:rsidRDefault="00CA7C61" w:rsidP="00B17CEF">
      <w:pPr>
        <w:numPr>
          <w:ilvl w:val="0"/>
          <w:numId w:val="8"/>
        </w:numPr>
        <w:ind w:left="182" w:right="-862" w:hanging="412"/>
        <w:jc w:val="both"/>
      </w:pPr>
      <w:r w:rsidRPr="00C04077">
        <w:rPr>
          <w:b/>
          <w:bCs/>
          <w:cs/>
        </w:rPr>
        <w:t>การเสนอข้อมูลทางการเงินจำแนกตามส่วนงาน</w:t>
      </w:r>
      <w:r w:rsidRPr="00C04077">
        <w:t xml:space="preserve"> </w:t>
      </w:r>
    </w:p>
    <w:p w:rsidR="00CA7C61" w:rsidRPr="009954D5" w:rsidRDefault="00CA7C61" w:rsidP="00CA7C61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29"/>
        <w:jc w:val="both"/>
        <w:rPr>
          <w:sz w:val="12"/>
          <w:szCs w:val="12"/>
        </w:rPr>
      </w:pPr>
    </w:p>
    <w:p w:rsidR="00CA7C61" w:rsidRPr="00C04077" w:rsidRDefault="00CA7C61" w:rsidP="00CA7C6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182" w:right="-210" w:firstLine="718"/>
        <w:jc w:val="thaiDistribute"/>
      </w:pPr>
      <w:r w:rsidRPr="009954D5">
        <w:rPr>
          <w:cs/>
        </w:rPr>
        <w:t>บริษัทและบริษัทย่อยดำเนินกิจการในส่วนงานทาง</w:t>
      </w:r>
      <w:r w:rsidRPr="00C04077">
        <w:rPr>
          <w:spacing w:val="-8"/>
          <w:cs/>
        </w:rPr>
        <w:t>ธุรกิจเดียว คือธุรกิจด้านบันเทิงและ</w:t>
      </w:r>
      <w:proofErr w:type="spellStart"/>
      <w:r w:rsidRPr="00C04077">
        <w:rPr>
          <w:spacing w:val="-8"/>
          <w:cs/>
        </w:rPr>
        <w:t>สันทนา</w:t>
      </w:r>
      <w:proofErr w:type="spellEnd"/>
      <w:r w:rsidRPr="00C04077">
        <w:rPr>
          <w:spacing w:val="-8"/>
          <w:cs/>
        </w:rPr>
        <w:t>การ และดำเนิน</w:t>
      </w:r>
      <w:r w:rsidRPr="00C04077">
        <w:rPr>
          <w:spacing w:val="-6"/>
          <w:cs/>
        </w:rPr>
        <w:t>ธุรกิจในส่วนงานทางภูมิศาสตร์คือในประเทศไทย</w:t>
      </w:r>
      <w:r w:rsidRPr="00C04077">
        <w:rPr>
          <w:spacing w:val="-6"/>
        </w:rPr>
        <w:t xml:space="preserve"> </w:t>
      </w:r>
      <w:r w:rsidRPr="00C04077">
        <w:rPr>
          <w:spacing w:val="-6"/>
          <w:cs/>
        </w:rPr>
        <w:t>ดังนั้นรายได้ กำไร และสินทรัพย์ ทั้งหมดที่แสดงในงบกา</w:t>
      </w:r>
      <w:r>
        <w:rPr>
          <w:spacing w:val="-6"/>
          <w:cs/>
        </w:rPr>
        <w:t>รเงินรวมและงบการเงินเฉพาะกิจการ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6"/>
          <w:cs/>
        </w:rPr>
        <w:t>จึงเกี่ยวข้องกับส่วนงานทางธุรกิจและส่วนงานทางภูมิศาสตร์ตามที่กล่าวไว้</w:t>
      </w:r>
    </w:p>
    <w:p w:rsidR="00CA7C61" w:rsidRPr="008024E8" w:rsidRDefault="00CA7C61" w:rsidP="00CA7C61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:rsidR="00CA7C61" w:rsidRPr="00C04077" w:rsidRDefault="00CA7C61" w:rsidP="00B17CEF">
      <w:pPr>
        <w:numPr>
          <w:ilvl w:val="0"/>
          <w:numId w:val="8"/>
        </w:numPr>
        <w:ind w:left="182" w:right="-862" w:hanging="378"/>
        <w:jc w:val="both"/>
        <w:rPr>
          <w:b/>
          <w:bCs/>
        </w:rPr>
      </w:pPr>
      <w:r w:rsidRPr="00C04077">
        <w:rPr>
          <w:b/>
          <w:bCs/>
          <w:cs/>
        </w:rPr>
        <w:t>เงินสมทบกองทุนสำรองเลี้ยงชีพ</w:t>
      </w:r>
    </w:p>
    <w:p w:rsidR="00CA7C61" w:rsidRPr="009954D5" w:rsidRDefault="00CA7C61" w:rsidP="00CA7C61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40"/>
        <w:jc w:val="both"/>
        <w:rPr>
          <w:b/>
          <w:bCs/>
          <w:sz w:val="12"/>
          <w:szCs w:val="12"/>
        </w:rPr>
      </w:pPr>
    </w:p>
    <w:p w:rsidR="00CA7C61" w:rsidRPr="003B379D" w:rsidRDefault="00CA7C61" w:rsidP="00CA7C61">
      <w:pPr>
        <w:ind w:left="182" w:right="-210" w:firstLine="728"/>
        <w:jc w:val="thaiDistribute"/>
        <w:rPr>
          <w:spacing w:val="-4"/>
        </w:rPr>
      </w:pPr>
      <w:r w:rsidRPr="003B379D">
        <w:rPr>
          <w:spacing w:val="-4"/>
          <w:cs/>
        </w:rPr>
        <w:t xml:space="preserve">บริษัทและบริษัทย่อยได้จัดตั้งกองทุนสำรองเลี้ยงชีพ ตามพระราชบัญญัติกองทุนสำรองเลี้ยงชีพ พ.ศ. </w:t>
      </w:r>
      <w:r>
        <w:rPr>
          <w:spacing w:val="-4"/>
        </w:rPr>
        <w:t>2530</w:t>
      </w:r>
      <w:r>
        <w:rPr>
          <w:rFonts w:hint="cs"/>
          <w:spacing w:val="-4"/>
          <w:cs/>
        </w:rPr>
        <w:t xml:space="preserve">   </w:t>
      </w:r>
      <w:r w:rsidRPr="003B379D">
        <w:rPr>
          <w:spacing w:val="-4"/>
          <w:cs/>
        </w:rPr>
        <w:t xml:space="preserve"> </w:t>
      </w:r>
      <w:r w:rsidRPr="003B379D">
        <w:rPr>
          <w:cs/>
        </w:rPr>
        <w:t>เพื่อเป็นสวัสดิการตลอดจนเป็นหลักประกันแก่พนักงาน</w:t>
      </w:r>
      <w:r w:rsidRPr="003B379D">
        <w:t xml:space="preserve"> </w:t>
      </w:r>
      <w:proofErr w:type="gramStart"/>
      <w:r w:rsidRPr="003B379D">
        <w:rPr>
          <w:cs/>
        </w:rPr>
        <w:t>เมื่อลาออกจากงานหรือครบอายุการทำงาน(</w:t>
      </w:r>
      <w:proofErr w:type="gramEnd"/>
      <w:r w:rsidRPr="003B379D">
        <w:rPr>
          <w:cs/>
        </w:rPr>
        <w:t xml:space="preserve">เกษียณ) </w:t>
      </w:r>
      <w:r>
        <w:rPr>
          <w:rFonts w:hint="cs"/>
          <w:cs/>
        </w:rPr>
        <w:t xml:space="preserve">         </w:t>
      </w:r>
      <w:r w:rsidRPr="003B379D">
        <w:rPr>
          <w:cs/>
        </w:rPr>
        <w:t>ตาม</w:t>
      </w:r>
      <w:r w:rsidRPr="003B379D">
        <w:rPr>
          <w:spacing w:val="-4"/>
          <w:cs/>
        </w:rPr>
        <w:t xml:space="preserve">ระเบียบของบริษัท โดยพนักงานจ่ายสะสมส่วนหนึ่ง และบริษัทจ่ายสมทบอีกส่วนหนึ่งในอัตรา </w:t>
      </w:r>
      <w:r>
        <w:rPr>
          <w:spacing w:val="-4"/>
        </w:rPr>
        <w:t>3-5</w:t>
      </w:r>
      <w:r w:rsidRPr="003B379D">
        <w:rPr>
          <w:spacing w:val="-4"/>
          <w:cs/>
        </w:rPr>
        <w:t>%</w:t>
      </w:r>
      <w:r w:rsidRPr="003B379D">
        <w:rPr>
          <w:spacing w:val="-4"/>
        </w:rPr>
        <w:t xml:space="preserve"> </w:t>
      </w:r>
      <w:r w:rsidRPr="003B379D">
        <w:rPr>
          <w:spacing w:val="-4"/>
          <w:cs/>
        </w:rPr>
        <w:t>ของเงินเดือน ทั้งนี้ บริษัทได้แต่งตั้งบริษัทหลักทรัพย์จัดการกองทุนกสิกรไทย จำกัด เป็นผู้จัดการกองทุนเพื่อบริหารกองทุนดังกล่าว</w:t>
      </w:r>
    </w:p>
    <w:p w:rsidR="00CA7C61" w:rsidRPr="003B379D" w:rsidRDefault="00CA7C61" w:rsidP="00CA7C61">
      <w:pPr>
        <w:tabs>
          <w:tab w:val="left" w:pos="784"/>
        </w:tabs>
        <w:ind w:left="182" w:right="-28" w:hanging="182"/>
        <w:jc w:val="thaiDistribute"/>
        <w:rPr>
          <w:rFonts w:hint="cs"/>
          <w:spacing w:val="-4"/>
          <w:cs/>
        </w:rPr>
      </w:pPr>
      <w:r w:rsidRPr="003B379D">
        <w:rPr>
          <w:cs/>
        </w:rPr>
        <w:lastRenderedPageBreak/>
        <w:tab/>
      </w:r>
      <w:r w:rsidRPr="003B379D">
        <w:rPr>
          <w:cs/>
        </w:rPr>
        <w:tab/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</w:t>
      </w:r>
      <w:r w:rsidRPr="003B379D">
        <w:rPr>
          <w:spacing w:val="-4"/>
          <w:cs/>
        </w:rPr>
        <w:t xml:space="preserve">เป็นค่าใช้จ่ายในงบกำไรขาดทุนสำหรับปีสิ้นสุดวันที่ </w:t>
      </w:r>
      <w:r>
        <w:rPr>
          <w:spacing w:val="-4"/>
        </w:rPr>
        <w:t>31</w:t>
      </w:r>
      <w:r w:rsidRPr="003B379D">
        <w:rPr>
          <w:spacing w:val="-4"/>
          <w:cs/>
        </w:rPr>
        <w:t xml:space="preserve"> ธันวาคม </w:t>
      </w:r>
      <w:r>
        <w:rPr>
          <w:spacing w:val="-4"/>
        </w:rPr>
        <w:t>2564</w:t>
      </w:r>
      <w:r>
        <w:rPr>
          <w:spacing w:val="-4"/>
          <w:cs/>
        </w:rPr>
        <w:t xml:space="preserve"> </w:t>
      </w:r>
      <w:r w:rsidRPr="00600FC2">
        <w:rPr>
          <w:spacing w:val="-4"/>
          <w:cs/>
        </w:rPr>
        <w:t xml:space="preserve">และ </w:t>
      </w:r>
      <w:r>
        <w:rPr>
          <w:spacing w:val="-4"/>
        </w:rPr>
        <w:t>2563</w:t>
      </w:r>
      <w:r w:rsidRPr="00600FC2">
        <w:rPr>
          <w:spacing w:val="-4"/>
          <w:cs/>
        </w:rPr>
        <w:t xml:space="preserve"> เป็นจำนวน</w:t>
      </w:r>
      <w:r w:rsidRPr="00CC1054">
        <w:rPr>
          <w:spacing w:val="-4"/>
          <w:cs/>
        </w:rPr>
        <w:t xml:space="preserve">เงิน </w:t>
      </w:r>
      <w:r w:rsidRPr="00CC1054">
        <w:rPr>
          <w:spacing w:val="-4"/>
        </w:rPr>
        <w:t>13.11</w:t>
      </w:r>
      <w:r w:rsidRPr="00600FC2">
        <w:rPr>
          <w:rFonts w:hint="cs"/>
          <w:spacing w:val="-4"/>
          <w:cs/>
        </w:rPr>
        <w:t xml:space="preserve"> </w:t>
      </w:r>
      <w:proofErr w:type="gramStart"/>
      <w:r w:rsidRPr="00600FC2">
        <w:rPr>
          <w:spacing w:val="-4"/>
          <w:cs/>
        </w:rPr>
        <w:t>ล้านบาท</w:t>
      </w:r>
      <w:proofErr w:type="gramEnd"/>
      <w:r>
        <w:rPr>
          <w:rFonts w:hint="cs"/>
          <w:spacing w:val="-4"/>
          <w:cs/>
        </w:rPr>
        <w:br/>
      </w:r>
      <w:r w:rsidRPr="00600FC2">
        <w:rPr>
          <w:spacing w:val="-4"/>
          <w:cs/>
        </w:rPr>
        <w:t xml:space="preserve">(เฉพาะกิจการ </w:t>
      </w:r>
      <w:r>
        <w:rPr>
          <w:spacing w:val="-4"/>
        </w:rPr>
        <w:t>5.67</w:t>
      </w:r>
      <w:r w:rsidRPr="00600FC2">
        <w:rPr>
          <w:spacing w:val="-4"/>
          <w:cs/>
        </w:rPr>
        <w:t xml:space="preserve"> ล้านบาท) </w:t>
      </w:r>
      <w:r w:rsidRPr="00BD2553">
        <w:rPr>
          <w:spacing w:val="-4"/>
          <w:cs/>
        </w:rPr>
        <w:t xml:space="preserve">และ </w:t>
      </w:r>
      <w:r>
        <w:rPr>
          <w:spacing w:val="-4"/>
        </w:rPr>
        <w:t>15.48</w:t>
      </w:r>
      <w:r w:rsidRPr="00BD2553">
        <w:rPr>
          <w:rFonts w:hint="cs"/>
          <w:spacing w:val="-4"/>
          <w:cs/>
        </w:rPr>
        <w:t xml:space="preserve"> </w:t>
      </w:r>
      <w:r w:rsidRPr="00BD2553">
        <w:rPr>
          <w:spacing w:val="-4"/>
          <w:cs/>
        </w:rPr>
        <w:t xml:space="preserve">ล้านบาท (เฉพาะกิจการ </w:t>
      </w:r>
      <w:r>
        <w:rPr>
          <w:spacing w:val="-4"/>
        </w:rPr>
        <w:t>4.67</w:t>
      </w:r>
      <w:r w:rsidRPr="00BD2553">
        <w:rPr>
          <w:spacing w:val="-4"/>
          <w:cs/>
        </w:rPr>
        <w:t xml:space="preserve"> ล้าน</w:t>
      </w:r>
      <w:r w:rsidRPr="003B379D">
        <w:rPr>
          <w:spacing w:val="-4"/>
          <w:cs/>
        </w:rPr>
        <w:t>บาท) ตามลำดับ</w:t>
      </w:r>
    </w:p>
    <w:p w:rsidR="00CA7C61" w:rsidRPr="006456E4" w:rsidRDefault="00CA7C61" w:rsidP="00CA7C61">
      <w:pPr>
        <w:tabs>
          <w:tab w:val="left" w:pos="360"/>
          <w:tab w:val="left" w:pos="900"/>
        </w:tabs>
        <w:ind w:right="142"/>
        <w:jc w:val="thaiDistribute"/>
        <w:rPr>
          <w:spacing w:val="-4"/>
          <w:sz w:val="10"/>
          <w:szCs w:val="10"/>
        </w:rPr>
      </w:pPr>
    </w:p>
    <w:p w:rsidR="00CA7C61" w:rsidRPr="003B379D" w:rsidRDefault="00CA7C61" w:rsidP="00B17CEF">
      <w:pPr>
        <w:numPr>
          <w:ilvl w:val="0"/>
          <w:numId w:val="8"/>
        </w:numPr>
        <w:ind w:left="196" w:right="-862" w:hanging="378"/>
        <w:jc w:val="both"/>
        <w:rPr>
          <w:b/>
          <w:bCs/>
        </w:rPr>
      </w:pPr>
      <w:r w:rsidRPr="003B379D">
        <w:rPr>
          <w:b/>
          <w:bCs/>
          <w:cs/>
        </w:rPr>
        <w:t>ภาระผูกพันและหนี้สินที่อาจเกิดขึ้น</w:t>
      </w:r>
    </w:p>
    <w:p w:rsidR="00CA7C61" w:rsidRPr="00C04077" w:rsidRDefault="00CA7C61" w:rsidP="00CA7C61">
      <w:pPr>
        <w:tabs>
          <w:tab w:val="left" w:pos="360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4"/>
          <w:szCs w:val="24"/>
        </w:rPr>
      </w:pPr>
    </w:p>
    <w:p w:rsidR="00CA7C61" w:rsidRDefault="00CA7C61" w:rsidP="00B17CEF">
      <w:pPr>
        <w:numPr>
          <w:ilvl w:val="1"/>
          <w:numId w:val="9"/>
        </w:numPr>
        <w:ind w:left="784" w:right="-331" w:hanging="560"/>
        <w:jc w:val="both"/>
        <w:rPr>
          <w:rFonts w:hint="cs"/>
        </w:rPr>
      </w:pPr>
      <w:r w:rsidRPr="00C04077">
        <w:rPr>
          <w:cs/>
        </w:rPr>
        <w:t>ภาระผูกพัน</w:t>
      </w:r>
    </w:p>
    <w:p w:rsidR="00CA7C61" w:rsidRPr="00C04077" w:rsidRDefault="00CA7C61" w:rsidP="00CA7C61">
      <w:pPr>
        <w:tabs>
          <w:tab w:val="left" w:pos="360"/>
          <w:tab w:val="left" w:pos="900"/>
          <w:tab w:val="left" w:pos="1440"/>
        </w:tabs>
        <w:ind w:left="360" w:right="-338" w:firstLine="916"/>
        <w:jc w:val="both"/>
        <w:rPr>
          <w:rFonts w:hint="cs"/>
          <w:b/>
          <w:bCs/>
          <w:cs/>
        </w:rPr>
      </w:pPr>
      <w:r>
        <w:rPr>
          <w:cs/>
        </w:rPr>
        <w:t xml:space="preserve">ณ วันที่ </w:t>
      </w:r>
      <w:r>
        <w:t>31</w:t>
      </w:r>
      <w:r>
        <w:rPr>
          <w:cs/>
        </w:rPr>
        <w:t xml:space="preserve"> ธันวาคม </w:t>
      </w:r>
      <w:r>
        <w:t>2564</w:t>
      </w:r>
      <w:r w:rsidRPr="00C04077">
        <w:rPr>
          <w:cs/>
        </w:rPr>
        <w:t xml:space="preserve"> บริษัทย่อยมีภาระผูกพัน ดังนี้</w:t>
      </w:r>
    </w:p>
    <w:p w:rsidR="00CA7C61" w:rsidRPr="00C04077" w:rsidRDefault="00CA7C61" w:rsidP="00CA7C61">
      <w:pPr>
        <w:tabs>
          <w:tab w:val="left" w:pos="1440"/>
        </w:tabs>
        <w:ind w:left="8222" w:right="-42"/>
        <w:jc w:val="right"/>
      </w:pPr>
      <w:r>
        <w:rPr>
          <w:rFonts w:hint="cs"/>
          <w:cs/>
        </w:rPr>
        <w:t xml:space="preserve"> </w:t>
      </w:r>
      <w:r w:rsidRPr="00C04077">
        <w:rPr>
          <w:cs/>
        </w:rPr>
        <w:t xml:space="preserve"> หน่วย</w:t>
      </w:r>
      <w:r>
        <w:rPr>
          <w:rFonts w:hint="cs"/>
          <w:cs/>
        </w:rPr>
        <w:t xml:space="preserve"> </w:t>
      </w:r>
      <w:r>
        <w:t xml:space="preserve">: </w:t>
      </w:r>
      <w:r>
        <w:rPr>
          <w:cs/>
        </w:rPr>
        <w:t>ล้านบา</w:t>
      </w:r>
      <w:r>
        <w:rPr>
          <w:rFonts w:hint="cs"/>
          <w:cs/>
        </w:rPr>
        <w:t>ท</w:t>
      </w:r>
    </w:p>
    <w:tbl>
      <w:tblPr>
        <w:tblW w:w="9113" w:type="dxa"/>
        <w:tblInd w:w="85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956"/>
        <w:gridCol w:w="2157"/>
      </w:tblGrid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04077" w:rsidRDefault="00CA7C61" w:rsidP="00E11FC3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04077" w:rsidRDefault="00CA7C61" w:rsidP="00E11FC3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900"/>
                <w:tab w:val="left" w:pos="1440"/>
              </w:tabs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C61" w:rsidRPr="00C04077" w:rsidRDefault="00CA7C61" w:rsidP="00E11FC3">
            <w:pPr>
              <w:tabs>
                <w:tab w:val="decimal" w:pos="920"/>
              </w:tabs>
              <w:ind w:right="70"/>
              <w:jc w:val="both"/>
              <w:rPr>
                <w:sz w:val="30"/>
                <w:szCs w:val="30"/>
                <w:cs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956" w:type="dxa"/>
            <w:tcBorders>
              <w:left w:val="single" w:sz="4" w:space="0" w:color="auto"/>
              <w:right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- ค้ำประกันการปฏิบัติตามสัญญาเช่าใช้บริการโครงข่ายโทรทัศน์ประเภทที่ใช้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157" w:type="dxa"/>
            <w:tcBorders>
              <w:left w:val="single" w:sz="4" w:space="0" w:color="auto"/>
              <w:right w:val="single" w:sz="4" w:space="0" w:color="auto"/>
            </w:tcBorders>
          </w:tcPr>
          <w:p w:rsidR="00CA7C61" w:rsidRPr="00BD1A8B" w:rsidRDefault="00CA7C61" w:rsidP="00E11FC3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sz w:val="30"/>
                <w:szCs w:val="30"/>
                <w:highlight w:val="yellow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956" w:type="dxa"/>
            <w:tcBorders>
              <w:left w:val="single" w:sz="4" w:space="0" w:color="auto"/>
              <w:right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157" w:type="dxa"/>
            <w:tcBorders>
              <w:left w:val="single" w:sz="4" w:space="0" w:color="auto"/>
              <w:right w:val="single" w:sz="4" w:space="0" w:color="auto"/>
            </w:tcBorders>
          </w:tcPr>
          <w:p w:rsidR="00CA7C61" w:rsidRPr="00DD141B" w:rsidRDefault="00CA7C61" w:rsidP="00E11FC3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DD141B">
              <w:rPr>
                <w:rFonts w:hint="cs"/>
                <w:color w:val="000000"/>
                <w:sz w:val="30"/>
                <w:szCs w:val="30"/>
                <w:cs/>
              </w:rPr>
              <w:t>52.13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956" w:type="dxa"/>
            <w:tcBorders>
              <w:left w:val="single" w:sz="4" w:space="0" w:color="auto"/>
              <w:right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157" w:type="dxa"/>
            <w:tcBorders>
              <w:left w:val="single" w:sz="4" w:space="0" w:color="auto"/>
              <w:right w:val="single" w:sz="4" w:space="0" w:color="auto"/>
            </w:tcBorders>
          </w:tcPr>
          <w:p w:rsidR="00CA7C61" w:rsidRPr="00DD141B" w:rsidRDefault="00CA7C61" w:rsidP="00E11FC3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956" w:type="dxa"/>
            <w:tcBorders>
              <w:left w:val="single" w:sz="4" w:space="0" w:color="auto"/>
              <w:right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       การแข่งขัน และรายการต่างๆของรายการฟุตบอลต่างประเทศ</w:t>
            </w:r>
          </w:p>
        </w:tc>
        <w:tc>
          <w:tcPr>
            <w:tcW w:w="2157" w:type="dxa"/>
            <w:tcBorders>
              <w:left w:val="single" w:sz="4" w:space="0" w:color="auto"/>
              <w:right w:val="single" w:sz="4" w:space="0" w:color="auto"/>
            </w:tcBorders>
          </w:tcPr>
          <w:p w:rsidR="00CA7C61" w:rsidRPr="00DD141B" w:rsidRDefault="00CA7C61" w:rsidP="00E11FC3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DD141B">
              <w:rPr>
                <w:rFonts w:hint="cs"/>
                <w:color w:val="000000"/>
                <w:sz w:val="30"/>
                <w:szCs w:val="30"/>
                <w:cs/>
              </w:rPr>
              <w:t>33.59</w:t>
            </w:r>
          </w:p>
          <w:p w:rsidR="00CA7C61" w:rsidRPr="00DD141B" w:rsidRDefault="00CA7C61" w:rsidP="00E11FC3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2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DD141B" w:rsidRDefault="00CA7C61" w:rsidP="00E11FC3">
            <w:pPr>
              <w:ind w:right="250"/>
              <w:jc w:val="right"/>
              <w:rPr>
                <w:rFonts w:hint="cs"/>
                <w:color w:val="000000"/>
                <w:sz w:val="30"/>
                <w:szCs w:val="30"/>
                <w:cs/>
              </w:rPr>
            </w:pPr>
            <w:r w:rsidRPr="00DD141B">
              <w:rPr>
                <w:rFonts w:hint="cs"/>
                <w:color w:val="000000"/>
                <w:sz w:val="30"/>
                <w:szCs w:val="30"/>
                <w:cs/>
              </w:rPr>
              <w:t>1.21</w:t>
            </w:r>
          </w:p>
        </w:tc>
      </w:tr>
    </w:tbl>
    <w:p w:rsidR="00CA7C61" w:rsidRPr="00E810C3" w:rsidRDefault="00CA7C61" w:rsidP="00CA7C61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14"/>
          <w:szCs w:val="14"/>
        </w:rPr>
      </w:pPr>
    </w:p>
    <w:p w:rsidR="00CA7C61" w:rsidRPr="00C04077" w:rsidRDefault="00CA7C61" w:rsidP="00CA7C61">
      <w:pPr>
        <w:tabs>
          <w:tab w:val="left" w:pos="784"/>
        </w:tabs>
        <w:ind w:left="284" w:right="-533" w:hanging="60"/>
        <w:jc w:val="both"/>
        <w:rPr>
          <w:rFonts w:hint="cs"/>
          <w:b/>
          <w:bCs/>
          <w:cs/>
        </w:rPr>
      </w:pPr>
      <w:r w:rsidRPr="00C04077">
        <w:t>3</w:t>
      </w:r>
      <w:r>
        <w:rPr>
          <w:rFonts w:hint="cs"/>
          <w:cs/>
        </w:rPr>
        <w:t>5</w:t>
      </w:r>
      <w:r w:rsidRPr="00C04077">
        <w:rPr>
          <w:cs/>
        </w:rPr>
        <w:t>.2</w:t>
      </w:r>
      <w:r>
        <w:rPr>
          <w:rFonts w:hint="cs"/>
          <w:cs/>
        </w:rPr>
        <w:tab/>
      </w:r>
      <w:r w:rsidRPr="00C04077">
        <w:rPr>
          <w:cs/>
        </w:rPr>
        <w:t>ภาระผูกพันตามสัญญา</w:t>
      </w:r>
      <w:r>
        <w:rPr>
          <w:rFonts w:hint="cs"/>
          <w:cs/>
        </w:rPr>
        <w:t>บริการ</w:t>
      </w:r>
    </w:p>
    <w:p w:rsidR="00CA7C61" w:rsidRPr="00CC1054" w:rsidRDefault="00CA7C61" w:rsidP="00CA7C61">
      <w:pPr>
        <w:ind w:left="900" w:right="-42" w:firstLine="360"/>
        <w:jc w:val="both"/>
        <w:rPr>
          <w:rFonts w:ascii="Angsana New" w:hAnsi="Angsana New"/>
          <w:b/>
          <w:bCs/>
          <w:spacing w:val="-6"/>
        </w:rPr>
      </w:pPr>
      <w:r w:rsidRPr="00CC1054">
        <w:rPr>
          <w:rFonts w:ascii="Angsana New" w:hAnsi="Angsana New" w:hint="cs"/>
          <w:spacing w:val="-6"/>
          <w:cs/>
        </w:rPr>
        <w:t xml:space="preserve">ณ วันที่ </w:t>
      </w:r>
      <w:r w:rsidRPr="00CC1054">
        <w:rPr>
          <w:rFonts w:ascii="Angsana New" w:hAnsi="Angsana New"/>
          <w:spacing w:val="-6"/>
        </w:rPr>
        <w:t>31</w:t>
      </w:r>
      <w:r w:rsidRPr="00CC1054">
        <w:rPr>
          <w:rFonts w:ascii="Angsana New" w:hAnsi="Angsana New" w:hint="cs"/>
          <w:spacing w:val="-6"/>
          <w:cs/>
        </w:rPr>
        <w:t xml:space="preserve"> ธันวาคม </w:t>
      </w:r>
      <w:r w:rsidRPr="00CC1054">
        <w:rPr>
          <w:rFonts w:ascii="Angsana New" w:hAnsi="Angsana New"/>
          <w:spacing w:val="-6"/>
        </w:rPr>
        <w:t>2564</w:t>
      </w:r>
      <w:r w:rsidRPr="00CC1054">
        <w:rPr>
          <w:rFonts w:ascii="Angsana New" w:hAnsi="Angsana New" w:hint="cs"/>
          <w:spacing w:val="-6"/>
          <w:cs/>
        </w:rPr>
        <w:t xml:space="preserve"> บริษัทและบริษัทย่อยมีภาระผูกพันตามสัญญาบริการ โดยมีรายละเอียด ดังนี้</w:t>
      </w:r>
    </w:p>
    <w:p w:rsidR="00CA7C61" w:rsidRPr="007B2535" w:rsidRDefault="00CA7C61" w:rsidP="00CA7C61">
      <w:pPr>
        <w:tabs>
          <w:tab w:val="left" w:pos="1276"/>
          <w:tab w:val="left" w:pos="1620"/>
        </w:tabs>
        <w:ind w:left="784" w:right="-14" w:firstLine="116"/>
        <w:jc w:val="thaiDistribute"/>
        <w:outlineLvl w:val="0"/>
        <w:rPr>
          <w:rFonts w:ascii="Angsana New" w:hAnsi="Angsana New" w:hint="cs"/>
          <w:cs/>
        </w:rPr>
      </w:pPr>
      <w:r w:rsidRPr="00CC1054">
        <w:rPr>
          <w:rFonts w:ascii="Angsana New" w:hAnsi="Angsana New" w:hint="cs"/>
          <w:spacing w:val="-6"/>
          <w:cs/>
        </w:rPr>
        <w:tab/>
      </w:r>
      <w:r w:rsidRPr="007B2535">
        <w:rPr>
          <w:rFonts w:ascii="Angsana New" w:hAnsi="Angsana New"/>
        </w:rPr>
        <w:t xml:space="preserve">- </w:t>
      </w:r>
      <w:r w:rsidRPr="007B2535">
        <w:rPr>
          <w:rFonts w:ascii="Angsana New" w:hAnsi="Angsana New" w:hint="cs"/>
          <w:cs/>
        </w:rPr>
        <w:t>บริษัทและบริษัทย่อยได้ทำสัญญาบริการพื้นที่สำนักงานอาคารมาลีนนท์ ทาว</w:t>
      </w:r>
      <w:proofErr w:type="spellStart"/>
      <w:r w:rsidRPr="007B2535">
        <w:rPr>
          <w:rFonts w:ascii="Angsana New" w:hAnsi="Angsana New" w:hint="cs"/>
          <w:cs/>
        </w:rPr>
        <w:t>เวอร์</w:t>
      </w:r>
      <w:proofErr w:type="spellEnd"/>
      <w:r w:rsidRPr="007B2535">
        <w:rPr>
          <w:rFonts w:ascii="Angsana New" w:hAnsi="Angsana New" w:hint="cs"/>
          <w:cs/>
        </w:rPr>
        <w:t xml:space="preserve"> ชั้น </w:t>
      </w:r>
      <w:r w:rsidRPr="007B2535">
        <w:rPr>
          <w:rFonts w:ascii="Angsana New" w:hAnsi="Angsana New" w:hint="cs"/>
        </w:rPr>
        <w:t>2</w:t>
      </w:r>
      <w:r w:rsidRPr="007B2535">
        <w:rPr>
          <w:rFonts w:ascii="Angsana New" w:hAnsi="Angsana New"/>
        </w:rPr>
        <w:t>-5</w:t>
      </w:r>
      <w:r w:rsidRPr="007B2535">
        <w:rPr>
          <w:rFonts w:ascii="Angsana New" w:hAnsi="Angsana New" w:hint="cs"/>
        </w:rPr>
        <w:t>,</w:t>
      </w:r>
      <w:r w:rsidRPr="007B2535">
        <w:rPr>
          <w:rFonts w:ascii="Angsana New" w:hAnsi="Angsana New"/>
        </w:rPr>
        <w:t xml:space="preserve"> 8-10 </w:t>
      </w:r>
      <w:r w:rsidRPr="007B2535">
        <w:rPr>
          <w:rFonts w:ascii="Angsana New" w:hAnsi="Angsana New" w:hint="cs"/>
          <w:cs/>
        </w:rPr>
        <w:t xml:space="preserve">และ </w:t>
      </w:r>
      <w:r w:rsidRPr="007B2535">
        <w:rPr>
          <w:rFonts w:ascii="Angsana New" w:hAnsi="Angsana New" w:hint="cs"/>
        </w:rPr>
        <w:t>30-34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 xml:space="preserve">เลขที่ </w:t>
      </w:r>
      <w:r w:rsidRPr="007B2535">
        <w:rPr>
          <w:rFonts w:ascii="Angsana New" w:hAnsi="Angsana New" w:hint="cs"/>
        </w:rPr>
        <w:t>3199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 xml:space="preserve">ถนนพระราม </w:t>
      </w:r>
      <w:r w:rsidRPr="007B2535">
        <w:rPr>
          <w:rFonts w:ascii="Angsana New" w:hAnsi="Angsana New" w:hint="cs"/>
        </w:rPr>
        <w:t>4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>แขวงคลองตัน เขตคลองเตย กรุงเทพมหานคร กับ กองทุนรวมอสังหาริมทรัพย์</w:t>
      </w:r>
      <w:proofErr w:type="spellStart"/>
      <w:r w:rsidRPr="007B2535">
        <w:rPr>
          <w:rFonts w:ascii="Angsana New" w:hAnsi="Angsana New" w:hint="cs"/>
          <w:cs/>
        </w:rPr>
        <w:t>มิล</w:t>
      </w:r>
      <w:proofErr w:type="spellEnd"/>
      <w:r w:rsidRPr="007B2535">
        <w:rPr>
          <w:rFonts w:ascii="Angsana New" w:hAnsi="Angsana New" w:hint="cs"/>
          <w:cs/>
        </w:rPr>
        <w:t>เลียน</w:t>
      </w:r>
      <w:proofErr w:type="spellStart"/>
      <w:r w:rsidRPr="007B2535">
        <w:rPr>
          <w:rFonts w:ascii="Angsana New" w:hAnsi="Angsana New" w:hint="cs"/>
          <w:cs/>
        </w:rPr>
        <w:t>แนร์</w:t>
      </w:r>
      <w:proofErr w:type="spellEnd"/>
      <w:r w:rsidRPr="007B2535">
        <w:rPr>
          <w:rFonts w:ascii="Angsana New" w:hAnsi="Angsana New" w:hint="cs"/>
          <w:cs/>
        </w:rPr>
        <w:t xml:space="preserve"> มีระยะเวลา </w:t>
      </w:r>
      <w:r w:rsidRPr="007B2535">
        <w:rPr>
          <w:rFonts w:ascii="Angsana New" w:hAnsi="Angsana New" w:hint="cs"/>
          <w:sz w:val="16"/>
          <w:szCs w:val="16"/>
          <w:cs/>
        </w:rPr>
        <w:t xml:space="preserve"> </w:t>
      </w:r>
      <w:r w:rsidRPr="007B2535">
        <w:rPr>
          <w:rFonts w:ascii="Angsana New" w:hAnsi="Angsana New"/>
        </w:rPr>
        <w:t xml:space="preserve">3 </w:t>
      </w:r>
      <w:r w:rsidRPr="007B2535">
        <w:rPr>
          <w:rFonts w:ascii="Angsana New" w:hAnsi="Angsana New" w:hint="cs"/>
          <w:sz w:val="12"/>
          <w:szCs w:val="12"/>
        </w:rPr>
        <w:t xml:space="preserve"> </w:t>
      </w:r>
      <w:r w:rsidRPr="007B2535">
        <w:rPr>
          <w:rFonts w:ascii="Angsana New" w:hAnsi="Angsana New" w:hint="cs"/>
          <w:cs/>
        </w:rPr>
        <w:t>ปี</w:t>
      </w:r>
      <w:r w:rsidRPr="007B2535">
        <w:rPr>
          <w:rFonts w:ascii="Angsana New" w:hAnsi="Angsana New" w:hint="cs"/>
          <w:sz w:val="16"/>
          <w:szCs w:val="16"/>
          <w:cs/>
        </w:rPr>
        <w:t xml:space="preserve"> </w:t>
      </w:r>
    </w:p>
    <w:p w:rsidR="00CA7C61" w:rsidRPr="00BD1A8B" w:rsidRDefault="00CA7C61" w:rsidP="00CA7C61">
      <w:pPr>
        <w:tabs>
          <w:tab w:val="left" w:pos="1276"/>
          <w:tab w:val="left" w:pos="1620"/>
        </w:tabs>
        <w:ind w:left="798" w:right="-14" w:firstLine="102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 w:rsidRPr="00F40F35">
        <w:rPr>
          <w:rFonts w:ascii="Angsana New" w:hAnsi="Angsana New"/>
          <w:spacing w:val="-4"/>
        </w:rPr>
        <w:t xml:space="preserve">- </w:t>
      </w:r>
      <w:r w:rsidRPr="00F40F35">
        <w:rPr>
          <w:rFonts w:ascii="Angsana New" w:hAnsi="Angsana New" w:hint="cs"/>
          <w:spacing w:val="-4"/>
          <w:cs/>
        </w:rPr>
        <w:t>บริษัทย่อยได้ทำสัญญาบริการพื้นที่ของอาคารมาลีนนท์ ทาว</w:t>
      </w:r>
      <w:proofErr w:type="spellStart"/>
      <w:r w:rsidRPr="00F40F35">
        <w:rPr>
          <w:rFonts w:ascii="Angsana New" w:hAnsi="Angsana New" w:hint="cs"/>
          <w:spacing w:val="-4"/>
          <w:cs/>
        </w:rPr>
        <w:t>เวอร์</w:t>
      </w:r>
      <w:proofErr w:type="spellEnd"/>
      <w:r w:rsidRPr="00F40F35">
        <w:rPr>
          <w:rFonts w:ascii="Angsana New" w:hAnsi="Angsana New" w:hint="cs"/>
          <w:spacing w:val="-4"/>
          <w:cs/>
        </w:rPr>
        <w:t xml:space="preserve"> (</w:t>
      </w:r>
      <w:r w:rsidRPr="00F40F35">
        <w:rPr>
          <w:rFonts w:ascii="Angsana New" w:hAnsi="Angsana New"/>
          <w:spacing w:val="-4"/>
        </w:rPr>
        <w:t>M II)</w:t>
      </w:r>
      <w:r w:rsidRPr="00F40F35">
        <w:rPr>
          <w:rFonts w:ascii="Angsana New" w:hAnsi="Angsana New" w:hint="cs"/>
          <w:spacing w:val="-4"/>
          <w:cs/>
        </w:rPr>
        <w:t xml:space="preserve"> ชั้น </w:t>
      </w:r>
      <w:r w:rsidRPr="00F40F35">
        <w:rPr>
          <w:rFonts w:ascii="Angsana New" w:hAnsi="Angsana New"/>
          <w:spacing w:val="-4"/>
        </w:rPr>
        <w:t>B2</w:t>
      </w:r>
      <w:r>
        <w:rPr>
          <w:rFonts w:ascii="Angsana New" w:hAnsi="Angsana New"/>
          <w:spacing w:val="-4"/>
        </w:rPr>
        <w:t>, 2-7</w:t>
      </w:r>
      <w:r w:rsidRPr="00662D20">
        <w:rPr>
          <w:rFonts w:ascii="Angsana New" w:hAnsi="Angsana New"/>
          <w:spacing w:val="-4"/>
          <w:sz w:val="14"/>
          <w:szCs w:val="14"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และ</w:t>
      </w:r>
      <w:r w:rsidRPr="00662D20">
        <w:rPr>
          <w:rFonts w:ascii="Angsana New" w:hAnsi="Angsana New"/>
          <w:spacing w:val="-4"/>
          <w:sz w:val="20"/>
          <w:szCs w:val="20"/>
        </w:rPr>
        <w:t xml:space="preserve"> </w:t>
      </w:r>
      <w:r>
        <w:rPr>
          <w:rFonts w:ascii="Angsana New" w:hAnsi="Angsana New"/>
          <w:spacing w:val="-4"/>
        </w:rPr>
        <w:t>9-12</w:t>
      </w:r>
      <w:r w:rsidRPr="00662D20">
        <w:rPr>
          <w:rFonts w:ascii="Angsana New" w:hAnsi="Angsana New"/>
          <w:spacing w:val="-4"/>
          <w:sz w:val="24"/>
          <w:szCs w:val="24"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มีระยะเวลา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 xml:space="preserve">3 </w:t>
      </w:r>
      <w:r w:rsidRPr="00F40F35">
        <w:rPr>
          <w:rFonts w:ascii="Angsana New" w:hAnsi="Angsana New" w:hint="cs"/>
          <w:spacing w:val="-4"/>
          <w:cs/>
        </w:rPr>
        <w:t xml:space="preserve">ปี นับตั้งแต่วันที่ </w:t>
      </w:r>
      <w:r>
        <w:rPr>
          <w:rFonts w:ascii="Angsana New" w:hAnsi="Angsana New"/>
          <w:spacing w:val="-4"/>
        </w:rPr>
        <w:t>9</w:t>
      </w:r>
      <w:r w:rsidRPr="00F40F35">
        <w:rPr>
          <w:rFonts w:ascii="Angsana New" w:hAnsi="Angsana New" w:hint="cs"/>
          <w:spacing w:val="-4"/>
          <w:cs/>
        </w:rPr>
        <w:t xml:space="preserve"> เมษายน </w:t>
      </w:r>
      <w:r>
        <w:rPr>
          <w:rFonts w:ascii="Angsana New" w:hAnsi="Angsana New"/>
          <w:spacing w:val="-4"/>
        </w:rPr>
        <w:t>2562</w:t>
      </w:r>
      <w:r w:rsidRPr="00F40F35">
        <w:rPr>
          <w:rFonts w:ascii="Angsana New" w:hAnsi="Angsana New" w:hint="cs"/>
          <w:spacing w:val="-4"/>
          <w:cs/>
        </w:rPr>
        <w:t xml:space="preserve"> ถึงวันที่ </w:t>
      </w:r>
      <w:r>
        <w:rPr>
          <w:rFonts w:ascii="Angsana New" w:hAnsi="Angsana New"/>
          <w:spacing w:val="-4"/>
        </w:rPr>
        <w:t>8</w:t>
      </w:r>
      <w:r w:rsidRPr="00F40F35">
        <w:rPr>
          <w:rFonts w:ascii="Angsana New" w:hAnsi="Angsana New" w:hint="cs"/>
          <w:spacing w:val="-4"/>
          <w:cs/>
        </w:rPr>
        <w:t xml:space="preserve"> เมษายน </w:t>
      </w:r>
      <w:r>
        <w:rPr>
          <w:rFonts w:ascii="Angsana New" w:hAnsi="Angsana New"/>
          <w:spacing w:val="-4"/>
        </w:rPr>
        <w:t>2565</w:t>
      </w:r>
    </w:p>
    <w:p w:rsidR="00CA7C61" w:rsidRPr="00E810C3" w:rsidRDefault="00CA7C61" w:rsidP="00CA7C61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CA7C61" w:rsidRPr="009B6CEA" w:rsidRDefault="00CA7C61" w:rsidP="00CA7C61">
      <w:pPr>
        <w:pStyle w:val="a5"/>
        <w:keepNext/>
        <w:tabs>
          <w:tab w:val="left" w:pos="7740"/>
        </w:tabs>
        <w:spacing w:before="0" w:after="0" w:line="180" w:lineRule="auto"/>
        <w:ind w:left="357" w:right="-42" w:firstLine="544"/>
        <w:jc w:val="right"/>
        <w:rPr>
          <w:rFonts w:hint="cs"/>
          <w:color w:val="FFFFFF"/>
        </w:rPr>
      </w:pPr>
      <w:r w:rsidRPr="00C04077">
        <w:tab/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 xml:space="preserve">        หน่วย</w:t>
      </w:r>
      <w:r w:rsidRPr="007E7D22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9099" w:type="dxa"/>
        <w:tblInd w:w="9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627"/>
        <w:gridCol w:w="1736"/>
        <w:gridCol w:w="1736"/>
      </w:tblGrid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hint="cs"/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C04077" w:rsidRDefault="00CA7C61" w:rsidP="00E11FC3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   เฉพาะกิจการ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C04077" w:rsidRDefault="00CA7C61" w:rsidP="00E11FC3">
            <w:pPr>
              <w:ind w:right="-108"/>
              <w:jc w:val="both"/>
              <w:rPr>
                <w:rFonts w:hint="cs"/>
                <w:cs/>
              </w:rPr>
            </w:pPr>
            <w:r w:rsidRPr="00C04077">
              <w:rPr>
                <w:cs/>
              </w:rPr>
              <w:t>ค่าบริการส่วนกลาง (ต่อเดือน)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BB3373" w:rsidRDefault="00CA7C61" w:rsidP="00E11FC3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224F6A" w:rsidRDefault="00CA7C61" w:rsidP="00E11FC3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C04077" w:rsidRDefault="00CA7C61" w:rsidP="00E11FC3">
            <w:pPr>
              <w:tabs>
                <w:tab w:val="left" w:pos="432"/>
              </w:tabs>
              <w:ind w:right="-108"/>
              <w:rPr>
                <w:rFonts w:hint="cs"/>
                <w:cs/>
              </w:rPr>
            </w:pPr>
            <w:r w:rsidRPr="00C04077">
              <w:rPr>
                <w:cs/>
              </w:rPr>
              <w:t xml:space="preserve">        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D141B" w:rsidRDefault="00CA7C61" w:rsidP="00E11FC3">
            <w:pPr>
              <w:tabs>
                <w:tab w:val="decimal" w:pos="882"/>
              </w:tabs>
              <w:ind w:right="-108"/>
              <w:rPr>
                <w:rFonts w:hint="cs"/>
                <w:cs/>
              </w:rPr>
            </w:pPr>
            <w:r w:rsidRPr="00DD141B">
              <w:t>2.37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DD141B" w:rsidRDefault="00CA7C61" w:rsidP="00E11FC3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DD141B">
              <w:t>1.98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7C61" w:rsidRPr="00C04077" w:rsidRDefault="00CA7C61" w:rsidP="00E11FC3">
            <w:pPr>
              <w:tabs>
                <w:tab w:val="left" w:pos="432"/>
              </w:tabs>
              <w:ind w:right="-108"/>
            </w:pPr>
            <w:r w:rsidRPr="00C04077">
              <w:rPr>
                <w:cs/>
              </w:rPr>
              <w:tab/>
              <w:t>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  <w:r w:rsidRPr="00C04077">
              <w:rPr>
                <w:cs/>
              </w:rPr>
              <w:t xml:space="preserve"> (</w:t>
            </w:r>
            <w:r w:rsidRPr="00C04077">
              <w:t>M II)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DD141B" w:rsidRDefault="00CA7C61" w:rsidP="00E11FC3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DD141B">
              <w:t>1.99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C61" w:rsidRPr="00DD141B" w:rsidRDefault="00CA7C61" w:rsidP="00E11FC3">
            <w:pPr>
              <w:tabs>
                <w:tab w:val="decimal" w:pos="972"/>
              </w:tabs>
              <w:ind w:right="-108"/>
            </w:pPr>
            <w:r w:rsidRPr="00DD141B">
              <w:t>-</w:t>
            </w:r>
          </w:p>
        </w:tc>
      </w:tr>
      <w:tr w:rsidR="00CA7C61" w:rsidRPr="00C04077" w:rsidTr="00E11FC3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C04077" w:rsidRDefault="00CA7C61" w:rsidP="00E11FC3">
            <w:pPr>
              <w:ind w:right="-108"/>
              <w:jc w:val="center"/>
              <w:rPr>
                <w:rFonts w:hint="cs"/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DD141B" w:rsidRDefault="00CA7C61" w:rsidP="00E11FC3">
            <w:pPr>
              <w:tabs>
                <w:tab w:val="decimal" w:pos="882"/>
              </w:tabs>
              <w:ind w:right="-108"/>
              <w:rPr>
                <w:rFonts w:hint="cs"/>
                <w:cs/>
              </w:rPr>
            </w:pPr>
            <w:r w:rsidRPr="00DD141B">
              <w:t>4.36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DD141B" w:rsidRDefault="00CA7C61" w:rsidP="00E11FC3">
            <w:pPr>
              <w:tabs>
                <w:tab w:val="decimal" w:pos="882"/>
              </w:tabs>
              <w:ind w:right="-108"/>
            </w:pPr>
            <w:r w:rsidRPr="00DD141B">
              <w:t>1.98</w:t>
            </w:r>
          </w:p>
        </w:tc>
      </w:tr>
    </w:tbl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  <w:r w:rsidRPr="00C04077">
        <w:rPr>
          <w:cs/>
        </w:rPr>
        <w:tab/>
      </w: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rFonts w:hint="cs"/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Default="00CA7C61" w:rsidP="00CA7C6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</w:p>
    <w:p w:rsidR="00CA7C61" w:rsidRPr="0064161D" w:rsidRDefault="00CA7C61" w:rsidP="00CA7C61">
      <w:pPr>
        <w:tabs>
          <w:tab w:val="left" w:pos="851"/>
        </w:tabs>
        <w:ind w:left="284" w:right="-533" w:firstLine="80"/>
        <w:jc w:val="both"/>
      </w:pPr>
      <w:r>
        <w:lastRenderedPageBreak/>
        <w:t>35.3</w:t>
      </w:r>
      <w:r>
        <w:rPr>
          <w:rFonts w:hint="cs"/>
          <w:cs/>
        </w:rPr>
        <w:t xml:space="preserve">   </w:t>
      </w:r>
      <w:r w:rsidRPr="0064161D">
        <w:rPr>
          <w:cs/>
        </w:rPr>
        <w:t>ภาระผูกพันจากสัญญาใช้บริการช่องสัญญาณดาวเทียม</w:t>
      </w:r>
    </w:p>
    <w:p w:rsidR="00CA7C61" w:rsidRPr="00C04077" w:rsidRDefault="00CA7C61" w:rsidP="00CA7C61">
      <w:pPr>
        <w:tabs>
          <w:tab w:val="left" w:pos="1134"/>
        </w:tabs>
        <w:ind w:left="916" w:right="-14" w:firstLine="360"/>
        <w:jc w:val="thaiDistribute"/>
        <w:rPr>
          <w:spacing w:val="-8"/>
          <w:cs/>
        </w:rPr>
      </w:pPr>
      <w:r w:rsidRPr="00FD7062">
        <w:rPr>
          <w:spacing w:val="-8"/>
          <w:cs/>
        </w:rPr>
        <w:t xml:space="preserve"> บริษัท บีอีซี มัลติมีเดีย จำกัด ซึ่งเป็นบริษัทย่อยของบริษัทได้ทำสัญญาใช้บริการวงจรสื่อสารความเร็วสูงกับบริษัท อินเตอร์</w:t>
      </w:r>
      <w:proofErr w:type="spellStart"/>
      <w:r w:rsidRPr="00FD7062">
        <w:rPr>
          <w:spacing w:val="-8"/>
          <w:cs/>
        </w:rPr>
        <w:t>ลิ้งค์</w:t>
      </w:r>
      <w:proofErr w:type="spellEnd"/>
      <w:r w:rsidRPr="00FD7062">
        <w:rPr>
          <w:spacing w:val="-8"/>
          <w:cs/>
        </w:rPr>
        <w:t xml:space="preserve"> </w:t>
      </w:r>
      <w:proofErr w:type="spellStart"/>
      <w:r w:rsidRPr="00FD7062">
        <w:rPr>
          <w:spacing w:val="-8"/>
          <w:cs/>
        </w:rPr>
        <w:t>เทเล</w:t>
      </w:r>
      <w:proofErr w:type="spellEnd"/>
      <w:r w:rsidRPr="00FD7062">
        <w:rPr>
          <w:spacing w:val="-8"/>
          <w:cs/>
        </w:rPr>
        <w:t xml:space="preserve">คอม จำกัด  มีระยะเวลา  </w:t>
      </w:r>
      <w:r>
        <w:rPr>
          <w:spacing w:val="-8"/>
        </w:rPr>
        <w:t>3</w:t>
      </w:r>
      <w:r w:rsidRPr="00FD7062">
        <w:rPr>
          <w:spacing w:val="-8"/>
          <w:cs/>
        </w:rPr>
        <w:t xml:space="preserve"> ปี นับตั้งแต่วันที่ </w:t>
      </w:r>
      <w:r>
        <w:rPr>
          <w:spacing w:val="-8"/>
        </w:rPr>
        <w:t>1</w:t>
      </w:r>
      <w:r w:rsidRPr="00FD7062">
        <w:rPr>
          <w:spacing w:val="-8"/>
          <w:cs/>
        </w:rPr>
        <w:t xml:space="preserve"> พฤษภาคม </w:t>
      </w:r>
      <w:r>
        <w:rPr>
          <w:spacing w:val="-8"/>
        </w:rPr>
        <w:t>2563</w:t>
      </w:r>
      <w:r w:rsidRPr="00FD7062">
        <w:rPr>
          <w:spacing w:val="-8"/>
          <w:cs/>
        </w:rPr>
        <w:t xml:space="preserve"> ถึงวันที่ </w:t>
      </w:r>
      <w:r>
        <w:t>30</w:t>
      </w:r>
      <w:r w:rsidRPr="009A2D56">
        <w:rPr>
          <w:cs/>
        </w:rPr>
        <w:t xml:space="preserve"> เมษายน </w:t>
      </w:r>
      <w:r>
        <w:t>2566</w:t>
      </w:r>
      <w:r w:rsidRPr="009A2D56">
        <w:rPr>
          <w:cs/>
        </w:rPr>
        <w:t xml:space="preserve"> โดยต้องจ่ายค่าใช้บริการ</w:t>
      </w:r>
      <w:r w:rsidRPr="00FD7062">
        <w:rPr>
          <w:spacing w:val="-8"/>
          <w:cs/>
        </w:rPr>
        <w:t xml:space="preserve"> </w:t>
      </w:r>
      <w:r w:rsidRPr="00FD7062">
        <w:rPr>
          <w:cs/>
        </w:rPr>
        <w:t xml:space="preserve">ณ วันที่ </w:t>
      </w:r>
      <w:r>
        <w:t>31</w:t>
      </w:r>
      <w:r w:rsidRPr="00FD7062">
        <w:rPr>
          <w:cs/>
        </w:rPr>
        <w:t xml:space="preserve"> ธันวาคม </w:t>
      </w:r>
      <w:r>
        <w:t>2564</w:t>
      </w:r>
      <w:r w:rsidRPr="00FD7062">
        <w:rPr>
          <w:cs/>
        </w:rPr>
        <w:t xml:space="preserve"> </w:t>
      </w:r>
      <w:r w:rsidRPr="00FD7062">
        <w:rPr>
          <w:spacing w:val="-8"/>
          <w:cs/>
        </w:rPr>
        <w:t>ดังนี้</w:t>
      </w:r>
    </w:p>
    <w:p w:rsidR="00CA7C61" w:rsidRPr="00C04077" w:rsidRDefault="00CA7C61" w:rsidP="00CA7C61">
      <w:pPr>
        <w:ind w:left="1064" w:right="-14" w:hanging="434"/>
        <w:jc w:val="right"/>
        <w:rPr>
          <w:rFonts w:hint="cs"/>
          <w:spacing w:val="-8"/>
          <w:cs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015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8"/>
        <w:gridCol w:w="3057"/>
      </w:tblGrid>
      <w:tr w:rsidR="00CA7C61" w:rsidRPr="00C04077" w:rsidTr="00E11FC3">
        <w:trPr>
          <w:trHeight w:hRule="exact" w:val="397"/>
        </w:trPr>
        <w:tc>
          <w:tcPr>
            <w:tcW w:w="5958" w:type="dxa"/>
            <w:tcBorders>
              <w:bottom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3057" w:type="dxa"/>
            <w:tcBorders>
              <w:bottom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CA7C61" w:rsidRPr="00C04077" w:rsidTr="00E11FC3">
        <w:trPr>
          <w:trHeight w:hRule="exact" w:val="397"/>
        </w:trPr>
        <w:tc>
          <w:tcPr>
            <w:tcW w:w="5958" w:type="dxa"/>
            <w:tcBorders>
              <w:bottom w:val="nil"/>
            </w:tcBorders>
          </w:tcPr>
          <w:p w:rsidR="00CA7C61" w:rsidRPr="00C04077" w:rsidRDefault="00CA7C61" w:rsidP="00E11FC3">
            <w:pPr>
              <w:tabs>
                <w:tab w:val="left" w:pos="1134"/>
              </w:tabs>
              <w:ind w:right="116"/>
              <w:jc w:val="thaiDistribute"/>
              <w:rPr>
                <w:spacing w:val="-8"/>
              </w:rPr>
            </w:pPr>
            <w:r w:rsidRPr="00C04077">
              <w:rPr>
                <w:spacing w:val="-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057" w:type="dxa"/>
            <w:tcBorders>
              <w:bottom w:val="nil"/>
            </w:tcBorders>
          </w:tcPr>
          <w:p w:rsidR="00CA7C61" w:rsidRPr="00DD141B" w:rsidRDefault="00CA7C61" w:rsidP="00E11FC3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DD141B">
              <w:rPr>
                <w:rFonts w:hint="cs"/>
                <w:spacing w:val="-8"/>
                <w:cs/>
              </w:rPr>
              <w:t>1.26</w:t>
            </w:r>
          </w:p>
        </w:tc>
      </w:tr>
      <w:tr w:rsidR="00CA7C61" w:rsidRPr="00C04077" w:rsidTr="00E11FC3">
        <w:trPr>
          <w:trHeight w:hRule="exact" w:val="397"/>
        </w:trPr>
        <w:tc>
          <w:tcPr>
            <w:tcW w:w="5958" w:type="dxa"/>
            <w:tcBorders>
              <w:top w:val="nil"/>
              <w:bottom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1134"/>
              </w:tabs>
              <w:ind w:right="116"/>
              <w:jc w:val="thaiDistribute"/>
              <w:rPr>
                <w:spacing w:val="-8"/>
                <w:cs/>
              </w:rPr>
            </w:pPr>
            <w:r w:rsidRPr="00C04077">
              <w:rPr>
                <w:cs/>
              </w:rPr>
              <w:t>ส่วนที่ถึงกำหนด</w:t>
            </w:r>
            <w:r>
              <w:rPr>
                <w:cs/>
              </w:rPr>
              <w:t>ชำระเกินกว่าหนึ่งปีแต่ไม่เกิน</w:t>
            </w:r>
            <w:r>
              <w:rPr>
                <w:rFonts w:hint="cs"/>
                <w:cs/>
              </w:rPr>
              <w:t>สอง</w:t>
            </w:r>
            <w:r w:rsidRPr="00C04077">
              <w:rPr>
                <w:cs/>
              </w:rPr>
              <w:t>ปี</w:t>
            </w:r>
          </w:p>
        </w:tc>
        <w:tc>
          <w:tcPr>
            <w:tcW w:w="3057" w:type="dxa"/>
            <w:tcBorders>
              <w:top w:val="nil"/>
              <w:bottom w:val="single" w:sz="4" w:space="0" w:color="auto"/>
            </w:tcBorders>
          </w:tcPr>
          <w:p w:rsidR="00CA7C61" w:rsidRPr="00DD141B" w:rsidRDefault="00CA7C61" w:rsidP="00E11FC3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DD141B">
              <w:rPr>
                <w:rFonts w:hint="cs"/>
                <w:spacing w:val="-8"/>
                <w:cs/>
              </w:rPr>
              <w:t>0.42</w:t>
            </w:r>
          </w:p>
        </w:tc>
      </w:tr>
      <w:tr w:rsidR="00CA7C61" w:rsidRPr="00C04077" w:rsidTr="00E11FC3">
        <w:trPr>
          <w:trHeight w:hRule="exact" w:val="397"/>
        </w:trPr>
        <w:tc>
          <w:tcPr>
            <w:tcW w:w="5958" w:type="dxa"/>
            <w:tcBorders>
              <w:top w:val="single" w:sz="4" w:space="0" w:color="auto"/>
              <w:bottom w:val="single" w:sz="4" w:space="0" w:color="auto"/>
            </w:tcBorders>
          </w:tcPr>
          <w:p w:rsidR="00CA7C61" w:rsidRPr="00C04077" w:rsidRDefault="00CA7C61" w:rsidP="00E11FC3">
            <w:pPr>
              <w:tabs>
                <w:tab w:val="left" w:pos="1134"/>
              </w:tabs>
              <w:ind w:right="116"/>
              <w:jc w:val="center"/>
              <w:rPr>
                <w:rFonts w:hint="cs"/>
                <w:spacing w:val="-8"/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3057" w:type="dxa"/>
            <w:tcBorders>
              <w:top w:val="single" w:sz="4" w:space="0" w:color="auto"/>
              <w:bottom w:val="single" w:sz="4" w:space="0" w:color="auto"/>
            </w:tcBorders>
          </w:tcPr>
          <w:p w:rsidR="00CA7C61" w:rsidRPr="00DD141B" w:rsidRDefault="00CA7C61" w:rsidP="00E11FC3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DD141B">
              <w:rPr>
                <w:rFonts w:hint="cs"/>
                <w:spacing w:val="-8"/>
                <w:cs/>
              </w:rPr>
              <w:t>1.68</w:t>
            </w:r>
          </w:p>
        </w:tc>
      </w:tr>
    </w:tbl>
    <w:p w:rsidR="00CA7C61" w:rsidRPr="00A35F63" w:rsidRDefault="00CA7C61" w:rsidP="00CA7C61">
      <w:pPr>
        <w:tabs>
          <w:tab w:val="left" w:pos="1134"/>
        </w:tabs>
        <w:ind w:right="116"/>
        <w:jc w:val="thaiDistribute"/>
        <w:rPr>
          <w:rFonts w:hint="cs"/>
          <w:spacing w:val="-8"/>
          <w:sz w:val="16"/>
          <w:szCs w:val="16"/>
        </w:rPr>
      </w:pPr>
    </w:p>
    <w:p w:rsidR="00CA7C61" w:rsidRPr="00970E9E" w:rsidRDefault="00CA7C61" w:rsidP="00CA7C61">
      <w:pPr>
        <w:tabs>
          <w:tab w:val="left" w:pos="1134"/>
        </w:tabs>
        <w:ind w:left="1708" w:right="116" w:hanging="616"/>
        <w:jc w:val="thaiDistribute"/>
        <w:rPr>
          <w:rFonts w:hint="cs"/>
          <w:spacing w:val="-8"/>
          <w:sz w:val="2"/>
          <w:szCs w:val="2"/>
        </w:rPr>
      </w:pPr>
    </w:p>
    <w:p w:rsidR="00CA7C61" w:rsidRDefault="00CA7C61" w:rsidP="00CA7C61">
      <w:pPr>
        <w:ind w:left="851" w:right="-871" w:hanging="501"/>
        <w:rPr>
          <w:rFonts w:hint="cs"/>
          <w:spacing w:val="-8"/>
          <w:cs/>
        </w:rPr>
      </w:pPr>
      <w:r w:rsidRPr="00C04077">
        <w:rPr>
          <w:spacing w:val="-8"/>
        </w:rPr>
        <w:t>3</w:t>
      </w:r>
      <w:r>
        <w:rPr>
          <w:rFonts w:hint="cs"/>
          <w:spacing w:val="-8"/>
          <w:cs/>
        </w:rPr>
        <w:t>5</w:t>
      </w:r>
      <w:r>
        <w:rPr>
          <w:spacing w:val="-8"/>
          <w:cs/>
        </w:rPr>
        <w:t>.</w:t>
      </w:r>
      <w:r>
        <w:rPr>
          <w:spacing w:val="-8"/>
        </w:rPr>
        <w:t xml:space="preserve">4 </w:t>
      </w:r>
      <w:r w:rsidRPr="00C04077">
        <w:rPr>
          <w:spacing w:val="-8"/>
          <w:cs/>
        </w:rPr>
        <w:t xml:space="preserve"> </w:t>
      </w:r>
      <w:r>
        <w:rPr>
          <w:rFonts w:hint="cs"/>
          <w:cs/>
        </w:rPr>
        <w:t xml:space="preserve"> </w:t>
      </w:r>
      <w:r w:rsidRPr="00C04077">
        <w:rPr>
          <w:cs/>
        </w:rPr>
        <w:t>ภาระผูกพันจากค่าสิทธิตามสัญญาซื้อล่วงหน้า</w:t>
      </w:r>
    </w:p>
    <w:p w:rsidR="00CA7C61" w:rsidRPr="005C18D8" w:rsidRDefault="00CA7C61" w:rsidP="00CA7C61">
      <w:pPr>
        <w:ind w:left="851" w:right="-871" w:hanging="425"/>
        <w:rPr>
          <w:spacing w:val="-8"/>
          <w:sz w:val="6"/>
          <w:szCs w:val="6"/>
        </w:rPr>
      </w:pPr>
    </w:p>
    <w:p w:rsidR="00CA7C61" w:rsidRPr="00C04077" w:rsidRDefault="00CA7C61" w:rsidP="00CA7C61">
      <w:pPr>
        <w:ind w:left="1400" w:right="-18"/>
        <w:rPr>
          <w:spacing w:val="-8"/>
        </w:rPr>
      </w:pPr>
      <w:r w:rsidRPr="00C04077">
        <w:rPr>
          <w:spacing w:val="-8"/>
          <w:cs/>
        </w:rPr>
        <w:t xml:space="preserve">บริษัทมีภาระค่าสิทธิตามสัญญาซื้อล่วงหน้า </w:t>
      </w:r>
      <w:r>
        <w:rPr>
          <w:spacing w:val="-8"/>
          <w:cs/>
        </w:rPr>
        <w:t xml:space="preserve">ณ วันที่ </w:t>
      </w:r>
      <w:r>
        <w:rPr>
          <w:spacing w:val="-8"/>
        </w:rPr>
        <w:t>31</w:t>
      </w:r>
      <w:r>
        <w:rPr>
          <w:spacing w:val="-8"/>
          <w:cs/>
        </w:rPr>
        <w:t xml:space="preserve"> ธันวาคม </w:t>
      </w:r>
      <w:r>
        <w:rPr>
          <w:spacing w:val="-8"/>
        </w:rPr>
        <w:t>2564</w:t>
      </w:r>
      <w:r w:rsidRPr="00C04077">
        <w:rPr>
          <w:spacing w:val="-8"/>
          <w:cs/>
        </w:rPr>
        <w:t xml:space="preserve"> ดังนี้</w:t>
      </w:r>
    </w:p>
    <w:p w:rsidR="00CA7C61" w:rsidRDefault="00CA7C61" w:rsidP="00CA7C61">
      <w:pPr>
        <w:ind w:left="1064" w:right="-56" w:hanging="434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041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2"/>
        <w:gridCol w:w="3119"/>
      </w:tblGrid>
      <w:tr w:rsidR="00CA7C61" w:rsidRPr="00456329" w:rsidTr="00E11FC3">
        <w:trPr>
          <w:trHeight w:val="446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C61" w:rsidRPr="00327590" w:rsidRDefault="00CA7C61" w:rsidP="00E11FC3">
            <w:pPr>
              <w:tabs>
                <w:tab w:val="left" w:pos="1134"/>
              </w:tabs>
              <w:jc w:val="center"/>
              <w:rPr>
                <w:rFonts w:hint="cs"/>
                <w:spacing w:val="-8"/>
                <w:cs/>
              </w:rPr>
            </w:pPr>
            <w:r w:rsidRPr="00327590">
              <w:rPr>
                <w:rFonts w:hint="cs"/>
                <w:spacing w:val="-8"/>
                <w:cs/>
              </w:rPr>
              <w:t>รายการ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61" w:rsidRPr="00327590" w:rsidRDefault="00CA7C61" w:rsidP="00E11FC3">
            <w:pPr>
              <w:tabs>
                <w:tab w:val="left" w:pos="1134"/>
              </w:tabs>
              <w:jc w:val="center"/>
            </w:pPr>
            <w:r w:rsidRPr="00327590">
              <w:rPr>
                <w:rFonts w:hint="cs"/>
                <w:cs/>
              </w:rPr>
              <w:t>จำนวนเงินขั้นต่ำ</w:t>
            </w:r>
          </w:p>
        </w:tc>
      </w:tr>
      <w:tr w:rsidR="00CA7C61" w:rsidRPr="00456329" w:rsidTr="00E11FC3">
        <w:tc>
          <w:tcPr>
            <w:tcW w:w="5922" w:type="dxa"/>
            <w:tcBorders>
              <w:bottom w:val="nil"/>
            </w:tcBorders>
          </w:tcPr>
          <w:p w:rsidR="00CA7C61" w:rsidRPr="00456329" w:rsidRDefault="00CA7C61" w:rsidP="00E11FC3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  <w:p w:rsidR="00CA7C61" w:rsidRPr="00456329" w:rsidRDefault="00CA7C61" w:rsidP="00E11FC3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 w:hint="cs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3119" w:type="dxa"/>
            <w:tcBorders>
              <w:bottom w:val="nil"/>
            </w:tcBorders>
          </w:tcPr>
          <w:p w:rsidR="00CA7C61" w:rsidRPr="00057893" w:rsidRDefault="00CA7C61" w:rsidP="00E11FC3">
            <w:pPr>
              <w:ind w:left="-108" w:right="-100"/>
              <w:jc w:val="center"/>
              <w:rPr>
                <w:rFonts w:ascii="Angsana New" w:hAnsi="Angsana New"/>
                <w:highlight w:val="yellow"/>
              </w:rPr>
            </w:pPr>
          </w:p>
          <w:p w:rsidR="00CA7C61" w:rsidRPr="00057893" w:rsidRDefault="00CA7C61" w:rsidP="00E11FC3">
            <w:pPr>
              <w:ind w:left="-108" w:right="-100"/>
              <w:jc w:val="center"/>
              <w:rPr>
                <w:rFonts w:ascii="Angsana New" w:hAnsi="Angsana New"/>
                <w:highlight w:val="yellow"/>
              </w:rPr>
            </w:pPr>
            <w:r w:rsidRPr="00DD141B">
              <w:rPr>
                <w:rFonts w:ascii="Angsana New" w:hAnsi="Angsana New"/>
              </w:rPr>
              <w:t>15.73</w:t>
            </w:r>
          </w:p>
        </w:tc>
      </w:tr>
      <w:tr w:rsidR="00CA7C61" w:rsidRPr="00456329" w:rsidTr="00E11FC3">
        <w:tc>
          <w:tcPr>
            <w:tcW w:w="5922" w:type="dxa"/>
            <w:tcBorders>
              <w:top w:val="nil"/>
              <w:bottom w:val="single" w:sz="4" w:space="0" w:color="auto"/>
            </w:tcBorders>
          </w:tcPr>
          <w:p w:rsidR="00CA7C61" w:rsidRPr="00456329" w:rsidRDefault="00CA7C61" w:rsidP="00E11FC3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 w:hint="cs"/>
                <w:cs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CA7C61" w:rsidRPr="00057893" w:rsidRDefault="00CA7C61" w:rsidP="00E11FC3">
            <w:pPr>
              <w:ind w:left="-108" w:right="-100"/>
              <w:jc w:val="center"/>
              <w:rPr>
                <w:rFonts w:ascii="Angsana New" w:hAnsi="Angsana New"/>
                <w:highlight w:val="yellow"/>
              </w:rPr>
            </w:pPr>
            <w:r w:rsidRPr="00DD141B">
              <w:rPr>
                <w:rFonts w:ascii="Angsana New" w:hAnsi="Angsana New"/>
              </w:rPr>
              <w:t xml:space="preserve">(USD </w:t>
            </w:r>
            <w:r w:rsidRPr="00DD141B">
              <w:rPr>
                <w:rFonts w:ascii="Angsana New" w:hAnsi="Angsana New" w:hint="cs"/>
                <w:cs/>
              </w:rPr>
              <w:t>468</w:t>
            </w:r>
            <w:r w:rsidRPr="00DD141B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125</w:t>
            </w:r>
            <w:r w:rsidRPr="00DD141B">
              <w:rPr>
                <w:rFonts w:ascii="Angsana New" w:hAnsi="Angsana New"/>
              </w:rPr>
              <w:t>)</w:t>
            </w:r>
          </w:p>
        </w:tc>
      </w:tr>
    </w:tbl>
    <w:p w:rsidR="00CA7C61" w:rsidRPr="009F678F" w:rsidRDefault="00CA7C61" w:rsidP="00CA7C61">
      <w:pPr>
        <w:pStyle w:val="20"/>
        <w:tabs>
          <w:tab w:val="left" w:pos="1701"/>
        </w:tabs>
        <w:ind w:right="-439"/>
        <w:jc w:val="center"/>
        <w:rPr>
          <w:sz w:val="14"/>
          <w:szCs w:val="14"/>
        </w:rPr>
      </w:pPr>
    </w:p>
    <w:p w:rsidR="00CA7C61" w:rsidRPr="0064161D" w:rsidRDefault="00CA7C61" w:rsidP="00CA7C61">
      <w:pPr>
        <w:ind w:left="882" w:right="-871" w:hanging="546"/>
        <w:rPr>
          <w:rFonts w:hint="cs"/>
          <w:spacing w:val="-8"/>
          <w:cs/>
        </w:rPr>
      </w:pPr>
      <w:r w:rsidRPr="0064161D">
        <w:rPr>
          <w:spacing w:val="-8"/>
        </w:rPr>
        <w:t>3</w:t>
      </w:r>
      <w:r>
        <w:rPr>
          <w:rFonts w:hint="cs"/>
          <w:spacing w:val="-8"/>
          <w:cs/>
        </w:rPr>
        <w:t>5</w:t>
      </w:r>
      <w:r>
        <w:rPr>
          <w:spacing w:val="-8"/>
          <w:cs/>
        </w:rPr>
        <w:t>.</w:t>
      </w:r>
      <w:r>
        <w:rPr>
          <w:rFonts w:hint="cs"/>
          <w:spacing w:val="-8"/>
          <w:cs/>
        </w:rPr>
        <w:t>5</w:t>
      </w:r>
      <w:r w:rsidRPr="0064161D">
        <w:rPr>
          <w:rFonts w:hint="cs"/>
          <w:spacing w:val="-8"/>
          <w:cs/>
        </w:rPr>
        <w:t xml:space="preserve">  </w:t>
      </w:r>
      <w:r>
        <w:rPr>
          <w:rFonts w:hint="cs"/>
          <w:spacing w:val="-8"/>
          <w:cs/>
        </w:rPr>
        <w:t xml:space="preserve">  </w:t>
      </w:r>
      <w:r w:rsidRPr="0064161D">
        <w:rPr>
          <w:spacing w:val="-8"/>
          <w:cs/>
        </w:rPr>
        <w:t>ภาระผูกพันจากการค้ำประกัน</w:t>
      </w:r>
    </w:p>
    <w:p w:rsidR="00CA7C61" w:rsidRPr="00634F97" w:rsidRDefault="00CA7C61" w:rsidP="00CA7C61">
      <w:pPr>
        <w:ind w:left="630" w:right="-871"/>
        <w:rPr>
          <w:spacing w:val="-8"/>
          <w:sz w:val="10"/>
          <w:szCs w:val="10"/>
        </w:rPr>
      </w:pPr>
    </w:p>
    <w:p w:rsidR="00CA7C61" w:rsidRPr="00A62688" w:rsidRDefault="00CA7C61" w:rsidP="00CA7C61">
      <w:pPr>
        <w:ind w:left="1560" w:right="116" w:hanging="188"/>
        <w:jc w:val="thaiDistribute"/>
        <w:rPr>
          <w:spacing w:val="-4"/>
        </w:rPr>
      </w:pPr>
      <w:r w:rsidRPr="00A62688">
        <w:rPr>
          <w:spacing w:val="-4"/>
          <w:cs/>
        </w:rPr>
        <w:t>บริษัทมีภาระผูกพันจากการค้ำประกัน ดังนี้</w:t>
      </w:r>
    </w:p>
    <w:p w:rsidR="00CA7C61" w:rsidRPr="00A62688" w:rsidRDefault="00CA7C61" w:rsidP="00CA7C61">
      <w:pPr>
        <w:ind w:left="882" w:right="-59" w:firstLine="490"/>
        <w:jc w:val="thaiDistribute"/>
        <w:rPr>
          <w:spacing w:val="-4"/>
        </w:rPr>
      </w:pPr>
      <w:r w:rsidRPr="00A62688">
        <w:rPr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</w:t>
      </w:r>
      <w:r>
        <w:rPr>
          <w:rFonts w:hint="cs"/>
          <w:spacing w:val="-4"/>
          <w:cs/>
        </w:rPr>
        <w:t xml:space="preserve">  </w:t>
      </w:r>
      <w:r w:rsidRPr="00A62688">
        <w:rPr>
          <w:spacing w:val="-4"/>
          <w:cs/>
        </w:rPr>
        <w:t>ในระบบดิจิตอลให้กับบริษัท บีอีซี มัลติมีเดีย จำกัด ซึ่งเป็นบริษัทย่อยของบริษัทกับสถาบันการเงินแห</w:t>
      </w:r>
      <w:r w:rsidRPr="00A62688">
        <w:rPr>
          <w:rFonts w:hint="cs"/>
          <w:spacing w:val="-4"/>
          <w:cs/>
        </w:rPr>
        <w:t>่ง</w:t>
      </w:r>
      <w:r w:rsidRPr="00A62688">
        <w:rPr>
          <w:spacing w:val="-4"/>
          <w:cs/>
        </w:rPr>
        <w:t>หนึ่ง เป็นจำนวน</w:t>
      </w:r>
      <w:r w:rsidRPr="00DD141B">
        <w:rPr>
          <w:spacing w:val="-4"/>
          <w:cs/>
        </w:rPr>
        <w:t xml:space="preserve">เงิน </w:t>
      </w:r>
      <w:r w:rsidRPr="00DD141B">
        <w:rPr>
          <w:spacing w:val="-4"/>
        </w:rPr>
        <w:t xml:space="preserve">52.13 </w:t>
      </w:r>
      <w:r w:rsidRPr="00DD141B">
        <w:rPr>
          <w:spacing w:val="-4"/>
          <w:cs/>
        </w:rPr>
        <w:t>ล้าน</w:t>
      </w:r>
      <w:r w:rsidRPr="00A62688">
        <w:rPr>
          <w:spacing w:val="-4"/>
          <w:cs/>
        </w:rPr>
        <w:t>บาท</w:t>
      </w:r>
    </w:p>
    <w:p w:rsidR="00CA7C61" w:rsidRPr="00FE0BCE" w:rsidRDefault="00CA7C61" w:rsidP="00CA7C61">
      <w:pPr>
        <w:ind w:left="882" w:right="-59" w:firstLine="490"/>
        <w:jc w:val="thaiDistribute"/>
        <w:rPr>
          <w:rFonts w:hint="cs"/>
          <w:spacing w:val="-4"/>
          <w:cs/>
        </w:rPr>
      </w:pPr>
      <w:r w:rsidRPr="00457D79">
        <w:rPr>
          <w:spacing w:val="-4"/>
          <w:cs/>
        </w:rPr>
        <w:t xml:space="preserve">- </w:t>
      </w:r>
      <w:r w:rsidRPr="00457D79">
        <w:rPr>
          <w:rFonts w:hint="cs"/>
          <w:spacing w:val="-4"/>
          <w:cs/>
        </w:rPr>
        <w:t xml:space="preserve"> </w:t>
      </w:r>
      <w:r w:rsidRPr="00457D79">
        <w:rPr>
          <w:spacing w:val="-4"/>
          <w:cs/>
        </w:rPr>
        <w:t>ค้ำประกันการปฏิบัติตามเงื่อนไขการชำระเงินค่าถ่ายทอดสดสัญญาณการแข่งขัน เทปบันทึกภาพ</w:t>
      </w:r>
      <w:r>
        <w:rPr>
          <w:rFonts w:hint="cs"/>
          <w:spacing w:val="-4"/>
          <w:cs/>
        </w:rPr>
        <w:t xml:space="preserve">     </w:t>
      </w:r>
      <w:r w:rsidRPr="00457D79">
        <w:rPr>
          <w:spacing w:val="-4"/>
          <w:cs/>
        </w:rPr>
        <w:t>กา</w:t>
      </w:r>
      <w:r w:rsidRPr="00457D79">
        <w:rPr>
          <w:rFonts w:hint="cs"/>
          <w:spacing w:val="-4"/>
          <w:cs/>
        </w:rPr>
        <w:t>ร</w:t>
      </w:r>
      <w:r w:rsidRPr="00A317B5">
        <w:rPr>
          <w:spacing w:val="-4"/>
          <w:cs/>
        </w:rPr>
        <w:t>แข่งขัน และรายการต่างๆของรายการฟุตบอลต่างประเทศให้กับบริษัท บางกอกเอ็น</w:t>
      </w:r>
      <w:proofErr w:type="spellStart"/>
      <w:r w:rsidRPr="00A317B5">
        <w:rPr>
          <w:spacing w:val="-4"/>
          <w:cs/>
        </w:rPr>
        <w:t>เตอร์เทนเม้นต์</w:t>
      </w:r>
      <w:proofErr w:type="spellEnd"/>
      <w:r w:rsidRPr="00A317B5">
        <w:rPr>
          <w:spacing w:val="-4"/>
          <w:cs/>
        </w:rPr>
        <w:t xml:space="preserve"> จำกัด </w:t>
      </w:r>
      <w:r w:rsidRPr="00457D79">
        <w:rPr>
          <w:spacing w:val="-4"/>
          <w:cs/>
        </w:rPr>
        <w:t>ซึ่งเป็นบริษัทย่อยของบริษัทกับสถาบันการเงินแห่งหนึ่ง เป็นจำนวน</w:t>
      </w:r>
      <w:r w:rsidRPr="00DD141B">
        <w:rPr>
          <w:spacing w:val="-4"/>
          <w:cs/>
        </w:rPr>
        <w:t xml:space="preserve">เงิน </w:t>
      </w:r>
      <w:r w:rsidRPr="00DD141B">
        <w:rPr>
          <w:spacing w:val="-4"/>
        </w:rPr>
        <w:t>33.59</w:t>
      </w:r>
      <w:r w:rsidRPr="00DD141B">
        <w:rPr>
          <w:spacing w:val="-4"/>
          <w:cs/>
        </w:rPr>
        <w:t xml:space="preserve"> ล้านบาท</w:t>
      </w:r>
      <w:r w:rsidRPr="00FE0BCE">
        <w:rPr>
          <w:spacing w:val="-4"/>
          <w:cs/>
        </w:rPr>
        <w:t xml:space="preserve"> </w:t>
      </w:r>
    </w:p>
    <w:p w:rsidR="00CA7C61" w:rsidRPr="005129E9" w:rsidRDefault="00CA7C61" w:rsidP="00CA7C61">
      <w:pPr>
        <w:ind w:right="116"/>
        <w:jc w:val="thaiDistribute"/>
        <w:rPr>
          <w:sz w:val="10"/>
          <w:szCs w:val="10"/>
        </w:rPr>
      </w:pPr>
    </w:p>
    <w:p w:rsidR="00CA7C61" w:rsidRPr="00C04077" w:rsidRDefault="00CA7C61" w:rsidP="00B17CEF">
      <w:pPr>
        <w:numPr>
          <w:ilvl w:val="0"/>
          <w:numId w:val="8"/>
        </w:numPr>
        <w:tabs>
          <w:tab w:val="left" w:pos="90"/>
          <w:tab w:val="left" w:pos="360"/>
          <w:tab w:val="left" w:pos="1440"/>
          <w:tab w:val="left" w:pos="1560"/>
        </w:tabs>
        <w:ind w:left="392" w:right="-862" w:hanging="448"/>
        <w:jc w:val="both"/>
        <w:rPr>
          <w:b/>
          <w:bCs/>
        </w:rPr>
      </w:pPr>
      <w:r w:rsidRPr="00C04077">
        <w:rPr>
          <w:b/>
          <w:bCs/>
          <w:cs/>
        </w:rPr>
        <w:t>คดีฟ้องร้อง</w:t>
      </w:r>
    </w:p>
    <w:p w:rsidR="00CA7C61" w:rsidRPr="00634F97" w:rsidRDefault="00CA7C61" w:rsidP="00CA7C61">
      <w:pPr>
        <w:ind w:right="-871"/>
        <w:rPr>
          <w:rFonts w:hint="cs"/>
          <w:b/>
          <w:bCs/>
          <w:sz w:val="10"/>
          <w:szCs w:val="10"/>
        </w:rPr>
      </w:pPr>
    </w:p>
    <w:p w:rsidR="00CA7C61" w:rsidRPr="0081130F" w:rsidRDefault="00CA7C61" w:rsidP="00CA7C61">
      <w:pPr>
        <w:ind w:left="882" w:right="-56" w:hanging="504"/>
        <w:jc w:val="thaiDistribute"/>
        <w:rPr>
          <w:spacing w:val="-2"/>
          <w:sz w:val="8"/>
          <w:szCs w:val="8"/>
        </w:rPr>
      </w:pPr>
      <w:r w:rsidRPr="00461FED">
        <w:rPr>
          <w:rFonts w:hint="cs"/>
          <w:spacing w:val="-2"/>
          <w:cs/>
        </w:rPr>
        <w:t>3</w:t>
      </w:r>
      <w:r>
        <w:rPr>
          <w:rFonts w:hint="cs"/>
          <w:spacing w:val="-2"/>
          <w:cs/>
        </w:rPr>
        <w:t>6.</w:t>
      </w:r>
      <w:r w:rsidRPr="00C16686">
        <w:rPr>
          <w:rFonts w:hint="cs"/>
          <w:spacing w:val="-2"/>
          <w:cs/>
        </w:rPr>
        <w:t xml:space="preserve">1  ในปี </w:t>
      </w:r>
      <w:r w:rsidRPr="00C16686">
        <w:rPr>
          <w:spacing w:val="-2"/>
        </w:rPr>
        <w:t>2560</w:t>
      </w:r>
      <w:r w:rsidRPr="00C16686">
        <w:rPr>
          <w:rFonts w:hint="cs"/>
          <w:spacing w:val="-2"/>
          <w:cs/>
        </w:rPr>
        <w:t xml:space="preserve"> </w:t>
      </w:r>
      <w:r w:rsidRPr="00C16686">
        <w:rPr>
          <w:spacing w:val="-2"/>
          <w:cs/>
        </w:rPr>
        <w:t xml:space="preserve">บริษัทย่อยของบริษัท </w:t>
      </w:r>
      <w:r w:rsidRPr="00C16686">
        <w:rPr>
          <w:spacing w:val="-2"/>
        </w:rPr>
        <w:t>2</w:t>
      </w:r>
      <w:r w:rsidRPr="00C16686">
        <w:rPr>
          <w:spacing w:val="-2"/>
          <w:cs/>
        </w:rPr>
        <w:t xml:space="preserve"> แห่ง ถูกฟ้องเป็นจำเลยร่วม ในฐานผิดสัญญาการถ่ายทอดสดการแข่งขันฟุตบอลจากยุโรป จำนวนทุนทรัพย์ </w:t>
      </w:r>
      <w:r w:rsidRPr="00C16686">
        <w:rPr>
          <w:spacing w:val="-2"/>
        </w:rPr>
        <w:t>260.22</w:t>
      </w:r>
      <w:r w:rsidRPr="00C16686">
        <w:rPr>
          <w:spacing w:val="-2"/>
          <w:cs/>
        </w:rPr>
        <w:t xml:space="preserve"> ล้านบาท</w:t>
      </w:r>
      <w:r w:rsidRPr="00C16686">
        <w:rPr>
          <w:rFonts w:hint="cs"/>
          <w:spacing w:val="-2"/>
          <w:cs/>
        </w:rPr>
        <w:t xml:space="preserve"> เมื่อวันที่ </w:t>
      </w:r>
      <w:r w:rsidRPr="00C16686">
        <w:rPr>
          <w:spacing w:val="-2"/>
        </w:rPr>
        <w:t xml:space="preserve">3 </w:t>
      </w:r>
      <w:r w:rsidRPr="00C16686">
        <w:rPr>
          <w:rFonts w:hint="cs"/>
          <w:spacing w:val="-2"/>
          <w:cs/>
        </w:rPr>
        <w:t xml:space="preserve">มีนาคม </w:t>
      </w:r>
      <w:r w:rsidRPr="00C16686">
        <w:rPr>
          <w:spacing w:val="-2"/>
        </w:rPr>
        <w:t xml:space="preserve">2563 </w:t>
      </w:r>
      <w:r w:rsidRPr="00C16686">
        <w:rPr>
          <w:rFonts w:hint="cs"/>
          <w:spacing w:val="-2"/>
          <w:cs/>
        </w:rPr>
        <w:t xml:space="preserve">ศาลชั้นต้นอ่านคำพิพากษา     ให้บริษัทย่อยของบริษัทชนะคดี ต่อมาเมื่อวันที่ </w:t>
      </w:r>
      <w:r w:rsidRPr="00C16686">
        <w:rPr>
          <w:spacing w:val="-2"/>
        </w:rPr>
        <w:t>13</w:t>
      </w:r>
      <w:r w:rsidRPr="00C16686">
        <w:rPr>
          <w:rFonts w:hint="cs"/>
          <w:spacing w:val="-2"/>
          <w:cs/>
        </w:rPr>
        <w:t xml:space="preserve"> กรกฎาคม </w:t>
      </w:r>
      <w:r w:rsidRPr="00C16686">
        <w:rPr>
          <w:spacing w:val="-2"/>
        </w:rPr>
        <w:t>2564</w:t>
      </w:r>
      <w:r w:rsidRPr="00C16686">
        <w:rPr>
          <w:rFonts w:hint="cs"/>
          <w:spacing w:val="-2"/>
          <w:cs/>
        </w:rPr>
        <w:t xml:space="preserve"> ศาลอุทธรณ์พิพากษายืนตามศาลชั้นต้น ซึ่ง ณ วันที่ </w:t>
      </w:r>
      <w:r w:rsidRPr="00C16686">
        <w:rPr>
          <w:spacing w:val="-2"/>
        </w:rPr>
        <w:t>31</w:t>
      </w:r>
      <w:r w:rsidRPr="00C16686">
        <w:rPr>
          <w:spacing w:val="-2"/>
          <w:cs/>
        </w:rPr>
        <w:t xml:space="preserve"> ธันวาคม </w:t>
      </w:r>
      <w:r w:rsidRPr="00C16686">
        <w:rPr>
          <w:spacing w:val="-2"/>
        </w:rPr>
        <w:t>2564</w:t>
      </w:r>
      <w:r w:rsidRPr="00C16686">
        <w:rPr>
          <w:spacing w:val="-2"/>
          <w:cs/>
        </w:rPr>
        <w:t xml:space="preserve"> </w:t>
      </w:r>
      <w:r w:rsidRPr="00C16686">
        <w:rPr>
          <w:rFonts w:hint="cs"/>
          <w:spacing w:val="-2"/>
          <w:cs/>
        </w:rPr>
        <w:t>โจทก์ใช้สิทธิขอเลื่อนยื่นคำฎีกาคำพิพากษาออกไปอีก</w:t>
      </w:r>
      <w:r w:rsidRPr="00C16686">
        <w:rPr>
          <w:rFonts w:hint="cs"/>
          <w:spacing w:val="-4"/>
          <w:cs/>
        </w:rPr>
        <w:t xml:space="preserve"> </w:t>
      </w:r>
      <w:r w:rsidRPr="00C16686">
        <w:rPr>
          <w:spacing w:val="-2"/>
          <w:cs/>
        </w:rPr>
        <w:t>แต่บริษัทย่อยของบริษัทคาดว่าจะไม่ได้รับความเสียหายจากการถูกฟ้องร้อง</w:t>
      </w:r>
      <w:r w:rsidRPr="00C16686">
        <w:rPr>
          <w:rFonts w:hint="cs"/>
          <w:spacing w:val="-2"/>
          <w:cs/>
        </w:rPr>
        <w:t xml:space="preserve"> ดังนั้นจึงไม่ได้บันทึกเป็นค่าใช้จ่ายและหนี้สินที่อาจเกิดขึ้น</w:t>
      </w:r>
    </w:p>
    <w:p w:rsidR="00CA7C61" w:rsidRDefault="00CA7C61" w:rsidP="00CA7C61">
      <w:pPr>
        <w:tabs>
          <w:tab w:val="left" w:pos="910"/>
        </w:tabs>
        <w:ind w:left="896" w:right="-56" w:hanging="532"/>
        <w:jc w:val="thaiDistribute"/>
        <w:rPr>
          <w:rFonts w:hint="cs"/>
          <w:b/>
          <w:bCs/>
        </w:rPr>
      </w:pPr>
      <w:r w:rsidRPr="0081130F">
        <w:rPr>
          <w:rFonts w:hint="cs"/>
          <w:spacing w:val="-2"/>
          <w:cs/>
        </w:rPr>
        <w:lastRenderedPageBreak/>
        <w:t>3</w:t>
      </w:r>
      <w:r>
        <w:rPr>
          <w:rFonts w:hint="cs"/>
          <w:spacing w:val="-2"/>
          <w:cs/>
        </w:rPr>
        <w:t>6</w:t>
      </w:r>
      <w:r w:rsidRPr="0081130F">
        <w:rPr>
          <w:rFonts w:hint="cs"/>
          <w:spacing w:val="-2"/>
          <w:cs/>
        </w:rPr>
        <w:t>.2</w:t>
      </w:r>
      <w:r>
        <w:rPr>
          <w:rFonts w:hint="cs"/>
          <w:spacing w:val="-2"/>
          <w:cs/>
        </w:rPr>
        <w:t xml:space="preserve"> </w:t>
      </w:r>
      <w:r>
        <w:rPr>
          <w:rFonts w:cs="Cordia New" w:hint="cs"/>
          <w:spacing w:val="-2"/>
          <w:szCs w:val="40"/>
          <w:cs/>
          <w:lang w:eastAsia="ko-KR"/>
        </w:rPr>
        <w:tab/>
      </w:r>
      <w:r w:rsidRPr="00D06820">
        <w:rPr>
          <w:spacing w:val="-4"/>
          <w:cs/>
        </w:rPr>
        <w:t xml:space="preserve">บริษัทและบริษัทย่อยของบริษัท </w:t>
      </w:r>
      <w:r w:rsidRPr="00D06820">
        <w:rPr>
          <w:spacing w:val="-4"/>
        </w:rPr>
        <w:t>2</w:t>
      </w:r>
      <w:r w:rsidRPr="00D06820">
        <w:rPr>
          <w:spacing w:val="-4"/>
          <w:cs/>
        </w:rPr>
        <w:t xml:space="preserve"> แห่ง ถูกฟ้องเป็นจำเลย รวม </w:t>
      </w:r>
      <w:r w:rsidRPr="00D06820">
        <w:rPr>
          <w:spacing w:val="-4"/>
        </w:rPr>
        <w:t>2</w:t>
      </w:r>
      <w:r w:rsidRPr="00D06820">
        <w:rPr>
          <w:spacing w:val="-4"/>
          <w:cs/>
        </w:rPr>
        <w:t xml:space="preserve"> คดี ในคดีแรงงาน </w:t>
      </w:r>
      <w:r w:rsidRPr="00D06820">
        <w:rPr>
          <w:rFonts w:hint="cs"/>
          <w:spacing w:val="-4"/>
          <w:cs/>
        </w:rPr>
        <w:t xml:space="preserve">โดยคดีแรก </w:t>
      </w:r>
      <w:r w:rsidRPr="00D06820">
        <w:rPr>
          <w:spacing w:val="-4"/>
          <w:cs/>
        </w:rPr>
        <w:t xml:space="preserve">จำนวนทุนทรัพย์รวม </w:t>
      </w:r>
      <w:r w:rsidRPr="00D06820">
        <w:rPr>
          <w:rFonts w:hint="cs"/>
          <w:spacing w:val="-4"/>
          <w:cs/>
        </w:rPr>
        <w:t>135.14</w:t>
      </w:r>
      <w:r w:rsidRPr="00D06820">
        <w:rPr>
          <w:spacing w:val="-4"/>
          <w:cs/>
        </w:rPr>
        <w:t xml:space="preserve"> ล้านบาท ณ วันที่ </w:t>
      </w:r>
      <w:r w:rsidRPr="00D06820">
        <w:rPr>
          <w:spacing w:val="-4"/>
        </w:rPr>
        <w:t>31</w:t>
      </w:r>
      <w:r w:rsidRPr="00D06820">
        <w:rPr>
          <w:spacing w:val="-4"/>
          <w:cs/>
        </w:rPr>
        <w:t xml:space="preserve"> </w:t>
      </w:r>
      <w:r w:rsidRPr="00D06820">
        <w:rPr>
          <w:rFonts w:hint="cs"/>
          <w:spacing w:val="-4"/>
          <w:cs/>
        </w:rPr>
        <w:t>ธันวาคม</w:t>
      </w:r>
      <w:r w:rsidRPr="00D06820">
        <w:rPr>
          <w:spacing w:val="-4"/>
          <w:cs/>
        </w:rPr>
        <w:t xml:space="preserve"> </w:t>
      </w:r>
      <w:r w:rsidRPr="00D06820">
        <w:rPr>
          <w:spacing w:val="-4"/>
        </w:rPr>
        <w:t>2564</w:t>
      </w:r>
      <w:r w:rsidRPr="00D06820">
        <w:rPr>
          <w:spacing w:val="-4"/>
          <w:cs/>
        </w:rPr>
        <w:t xml:space="preserve"> อยู่ระหว่างการพิจารณาของศาลชั้นต้น</w:t>
      </w:r>
      <w:r w:rsidRPr="00D06820">
        <w:rPr>
          <w:rFonts w:hint="cs"/>
          <w:spacing w:val="-4"/>
          <w:cs/>
        </w:rPr>
        <w:t xml:space="preserve"> คดีที่สอง จำนวนทุนทรัพย์ 3.68 ล้าน</w:t>
      </w:r>
      <w:r>
        <w:rPr>
          <w:rFonts w:hint="cs"/>
          <w:spacing w:val="-4"/>
          <w:cs/>
        </w:rPr>
        <w:t>บาท</w:t>
      </w:r>
      <w:r w:rsidRPr="00D06820">
        <w:rPr>
          <w:rFonts w:hint="cs"/>
          <w:spacing w:val="-4"/>
          <w:cs/>
        </w:rPr>
        <w:t xml:space="preserve"> เมื่อวันที่ 21 มกราคม 2565 </w:t>
      </w:r>
      <w:r w:rsidRPr="00D06820">
        <w:rPr>
          <w:spacing w:val="-4"/>
          <w:cs/>
        </w:rPr>
        <w:t>ศาลชั้นต้นมีคำพิพากษายกฟ้องของโจทก์</w:t>
      </w:r>
      <w:r w:rsidRPr="00D06820">
        <w:rPr>
          <w:rFonts w:hint="cs"/>
          <w:spacing w:val="-4"/>
          <w:cs/>
        </w:rPr>
        <w:t xml:space="preserve"> ต่อมาวันที่ </w:t>
      </w:r>
      <w:r>
        <w:rPr>
          <w:rFonts w:hint="cs"/>
          <w:spacing w:val="-4"/>
          <w:cs/>
        </w:rPr>
        <w:t xml:space="preserve">                </w:t>
      </w:r>
      <w:r w:rsidRPr="00D06820">
        <w:rPr>
          <w:spacing w:val="-4"/>
        </w:rPr>
        <w:t xml:space="preserve">4 </w:t>
      </w:r>
      <w:r w:rsidRPr="00D06820">
        <w:rPr>
          <w:rFonts w:hint="cs"/>
          <w:spacing w:val="-4"/>
          <w:cs/>
        </w:rPr>
        <w:t>กุมภาพันธ์ 256</w:t>
      </w:r>
      <w:r w:rsidRPr="00D06820">
        <w:rPr>
          <w:spacing w:val="-4"/>
        </w:rPr>
        <w:t>5</w:t>
      </w:r>
      <w:r w:rsidRPr="00D06820">
        <w:rPr>
          <w:rFonts w:hint="cs"/>
          <w:spacing w:val="-4"/>
          <w:cs/>
        </w:rPr>
        <w:t xml:space="preserve"> โจทก์ใช้สิทธิอุทธรณ์คำพิพากษา </w:t>
      </w:r>
      <w:r w:rsidRPr="00D06820">
        <w:rPr>
          <w:spacing w:val="-4"/>
          <w:cs/>
        </w:rPr>
        <w:t>บริษัทและบริษัทย่อยคาดว่าจะไม่ได้รับความเสียหายจาก</w:t>
      </w:r>
      <w:r>
        <w:rPr>
          <w:rFonts w:hint="cs"/>
          <w:spacing w:val="-4"/>
          <w:cs/>
        </w:rPr>
        <w:t xml:space="preserve">ทั้ง </w:t>
      </w:r>
      <w:r>
        <w:rPr>
          <w:spacing w:val="-4"/>
        </w:rPr>
        <w:t xml:space="preserve">2 </w:t>
      </w:r>
      <w:r w:rsidRPr="00D06820">
        <w:rPr>
          <w:spacing w:val="-4"/>
          <w:cs/>
        </w:rPr>
        <w:t>คดีดังกล่าว ดังนั้นจึงไม่ได้บันทึกเป็นค่าใช้จ่ายและหนี้สินที่อาจเกิดขึ้น</w:t>
      </w:r>
    </w:p>
    <w:p w:rsidR="00CA7C61" w:rsidRPr="003F4607" w:rsidRDefault="00CA7C61" w:rsidP="00B17CEF">
      <w:pPr>
        <w:numPr>
          <w:ilvl w:val="0"/>
          <w:numId w:val="8"/>
        </w:numPr>
        <w:ind w:left="378" w:right="-862" w:hanging="422"/>
        <w:jc w:val="both"/>
        <w:rPr>
          <w:b/>
          <w:bCs/>
        </w:rPr>
      </w:pPr>
      <w:r w:rsidRPr="00C04077">
        <w:rPr>
          <w:b/>
          <w:bCs/>
          <w:cs/>
        </w:rPr>
        <w:t>การเปิดเผยข้อมูล</w:t>
      </w:r>
      <w:r w:rsidRPr="003F4607">
        <w:rPr>
          <w:b/>
          <w:bCs/>
          <w:cs/>
        </w:rPr>
        <w:t>เกี่ยวกับเครื่องมือทางการเงิน</w:t>
      </w:r>
    </w:p>
    <w:p w:rsidR="00CA7C61" w:rsidRPr="003F4607" w:rsidRDefault="00CA7C61" w:rsidP="00CA7C61">
      <w:pPr>
        <w:tabs>
          <w:tab w:val="left" w:pos="810"/>
        </w:tabs>
        <w:spacing w:line="72" w:lineRule="auto"/>
        <w:ind w:right="-527"/>
        <w:jc w:val="both"/>
        <w:rPr>
          <w:sz w:val="12"/>
          <w:szCs w:val="12"/>
        </w:rPr>
      </w:pPr>
      <w:r w:rsidRPr="003F4607">
        <w:tab/>
      </w:r>
    </w:p>
    <w:p w:rsidR="00CA7C61" w:rsidRPr="003F4607" w:rsidRDefault="00CA7C61" w:rsidP="00CA7C61">
      <w:pPr>
        <w:ind w:left="378" w:right="-54" w:firstLine="476"/>
        <w:jc w:val="thaiDistribute"/>
      </w:pPr>
      <w:r w:rsidRPr="003F4607">
        <w:rPr>
          <w:cs/>
        </w:rPr>
        <w:t>บริษัท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:rsidR="00CA7C61" w:rsidRPr="003F4607" w:rsidRDefault="00CA7C61" w:rsidP="00CA7C61">
      <w:pPr>
        <w:tabs>
          <w:tab w:val="left" w:pos="810"/>
        </w:tabs>
        <w:ind w:left="363" w:right="-17"/>
        <w:jc w:val="thaiDistribute"/>
        <w:rPr>
          <w:sz w:val="6"/>
          <w:szCs w:val="6"/>
        </w:rPr>
      </w:pPr>
    </w:p>
    <w:p w:rsidR="00CA7C61" w:rsidRPr="003F4607" w:rsidRDefault="00CA7C61" w:rsidP="00CA7C61">
      <w:pPr>
        <w:tabs>
          <w:tab w:val="left" w:pos="938"/>
        </w:tabs>
        <w:ind w:left="426" w:right="-17" w:firstLine="8"/>
        <w:jc w:val="both"/>
      </w:pPr>
      <w:r>
        <w:rPr>
          <w:rFonts w:hint="cs"/>
          <w:cs/>
        </w:rPr>
        <w:t>37</w:t>
      </w:r>
      <w:r>
        <w:t>.</w:t>
      </w:r>
      <w:proofErr w:type="gramStart"/>
      <w:r>
        <w:t xml:space="preserve">1 </w:t>
      </w:r>
      <w:r>
        <w:rPr>
          <w:rFonts w:hint="cs"/>
          <w:cs/>
        </w:rPr>
        <w:t xml:space="preserve"> </w:t>
      </w:r>
      <w:r w:rsidRPr="003F4607">
        <w:rPr>
          <w:cs/>
        </w:rPr>
        <w:t>นโยบายการบัญชีและวิธีการปฏิบัติทางการบัญชี</w:t>
      </w:r>
      <w:proofErr w:type="gramEnd"/>
    </w:p>
    <w:p w:rsidR="00CA7C61" w:rsidRPr="003F4607" w:rsidRDefault="00CA7C61" w:rsidP="00CA7C61">
      <w:pPr>
        <w:ind w:left="966" w:right="-17" w:hanging="28"/>
        <w:jc w:val="thaiDistribute"/>
      </w:pPr>
      <w:r w:rsidRPr="00631C48">
        <w:rPr>
          <w:cs/>
        </w:rPr>
        <w:t xml:space="preserve">ดูหมายเหตุ </w:t>
      </w:r>
      <w:r>
        <w:t>3</w:t>
      </w:r>
    </w:p>
    <w:p w:rsidR="00CA7C61" w:rsidRPr="003F4607" w:rsidRDefault="00CA7C61" w:rsidP="00CA7C61">
      <w:pPr>
        <w:ind w:left="900" w:right="-17" w:firstLine="540"/>
        <w:jc w:val="thaiDistribute"/>
        <w:rPr>
          <w:sz w:val="6"/>
          <w:szCs w:val="6"/>
        </w:rPr>
      </w:pPr>
    </w:p>
    <w:p w:rsidR="00CA7C61" w:rsidRPr="003F4607" w:rsidRDefault="00CA7C61" w:rsidP="00CA7C61">
      <w:pPr>
        <w:tabs>
          <w:tab w:val="left" w:pos="966"/>
        </w:tabs>
        <w:ind w:left="426" w:hanging="6"/>
        <w:jc w:val="both"/>
      </w:pPr>
      <w:r w:rsidRPr="003F4607">
        <w:rPr>
          <w:cs/>
        </w:rPr>
        <w:t>3</w:t>
      </w:r>
      <w:r>
        <w:rPr>
          <w:rFonts w:hint="cs"/>
          <w:cs/>
        </w:rPr>
        <w:t>7</w:t>
      </w:r>
      <w:r>
        <w:t>.</w:t>
      </w:r>
      <w:proofErr w:type="gramStart"/>
      <w:r>
        <w:t xml:space="preserve">2  </w:t>
      </w:r>
      <w:r w:rsidRPr="003F4607">
        <w:rPr>
          <w:cs/>
        </w:rPr>
        <w:t>ความเสี่ยงจากการไม่ปฏิบัติตามสัญญา</w:t>
      </w:r>
      <w:proofErr w:type="gramEnd"/>
    </w:p>
    <w:p w:rsidR="00CA7C61" w:rsidRDefault="00CA7C61" w:rsidP="00CA7C61">
      <w:pPr>
        <w:ind w:left="1710" w:right="-54" w:hanging="292"/>
        <w:jc w:val="thaiDistribute"/>
      </w:pPr>
      <w:r w:rsidRPr="003F4607">
        <w:t>-</w:t>
      </w:r>
      <w:r w:rsidRPr="003F4607">
        <w:tab/>
      </w:r>
      <w:r w:rsidRPr="003F4607">
        <w:rPr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</w:p>
    <w:p w:rsidR="00CA7C61" w:rsidRPr="007E3A0D" w:rsidRDefault="00CA7C61" w:rsidP="00B17CEF">
      <w:pPr>
        <w:numPr>
          <w:ilvl w:val="0"/>
          <w:numId w:val="5"/>
        </w:numPr>
        <w:ind w:left="1701" w:right="-54" w:hanging="273"/>
        <w:jc w:val="thaiDistribute"/>
      </w:pPr>
      <w:r w:rsidRPr="003F4607">
        <w:rPr>
          <w:cs/>
        </w:rPr>
        <w:t>ความเสี่ยงจากการกระจุกตัวของสินเชื่อมีไม่มาก แม้ลูกหนี้การค้าของบริษัทและบริษัทย่อยส่วนใหญ่จะเป็นบริษัทตัวแทนโฆษณาเป็นหลัก เนื่องจากธุรกรรมของกลุ่มกระจายไม่ได้กระจุกตัวอยู่กับลูกค้ารายใดหรือกลุ่มใดเป็นการเฉพาะ และได้มีการติดตามพฤติกรรมและการชำระหนี้ของ</w:t>
      </w:r>
      <w:r>
        <w:rPr>
          <w:rFonts w:hint="cs"/>
          <w:cs/>
        </w:rPr>
        <w:br/>
      </w:r>
      <w:r w:rsidRPr="003F4607">
        <w:rPr>
          <w:cs/>
        </w:rPr>
        <w:t>ลูกหนี้การค้าอย่างใกล้ชิด ดังนั้นจึงคาดได้ว่าบริษัทและบริษัทย่อยจะไม่มีความเสียหายที่เป็นสาระสำคัญจากความเสี่ยงนี้</w:t>
      </w:r>
    </w:p>
    <w:p w:rsidR="00CA7C61" w:rsidRPr="003F4607" w:rsidRDefault="00CA7C61" w:rsidP="00CA7C61">
      <w:pPr>
        <w:ind w:left="1710" w:right="-54" w:hanging="270"/>
        <w:jc w:val="thaiDistribute"/>
      </w:pPr>
      <w:r w:rsidRPr="003F4607">
        <w:t xml:space="preserve">- </w:t>
      </w:r>
      <w:r w:rsidRPr="003F4607">
        <w:tab/>
      </w:r>
      <w:r w:rsidRPr="003F4607">
        <w:rPr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CA7C61" w:rsidRPr="006D7872" w:rsidRDefault="00CA7C61" w:rsidP="00CA7C61">
      <w:pPr>
        <w:tabs>
          <w:tab w:val="left" w:pos="993"/>
        </w:tabs>
        <w:ind w:right="-613"/>
        <w:jc w:val="both"/>
        <w:rPr>
          <w:sz w:val="6"/>
          <w:szCs w:val="6"/>
        </w:rPr>
      </w:pPr>
    </w:p>
    <w:p w:rsidR="00CA7C61" w:rsidRPr="003F4607" w:rsidRDefault="00CA7C61" w:rsidP="00CA7C61">
      <w:pPr>
        <w:tabs>
          <w:tab w:val="left" w:pos="993"/>
        </w:tabs>
        <w:ind w:left="426" w:right="-613"/>
        <w:jc w:val="both"/>
      </w:pPr>
      <w:r w:rsidRPr="003F4607">
        <w:rPr>
          <w:cs/>
        </w:rPr>
        <w:t>3</w:t>
      </w:r>
      <w:r>
        <w:rPr>
          <w:rFonts w:hint="cs"/>
          <w:cs/>
        </w:rPr>
        <w:t>7</w:t>
      </w:r>
      <w:r>
        <w:rPr>
          <w:cs/>
        </w:rPr>
        <w:t>.3</w:t>
      </w:r>
      <w:r>
        <w:rPr>
          <w:rFonts w:hint="cs"/>
          <w:cs/>
        </w:rPr>
        <w:t xml:space="preserve">  </w:t>
      </w:r>
      <w:r w:rsidRPr="003F4607">
        <w:rPr>
          <w:cs/>
        </w:rPr>
        <w:t>ความเสี่ยงจากอัตราดอกเบี้ย</w:t>
      </w:r>
    </w:p>
    <w:p w:rsidR="00CA7C61" w:rsidRPr="003F4607" w:rsidRDefault="00CA7C61" w:rsidP="00CA7C61">
      <w:pPr>
        <w:ind w:left="952" w:right="-54" w:firstLine="749"/>
        <w:jc w:val="thaiDistribute"/>
        <w:rPr>
          <w:spacing w:val="4"/>
        </w:rPr>
      </w:pPr>
      <w:r w:rsidRPr="003F4607">
        <w:rPr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ซึ่งอาจก่อให้เกิดผลเสียหายแก่บริษัทและบริษัทย่อยในงวดปัจจุบันและงวดต่อๆไป บริษัทและบริษัทย่อยคาดว่าจะสามารถบริหารความ</w:t>
      </w:r>
      <w:r w:rsidRPr="003F4607">
        <w:rPr>
          <w:spacing w:val="6"/>
          <w:cs/>
        </w:rPr>
        <w:t>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:rsidR="00CA7C61" w:rsidRPr="00461FED" w:rsidRDefault="00CA7C61" w:rsidP="00CA7C61">
      <w:pPr>
        <w:tabs>
          <w:tab w:val="left" w:pos="360"/>
          <w:tab w:val="left" w:pos="810"/>
          <w:tab w:val="left" w:pos="1440"/>
        </w:tabs>
        <w:jc w:val="thaiDistribute"/>
        <w:rPr>
          <w:sz w:val="8"/>
          <w:szCs w:val="8"/>
        </w:rPr>
      </w:pPr>
    </w:p>
    <w:p w:rsidR="00CA7C61" w:rsidRPr="003F4607" w:rsidRDefault="00CA7C61" w:rsidP="00CA7C61">
      <w:pPr>
        <w:tabs>
          <w:tab w:val="left" w:pos="910"/>
        </w:tabs>
        <w:ind w:left="426" w:right="-613"/>
        <w:jc w:val="both"/>
      </w:pPr>
      <w:r w:rsidRPr="003F4607">
        <w:rPr>
          <w:cs/>
        </w:rPr>
        <w:t>3</w:t>
      </w:r>
      <w:r>
        <w:rPr>
          <w:rFonts w:hint="cs"/>
          <w:cs/>
        </w:rPr>
        <w:t>7</w:t>
      </w:r>
      <w:r w:rsidRPr="003F4607">
        <w:t>.</w:t>
      </w:r>
      <w:proofErr w:type="gramStart"/>
      <w:r w:rsidRPr="003F4607">
        <w:rPr>
          <w:cs/>
        </w:rPr>
        <w:t>4</w:t>
      </w:r>
      <w:r>
        <w:t xml:space="preserve"> </w:t>
      </w:r>
      <w:r>
        <w:rPr>
          <w:rFonts w:hint="cs"/>
          <w:cs/>
        </w:rPr>
        <w:t xml:space="preserve"> </w:t>
      </w:r>
      <w:r w:rsidRPr="003F4607">
        <w:rPr>
          <w:cs/>
        </w:rPr>
        <w:t>ความเสี่ยงจากอัตราแลกเปลี่ยน</w:t>
      </w:r>
      <w:proofErr w:type="gramEnd"/>
    </w:p>
    <w:p w:rsidR="00CA7C61" w:rsidRDefault="00CA7C61" w:rsidP="00CA7C61">
      <w:pPr>
        <w:ind w:left="938" w:right="-54" w:firstLine="770"/>
        <w:jc w:val="thaiDistribute"/>
        <w:rPr>
          <w:spacing w:val="2"/>
        </w:rPr>
      </w:pPr>
      <w:r w:rsidRPr="003F4607">
        <w:rPr>
          <w:spacing w:val="6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</w:t>
      </w:r>
      <w:r w:rsidRPr="003F4607">
        <w:rPr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:rsidR="00CA7C61" w:rsidRDefault="00CA7C61" w:rsidP="00CA7C61">
      <w:pPr>
        <w:ind w:left="938" w:right="-54" w:firstLine="770"/>
        <w:jc w:val="thaiDistribute"/>
        <w:rPr>
          <w:spacing w:val="2"/>
        </w:rPr>
      </w:pPr>
    </w:p>
    <w:p w:rsidR="00CA7C61" w:rsidRDefault="00CA7C61" w:rsidP="00CA7C61">
      <w:pPr>
        <w:ind w:left="938" w:right="-54" w:firstLine="770"/>
        <w:jc w:val="thaiDistribute"/>
        <w:rPr>
          <w:spacing w:val="2"/>
        </w:rPr>
      </w:pPr>
    </w:p>
    <w:p w:rsidR="00CA7C61" w:rsidRDefault="00CA7C61" w:rsidP="00CA7C61">
      <w:pPr>
        <w:ind w:left="938" w:right="-54" w:firstLine="770"/>
        <w:jc w:val="thaiDistribute"/>
        <w:rPr>
          <w:spacing w:val="2"/>
        </w:rPr>
      </w:pPr>
    </w:p>
    <w:p w:rsidR="00CA7C61" w:rsidRPr="00461FED" w:rsidRDefault="00CA7C61" w:rsidP="00CA7C61">
      <w:pPr>
        <w:ind w:left="882" w:right="-54" w:firstLine="826"/>
        <w:jc w:val="thaiDistribute"/>
        <w:rPr>
          <w:rFonts w:hint="cs"/>
          <w:spacing w:val="2"/>
          <w:sz w:val="8"/>
          <w:szCs w:val="8"/>
        </w:rPr>
      </w:pPr>
    </w:p>
    <w:p w:rsidR="00CA7C61" w:rsidRDefault="00CA7C61" w:rsidP="00CA7C61">
      <w:pPr>
        <w:tabs>
          <w:tab w:val="left" w:pos="910"/>
        </w:tabs>
        <w:ind w:left="434" w:right="-529"/>
        <w:jc w:val="both"/>
        <w:rPr>
          <w:rFonts w:hint="cs"/>
        </w:rPr>
      </w:pPr>
      <w:r w:rsidRPr="00C971CC">
        <w:rPr>
          <w:cs/>
        </w:rPr>
        <w:lastRenderedPageBreak/>
        <w:t>3</w:t>
      </w:r>
      <w:r>
        <w:rPr>
          <w:rFonts w:hint="cs"/>
          <w:cs/>
        </w:rPr>
        <w:t>7</w:t>
      </w:r>
      <w:r w:rsidRPr="00C971CC">
        <w:t>.</w:t>
      </w:r>
      <w:proofErr w:type="gramStart"/>
      <w:r w:rsidRPr="00C971CC">
        <w:rPr>
          <w:cs/>
        </w:rPr>
        <w:t>5</w:t>
      </w:r>
      <w:r w:rsidRPr="00C971CC">
        <w:t xml:space="preserve"> </w:t>
      </w:r>
      <w:r>
        <w:rPr>
          <w:rFonts w:hint="cs"/>
          <w:cs/>
        </w:rPr>
        <w:t xml:space="preserve"> </w:t>
      </w:r>
      <w:r w:rsidRPr="00C971CC">
        <w:rPr>
          <w:cs/>
        </w:rPr>
        <w:t>ราคายุติธรรมของเครื่องมือทางการเงิน</w:t>
      </w:r>
      <w:proofErr w:type="gramEnd"/>
    </w:p>
    <w:p w:rsidR="00CA7C61" w:rsidRPr="004C54CD" w:rsidRDefault="00CA7C61" w:rsidP="00CA7C61">
      <w:pPr>
        <w:ind w:left="938" w:right="-54" w:firstLine="770"/>
        <w:jc w:val="thaiDistribute"/>
        <w:rPr>
          <w:rFonts w:hint="cs"/>
        </w:rPr>
      </w:pPr>
      <w:r w:rsidRPr="004C54CD">
        <w:rPr>
          <w:rFonts w:hint="cs"/>
          <w:cs/>
        </w:rPr>
        <w:t>ราค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</w:t>
      </w:r>
      <w:r>
        <w:rPr>
          <w:rFonts w:hint="cs"/>
          <w:cs/>
        </w:rPr>
        <w:t xml:space="preserve"> </w:t>
      </w:r>
      <w:r w:rsidRPr="004C54CD">
        <w:rPr>
          <w:rFonts w:hint="cs"/>
          <w:cs/>
        </w:rPr>
        <w:t>เนื่องจากเครื่องมือทางการเงินดังกล่าวจะครบกำหนดในระยะเวลาอันสั้น</w:t>
      </w:r>
    </w:p>
    <w:p w:rsidR="00CA7C61" w:rsidRPr="00972197" w:rsidRDefault="00CA7C61" w:rsidP="00CA7C61">
      <w:pPr>
        <w:tabs>
          <w:tab w:val="left" w:pos="90"/>
        </w:tabs>
        <w:ind w:left="924" w:right="-70" w:firstLine="777"/>
        <w:jc w:val="thaiDistribute"/>
        <w:rPr>
          <w:b/>
          <w:bCs/>
        </w:rPr>
      </w:pPr>
      <w:r w:rsidRPr="004C54CD">
        <w:rPr>
          <w:rFonts w:hint="cs"/>
          <w:cs/>
        </w:rPr>
        <w:t>ราคายุติธรรมของสินทรัพย์และหนี้สินทางการเงินส่วนที่ไม่หมุนเวียนเป็นมูลค่าที่ใกล้เคียงกับมูลค่าตามบัญชี เนื่องจากเครื่องมือทางการเงินดังกล่าวมีอัตราดอกเบี้ยใกล้เคียงกับอัตราดอกเบี้ยในตลาด</w:t>
      </w:r>
    </w:p>
    <w:p w:rsidR="00CA7C61" w:rsidRPr="0043028E" w:rsidRDefault="00CA7C61" w:rsidP="00B17CEF">
      <w:pPr>
        <w:numPr>
          <w:ilvl w:val="0"/>
          <w:numId w:val="8"/>
        </w:numPr>
        <w:ind w:left="90" w:right="-862" w:hanging="314"/>
        <w:jc w:val="both"/>
        <w:rPr>
          <w:rFonts w:hint="cs"/>
        </w:rPr>
      </w:pPr>
      <w:r w:rsidRPr="0043028E">
        <w:rPr>
          <w:rFonts w:hint="cs"/>
          <w:b/>
          <w:bCs/>
          <w:cs/>
        </w:rPr>
        <w:t>การ</w:t>
      </w:r>
      <w:r w:rsidRPr="00D93746">
        <w:rPr>
          <w:rFonts w:ascii="Angsana New" w:eastAsia="SimSun" w:hAnsi="Angsana New" w:cs="Angsana New"/>
          <w:b/>
          <w:bCs/>
          <w:cs/>
        </w:rPr>
        <w:t>แพร่ระบาดของโรคติดเชื้อ</w:t>
      </w:r>
      <w:proofErr w:type="spellStart"/>
      <w:r w:rsidRPr="00D93746">
        <w:rPr>
          <w:rFonts w:ascii="Angsana New" w:eastAsia="SimSun" w:hAnsi="Angsana New" w:cs="Angsana New"/>
          <w:b/>
          <w:bCs/>
          <w:cs/>
        </w:rPr>
        <w:t>ไวรัส</w:t>
      </w:r>
      <w:proofErr w:type="spellEnd"/>
      <w:r w:rsidRPr="00D93746">
        <w:rPr>
          <w:rFonts w:ascii="Angsana New" w:eastAsia="SimSun" w:hAnsi="Angsana New" w:cs="Angsana New"/>
          <w:b/>
          <w:bCs/>
          <w:cs/>
        </w:rPr>
        <w:t>โค</w:t>
      </w:r>
      <w:r>
        <w:rPr>
          <w:rFonts w:ascii="Angsana New" w:eastAsia="SimSun" w:hAnsi="Angsana New" w:cs="Angsana New" w:hint="cs"/>
          <w:b/>
          <w:bCs/>
          <w:cs/>
        </w:rPr>
        <w:t>วิด-</w:t>
      </w:r>
      <w:r>
        <w:rPr>
          <w:rFonts w:ascii="Angsana New" w:eastAsia="SimSun" w:hAnsi="Angsana New" w:cs="Angsana New"/>
          <w:b/>
          <w:bCs/>
        </w:rPr>
        <w:t>19</w:t>
      </w:r>
    </w:p>
    <w:p w:rsidR="00CA7C61" w:rsidRDefault="00CA7C61" w:rsidP="00CA7C61">
      <w:pPr>
        <w:ind w:left="142" w:right="14" w:firstLine="501"/>
        <w:jc w:val="thaiDistribute"/>
        <w:rPr>
          <w:spacing w:val="-2"/>
        </w:rPr>
      </w:pPr>
      <w:r w:rsidRPr="0043028E">
        <w:rPr>
          <w:spacing w:val="-2"/>
          <w:cs/>
        </w:rPr>
        <w:t>การแพร่ระบาดของโรคติดเชื้อ</w:t>
      </w:r>
      <w:proofErr w:type="spellStart"/>
      <w:r w:rsidRPr="0043028E">
        <w:rPr>
          <w:spacing w:val="-2"/>
          <w:cs/>
        </w:rPr>
        <w:t>ไวรัส</w:t>
      </w:r>
      <w:proofErr w:type="spellEnd"/>
      <w:r w:rsidRPr="0043028E">
        <w:rPr>
          <w:spacing w:val="-2"/>
          <w:cs/>
        </w:rPr>
        <w:t>โค</w:t>
      </w:r>
      <w:r w:rsidRPr="0043028E">
        <w:rPr>
          <w:rFonts w:hint="cs"/>
          <w:spacing w:val="-2"/>
          <w:cs/>
        </w:rPr>
        <w:t>วิด-</w:t>
      </w:r>
      <w:r>
        <w:rPr>
          <w:spacing w:val="-2"/>
        </w:rPr>
        <w:t>19</w:t>
      </w:r>
      <w:r w:rsidRPr="0043028E">
        <w:rPr>
          <w:spacing w:val="-2"/>
        </w:rPr>
        <w:t xml:space="preserve"> </w:t>
      </w:r>
      <w:r w:rsidRPr="0043028E">
        <w:rPr>
          <w:spacing w:val="-2"/>
          <w:cs/>
        </w:rPr>
        <w:t>ทำให้เกิดการชะลอตัวของเศรษฐกิจ มีผลกระทบต่อธุรกิจและอุตสาหกรรมส่วนใหญ่ ฝ่ายบริหารของกลุ่มบริษัท</w:t>
      </w:r>
      <w:r w:rsidRPr="0043028E">
        <w:rPr>
          <w:rFonts w:hint="cs"/>
          <w:spacing w:val="-2"/>
          <w:cs/>
        </w:rPr>
        <w:t>ได้</w:t>
      </w:r>
      <w:r w:rsidRPr="00C2769E">
        <w:rPr>
          <w:spacing w:val="-2"/>
          <w:cs/>
        </w:rPr>
        <w:t>ติดตาม</w:t>
      </w:r>
      <w:r w:rsidRPr="0043028E">
        <w:rPr>
          <w:spacing w:val="-2"/>
          <w:cs/>
        </w:rPr>
        <w:t>สถานการณ์ดังกล่าวอย่างต่อเนื่อง</w:t>
      </w:r>
      <w:r w:rsidRPr="0043028E">
        <w:rPr>
          <w:rFonts w:hint="cs"/>
          <w:spacing w:val="-2"/>
          <w:cs/>
        </w:rPr>
        <w:t xml:space="preserve"> </w:t>
      </w:r>
      <w:r w:rsidRPr="0043028E">
        <w:rPr>
          <w:spacing w:val="-2"/>
          <w:cs/>
        </w:rPr>
        <w:t>และ</w:t>
      </w:r>
      <w:r w:rsidRPr="0043028E">
        <w:rPr>
          <w:rFonts w:hint="cs"/>
          <w:spacing w:val="-2"/>
          <w:cs/>
        </w:rPr>
        <w:t>ประเมินผลกระทบทางการเงินเกี่ยวกับมูลค่าของสินทรัพย์ และประมาณการหนี้สินที่อาจจะเกิดขึ้นอย่างสม่ำเสมอ</w:t>
      </w:r>
    </w:p>
    <w:p w:rsidR="00CA7C61" w:rsidRPr="00CC1054" w:rsidRDefault="00CA7C61" w:rsidP="00CA7C61">
      <w:pPr>
        <w:ind w:right="14"/>
        <w:jc w:val="thaiDistribute"/>
        <w:rPr>
          <w:spacing w:val="-4"/>
          <w:sz w:val="14"/>
          <w:szCs w:val="14"/>
          <w:cs/>
        </w:rPr>
      </w:pPr>
    </w:p>
    <w:p w:rsidR="00CA7C61" w:rsidRPr="00C04077" w:rsidRDefault="00CA7C61" w:rsidP="00B17CEF">
      <w:pPr>
        <w:numPr>
          <w:ilvl w:val="0"/>
          <w:numId w:val="8"/>
        </w:numPr>
        <w:ind w:left="90" w:right="-862" w:hanging="314"/>
        <w:jc w:val="both"/>
        <w:rPr>
          <w:b/>
          <w:bCs/>
        </w:rPr>
      </w:pPr>
      <w:r>
        <w:rPr>
          <w:rFonts w:hint="cs"/>
          <w:b/>
          <w:bCs/>
          <w:cs/>
        </w:rPr>
        <w:t xml:space="preserve"> </w:t>
      </w:r>
      <w:r w:rsidRPr="00C04077">
        <w:rPr>
          <w:b/>
          <w:bCs/>
          <w:cs/>
        </w:rPr>
        <w:t>การอนุมัติงบการเงิน</w:t>
      </w:r>
    </w:p>
    <w:p w:rsidR="00CA7C61" w:rsidRPr="00C04077" w:rsidRDefault="00CA7C61" w:rsidP="00CA7C61">
      <w:pPr>
        <w:tabs>
          <w:tab w:val="left" w:pos="810"/>
        </w:tabs>
        <w:spacing w:line="72" w:lineRule="auto"/>
        <w:ind w:right="-527"/>
        <w:jc w:val="both"/>
        <w:rPr>
          <w:rFonts w:hint="cs"/>
        </w:rPr>
      </w:pPr>
    </w:p>
    <w:p w:rsidR="00CA7C61" w:rsidRPr="00C04077" w:rsidRDefault="00CA7C61" w:rsidP="00CA7C61">
      <w:pPr>
        <w:tabs>
          <w:tab w:val="left" w:pos="360"/>
          <w:tab w:val="left" w:pos="567"/>
          <w:tab w:val="left" w:pos="993"/>
        </w:tabs>
        <w:ind w:right="-338" w:firstLine="644"/>
        <w:jc w:val="both"/>
      </w:pPr>
      <w:r w:rsidRPr="00C04077">
        <w:rPr>
          <w:cs/>
        </w:rPr>
        <w:t>งบการเงินนี้ได้รับอนุมัติจากกรรมการของบริษัทแล้ว</w:t>
      </w:r>
      <w:r w:rsidRPr="00C04077">
        <w:t xml:space="preserve"> </w:t>
      </w:r>
      <w:r w:rsidRPr="00C04077">
        <w:rPr>
          <w:cs/>
        </w:rPr>
        <w:t>เมื่อ</w:t>
      </w:r>
      <w:r w:rsidRPr="00CF64BA">
        <w:rPr>
          <w:cs/>
        </w:rPr>
        <w:t xml:space="preserve">วันที่ </w:t>
      </w:r>
      <w:r>
        <w:t>17</w:t>
      </w:r>
      <w:r w:rsidRPr="00CF64BA">
        <w:rPr>
          <w:cs/>
        </w:rPr>
        <w:t xml:space="preserve"> กุมภาพันธ์ </w:t>
      </w:r>
      <w:r>
        <w:t>2565</w:t>
      </w:r>
    </w:p>
    <w:p w:rsidR="00CA7C61" w:rsidRPr="00CA7C61" w:rsidRDefault="00CA7C61" w:rsidP="00CA7C61">
      <w:pPr>
        <w:tabs>
          <w:tab w:val="left" w:pos="993"/>
          <w:tab w:val="right" w:pos="15506"/>
        </w:tabs>
        <w:ind w:right="-141"/>
        <w:rPr>
          <w:rFonts w:ascii="Angsana New" w:hAnsi="Angsana New"/>
        </w:rPr>
      </w:pPr>
    </w:p>
    <w:sectPr w:rsidR="00CA7C61" w:rsidRPr="00CA7C61" w:rsidSect="00DC1910">
      <w:footerReference w:type="default" r:id="rId9"/>
      <w:pgSz w:w="11909" w:h="16834" w:code="9"/>
      <w:pgMar w:top="1021" w:right="710" w:bottom="448" w:left="1330" w:header="720" w:footer="283" w:gutter="0"/>
      <w:pgNumType w:start="41" w:chapStyle="1" w:chapSep="emDash"/>
      <w:cols w:space="720"/>
      <w:noEndnote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CEF" w:rsidRDefault="00B17CEF" w:rsidP="003A646B">
      <w:r>
        <w:separator/>
      </w:r>
    </w:p>
  </w:endnote>
  <w:endnote w:type="continuationSeparator" w:id="0">
    <w:p w:rsidR="00B17CEF" w:rsidRDefault="00B17CEF" w:rsidP="003A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CC" w:rsidRPr="00CE1FD5" w:rsidRDefault="004B222D" w:rsidP="00CE1FD5">
    <w:pPr>
      <w:pStyle w:val="ae"/>
      <w:jc w:val="right"/>
      <w:rPr>
        <w:rFonts w:cs="AngsanaUPC"/>
        <w:szCs w:val="32"/>
      </w:rPr>
    </w:pPr>
    <w:sdt>
      <w:sdtPr>
        <w:rPr>
          <w:rFonts w:cs="AngsanaUPC"/>
          <w:szCs w:val="32"/>
        </w:rPr>
        <w:id w:val="1033696267"/>
        <w:docPartObj>
          <w:docPartGallery w:val="Page Numbers (Bottom of Page)"/>
          <w:docPartUnique/>
        </w:docPartObj>
      </w:sdtPr>
      <w:sdtContent>
        <w:r w:rsidR="00E32ACC" w:rsidRPr="00C81DBD">
          <w:rPr>
            <w:rFonts w:cs="AngsanaUPC"/>
            <w:szCs w:val="32"/>
            <w:cs/>
          </w:rPr>
          <w:t xml:space="preserve">หน้า </w:t>
        </w:r>
        <w:r w:rsidRPr="00C81DBD">
          <w:rPr>
            <w:rFonts w:cs="AngsanaUPC"/>
            <w:szCs w:val="32"/>
          </w:rPr>
          <w:fldChar w:fldCharType="begin"/>
        </w:r>
        <w:r w:rsidR="00E32ACC" w:rsidRPr="00C81DBD">
          <w:rPr>
            <w:rFonts w:cs="AngsanaUPC"/>
            <w:szCs w:val="32"/>
          </w:rPr>
          <w:instrText xml:space="preserve"> PAGE   \* MERGEFORMAT </w:instrText>
        </w:r>
        <w:r w:rsidRPr="00C81DBD">
          <w:rPr>
            <w:rFonts w:cs="AngsanaUPC"/>
            <w:szCs w:val="32"/>
          </w:rPr>
          <w:fldChar w:fldCharType="separate"/>
        </w:r>
        <w:r w:rsidR="00CA7C61" w:rsidRPr="00CA7C61">
          <w:rPr>
            <w:rFonts w:cs="AngsanaUPC"/>
            <w:noProof/>
            <w:szCs w:val="32"/>
            <w:lang w:val="th-TH"/>
          </w:rPr>
          <w:t>16</w:t>
        </w:r>
        <w:r w:rsidRPr="00C81DBD">
          <w:rPr>
            <w:rFonts w:cs="AngsanaUPC"/>
            <w:szCs w:val="32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5EA" w:rsidRPr="00D219A1" w:rsidRDefault="00B17CEF" w:rsidP="00D219A1">
    <w:pPr>
      <w:pStyle w:val="ae"/>
      <w:jc w:val="right"/>
      <w:rPr>
        <w:rFonts w:hint="cs"/>
      </w:rPr>
    </w:pPr>
    <w:r w:rsidRPr="00D219A1">
      <w:rPr>
        <w:rFonts w:hint="cs"/>
        <w:sz w:val="24"/>
        <w:szCs w:val="32"/>
        <w:cs/>
      </w:rPr>
      <w:t>หน้า</w:t>
    </w:r>
    <w:r>
      <w:t xml:space="preserve"> </w:t>
    </w:r>
    <w:r>
      <w:fldChar w:fldCharType="begin"/>
    </w:r>
    <w:r>
      <w:instrText xml:space="preserve"> P</w:instrText>
    </w:r>
    <w:r>
      <w:instrText>AGE   \* MER</w:instrText>
    </w:r>
    <w:r>
      <w:instrText xml:space="preserve">GEFORMAT </w:instrText>
    </w:r>
    <w:r>
      <w:fldChar w:fldCharType="separate"/>
    </w:r>
    <w:r w:rsidR="00CA7C61">
      <w:rPr>
        <w:noProof/>
      </w:rPr>
      <w:t>46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CEF" w:rsidRDefault="00B17CEF" w:rsidP="003A646B">
      <w:r>
        <w:separator/>
      </w:r>
    </w:p>
  </w:footnote>
  <w:footnote w:type="continuationSeparator" w:id="0">
    <w:p w:rsidR="00B17CEF" w:rsidRDefault="00B17CEF" w:rsidP="003A6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53BD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C6264"/>
    <w:multiLevelType w:val="hybridMultilevel"/>
    <w:tmpl w:val="B97A04F6"/>
    <w:lvl w:ilvl="0" w:tplc="8E141A6A">
      <w:start w:val="2"/>
      <w:numFmt w:val="bullet"/>
      <w:lvlText w:val="-"/>
      <w:lvlJc w:val="left"/>
      <w:pPr>
        <w:ind w:left="1778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>
    <w:nsid w:val="40C9209B"/>
    <w:multiLevelType w:val="multilevel"/>
    <w:tmpl w:val="55BA37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664419C2"/>
    <w:multiLevelType w:val="hybridMultilevel"/>
    <w:tmpl w:val="BC5C9F1C"/>
    <w:lvl w:ilvl="0" w:tplc="9DA68832">
      <w:start w:val="18"/>
      <w:numFmt w:val="decimal"/>
      <w:lvlText w:val="%1."/>
      <w:lvlJc w:val="left"/>
      <w:pPr>
        <w:ind w:left="644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F427DA3"/>
    <w:multiLevelType w:val="multilevel"/>
    <w:tmpl w:val="305A3418"/>
    <w:lvl w:ilvl="0">
      <w:start w:val="3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7">
    <w:nsid w:val="720D249B"/>
    <w:multiLevelType w:val="hybridMultilevel"/>
    <w:tmpl w:val="3FAE5126"/>
    <w:lvl w:ilvl="0" w:tplc="91722C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F1C80"/>
    <w:multiLevelType w:val="hybridMultilevel"/>
    <w:tmpl w:val="43C8E36E"/>
    <w:lvl w:ilvl="0" w:tplc="7646D9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attachedTemplate r:id="rId1"/>
  <w:stylePaneFormatFilter w:val="3F01"/>
  <w:defaultTabStop w:val="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3B33"/>
    <w:rsid w:val="00001C46"/>
    <w:rsid w:val="00002201"/>
    <w:rsid w:val="00002456"/>
    <w:rsid w:val="000038B0"/>
    <w:rsid w:val="00003A6F"/>
    <w:rsid w:val="00003AC6"/>
    <w:rsid w:val="00004224"/>
    <w:rsid w:val="000047C1"/>
    <w:rsid w:val="0000499A"/>
    <w:rsid w:val="00005135"/>
    <w:rsid w:val="000054A1"/>
    <w:rsid w:val="00005A94"/>
    <w:rsid w:val="00005E28"/>
    <w:rsid w:val="0000657D"/>
    <w:rsid w:val="00006636"/>
    <w:rsid w:val="00006838"/>
    <w:rsid w:val="00006A62"/>
    <w:rsid w:val="00007A1B"/>
    <w:rsid w:val="00007B7B"/>
    <w:rsid w:val="0001087E"/>
    <w:rsid w:val="00010CE9"/>
    <w:rsid w:val="000110FE"/>
    <w:rsid w:val="000114E8"/>
    <w:rsid w:val="000116C0"/>
    <w:rsid w:val="00011E49"/>
    <w:rsid w:val="0001237D"/>
    <w:rsid w:val="00012E31"/>
    <w:rsid w:val="00012EEE"/>
    <w:rsid w:val="000132AB"/>
    <w:rsid w:val="000135E3"/>
    <w:rsid w:val="00013EAD"/>
    <w:rsid w:val="000144AE"/>
    <w:rsid w:val="0001498C"/>
    <w:rsid w:val="00014B01"/>
    <w:rsid w:val="00014FE7"/>
    <w:rsid w:val="0001512E"/>
    <w:rsid w:val="000151CE"/>
    <w:rsid w:val="00015570"/>
    <w:rsid w:val="00015FDB"/>
    <w:rsid w:val="00016EEB"/>
    <w:rsid w:val="0001749E"/>
    <w:rsid w:val="00017741"/>
    <w:rsid w:val="0002052B"/>
    <w:rsid w:val="000206E2"/>
    <w:rsid w:val="00020E1C"/>
    <w:rsid w:val="00020E9B"/>
    <w:rsid w:val="00021381"/>
    <w:rsid w:val="00021526"/>
    <w:rsid w:val="000219C6"/>
    <w:rsid w:val="00021CD0"/>
    <w:rsid w:val="0002254F"/>
    <w:rsid w:val="000229E7"/>
    <w:rsid w:val="00022AB3"/>
    <w:rsid w:val="00022B8D"/>
    <w:rsid w:val="00023523"/>
    <w:rsid w:val="000244D3"/>
    <w:rsid w:val="000247F2"/>
    <w:rsid w:val="00024863"/>
    <w:rsid w:val="00024AE2"/>
    <w:rsid w:val="00025173"/>
    <w:rsid w:val="00025765"/>
    <w:rsid w:val="00025858"/>
    <w:rsid w:val="00025F1B"/>
    <w:rsid w:val="00026274"/>
    <w:rsid w:val="000264AA"/>
    <w:rsid w:val="00026F23"/>
    <w:rsid w:val="00027A50"/>
    <w:rsid w:val="00030600"/>
    <w:rsid w:val="00030900"/>
    <w:rsid w:val="00031CA9"/>
    <w:rsid w:val="000322C1"/>
    <w:rsid w:val="00032B2D"/>
    <w:rsid w:val="00032D0B"/>
    <w:rsid w:val="00032F6A"/>
    <w:rsid w:val="00033634"/>
    <w:rsid w:val="0003372D"/>
    <w:rsid w:val="0003442E"/>
    <w:rsid w:val="00034A7C"/>
    <w:rsid w:val="00034C73"/>
    <w:rsid w:val="000358E6"/>
    <w:rsid w:val="00035D2B"/>
    <w:rsid w:val="00036123"/>
    <w:rsid w:val="0003645B"/>
    <w:rsid w:val="000364CB"/>
    <w:rsid w:val="00036776"/>
    <w:rsid w:val="00036883"/>
    <w:rsid w:val="00036A19"/>
    <w:rsid w:val="00036CAC"/>
    <w:rsid w:val="00036DF7"/>
    <w:rsid w:val="000371B3"/>
    <w:rsid w:val="0003746A"/>
    <w:rsid w:val="00037CDF"/>
    <w:rsid w:val="00040772"/>
    <w:rsid w:val="00041717"/>
    <w:rsid w:val="00041755"/>
    <w:rsid w:val="000417F6"/>
    <w:rsid w:val="0004205D"/>
    <w:rsid w:val="00042156"/>
    <w:rsid w:val="000421E7"/>
    <w:rsid w:val="00042258"/>
    <w:rsid w:val="0004272C"/>
    <w:rsid w:val="00042A69"/>
    <w:rsid w:val="000430BD"/>
    <w:rsid w:val="00043339"/>
    <w:rsid w:val="000434FC"/>
    <w:rsid w:val="000437AD"/>
    <w:rsid w:val="00043F67"/>
    <w:rsid w:val="0004411A"/>
    <w:rsid w:val="00044343"/>
    <w:rsid w:val="00044DB6"/>
    <w:rsid w:val="00044EC2"/>
    <w:rsid w:val="0004518C"/>
    <w:rsid w:val="000453C6"/>
    <w:rsid w:val="00045DD8"/>
    <w:rsid w:val="00045FD7"/>
    <w:rsid w:val="00045FF3"/>
    <w:rsid w:val="00046624"/>
    <w:rsid w:val="0004686C"/>
    <w:rsid w:val="00046A79"/>
    <w:rsid w:val="00046B89"/>
    <w:rsid w:val="00046F6F"/>
    <w:rsid w:val="000503CA"/>
    <w:rsid w:val="0005051A"/>
    <w:rsid w:val="000506E3"/>
    <w:rsid w:val="00050A20"/>
    <w:rsid w:val="000510E8"/>
    <w:rsid w:val="000514AA"/>
    <w:rsid w:val="0005200A"/>
    <w:rsid w:val="00052E8C"/>
    <w:rsid w:val="000536E5"/>
    <w:rsid w:val="00053C6A"/>
    <w:rsid w:val="00053DBA"/>
    <w:rsid w:val="000544DB"/>
    <w:rsid w:val="00054C52"/>
    <w:rsid w:val="00054FFD"/>
    <w:rsid w:val="00055361"/>
    <w:rsid w:val="00055E66"/>
    <w:rsid w:val="00056750"/>
    <w:rsid w:val="00056C4A"/>
    <w:rsid w:val="00056EF1"/>
    <w:rsid w:val="000573FC"/>
    <w:rsid w:val="00057BFD"/>
    <w:rsid w:val="00057D57"/>
    <w:rsid w:val="000606B1"/>
    <w:rsid w:val="00060803"/>
    <w:rsid w:val="00060BFA"/>
    <w:rsid w:val="00060ECA"/>
    <w:rsid w:val="00061A81"/>
    <w:rsid w:val="00062186"/>
    <w:rsid w:val="00062F62"/>
    <w:rsid w:val="00063376"/>
    <w:rsid w:val="000639FF"/>
    <w:rsid w:val="0006415F"/>
    <w:rsid w:val="000647E9"/>
    <w:rsid w:val="0006555B"/>
    <w:rsid w:val="0006589C"/>
    <w:rsid w:val="00065927"/>
    <w:rsid w:val="00065B95"/>
    <w:rsid w:val="00065EAC"/>
    <w:rsid w:val="000669D6"/>
    <w:rsid w:val="00066B08"/>
    <w:rsid w:val="00067417"/>
    <w:rsid w:val="00067E26"/>
    <w:rsid w:val="0007014D"/>
    <w:rsid w:val="00070883"/>
    <w:rsid w:val="00070B02"/>
    <w:rsid w:val="00070E5E"/>
    <w:rsid w:val="00070FBB"/>
    <w:rsid w:val="0007101F"/>
    <w:rsid w:val="000719D1"/>
    <w:rsid w:val="00071C8C"/>
    <w:rsid w:val="000724D3"/>
    <w:rsid w:val="000726F0"/>
    <w:rsid w:val="00073874"/>
    <w:rsid w:val="000741CA"/>
    <w:rsid w:val="00074B1E"/>
    <w:rsid w:val="00075560"/>
    <w:rsid w:val="00076055"/>
    <w:rsid w:val="00076B5D"/>
    <w:rsid w:val="00076CC8"/>
    <w:rsid w:val="00076F90"/>
    <w:rsid w:val="000777BC"/>
    <w:rsid w:val="00077865"/>
    <w:rsid w:val="000803E5"/>
    <w:rsid w:val="00081595"/>
    <w:rsid w:val="0008165F"/>
    <w:rsid w:val="00081B1E"/>
    <w:rsid w:val="00081CA2"/>
    <w:rsid w:val="00082123"/>
    <w:rsid w:val="0008221F"/>
    <w:rsid w:val="00082D6A"/>
    <w:rsid w:val="000831DF"/>
    <w:rsid w:val="000832E5"/>
    <w:rsid w:val="00083CB7"/>
    <w:rsid w:val="00083EF6"/>
    <w:rsid w:val="00084881"/>
    <w:rsid w:val="00084F3E"/>
    <w:rsid w:val="00085604"/>
    <w:rsid w:val="00086AEF"/>
    <w:rsid w:val="00087B87"/>
    <w:rsid w:val="00090EDF"/>
    <w:rsid w:val="000924EC"/>
    <w:rsid w:val="00092515"/>
    <w:rsid w:val="00092D32"/>
    <w:rsid w:val="00092D8C"/>
    <w:rsid w:val="00093AAD"/>
    <w:rsid w:val="00093FD2"/>
    <w:rsid w:val="000942B1"/>
    <w:rsid w:val="00094345"/>
    <w:rsid w:val="00095573"/>
    <w:rsid w:val="0009581D"/>
    <w:rsid w:val="00097EFF"/>
    <w:rsid w:val="000A0DD9"/>
    <w:rsid w:val="000A128B"/>
    <w:rsid w:val="000A1964"/>
    <w:rsid w:val="000A20A0"/>
    <w:rsid w:val="000A2F20"/>
    <w:rsid w:val="000A31A3"/>
    <w:rsid w:val="000A3C27"/>
    <w:rsid w:val="000A3FA4"/>
    <w:rsid w:val="000A5307"/>
    <w:rsid w:val="000A59A8"/>
    <w:rsid w:val="000A60AB"/>
    <w:rsid w:val="000A6C12"/>
    <w:rsid w:val="000A6E10"/>
    <w:rsid w:val="000A6EDA"/>
    <w:rsid w:val="000A7029"/>
    <w:rsid w:val="000A723E"/>
    <w:rsid w:val="000B0010"/>
    <w:rsid w:val="000B0019"/>
    <w:rsid w:val="000B0B1B"/>
    <w:rsid w:val="000B0D66"/>
    <w:rsid w:val="000B13C6"/>
    <w:rsid w:val="000B14D7"/>
    <w:rsid w:val="000B16A5"/>
    <w:rsid w:val="000B205A"/>
    <w:rsid w:val="000B2157"/>
    <w:rsid w:val="000B22E0"/>
    <w:rsid w:val="000B3422"/>
    <w:rsid w:val="000B35AF"/>
    <w:rsid w:val="000B3FC1"/>
    <w:rsid w:val="000B4185"/>
    <w:rsid w:val="000B4D1A"/>
    <w:rsid w:val="000B5727"/>
    <w:rsid w:val="000B5F67"/>
    <w:rsid w:val="000B6166"/>
    <w:rsid w:val="000B6E5B"/>
    <w:rsid w:val="000B6EF7"/>
    <w:rsid w:val="000B7075"/>
    <w:rsid w:val="000B772D"/>
    <w:rsid w:val="000C06BE"/>
    <w:rsid w:val="000C14CD"/>
    <w:rsid w:val="000C1CF7"/>
    <w:rsid w:val="000C23C3"/>
    <w:rsid w:val="000C2530"/>
    <w:rsid w:val="000C2D0C"/>
    <w:rsid w:val="000C306A"/>
    <w:rsid w:val="000C37A2"/>
    <w:rsid w:val="000C3B75"/>
    <w:rsid w:val="000C3BF4"/>
    <w:rsid w:val="000C3C9B"/>
    <w:rsid w:val="000C4175"/>
    <w:rsid w:val="000C4C0F"/>
    <w:rsid w:val="000C5032"/>
    <w:rsid w:val="000C5912"/>
    <w:rsid w:val="000C5985"/>
    <w:rsid w:val="000C5F92"/>
    <w:rsid w:val="000C64DC"/>
    <w:rsid w:val="000D13FD"/>
    <w:rsid w:val="000D18BD"/>
    <w:rsid w:val="000D1C84"/>
    <w:rsid w:val="000D295E"/>
    <w:rsid w:val="000D2F77"/>
    <w:rsid w:val="000D35E2"/>
    <w:rsid w:val="000D3CF5"/>
    <w:rsid w:val="000D3F03"/>
    <w:rsid w:val="000D41B1"/>
    <w:rsid w:val="000D4FF6"/>
    <w:rsid w:val="000D50CC"/>
    <w:rsid w:val="000D5BE8"/>
    <w:rsid w:val="000D63E4"/>
    <w:rsid w:val="000D7074"/>
    <w:rsid w:val="000D742C"/>
    <w:rsid w:val="000D7970"/>
    <w:rsid w:val="000D7DAA"/>
    <w:rsid w:val="000D7F22"/>
    <w:rsid w:val="000E00F7"/>
    <w:rsid w:val="000E0D14"/>
    <w:rsid w:val="000E0FD1"/>
    <w:rsid w:val="000E1226"/>
    <w:rsid w:val="000E1613"/>
    <w:rsid w:val="000E1832"/>
    <w:rsid w:val="000E2681"/>
    <w:rsid w:val="000E27E3"/>
    <w:rsid w:val="000E2F62"/>
    <w:rsid w:val="000E30CC"/>
    <w:rsid w:val="000E3C80"/>
    <w:rsid w:val="000E4777"/>
    <w:rsid w:val="000E4CDA"/>
    <w:rsid w:val="000E4DFA"/>
    <w:rsid w:val="000E53E2"/>
    <w:rsid w:val="000E5DF0"/>
    <w:rsid w:val="000E5E93"/>
    <w:rsid w:val="000E6E9A"/>
    <w:rsid w:val="000E70B1"/>
    <w:rsid w:val="000E753B"/>
    <w:rsid w:val="000E7F90"/>
    <w:rsid w:val="000F1E2E"/>
    <w:rsid w:val="000F2C14"/>
    <w:rsid w:val="000F2C7D"/>
    <w:rsid w:val="000F368E"/>
    <w:rsid w:val="000F3A2E"/>
    <w:rsid w:val="000F406D"/>
    <w:rsid w:val="000F48D4"/>
    <w:rsid w:val="000F497B"/>
    <w:rsid w:val="000F54E0"/>
    <w:rsid w:val="000F5DF3"/>
    <w:rsid w:val="000F61A3"/>
    <w:rsid w:val="000F621F"/>
    <w:rsid w:val="000F65F0"/>
    <w:rsid w:val="000F6D44"/>
    <w:rsid w:val="000F7616"/>
    <w:rsid w:val="000F789C"/>
    <w:rsid w:val="000F7B88"/>
    <w:rsid w:val="00100DEB"/>
    <w:rsid w:val="00101067"/>
    <w:rsid w:val="00101750"/>
    <w:rsid w:val="001019FC"/>
    <w:rsid w:val="00101A07"/>
    <w:rsid w:val="0010203C"/>
    <w:rsid w:val="00102194"/>
    <w:rsid w:val="001022BB"/>
    <w:rsid w:val="0010255D"/>
    <w:rsid w:val="00102B30"/>
    <w:rsid w:val="00102F9C"/>
    <w:rsid w:val="00103011"/>
    <w:rsid w:val="00103C29"/>
    <w:rsid w:val="00105414"/>
    <w:rsid w:val="00105E6A"/>
    <w:rsid w:val="00106B16"/>
    <w:rsid w:val="00110256"/>
    <w:rsid w:val="0011029E"/>
    <w:rsid w:val="001107CC"/>
    <w:rsid w:val="00110D42"/>
    <w:rsid w:val="001111D8"/>
    <w:rsid w:val="00111351"/>
    <w:rsid w:val="00111486"/>
    <w:rsid w:val="001124FB"/>
    <w:rsid w:val="001128D4"/>
    <w:rsid w:val="00113008"/>
    <w:rsid w:val="001144F6"/>
    <w:rsid w:val="00114AB2"/>
    <w:rsid w:val="00114DA6"/>
    <w:rsid w:val="00114E4B"/>
    <w:rsid w:val="0011584D"/>
    <w:rsid w:val="00115CFB"/>
    <w:rsid w:val="00116158"/>
    <w:rsid w:val="001178F5"/>
    <w:rsid w:val="00117C6D"/>
    <w:rsid w:val="00121650"/>
    <w:rsid w:val="00121B7A"/>
    <w:rsid w:val="00122DA0"/>
    <w:rsid w:val="00122FDD"/>
    <w:rsid w:val="001238C1"/>
    <w:rsid w:val="00124346"/>
    <w:rsid w:val="00124364"/>
    <w:rsid w:val="00125BA1"/>
    <w:rsid w:val="001269CD"/>
    <w:rsid w:val="00126E0D"/>
    <w:rsid w:val="00127C17"/>
    <w:rsid w:val="001301B5"/>
    <w:rsid w:val="00130D47"/>
    <w:rsid w:val="00132453"/>
    <w:rsid w:val="001325B2"/>
    <w:rsid w:val="001325ED"/>
    <w:rsid w:val="00132AAF"/>
    <w:rsid w:val="00132F6C"/>
    <w:rsid w:val="00133637"/>
    <w:rsid w:val="00133F66"/>
    <w:rsid w:val="001340F1"/>
    <w:rsid w:val="001343EA"/>
    <w:rsid w:val="00134BB7"/>
    <w:rsid w:val="00135355"/>
    <w:rsid w:val="001356BC"/>
    <w:rsid w:val="00136A4D"/>
    <w:rsid w:val="00137AA7"/>
    <w:rsid w:val="00137D22"/>
    <w:rsid w:val="00137F50"/>
    <w:rsid w:val="00140A48"/>
    <w:rsid w:val="001418C2"/>
    <w:rsid w:val="0014296B"/>
    <w:rsid w:val="00143E38"/>
    <w:rsid w:val="00144B86"/>
    <w:rsid w:val="00145190"/>
    <w:rsid w:val="00145444"/>
    <w:rsid w:val="00145690"/>
    <w:rsid w:val="00145859"/>
    <w:rsid w:val="001458B9"/>
    <w:rsid w:val="0014624B"/>
    <w:rsid w:val="00146960"/>
    <w:rsid w:val="001477FE"/>
    <w:rsid w:val="00150262"/>
    <w:rsid w:val="00150451"/>
    <w:rsid w:val="00150570"/>
    <w:rsid w:val="0015063C"/>
    <w:rsid w:val="001506E4"/>
    <w:rsid w:val="00150AD5"/>
    <w:rsid w:val="001516FD"/>
    <w:rsid w:val="001521D0"/>
    <w:rsid w:val="00154BE4"/>
    <w:rsid w:val="001550DA"/>
    <w:rsid w:val="001558A6"/>
    <w:rsid w:val="00155925"/>
    <w:rsid w:val="00155B23"/>
    <w:rsid w:val="00155F60"/>
    <w:rsid w:val="001566B0"/>
    <w:rsid w:val="001569FA"/>
    <w:rsid w:val="0015715E"/>
    <w:rsid w:val="00157370"/>
    <w:rsid w:val="00157C7B"/>
    <w:rsid w:val="00157D17"/>
    <w:rsid w:val="001601F4"/>
    <w:rsid w:val="00160AA5"/>
    <w:rsid w:val="00160AB5"/>
    <w:rsid w:val="00160FBB"/>
    <w:rsid w:val="00161220"/>
    <w:rsid w:val="00161B32"/>
    <w:rsid w:val="00161BFB"/>
    <w:rsid w:val="00162219"/>
    <w:rsid w:val="0016228B"/>
    <w:rsid w:val="001623AB"/>
    <w:rsid w:val="001627F5"/>
    <w:rsid w:val="00163610"/>
    <w:rsid w:val="0016388E"/>
    <w:rsid w:val="00164602"/>
    <w:rsid w:val="00164804"/>
    <w:rsid w:val="00164CC7"/>
    <w:rsid w:val="0016666B"/>
    <w:rsid w:val="001668BA"/>
    <w:rsid w:val="00166A67"/>
    <w:rsid w:val="00167040"/>
    <w:rsid w:val="00167176"/>
    <w:rsid w:val="001678DF"/>
    <w:rsid w:val="00167BE6"/>
    <w:rsid w:val="00171A08"/>
    <w:rsid w:val="00171CFA"/>
    <w:rsid w:val="00171D3E"/>
    <w:rsid w:val="00171F50"/>
    <w:rsid w:val="0017204F"/>
    <w:rsid w:val="001724FF"/>
    <w:rsid w:val="001728C6"/>
    <w:rsid w:val="00172B36"/>
    <w:rsid w:val="00173C74"/>
    <w:rsid w:val="00174532"/>
    <w:rsid w:val="001750CE"/>
    <w:rsid w:val="00175466"/>
    <w:rsid w:val="00175904"/>
    <w:rsid w:val="00176B72"/>
    <w:rsid w:val="00176D7E"/>
    <w:rsid w:val="00177137"/>
    <w:rsid w:val="001773F6"/>
    <w:rsid w:val="0017747B"/>
    <w:rsid w:val="001774D4"/>
    <w:rsid w:val="00177837"/>
    <w:rsid w:val="00180C8E"/>
    <w:rsid w:val="00180DFA"/>
    <w:rsid w:val="00180E03"/>
    <w:rsid w:val="0018142A"/>
    <w:rsid w:val="001815A8"/>
    <w:rsid w:val="0018175B"/>
    <w:rsid w:val="00181966"/>
    <w:rsid w:val="00181C68"/>
    <w:rsid w:val="00182BB6"/>
    <w:rsid w:val="00182BCD"/>
    <w:rsid w:val="00183767"/>
    <w:rsid w:val="00183D69"/>
    <w:rsid w:val="0018432F"/>
    <w:rsid w:val="001850F9"/>
    <w:rsid w:val="001852D8"/>
    <w:rsid w:val="0018540C"/>
    <w:rsid w:val="00185BB1"/>
    <w:rsid w:val="00185EBF"/>
    <w:rsid w:val="0018666F"/>
    <w:rsid w:val="00187BAE"/>
    <w:rsid w:val="00187C91"/>
    <w:rsid w:val="00192042"/>
    <w:rsid w:val="00192335"/>
    <w:rsid w:val="0019275D"/>
    <w:rsid w:val="0019318E"/>
    <w:rsid w:val="001936FB"/>
    <w:rsid w:val="0019556D"/>
    <w:rsid w:val="001959BB"/>
    <w:rsid w:val="001961FB"/>
    <w:rsid w:val="001966C8"/>
    <w:rsid w:val="00196DB6"/>
    <w:rsid w:val="00196E35"/>
    <w:rsid w:val="00197163"/>
    <w:rsid w:val="00197604"/>
    <w:rsid w:val="00197797"/>
    <w:rsid w:val="001A00DD"/>
    <w:rsid w:val="001A0105"/>
    <w:rsid w:val="001A1AB7"/>
    <w:rsid w:val="001A1C74"/>
    <w:rsid w:val="001A1E20"/>
    <w:rsid w:val="001A2821"/>
    <w:rsid w:val="001A283A"/>
    <w:rsid w:val="001A2DD8"/>
    <w:rsid w:val="001A3108"/>
    <w:rsid w:val="001A3174"/>
    <w:rsid w:val="001A37CF"/>
    <w:rsid w:val="001A3A52"/>
    <w:rsid w:val="001A46D4"/>
    <w:rsid w:val="001A4720"/>
    <w:rsid w:val="001A483C"/>
    <w:rsid w:val="001A5F0A"/>
    <w:rsid w:val="001A6AD5"/>
    <w:rsid w:val="001A71A2"/>
    <w:rsid w:val="001A71CE"/>
    <w:rsid w:val="001A7D15"/>
    <w:rsid w:val="001B035B"/>
    <w:rsid w:val="001B0866"/>
    <w:rsid w:val="001B0BB1"/>
    <w:rsid w:val="001B1A4F"/>
    <w:rsid w:val="001B2090"/>
    <w:rsid w:val="001B20D1"/>
    <w:rsid w:val="001B3E72"/>
    <w:rsid w:val="001B4828"/>
    <w:rsid w:val="001B4DF8"/>
    <w:rsid w:val="001B4F62"/>
    <w:rsid w:val="001B5BE0"/>
    <w:rsid w:val="001B6405"/>
    <w:rsid w:val="001B6FA8"/>
    <w:rsid w:val="001B74BF"/>
    <w:rsid w:val="001B785E"/>
    <w:rsid w:val="001B7EA1"/>
    <w:rsid w:val="001C0741"/>
    <w:rsid w:val="001C0A9A"/>
    <w:rsid w:val="001C1AA7"/>
    <w:rsid w:val="001C1CEB"/>
    <w:rsid w:val="001C2170"/>
    <w:rsid w:val="001C2D2E"/>
    <w:rsid w:val="001C4520"/>
    <w:rsid w:val="001C4AB5"/>
    <w:rsid w:val="001C4BD5"/>
    <w:rsid w:val="001C4DC4"/>
    <w:rsid w:val="001C4E2B"/>
    <w:rsid w:val="001C50F5"/>
    <w:rsid w:val="001C5968"/>
    <w:rsid w:val="001C5BE4"/>
    <w:rsid w:val="001C622A"/>
    <w:rsid w:val="001C6CDA"/>
    <w:rsid w:val="001C6EC1"/>
    <w:rsid w:val="001C7002"/>
    <w:rsid w:val="001C709E"/>
    <w:rsid w:val="001C727D"/>
    <w:rsid w:val="001C7386"/>
    <w:rsid w:val="001C7F79"/>
    <w:rsid w:val="001D00A4"/>
    <w:rsid w:val="001D051E"/>
    <w:rsid w:val="001D0885"/>
    <w:rsid w:val="001D0F18"/>
    <w:rsid w:val="001D14E8"/>
    <w:rsid w:val="001D1646"/>
    <w:rsid w:val="001D1E03"/>
    <w:rsid w:val="001D2A7F"/>
    <w:rsid w:val="001D3213"/>
    <w:rsid w:val="001D3EA6"/>
    <w:rsid w:val="001D4584"/>
    <w:rsid w:val="001D4A8F"/>
    <w:rsid w:val="001D5582"/>
    <w:rsid w:val="001D5EF5"/>
    <w:rsid w:val="001D6104"/>
    <w:rsid w:val="001D6E0A"/>
    <w:rsid w:val="001D738C"/>
    <w:rsid w:val="001D77F6"/>
    <w:rsid w:val="001D7A31"/>
    <w:rsid w:val="001D7ABA"/>
    <w:rsid w:val="001D7D3B"/>
    <w:rsid w:val="001E014B"/>
    <w:rsid w:val="001E0331"/>
    <w:rsid w:val="001E0D2E"/>
    <w:rsid w:val="001E1327"/>
    <w:rsid w:val="001E1B1D"/>
    <w:rsid w:val="001E1DAE"/>
    <w:rsid w:val="001E2885"/>
    <w:rsid w:val="001E35FE"/>
    <w:rsid w:val="001E3A89"/>
    <w:rsid w:val="001E40CA"/>
    <w:rsid w:val="001E4165"/>
    <w:rsid w:val="001E455C"/>
    <w:rsid w:val="001E45BB"/>
    <w:rsid w:val="001E45E2"/>
    <w:rsid w:val="001E56B6"/>
    <w:rsid w:val="001E733D"/>
    <w:rsid w:val="001E7D4D"/>
    <w:rsid w:val="001F0E00"/>
    <w:rsid w:val="001F1559"/>
    <w:rsid w:val="001F24CA"/>
    <w:rsid w:val="001F269D"/>
    <w:rsid w:val="001F2EC0"/>
    <w:rsid w:val="001F3125"/>
    <w:rsid w:val="001F3806"/>
    <w:rsid w:val="001F42D0"/>
    <w:rsid w:val="001F4338"/>
    <w:rsid w:val="001F48D2"/>
    <w:rsid w:val="001F51AC"/>
    <w:rsid w:val="001F532B"/>
    <w:rsid w:val="001F6550"/>
    <w:rsid w:val="001F685D"/>
    <w:rsid w:val="001F68AA"/>
    <w:rsid w:val="001F69F6"/>
    <w:rsid w:val="001F6A39"/>
    <w:rsid w:val="001F7AA6"/>
    <w:rsid w:val="001F7BA3"/>
    <w:rsid w:val="002002B3"/>
    <w:rsid w:val="00200FA5"/>
    <w:rsid w:val="002017B8"/>
    <w:rsid w:val="002023D1"/>
    <w:rsid w:val="002028C4"/>
    <w:rsid w:val="00202C85"/>
    <w:rsid w:val="00203CE9"/>
    <w:rsid w:val="00204425"/>
    <w:rsid w:val="0020486D"/>
    <w:rsid w:val="00204EA8"/>
    <w:rsid w:val="0020601A"/>
    <w:rsid w:val="0020620D"/>
    <w:rsid w:val="002064BB"/>
    <w:rsid w:val="00207447"/>
    <w:rsid w:val="002076B2"/>
    <w:rsid w:val="00207A4B"/>
    <w:rsid w:val="00207DDD"/>
    <w:rsid w:val="002103DD"/>
    <w:rsid w:val="00211707"/>
    <w:rsid w:val="002133AE"/>
    <w:rsid w:val="00213534"/>
    <w:rsid w:val="0021361C"/>
    <w:rsid w:val="00213B58"/>
    <w:rsid w:val="00213F9D"/>
    <w:rsid w:val="0021439C"/>
    <w:rsid w:val="00214801"/>
    <w:rsid w:val="00214AC8"/>
    <w:rsid w:val="00214CCF"/>
    <w:rsid w:val="00214D49"/>
    <w:rsid w:val="00215223"/>
    <w:rsid w:val="002152B1"/>
    <w:rsid w:val="002156F0"/>
    <w:rsid w:val="0021632B"/>
    <w:rsid w:val="00216C5D"/>
    <w:rsid w:val="00217676"/>
    <w:rsid w:val="002179B8"/>
    <w:rsid w:val="00217CC9"/>
    <w:rsid w:val="00217D50"/>
    <w:rsid w:val="002224BD"/>
    <w:rsid w:val="002224ED"/>
    <w:rsid w:val="00222E93"/>
    <w:rsid w:val="002230C2"/>
    <w:rsid w:val="0022324D"/>
    <w:rsid w:val="002239C6"/>
    <w:rsid w:val="002245CD"/>
    <w:rsid w:val="0022471B"/>
    <w:rsid w:val="0022576D"/>
    <w:rsid w:val="00225B45"/>
    <w:rsid w:val="00226450"/>
    <w:rsid w:val="00226D41"/>
    <w:rsid w:val="0022770C"/>
    <w:rsid w:val="0022796D"/>
    <w:rsid w:val="00227EBA"/>
    <w:rsid w:val="0023005B"/>
    <w:rsid w:val="0023060D"/>
    <w:rsid w:val="00230624"/>
    <w:rsid w:val="00231E36"/>
    <w:rsid w:val="002326B6"/>
    <w:rsid w:val="00232766"/>
    <w:rsid w:val="00232AB6"/>
    <w:rsid w:val="00232C13"/>
    <w:rsid w:val="00233252"/>
    <w:rsid w:val="002340A5"/>
    <w:rsid w:val="00234A34"/>
    <w:rsid w:val="00234F1D"/>
    <w:rsid w:val="00235981"/>
    <w:rsid w:val="00235F45"/>
    <w:rsid w:val="00237974"/>
    <w:rsid w:val="002409BC"/>
    <w:rsid w:val="00240C3F"/>
    <w:rsid w:val="0024100B"/>
    <w:rsid w:val="00241164"/>
    <w:rsid w:val="00242161"/>
    <w:rsid w:val="002427D1"/>
    <w:rsid w:val="00242866"/>
    <w:rsid w:val="00242BE5"/>
    <w:rsid w:val="00243260"/>
    <w:rsid w:val="002439E7"/>
    <w:rsid w:val="00243E5B"/>
    <w:rsid w:val="00244906"/>
    <w:rsid w:val="00244FF1"/>
    <w:rsid w:val="00245058"/>
    <w:rsid w:val="0024509D"/>
    <w:rsid w:val="0024525E"/>
    <w:rsid w:val="0024564B"/>
    <w:rsid w:val="00245FBE"/>
    <w:rsid w:val="00246702"/>
    <w:rsid w:val="00246E4A"/>
    <w:rsid w:val="002501AA"/>
    <w:rsid w:val="00250456"/>
    <w:rsid w:val="00250854"/>
    <w:rsid w:val="00253087"/>
    <w:rsid w:val="00254554"/>
    <w:rsid w:val="00254CF3"/>
    <w:rsid w:val="00255842"/>
    <w:rsid w:val="00255CEE"/>
    <w:rsid w:val="00256A11"/>
    <w:rsid w:val="00256DC1"/>
    <w:rsid w:val="00257BC1"/>
    <w:rsid w:val="00260278"/>
    <w:rsid w:val="00260A08"/>
    <w:rsid w:val="00260A5C"/>
    <w:rsid w:val="00260AAE"/>
    <w:rsid w:val="00260BCC"/>
    <w:rsid w:val="00261FE9"/>
    <w:rsid w:val="00262B7D"/>
    <w:rsid w:val="00263D3A"/>
    <w:rsid w:val="00264066"/>
    <w:rsid w:val="0026448B"/>
    <w:rsid w:val="00264EA6"/>
    <w:rsid w:val="002651DE"/>
    <w:rsid w:val="0026558C"/>
    <w:rsid w:val="00266120"/>
    <w:rsid w:val="0026654C"/>
    <w:rsid w:val="002671C4"/>
    <w:rsid w:val="00267208"/>
    <w:rsid w:val="00267E9D"/>
    <w:rsid w:val="002704C4"/>
    <w:rsid w:val="002706F4"/>
    <w:rsid w:val="002708ED"/>
    <w:rsid w:val="00271323"/>
    <w:rsid w:val="0027136C"/>
    <w:rsid w:val="002716C6"/>
    <w:rsid w:val="00271F5C"/>
    <w:rsid w:val="002729C3"/>
    <w:rsid w:val="00272CC0"/>
    <w:rsid w:val="002733EF"/>
    <w:rsid w:val="002735AC"/>
    <w:rsid w:val="002738FA"/>
    <w:rsid w:val="002740BC"/>
    <w:rsid w:val="002741E7"/>
    <w:rsid w:val="002744CB"/>
    <w:rsid w:val="002751F4"/>
    <w:rsid w:val="00275576"/>
    <w:rsid w:val="002756C9"/>
    <w:rsid w:val="00275A01"/>
    <w:rsid w:val="00276824"/>
    <w:rsid w:val="00276BAC"/>
    <w:rsid w:val="00277343"/>
    <w:rsid w:val="00277454"/>
    <w:rsid w:val="0028085F"/>
    <w:rsid w:val="00280ABA"/>
    <w:rsid w:val="00280B6E"/>
    <w:rsid w:val="002810B1"/>
    <w:rsid w:val="0028129D"/>
    <w:rsid w:val="00281391"/>
    <w:rsid w:val="00281402"/>
    <w:rsid w:val="002817A2"/>
    <w:rsid w:val="00282089"/>
    <w:rsid w:val="0028218E"/>
    <w:rsid w:val="00282373"/>
    <w:rsid w:val="002827E8"/>
    <w:rsid w:val="00282E09"/>
    <w:rsid w:val="002830B7"/>
    <w:rsid w:val="0028370E"/>
    <w:rsid w:val="002838B1"/>
    <w:rsid w:val="00283D32"/>
    <w:rsid w:val="00284B50"/>
    <w:rsid w:val="00284E67"/>
    <w:rsid w:val="00285862"/>
    <w:rsid w:val="00285CBE"/>
    <w:rsid w:val="0028615C"/>
    <w:rsid w:val="00286655"/>
    <w:rsid w:val="00286728"/>
    <w:rsid w:val="002867CD"/>
    <w:rsid w:val="00287B69"/>
    <w:rsid w:val="0029011C"/>
    <w:rsid w:val="00290911"/>
    <w:rsid w:val="00290B10"/>
    <w:rsid w:val="00290C29"/>
    <w:rsid w:val="002918B8"/>
    <w:rsid w:val="00291E78"/>
    <w:rsid w:val="00292E87"/>
    <w:rsid w:val="00292F15"/>
    <w:rsid w:val="0029415F"/>
    <w:rsid w:val="00294EA3"/>
    <w:rsid w:val="0029685B"/>
    <w:rsid w:val="002A1BF5"/>
    <w:rsid w:val="002A1EA1"/>
    <w:rsid w:val="002A22CE"/>
    <w:rsid w:val="002A2706"/>
    <w:rsid w:val="002A4092"/>
    <w:rsid w:val="002A457A"/>
    <w:rsid w:val="002A463F"/>
    <w:rsid w:val="002A49D7"/>
    <w:rsid w:val="002A4EFE"/>
    <w:rsid w:val="002A68DA"/>
    <w:rsid w:val="002A70BE"/>
    <w:rsid w:val="002B045E"/>
    <w:rsid w:val="002B07D9"/>
    <w:rsid w:val="002B13F9"/>
    <w:rsid w:val="002B17B6"/>
    <w:rsid w:val="002B18EA"/>
    <w:rsid w:val="002B1ACE"/>
    <w:rsid w:val="002B2058"/>
    <w:rsid w:val="002B21E6"/>
    <w:rsid w:val="002B2765"/>
    <w:rsid w:val="002B2A25"/>
    <w:rsid w:val="002B2C75"/>
    <w:rsid w:val="002B316F"/>
    <w:rsid w:val="002B3427"/>
    <w:rsid w:val="002B3B87"/>
    <w:rsid w:val="002B498F"/>
    <w:rsid w:val="002B4B02"/>
    <w:rsid w:val="002B4B8B"/>
    <w:rsid w:val="002B4BC8"/>
    <w:rsid w:val="002B4BCE"/>
    <w:rsid w:val="002B5D8B"/>
    <w:rsid w:val="002B64CB"/>
    <w:rsid w:val="002B70A9"/>
    <w:rsid w:val="002B7AE1"/>
    <w:rsid w:val="002C07A3"/>
    <w:rsid w:val="002C28FC"/>
    <w:rsid w:val="002C2977"/>
    <w:rsid w:val="002C2D45"/>
    <w:rsid w:val="002C3A4D"/>
    <w:rsid w:val="002C504B"/>
    <w:rsid w:val="002C5673"/>
    <w:rsid w:val="002C56AB"/>
    <w:rsid w:val="002C596E"/>
    <w:rsid w:val="002C69A0"/>
    <w:rsid w:val="002C6CDD"/>
    <w:rsid w:val="002C6F01"/>
    <w:rsid w:val="002C75D4"/>
    <w:rsid w:val="002C7CC9"/>
    <w:rsid w:val="002C7D7C"/>
    <w:rsid w:val="002D000C"/>
    <w:rsid w:val="002D0140"/>
    <w:rsid w:val="002D01F3"/>
    <w:rsid w:val="002D03F8"/>
    <w:rsid w:val="002D04BA"/>
    <w:rsid w:val="002D0706"/>
    <w:rsid w:val="002D0849"/>
    <w:rsid w:val="002D0947"/>
    <w:rsid w:val="002D0F0D"/>
    <w:rsid w:val="002D2298"/>
    <w:rsid w:val="002D2B50"/>
    <w:rsid w:val="002D3DC4"/>
    <w:rsid w:val="002D4045"/>
    <w:rsid w:val="002D42AE"/>
    <w:rsid w:val="002D46F0"/>
    <w:rsid w:val="002D4915"/>
    <w:rsid w:val="002D52B1"/>
    <w:rsid w:val="002D60AD"/>
    <w:rsid w:val="002D687B"/>
    <w:rsid w:val="002D706E"/>
    <w:rsid w:val="002D7111"/>
    <w:rsid w:val="002D7452"/>
    <w:rsid w:val="002D7727"/>
    <w:rsid w:val="002E2166"/>
    <w:rsid w:val="002E4062"/>
    <w:rsid w:val="002E46A3"/>
    <w:rsid w:val="002E4837"/>
    <w:rsid w:val="002E4C47"/>
    <w:rsid w:val="002E5556"/>
    <w:rsid w:val="002E6127"/>
    <w:rsid w:val="002E644A"/>
    <w:rsid w:val="002E6683"/>
    <w:rsid w:val="002E72F6"/>
    <w:rsid w:val="002E7513"/>
    <w:rsid w:val="002E7CE6"/>
    <w:rsid w:val="002F0202"/>
    <w:rsid w:val="002F0804"/>
    <w:rsid w:val="002F0A38"/>
    <w:rsid w:val="002F0FE1"/>
    <w:rsid w:val="002F1174"/>
    <w:rsid w:val="002F15F1"/>
    <w:rsid w:val="002F15F4"/>
    <w:rsid w:val="002F2EF4"/>
    <w:rsid w:val="002F2FE8"/>
    <w:rsid w:val="002F3CBD"/>
    <w:rsid w:val="002F4359"/>
    <w:rsid w:val="002F4540"/>
    <w:rsid w:val="002F472E"/>
    <w:rsid w:val="002F5672"/>
    <w:rsid w:val="002F5D73"/>
    <w:rsid w:val="002F694D"/>
    <w:rsid w:val="002F69F6"/>
    <w:rsid w:val="002F69FB"/>
    <w:rsid w:val="002F6B33"/>
    <w:rsid w:val="002F6B97"/>
    <w:rsid w:val="002F7085"/>
    <w:rsid w:val="002F715A"/>
    <w:rsid w:val="00301046"/>
    <w:rsid w:val="00301590"/>
    <w:rsid w:val="00301AB0"/>
    <w:rsid w:val="0030202F"/>
    <w:rsid w:val="00302716"/>
    <w:rsid w:val="00302DB7"/>
    <w:rsid w:val="00303109"/>
    <w:rsid w:val="003037CE"/>
    <w:rsid w:val="00304F1C"/>
    <w:rsid w:val="0030547C"/>
    <w:rsid w:val="00305BB4"/>
    <w:rsid w:val="00305CB6"/>
    <w:rsid w:val="00305F39"/>
    <w:rsid w:val="003069E0"/>
    <w:rsid w:val="00307542"/>
    <w:rsid w:val="003078D8"/>
    <w:rsid w:val="0031002D"/>
    <w:rsid w:val="00310E41"/>
    <w:rsid w:val="003111C2"/>
    <w:rsid w:val="003111C6"/>
    <w:rsid w:val="003117CA"/>
    <w:rsid w:val="00311CDE"/>
    <w:rsid w:val="00311F80"/>
    <w:rsid w:val="003123E2"/>
    <w:rsid w:val="003126AF"/>
    <w:rsid w:val="003128F3"/>
    <w:rsid w:val="00312B84"/>
    <w:rsid w:val="00312F9F"/>
    <w:rsid w:val="003131AA"/>
    <w:rsid w:val="00313D10"/>
    <w:rsid w:val="00313F12"/>
    <w:rsid w:val="00314152"/>
    <w:rsid w:val="00314A13"/>
    <w:rsid w:val="00314F3A"/>
    <w:rsid w:val="00314F67"/>
    <w:rsid w:val="00315007"/>
    <w:rsid w:val="00315188"/>
    <w:rsid w:val="0031644E"/>
    <w:rsid w:val="00317D10"/>
    <w:rsid w:val="00320319"/>
    <w:rsid w:val="003204FE"/>
    <w:rsid w:val="0032077A"/>
    <w:rsid w:val="00320E3B"/>
    <w:rsid w:val="00320FC5"/>
    <w:rsid w:val="003211AA"/>
    <w:rsid w:val="0032144E"/>
    <w:rsid w:val="0032223F"/>
    <w:rsid w:val="003225E8"/>
    <w:rsid w:val="00322861"/>
    <w:rsid w:val="00322CDB"/>
    <w:rsid w:val="0032352F"/>
    <w:rsid w:val="00323BC0"/>
    <w:rsid w:val="00323EF2"/>
    <w:rsid w:val="00323FBB"/>
    <w:rsid w:val="00324542"/>
    <w:rsid w:val="00324856"/>
    <w:rsid w:val="00324BB1"/>
    <w:rsid w:val="00324E85"/>
    <w:rsid w:val="003255B8"/>
    <w:rsid w:val="003256A5"/>
    <w:rsid w:val="0032577B"/>
    <w:rsid w:val="00325C6C"/>
    <w:rsid w:val="00325F3F"/>
    <w:rsid w:val="00326C95"/>
    <w:rsid w:val="00326F85"/>
    <w:rsid w:val="003272CB"/>
    <w:rsid w:val="00330BD1"/>
    <w:rsid w:val="0033153C"/>
    <w:rsid w:val="003315FF"/>
    <w:rsid w:val="00331819"/>
    <w:rsid w:val="00332F25"/>
    <w:rsid w:val="00332FD7"/>
    <w:rsid w:val="00333015"/>
    <w:rsid w:val="003338DD"/>
    <w:rsid w:val="00333E9D"/>
    <w:rsid w:val="00334128"/>
    <w:rsid w:val="003353B2"/>
    <w:rsid w:val="00335B32"/>
    <w:rsid w:val="00336819"/>
    <w:rsid w:val="00336967"/>
    <w:rsid w:val="00336F46"/>
    <w:rsid w:val="003370CE"/>
    <w:rsid w:val="00337858"/>
    <w:rsid w:val="00337998"/>
    <w:rsid w:val="00337CE3"/>
    <w:rsid w:val="003407FB"/>
    <w:rsid w:val="003408CE"/>
    <w:rsid w:val="003411A3"/>
    <w:rsid w:val="0034153A"/>
    <w:rsid w:val="003417AC"/>
    <w:rsid w:val="003417F1"/>
    <w:rsid w:val="00341BF4"/>
    <w:rsid w:val="00342D26"/>
    <w:rsid w:val="00342EF2"/>
    <w:rsid w:val="00343A1E"/>
    <w:rsid w:val="003452C8"/>
    <w:rsid w:val="0034556C"/>
    <w:rsid w:val="00345C4B"/>
    <w:rsid w:val="00345D83"/>
    <w:rsid w:val="00347187"/>
    <w:rsid w:val="00347371"/>
    <w:rsid w:val="00347762"/>
    <w:rsid w:val="003478CD"/>
    <w:rsid w:val="00347DE1"/>
    <w:rsid w:val="003504C1"/>
    <w:rsid w:val="0035078D"/>
    <w:rsid w:val="00350BD8"/>
    <w:rsid w:val="003514BA"/>
    <w:rsid w:val="00352264"/>
    <w:rsid w:val="00352CE2"/>
    <w:rsid w:val="00352F0B"/>
    <w:rsid w:val="00352FF8"/>
    <w:rsid w:val="003532DB"/>
    <w:rsid w:val="00353D19"/>
    <w:rsid w:val="00354945"/>
    <w:rsid w:val="0035524A"/>
    <w:rsid w:val="00355571"/>
    <w:rsid w:val="003555DA"/>
    <w:rsid w:val="00355C80"/>
    <w:rsid w:val="003561F4"/>
    <w:rsid w:val="0035695F"/>
    <w:rsid w:val="00356B2B"/>
    <w:rsid w:val="00356D48"/>
    <w:rsid w:val="00356D8E"/>
    <w:rsid w:val="003575C7"/>
    <w:rsid w:val="00357760"/>
    <w:rsid w:val="00360436"/>
    <w:rsid w:val="003607D6"/>
    <w:rsid w:val="0036109B"/>
    <w:rsid w:val="00361283"/>
    <w:rsid w:val="003613BB"/>
    <w:rsid w:val="003613E5"/>
    <w:rsid w:val="003614A1"/>
    <w:rsid w:val="003614A9"/>
    <w:rsid w:val="00361C36"/>
    <w:rsid w:val="00362092"/>
    <w:rsid w:val="003626C5"/>
    <w:rsid w:val="00362FD6"/>
    <w:rsid w:val="0036447D"/>
    <w:rsid w:val="003647A4"/>
    <w:rsid w:val="00364E35"/>
    <w:rsid w:val="00365559"/>
    <w:rsid w:val="003657B0"/>
    <w:rsid w:val="00365BEF"/>
    <w:rsid w:val="0036633F"/>
    <w:rsid w:val="003667EB"/>
    <w:rsid w:val="00366988"/>
    <w:rsid w:val="00366D94"/>
    <w:rsid w:val="00366DA4"/>
    <w:rsid w:val="00366DD1"/>
    <w:rsid w:val="00367848"/>
    <w:rsid w:val="00367B45"/>
    <w:rsid w:val="00367E92"/>
    <w:rsid w:val="00370304"/>
    <w:rsid w:val="00370E35"/>
    <w:rsid w:val="003710A5"/>
    <w:rsid w:val="003720AC"/>
    <w:rsid w:val="003727FB"/>
    <w:rsid w:val="003731A1"/>
    <w:rsid w:val="003735FE"/>
    <w:rsid w:val="0037383B"/>
    <w:rsid w:val="00373C91"/>
    <w:rsid w:val="003749FE"/>
    <w:rsid w:val="00374A4F"/>
    <w:rsid w:val="003768E7"/>
    <w:rsid w:val="00376B06"/>
    <w:rsid w:val="00376DAF"/>
    <w:rsid w:val="003770DE"/>
    <w:rsid w:val="003772ED"/>
    <w:rsid w:val="00380407"/>
    <w:rsid w:val="00380951"/>
    <w:rsid w:val="003814AD"/>
    <w:rsid w:val="00381862"/>
    <w:rsid w:val="00382795"/>
    <w:rsid w:val="00382B70"/>
    <w:rsid w:val="0038358C"/>
    <w:rsid w:val="003839F2"/>
    <w:rsid w:val="0038446C"/>
    <w:rsid w:val="00384B9F"/>
    <w:rsid w:val="0038589C"/>
    <w:rsid w:val="003872BA"/>
    <w:rsid w:val="00387711"/>
    <w:rsid w:val="00390199"/>
    <w:rsid w:val="003918A1"/>
    <w:rsid w:val="0039297D"/>
    <w:rsid w:val="003932A3"/>
    <w:rsid w:val="0039350C"/>
    <w:rsid w:val="00393D91"/>
    <w:rsid w:val="003945F8"/>
    <w:rsid w:val="003948DE"/>
    <w:rsid w:val="00394D4D"/>
    <w:rsid w:val="00394E2E"/>
    <w:rsid w:val="00395FCF"/>
    <w:rsid w:val="00396032"/>
    <w:rsid w:val="0039651C"/>
    <w:rsid w:val="00396597"/>
    <w:rsid w:val="00396B70"/>
    <w:rsid w:val="00396D39"/>
    <w:rsid w:val="00397429"/>
    <w:rsid w:val="00397BAE"/>
    <w:rsid w:val="003A0BA5"/>
    <w:rsid w:val="003A11E3"/>
    <w:rsid w:val="003A2E8F"/>
    <w:rsid w:val="003A3111"/>
    <w:rsid w:val="003A4100"/>
    <w:rsid w:val="003A426D"/>
    <w:rsid w:val="003A503A"/>
    <w:rsid w:val="003A5120"/>
    <w:rsid w:val="003A59DA"/>
    <w:rsid w:val="003A5DD5"/>
    <w:rsid w:val="003A6078"/>
    <w:rsid w:val="003A646B"/>
    <w:rsid w:val="003A666E"/>
    <w:rsid w:val="003A6DC5"/>
    <w:rsid w:val="003A6F14"/>
    <w:rsid w:val="003A6FBA"/>
    <w:rsid w:val="003A7838"/>
    <w:rsid w:val="003A7902"/>
    <w:rsid w:val="003A7969"/>
    <w:rsid w:val="003A7D20"/>
    <w:rsid w:val="003B0720"/>
    <w:rsid w:val="003B135B"/>
    <w:rsid w:val="003B1844"/>
    <w:rsid w:val="003B3699"/>
    <w:rsid w:val="003B3C7F"/>
    <w:rsid w:val="003B4724"/>
    <w:rsid w:val="003B483F"/>
    <w:rsid w:val="003B4A7E"/>
    <w:rsid w:val="003B4E97"/>
    <w:rsid w:val="003B56BE"/>
    <w:rsid w:val="003B5A4B"/>
    <w:rsid w:val="003B5AC4"/>
    <w:rsid w:val="003B5FE7"/>
    <w:rsid w:val="003B69CD"/>
    <w:rsid w:val="003B73CD"/>
    <w:rsid w:val="003B7999"/>
    <w:rsid w:val="003C0EAD"/>
    <w:rsid w:val="003C1384"/>
    <w:rsid w:val="003C152F"/>
    <w:rsid w:val="003C1714"/>
    <w:rsid w:val="003C17F3"/>
    <w:rsid w:val="003C1CB7"/>
    <w:rsid w:val="003C24BE"/>
    <w:rsid w:val="003C29BF"/>
    <w:rsid w:val="003C373E"/>
    <w:rsid w:val="003C3DF1"/>
    <w:rsid w:val="003C40E9"/>
    <w:rsid w:val="003C4596"/>
    <w:rsid w:val="003C5664"/>
    <w:rsid w:val="003C6365"/>
    <w:rsid w:val="003C6561"/>
    <w:rsid w:val="003C7912"/>
    <w:rsid w:val="003C7960"/>
    <w:rsid w:val="003C7AF2"/>
    <w:rsid w:val="003C7C65"/>
    <w:rsid w:val="003D11F8"/>
    <w:rsid w:val="003D17FA"/>
    <w:rsid w:val="003D1F6B"/>
    <w:rsid w:val="003D1F93"/>
    <w:rsid w:val="003D2147"/>
    <w:rsid w:val="003D2501"/>
    <w:rsid w:val="003D2DBF"/>
    <w:rsid w:val="003D3706"/>
    <w:rsid w:val="003D42E3"/>
    <w:rsid w:val="003D4AE7"/>
    <w:rsid w:val="003D4EDE"/>
    <w:rsid w:val="003D66A8"/>
    <w:rsid w:val="003D6C26"/>
    <w:rsid w:val="003D70AA"/>
    <w:rsid w:val="003D7BC4"/>
    <w:rsid w:val="003E0655"/>
    <w:rsid w:val="003E1805"/>
    <w:rsid w:val="003E1887"/>
    <w:rsid w:val="003E1FA6"/>
    <w:rsid w:val="003E3869"/>
    <w:rsid w:val="003E3ECB"/>
    <w:rsid w:val="003E4F2C"/>
    <w:rsid w:val="003E5333"/>
    <w:rsid w:val="003E553C"/>
    <w:rsid w:val="003E5793"/>
    <w:rsid w:val="003E5B1C"/>
    <w:rsid w:val="003E5CB7"/>
    <w:rsid w:val="003E6200"/>
    <w:rsid w:val="003E7A89"/>
    <w:rsid w:val="003E7B10"/>
    <w:rsid w:val="003F02B2"/>
    <w:rsid w:val="003F0437"/>
    <w:rsid w:val="003F2215"/>
    <w:rsid w:val="003F2695"/>
    <w:rsid w:val="003F274B"/>
    <w:rsid w:val="003F29A6"/>
    <w:rsid w:val="003F3AB9"/>
    <w:rsid w:val="003F3DE0"/>
    <w:rsid w:val="003F3F00"/>
    <w:rsid w:val="003F4811"/>
    <w:rsid w:val="003F4D85"/>
    <w:rsid w:val="003F540B"/>
    <w:rsid w:val="003F5936"/>
    <w:rsid w:val="003F664A"/>
    <w:rsid w:val="003F6C58"/>
    <w:rsid w:val="003F759A"/>
    <w:rsid w:val="003F7659"/>
    <w:rsid w:val="00400838"/>
    <w:rsid w:val="004010EC"/>
    <w:rsid w:val="0040166E"/>
    <w:rsid w:val="00401ACD"/>
    <w:rsid w:val="00401D4A"/>
    <w:rsid w:val="0040271A"/>
    <w:rsid w:val="00402D7A"/>
    <w:rsid w:val="00402E7A"/>
    <w:rsid w:val="00402EBE"/>
    <w:rsid w:val="00403E86"/>
    <w:rsid w:val="004044B3"/>
    <w:rsid w:val="00404920"/>
    <w:rsid w:val="004052F4"/>
    <w:rsid w:val="00405A3E"/>
    <w:rsid w:val="00405FEA"/>
    <w:rsid w:val="004062E3"/>
    <w:rsid w:val="00406FAC"/>
    <w:rsid w:val="00407BC1"/>
    <w:rsid w:val="00410C3A"/>
    <w:rsid w:val="00410D2C"/>
    <w:rsid w:val="00413BCE"/>
    <w:rsid w:val="004145C5"/>
    <w:rsid w:val="004159DE"/>
    <w:rsid w:val="004170D6"/>
    <w:rsid w:val="0041739F"/>
    <w:rsid w:val="004173D5"/>
    <w:rsid w:val="00417FB2"/>
    <w:rsid w:val="004205A9"/>
    <w:rsid w:val="00421EE1"/>
    <w:rsid w:val="00422461"/>
    <w:rsid w:val="004231B6"/>
    <w:rsid w:val="0042482F"/>
    <w:rsid w:val="0042546C"/>
    <w:rsid w:val="0042663D"/>
    <w:rsid w:val="00426842"/>
    <w:rsid w:val="0042730E"/>
    <w:rsid w:val="004279A6"/>
    <w:rsid w:val="00427BE6"/>
    <w:rsid w:val="004311EC"/>
    <w:rsid w:val="004314E1"/>
    <w:rsid w:val="004314F3"/>
    <w:rsid w:val="00431685"/>
    <w:rsid w:val="00432B7D"/>
    <w:rsid w:val="00432F7A"/>
    <w:rsid w:val="00433D49"/>
    <w:rsid w:val="0043408F"/>
    <w:rsid w:val="0043409F"/>
    <w:rsid w:val="004340CB"/>
    <w:rsid w:val="00434594"/>
    <w:rsid w:val="0043519F"/>
    <w:rsid w:val="0043607A"/>
    <w:rsid w:val="00436509"/>
    <w:rsid w:val="004415A6"/>
    <w:rsid w:val="00441DA9"/>
    <w:rsid w:val="00441DF2"/>
    <w:rsid w:val="00441ECB"/>
    <w:rsid w:val="004432FB"/>
    <w:rsid w:val="0044355B"/>
    <w:rsid w:val="0044378A"/>
    <w:rsid w:val="00444085"/>
    <w:rsid w:val="00444179"/>
    <w:rsid w:val="00444659"/>
    <w:rsid w:val="00445200"/>
    <w:rsid w:val="00445865"/>
    <w:rsid w:val="00445C2D"/>
    <w:rsid w:val="00445CF5"/>
    <w:rsid w:val="004466D2"/>
    <w:rsid w:val="00446915"/>
    <w:rsid w:val="00446F34"/>
    <w:rsid w:val="004472FE"/>
    <w:rsid w:val="00450842"/>
    <w:rsid w:val="00450F97"/>
    <w:rsid w:val="00451CBB"/>
    <w:rsid w:val="00452704"/>
    <w:rsid w:val="00452D79"/>
    <w:rsid w:val="0045302D"/>
    <w:rsid w:val="00453101"/>
    <w:rsid w:val="004539BB"/>
    <w:rsid w:val="004540FE"/>
    <w:rsid w:val="004541F3"/>
    <w:rsid w:val="00454235"/>
    <w:rsid w:val="00454590"/>
    <w:rsid w:val="00454BA2"/>
    <w:rsid w:val="0045558D"/>
    <w:rsid w:val="004556F6"/>
    <w:rsid w:val="00455705"/>
    <w:rsid w:val="00455E61"/>
    <w:rsid w:val="004566EC"/>
    <w:rsid w:val="004566F5"/>
    <w:rsid w:val="00456904"/>
    <w:rsid w:val="00456E71"/>
    <w:rsid w:val="00457867"/>
    <w:rsid w:val="00461B45"/>
    <w:rsid w:val="00461F92"/>
    <w:rsid w:val="00462929"/>
    <w:rsid w:val="00462A67"/>
    <w:rsid w:val="00462E14"/>
    <w:rsid w:val="00462FEF"/>
    <w:rsid w:val="004632D3"/>
    <w:rsid w:val="0046372F"/>
    <w:rsid w:val="0046381B"/>
    <w:rsid w:val="00463C0C"/>
    <w:rsid w:val="0046410E"/>
    <w:rsid w:val="004646C3"/>
    <w:rsid w:val="004646EF"/>
    <w:rsid w:val="00464CB4"/>
    <w:rsid w:val="00466749"/>
    <w:rsid w:val="0046678F"/>
    <w:rsid w:val="0046682F"/>
    <w:rsid w:val="00466940"/>
    <w:rsid w:val="00466BB6"/>
    <w:rsid w:val="00467E5A"/>
    <w:rsid w:val="00470B43"/>
    <w:rsid w:val="00471458"/>
    <w:rsid w:val="00471FF1"/>
    <w:rsid w:val="004721B5"/>
    <w:rsid w:val="004728D2"/>
    <w:rsid w:val="00472FCE"/>
    <w:rsid w:val="00473217"/>
    <w:rsid w:val="0047481B"/>
    <w:rsid w:val="00474990"/>
    <w:rsid w:val="00474DFE"/>
    <w:rsid w:val="0047587E"/>
    <w:rsid w:val="00475CF0"/>
    <w:rsid w:val="00475E0D"/>
    <w:rsid w:val="004765FD"/>
    <w:rsid w:val="004766D9"/>
    <w:rsid w:val="0048028B"/>
    <w:rsid w:val="004802DA"/>
    <w:rsid w:val="00480A14"/>
    <w:rsid w:val="00481699"/>
    <w:rsid w:val="0048169F"/>
    <w:rsid w:val="004817B8"/>
    <w:rsid w:val="0048349E"/>
    <w:rsid w:val="00483808"/>
    <w:rsid w:val="00483A0E"/>
    <w:rsid w:val="00483C5C"/>
    <w:rsid w:val="00483D41"/>
    <w:rsid w:val="00483E5C"/>
    <w:rsid w:val="00483FF6"/>
    <w:rsid w:val="00484F1E"/>
    <w:rsid w:val="00484F82"/>
    <w:rsid w:val="00485DF6"/>
    <w:rsid w:val="0048666F"/>
    <w:rsid w:val="00486906"/>
    <w:rsid w:val="004869A5"/>
    <w:rsid w:val="00490015"/>
    <w:rsid w:val="004908E9"/>
    <w:rsid w:val="0049097C"/>
    <w:rsid w:val="004909BF"/>
    <w:rsid w:val="0049119E"/>
    <w:rsid w:val="004929F9"/>
    <w:rsid w:val="00492A4F"/>
    <w:rsid w:val="00492D16"/>
    <w:rsid w:val="00492FC4"/>
    <w:rsid w:val="004933F3"/>
    <w:rsid w:val="00493953"/>
    <w:rsid w:val="00493A68"/>
    <w:rsid w:val="00493AF9"/>
    <w:rsid w:val="00494057"/>
    <w:rsid w:val="00494613"/>
    <w:rsid w:val="00494923"/>
    <w:rsid w:val="00494CBE"/>
    <w:rsid w:val="004950B3"/>
    <w:rsid w:val="00495132"/>
    <w:rsid w:val="00496427"/>
    <w:rsid w:val="004978C0"/>
    <w:rsid w:val="00497D1B"/>
    <w:rsid w:val="00497EEB"/>
    <w:rsid w:val="004A0741"/>
    <w:rsid w:val="004A1759"/>
    <w:rsid w:val="004A1862"/>
    <w:rsid w:val="004A197B"/>
    <w:rsid w:val="004A2B35"/>
    <w:rsid w:val="004A2E91"/>
    <w:rsid w:val="004A3E14"/>
    <w:rsid w:val="004A4013"/>
    <w:rsid w:val="004A4EDF"/>
    <w:rsid w:val="004A53DC"/>
    <w:rsid w:val="004A57F5"/>
    <w:rsid w:val="004A5B8A"/>
    <w:rsid w:val="004A5FF0"/>
    <w:rsid w:val="004A610A"/>
    <w:rsid w:val="004A629A"/>
    <w:rsid w:val="004A640D"/>
    <w:rsid w:val="004A6518"/>
    <w:rsid w:val="004A6C51"/>
    <w:rsid w:val="004A6FD9"/>
    <w:rsid w:val="004A711D"/>
    <w:rsid w:val="004A7883"/>
    <w:rsid w:val="004B09E8"/>
    <w:rsid w:val="004B0A20"/>
    <w:rsid w:val="004B0E8F"/>
    <w:rsid w:val="004B1022"/>
    <w:rsid w:val="004B2157"/>
    <w:rsid w:val="004B222D"/>
    <w:rsid w:val="004B2852"/>
    <w:rsid w:val="004B2BCD"/>
    <w:rsid w:val="004B2FFF"/>
    <w:rsid w:val="004B4276"/>
    <w:rsid w:val="004B43ED"/>
    <w:rsid w:val="004B446C"/>
    <w:rsid w:val="004B6008"/>
    <w:rsid w:val="004B60A6"/>
    <w:rsid w:val="004B6CC2"/>
    <w:rsid w:val="004B6EEF"/>
    <w:rsid w:val="004B7616"/>
    <w:rsid w:val="004B7A1F"/>
    <w:rsid w:val="004C06A4"/>
    <w:rsid w:val="004C098B"/>
    <w:rsid w:val="004C1042"/>
    <w:rsid w:val="004C1E5A"/>
    <w:rsid w:val="004C3589"/>
    <w:rsid w:val="004C4132"/>
    <w:rsid w:val="004C4A6B"/>
    <w:rsid w:val="004C58BD"/>
    <w:rsid w:val="004C5C66"/>
    <w:rsid w:val="004C6225"/>
    <w:rsid w:val="004C6987"/>
    <w:rsid w:val="004C7726"/>
    <w:rsid w:val="004C7A18"/>
    <w:rsid w:val="004C7BDF"/>
    <w:rsid w:val="004C7BE2"/>
    <w:rsid w:val="004D06E8"/>
    <w:rsid w:val="004D0E8F"/>
    <w:rsid w:val="004D2AAF"/>
    <w:rsid w:val="004D2B23"/>
    <w:rsid w:val="004D2C32"/>
    <w:rsid w:val="004D3653"/>
    <w:rsid w:val="004D426E"/>
    <w:rsid w:val="004D445F"/>
    <w:rsid w:val="004D519F"/>
    <w:rsid w:val="004D54D2"/>
    <w:rsid w:val="004D5CE2"/>
    <w:rsid w:val="004D5E82"/>
    <w:rsid w:val="004D6F1B"/>
    <w:rsid w:val="004D7B49"/>
    <w:rsid w:val="004E02F0"/>
    <w:rsid w:val="004E0603"/>
    <w:rsid w:val="004E071E"/>
    <w:rsid w:val="004E1C3C"/>
    <w:rsid w:val="004E2E15"/>
    <w:rsid w:val="004E312A"/>
    <w:rsid w:val="004E52CE"/>
    <w:rsid w:val="004E596F"/>
    <w:rsid w:val="004E6AA1"/>
    <w:rsid w:val="004E7672"/>
    <w:rsid w:val="004E7D4C"/>
    <w:rsid w:val="004F02FA"/>
    <w:rsid w:val="004F037A"/>
    <w:rsid w:val="004F074A"/>
    <w:rsid w:val="004F0AB1"/>
    <w:rsid w:val="004F1120"/>
    <w:rsid w:val="004F1E8B"/>
    <w:rsid w:val="004F1EC4"/>
    <w:rsid w:val="004F2955"/>
    <w:rsid w:val="004F4905"/>
    <w:rsid w:val="004F56F3"/>
    <w:rsid w:val="004F5D5E"/>
    <w:rsid w:val="004F61E7"/>
    <w:rsid w:val="004F6339"/>
    <w:rsid w:val="004F6A4D"/>
    <w:rsid w:val="004F6C48"/>
    <w:rsid w:val="004F718C"/>
    <w:rsid w:val="004F7363"/>
    <w:rsid w:val="004F7AE4"/>
    <w:rsid w:val="004F7B70"/>
    <w:rsid w:val="00500472"/>
    <w:rsid w:val="005007C2"/>
    <w:rsid w:val="00500871"/>
    <w:rsid w:val="00500B5E"/>
    <w:rsid w:val="00500D5C"/>
    <w:rsid w:val="00500D7D"/>
    <w:rsid w:val="00501292"/>
    <w:rsid w:val="0050129F"/>
    <w:rsid w:val="0050182C"/>
    <w:rsid w:val="00501F87"/>
    <w:rsid w:val="00501FAC"/>
    <w:rsid w:val="00502931"/>
    <w:rsid w:val="0050318D"/>
    <w:rsid w:val="00503373"/>
    <w:rsid w:val="00503890"/>
    <w:rsid w:val="00504AE1"/>
    <w:rsid w:val="0050592D"/>
    <w:rsid w:val="005061C9"/>
    <w:rsid w:val="00506FAF"/>
    <w:rsid w:val="00507509"/>
    <w:rsid w:val="005101CB"/>
    <w:rsid w:val="0051074C"/>
    <w:rsid w:val="00510A53"/>
    <w:rsid w:val="00512F46"/>
    <w:rsid w:val="00513486"/>
    <w:rsid w:val="0051401D"/>
    <w:rsid w:val="00514804"/>
    <w:rsid w:val="00515327"/>
    <w:rsid w:val="005157DE"/>
    <w:rsid w:val="00515BDF"/>
    <w:rsid w:val="00515C38"/>
    <w:rsid w:val="00516056"/>
    <w:rsid w:val="00516238"/>
    <w:rsid w:val="005168F7"/>
    <w:rsid w:val="005171BE"/>
    <w:rsid w:val="005172A9"/>
    <w:rsid w:val="0051744E"/>
    <w:rsid w:val="00517C1B"/>
    <w:rsid w:val="00517FBC"/>
    <w:rsid w:val="0052021C"/>
    <w:rsid w:val="005205A4"/>
    <w:rsid w:val="005207C1"/>
    <w:rsid w:val="00521DD5"/>
    <w:rsid w:val="0052489A"/>
    <w:rsid w:val="00525044"/>
    <w:rsid w:val="005254A8"/>
    <w:rsid w:val="00525CF7"/>
    <w:rsid w:val="00526382"/>
    <w:rsid w:val="005263B9"/>
    <w:rsid w:val="005263F9"/>
    <w:rsid w:val="005264DD"/>
    <w:rsid w:val="0052682A"/>
    <w:rsid w:val="005269E1"/>
    <w:rsid w:val="00526DEE"/>
    <w:rsid w:val="005275B1"/>
    <w:rsid w:val="005275B4"/>
    <w:rsid w:val="0052770E"/>
    <w:rsid w:val="00527B4B"/>
    <w:rsid w:val="00527F16"/>
    <w:rsid w:val="005303B6"/>
    <w:rsid w:val="0053148D"/>
    <w:rsid w:val="0053168C"/>
    <w:rsid w:val="00532A3F"/>
    <w:rsid w:val="00533293"/>
    <w:rsid w:val="0053406D"/>
    <w:rsid w:val="00534406"/>
    <w:rsid w:val="00534AE3"/>
    <w:rsid w:val="00536CCA"/>
    <w:rsid w:val="00536D88"/>
    <w:rsid w:val="0054067C"/>
    <w:rsid w:val="005408E8"/>
    <w:rsid w:val="00540987"/>
    <w:rsid w:val="00540A30"/>
    <w:rsid w:val="00541F6B"/>
    <w:rsid w:val="0054310F"/>
    <w:rsid w:val="005431F7"/>
    <w:rsid w:val="005434A3"/>
    <w:rsid w:val="005435F1"/>
    <w:rsid w:val="00543D71"/>
    <w:rsid w:val="00544C0A"/>
    <w:rsid w:val="00544C0C"/>
    <w:rsid w:val="00545321"/>
    <w:rsid w:val="00545864"/>
    <w:rsid w:val="00545ABF"/>
    <w:rsid w:val="005468E8"/>
    <w:rsid w:val="00546CDB"/>
    <w:rsid w:val="00547ADD"/>
    <w:rsid w:val="00547C51"/>
    <w:rsid w:val="0055016F"/>
    <w:rsid w:val="00550AFF"/>
    <w:rsid w:val="00550CC2"/>
    <w:rsid w:val="0055342C"/>
    <w:rsid w:val="00553641"/>
    <w:rsid w:val="005548C8"/>
    <w:rsid w:val="00554912"/>
    <w:rsid w:val="00554DBE"/>
    <w:rsid w:val="0055512F"/>
    <w:rsid w:val="00556341"/>
    <w:rsid w:val="00556909"/>
    <w:rsid w:val="0055769A"/>
    <w:rsid w:val="00557B99"/>
    <w:rsid w:val="00557E0B"/>
    <w:rsid w:val="00560010"/>
    <w:rsid w:val="005605F6"/>
    <w:rsid w:val="005606DC"/>
    <w:rsid w:val="005609D7"/>
    <w:rsid w:val="00560F23"/>
    <w:rsid w:val="00560F55"/>
    <w:rsid w:val="00561673"/>
    <w:rsid w:val="00561760"/>
    <w:rsid w:val="00561B1E"/>
    <w:rsid w:val="00561DAF"/>
    <w:rsid w:val="00561FC9"/>
    <w:rsid w:val="00562672"/>
    <w:rsid w:val="00562B40"/>
    <w:rsid w:val="00562BD5"/>
    <w:rsid w:val="0056474C"/>
    <w:rsid w:val="00565FB9"/>
    <w:rsid w:val="00566599"/>
    <w:rsid w:val="00566812"/>
    <w:rsid w:val="00566AC7"/>
    <w:rsid w:val="00566AF3"/>
    <w:rsid w:val="00566B9F"/>
    <w:rsid w:val="00566DBB"/>
    <w:rsid w:val="00566DFE"/>
    <w:rsid w:val="00567950"/>
    <w:rsid w:val="00570E1E"/>
    <w:rsid w:val="00570E64"/>
    <w:rsid w:val="005711BC"/>
    <w:rsid w:val="00571E15"/>
    <w:rsid w:val="00572AB1"/>
    <w:rsid w:val="0057337C"/>
    <w:rsid w:val="005734FD"/>
    <w:rsid w:val="0057368D"/>
    <w:rsid w:val="005738C8"/>
    <w:rsid w:val="00573E5C"/>
    <w:rsid w:val="00575267"/>
    <w:rsid w:val="00575DE9"/>
    <w:rsid w:val="00575F81"/>
    <w:rsid w:val="005763B2"/>
    <w:rsid w:val="00576C8F"/>
    <w:rsid w:val="00577127"/>
    <w:rsid w:val="00580B2B"/>
    <w:rsid w:val="00580BC3"/>
    <w:rsid w:val="00580DAD"/>
    <w:rsid w:val="00581530"/>
    <w:rsid w:val="005829DA"/>
    <w:rsid w:val="00583FB7"/>
    <w:rsid w:val="005841A1"/>
    <w:rsid w:val="0058447B"/>
    <w:rsid w:val="005845E5"/>
    <w:rsid w:val="005859E9"/>
    <w:rsid w:val="00585C28"/>
    <w:rsid w:val="00585D28"/>
    <w:rsid w:val="00585E63"/>
    <w:rsid w:val="0058655F"/>
    <w:rsid w:val="00586A6D"/>
    <w:rsid w:val="00586B68"/>
    <w:rsid w:val="00586BAF"/>
    <w:rsid w:val="00586E67"/>
    <w:rsid w:val="00587323"/>
    <w:rsid w:val="0059036B"/>
    <w:rsid w:val="00590588"/>
    <w:rsid w:val="005910C1"/>
    <w:rsid w:val="005914D5"/>
    <w:rsid w:val="005919E7"/>
    <w:rsid w:val="00591B05"/>
    <w:rsid w:val="00592AD0"/>
    <w:rsid w:val="00593447"/>
    <w:rsid w:val="005934B5"/>
    <w:rsid w:val="0059395C"/>
    <w:rsid w:val="00594377"/>
    <w:rsid w:val="0059438F"/>
    <w:rsid w:val="005949EE"/>
    <w:rsid w:val="00595CFD"/>
    <w:rsid w:val="0059679B"/>
    <w:rsid w:val="00596FB6"/>
    <w:rsid w:val="005976D3"/>
    <w:rsid w:val="00597E5E"/>
    <w:rsid w:val="005A00E2"/>
    <w:rsid w:val="005A05EE"/>
    <w:rsid w:val="005A13C8"/>
    <w:rsid w:val="005A170D"/>
    <w:rsid w:val="005A1F67"/>
    <w:rsid w:val="005A3DC1"/>
    <w:rsid w:val="005A4964"/>
    <w:rsid w:val="005A5115"/>
    <w:rsid w:val="005A5238"/>
    <w:rsid w:val="005A5255"/>
    <w:rsid w:val="005A59F6"/>
    <w:rsid w:val="005A647F"/>
    <w:rsid w:val="005A688D"/>
    <w:rsid w:val="005A6964"/>
    <w:rsid w:val="005A7DF2"/>
    <w:rsid w:val="005B1311"/>
    <w:rsid w:val="005B15F3"/>
    <w:rsid w:val="005B277A"/>
    <w:rsid w:val="005B2CF3"/>
    <w:rsid w:val="005B3542"/>
    <w:rsid w:val="005B367A"/>
    <w:rsid w:val="005B3FA9"/>
    <w:rsid w:val="005B53A9"/>
    <w:rsid w:val="005B5A00"/>
    <w:rsid w:val="005B66D0"/>
    <w:rsid w:val="005B70D8"/>
    <w:rsid w:val="005B7C6A"/>
    <w:rsid w:val="005C0458"/>
    <w:rsid w:val="005C082C"/>
    <w:rsid w:val="005C1031"/>
    <w:rsid w:val="005C1187"/>
    <w:rsid w:val="005C15F1"/>
    <w:rsid w:val="005C1943"/>
    <w:rsid w:val="005C34C7"/>
    <w:rsid w:val="005C39A7"/>
    <w:rsid w:val="005C3FB1"/>
    <w:rsid w:val="005C437F"/>
    <w:rsid w:val="005C4B57"/>
    <w:rsid w:val="005C4D5E"/>
    <w:rsid w:val="005C5492"/>
    <w:rsid w:val="005C5A05"/>
    <w:rsid w:val="005C5AB3"/>
    <w:rsid w:val="005C635E"/>
    <w:rsid w:val="005C6867"/>
    <w:rsid w:val="005C71D6"/>
    <w:rsid w:val="005C7790"/>
    <w:rsid w:val="005C785B"/>
    <w:rsid w:val="005C7988"/>
    <w:rsid w:val="005C7BC0"/>
    <w:rsid w:val="005C7DB6"/>
    <w:rsid w:val="005D0851"/>
    <w:rsid w:val="005D0D03"/>
    <w:rsid w:val="005D10A3"/>
    <w:rsid w:val="005D133D"/>
    <w:rsid w:val="005D26E2"/>
    <w:rsid w:val="005D29E0"/>
    <w:rsid w:val="005D2B43"/>
    <w:rsid w:val="005D3595"/>
    <w:rsid w:val="005D3CC3"/>
    <w:rsid w:val="005D3CE1"/>
    <w:rsid w:val="005D4262"/>
    <w:rsid w:val="005D4758"/>
    <w:rsid w:val="005D48DF"/>
    <w:rsid w:val="005D4BFD"/>
    <w:rsid w:val="005D4C5B"/>
    <w:rsid w:val="005D4C98"/>
    <w:rsid w:val="005D52F4"/>
    <w:rsid w:val="005D57C6"/>
    <w:rsid w:val="005D5A71"/>
    <w:rsid w:val="005D5B59"/>
    <w:rsid w:val="005D5B66"/>
    <w:rsid w:val="005D5BC0"/>
    <w:rsid w:val="005D6823"/>
    <w:rsid w:val="005D6924"/>
    <w:rsid w:val="005D6A38"/>
    <w:rsid w:val="005D6B1F"/>
    <w:rsid w:val="005D6B20"/>
    <w:rsid w:val="005D6F5A"/>
    <w:rsid w:val="005E0368"/>
    <w:rsid w:val="005E03FF"/>
    <w:rsid w:val="005E0621"/>
    <w:rsid w:val="005E0B67"/>
    <w:rsid w:val="005E1AFB"/>
    <w:rsid w:val="005E1EC4"/>
    <w:rsid w:val="005E218C"/>
    <w:rsid w:val="005E2770"/>
    <w:rsid w:val="005E3353"/>
    <w:rsid w:val="005E3B64"/>
    <w:rsid w:val="005E4065"/>
    <w:rsid w:val="005E4099"/>
    <w:rsid w:val="005E466E"/>
    <w:rsid w:val="005E5249"/>
    <w:rsid w:val="005E53A8"/>
    <w:rsid w:val="005E5F52"/>
    <w:rsid w:val="005E5F9B"/>
    <w:rsid w:val="005E6357"/>
    <w:rsid w:val="005E727C"/>
    <w:rsid w:val="005E773B"/>
    <w:rsid w:val="005F000F"/>
    <w:rsid w:val="005F29A6"/>
    <w:rsid w:val="005F38BA"/>
    <w:rsid w:val="005F3DD7"/>
    <w:rsid w:val="005F3EE1"/>
    <w:rsid w:val="005F3F3D"/>
    <w:rsid w:val="005F4014"/>
    <w:rsid w:val="005F41A2"/>
    <w:rsid w:val="005F4576"/>
    <w:rsid w:val="005F4836"/>
    <w:rsid w:val="005F4E2E"/>
    <w:rsid w:val="005F5038"/>
    <w:rsid w:val="005F520A"/>
    <w:rsid w:val="005F57B9"/>
    <w:rsid w:val="005F78A2"/>
    <w:rsid w:val="005F790C"/>
    <w:rsid w:val="0060072F"/>
    <w:rsid w:val="00600D6C"/>
    <w:rsid w:val="00601046"/>
    <w:rsid w:val="006011C7"/>
    <w:rsid w:val="00601922"/>
    <w:rsid w:val="00601A87"/>
    <w:rsid w:val="00602240"/>
    <w:rsid w:val="006023B5"/>
    <w:rsid w:val="0060259E"/>
    <w:rsid w:val="0060286C"/>
    <w:rsid w:val="006028BF"/>
    <w:rsid w:val="00602AFA"/>
    <w:rsid w:val="00602F45"/>
    <w:rsid w:val="006030E6"/>
    <w:rsid w:val="006033AE"/>
    <w:rsid w:val="0060364D"/>
    <w:rsid w:val="00604826"/>
    <w:rsid w:val="00604878"/>
    <w:rsid w:val="00604AA9"/>
    <w:rsid w:val="00604DF8"/>
    <w:rsid w:val="00605A65"/>
    <w:rsid w:val="00606033"/>
    <w:rsid w:val="00606981"/>
    <w:rsid w:val="006069D5"/>
    <w:rsid w:val="0060707D"/>
    <w:rsid w:val="0060775C"/>
    <w:rsid w:val="00610A13"/>
    <w:rsid w:val="00610C1B"/>
    <w:rsid w:val="00610E97"/>
    <w:rsid w:val="00611D1C"/>
    <w:rsid w:val="00611D79"/>
    <w:rsid w:val="00612A7B"/>
    <w:rsid w:val="00612F50"/>
    <w:rsid w:val="00613095"/>
    <w:rsid w:val="00613C83"/>
    <w:rsid w:val="00613C90"/>
    <w:rsid w:val="00613FAC"/>
    <w:rsid w:val="006140C4"/>
    <w:rsid w:val="0061490D"/>
    <w:rsid w:val="006155FA"/>
    <w:rsid w:val="006157E2"/>
    <w:rsid w:val="006159A8"/>
    <w:rsid w:val="00615E80"/>
    <w:rsid w:val="006162C0"/>
    <w:rsid w:val="00617A6E"/>
    <w:rsid w:val="00617F92"/>
    <w:rsid w:val="00620965"/>
    <w:rsid w:val="00620DD5"/>
    <w:rsid w:val="00621E3C"/>
    <w:rsid w:val="0062220C"/>
    <w:rsid w:val="006224B4"/>
    <w:rsid w:val="00622A6D"/>
    <w:rsid w:val="00622ACF"/>
    <w:rsid w:val="00622CC8"/>
    <w:rsid w:val="006252BF"/>
    <w:rsid w:val="00625496"/>
    <w:rsid w:val="00625A64"/>
    <w:rsid w:val="00626060"/>
    <w:rsid w:val="0063045B"/>
    <w:rsid w:val="006306D4"/>
    <w:rsid w:val="00630CA6"/>
    <w:rsid w:val="00630D19"/>
    <w:rsid w:val="00630FD5"/>
    <w:rsid w:val="0063195E"/>
    <w:rsid w:val="00631E88"/>
    <w:rsid w:val="00631ED9"/>
    <w:rsid w:val="006321FE"/>
    <w:rsid w:val="00632847"/>
    <w:rsid w:val="00632912"/>
    <w:rsid w:val="00632D83"/>
    <w:rsid w:val="006335C8"/>
    <w:rsid w:val="006339CC"/>
    <w:rsid w:val="00633E9A"/>
    <w:rsid w:val="00634C7B"/>
    <w:rsid w:val="006350B4"/>
    <w:rsid w:val="00635174"/>
    <w:rsid w:val="0063577F"/>
    <w:rsid w:val="00635AFA"/>
    <w:rsid w:val="00635CA2"/>
    <w:rsid w:val="00635CD8"/>
    <w:rsid w:val="0063671B"/>
    <w:rsid w:val="00637612"/>
    <w:rsid w:val="00637AAE"/>
    <w:rsid w:val="00637EDE"/>
    <w:rsid w:val="006413DC"/>
    <w:rsid w:val="006416E7"/>
    <w:rsid w:val="0064171A"/>
    <w:rsid w:val="00642675"/>
    <w:rsid w:val="00642989"/>
    <w:rsid w:val="00642AD2"/>
    <w:rsid w:val="00642B80"/>
    <w:rsid w:val="00642EEB"/>
    <w:rsid w:val="00643483"/>
    <w:rsid w:val="00643565"/>
    <w:rsid w:val="00643B68"/>
    <w:rsid w:val="00643E00"/>
    <w:rsid w:val="00643EC8"/>
    <w:rsid w:val="00644672"/>
    <w:rsid w:val="00644F1E"/>
    <w:rsid w:val="006460CE"/>
    <w:rsid w:val="0064637E"/>
    <w:rsid w:val="006463BD"/>
    <w:rsid w:val="00646772"/>
    <w:rsid w:val="0064681C"/>
    <w:rsid w:val="006501A9"/>
    <w:rsid w:val="006501C1"/>
    <w:rsid w:val="006511DB"/>
    <w:rsid w:val="00651E16"/>
    <w:rsid w:val="006524C0"/>
    <w:rsid w:val="00652E17"/>
    <w:rsid w:val="00653436"/>
    <w:rsid w:val="0065344A"/>
    <w:rsid w:val="00654B04"/>
    <w:rsid w:val="006562F0"/>
    <w:rsid w:val="00657080"/>
    <w:rsid w:val="0065792A"/>
    <w:rsid w:val="00660895"/>
    <w:rsid w:val="0066158D"/>
    <w:rsid w:val="00661DEA"/>
    <w:rsid w:val="006639D1"/>
    <w:rsid w:val="00663A17"/>
    <w:rsid w:val="00663BB6"/>
    <w:rsid w:val="00663CAD"/>
    <w:rsid w:val="00663FCF"/>
    <w:rsid w:val="00664046"/>
    <w:rsid w:val="00666895"/>
    <w:rsid w:val="006669C1"/>
    <w:rsid w:val="00666C1F"/>
    <w:rsid w:val="00667B40"/>
    <w:rsid w:val="00670272"/>
    <w:rsid w:val="0067056F"/>
    <w:rsid w:val="00670726"/>
    <w:rsid w:val="00671179"/>
    <w:rsid w:val="006723C3"/>
    <w:rsid w:val="00673734"/>
    <w:rsid w:val="00673C37"/>
    <w:rsid w:val="00674C76"/>
    <w:rsid w:val="006757F9"/>
    <w:rsid w:val="00675E5A"/>
    <w:rsid w:val="00676796"/>
    <w:rsid w:val="00676978"/>
    <w:rsid w:val="006772F1"/>
    <w:rsid w:val="00677D18"/>
    <w:rsid w:val="00677EAA"/>
    <w:rsid w:val="00681154"/>
    <w:rsid w:val="00681F54"/>
    <w:rsid w:val="00682419"/>
    <w:rsid w:val="00682934"/>
    <w:rsid w:val="0068363E"/>
    <w:rsid w:val="00683A19"/>
    <w:rsid w:val="00684089"/>
    <w:rsid w:val="00684361"/>
    <w:rsid w:val="00684522"/>
    <w:rsid w:val="00684C78"/>
    <w:rsid w:val="00685246"/>
    <w:rsid w:val="006856EB"/>
    <w:rsid w:val="006864B1"/>
    <w:rsid w:val="00686593"/>
    <w:rsid w:val="0068668F"/>
    <w:rsid w:val="0068719E"/>
    <w:rsid w:val="00690469"/>
    <w:rsid w:val="00690CAE"/>
    <w:rsid w:val="00690D2E"/>
    <w:rsid w:val="00690E00"/>
    <w:rsid w:val="00691058"/>
    <w:rsid w:val="00691718"/>
    <w:rsid w:val="0069238D"/>
    <w:rsid w:val="0069253E"/>
    <w:rsid w:val="006927E9"/>
    <w:rsid w:val="00692A58"/>
    <w:rsid w:val="0069378B"/>
    <w:rsid w:val="00693EED"/>
    <w:rsid w:val="006943E9"/>
    <w:rsid w:val="00694EA7"/>
    <w:rsid w:val="00695608"/>
    <w:rsid w:val="00696CF7"/>
    <w:rsid w:val="006972AF"/>
    <w:rsid w:val="00697AFF"/>
    <w:rsid w:val="006A078B"/>
    <w:rsid w:val="006A083B"/>
    <w:rsid w:val="006A0847"/>
    <w:rsid w:val="006A1018"/>
    <w:rsid w:val="006A15F5"/>
    <w:rsid w:val="006A18E3"/>
    <w:rsid w:val="006A19A5"/>
    <w:rsid w:val="006A1DFD"/>
    <w:rsid w:val="006A1E04"/>
    <w:rsid w:val="006A2043"/>
    <w:rsid w:val="006A234E"/>
    <w:rsid w:val="006A255B"/>
    <w:rsid w:val="006A2CB7"/>
    <w:rsid w:val="006A30B1"/>
    <w:rsid w:val="006A3351"/>
    <w:rsid w:val="006A3856"/>
    <w:rsid w:val="006A3CDA"/>
    <w:rsid w:val="006A4130"/>
    <w:rsid w:val="006A4532"/>
    <w:rsid w:val="006A45A1"/>
    <w:rsid w:val="006A5FF7"/>
    <w:rsid w:val="006A613F"/>
    <w:rsid w:val="006A6CC4"/>
    <w:rsid w:val="006A73EE"/>
    <w:rsid w:val="006B01A9"/>
    <w:rsid w:val="006B054D"/>
    <w:rsid w:val="006B08AD"/>
    <w:rsid w:val="006B113D"/>
    <w:rsid w:val="006B19F1"/>
    <w:rsid w:val="006B1CAD"/>
    <w:rsid w:val="006B2060"/>
    <w:rsid w:val="006B23BA"/>
    <w:rsid w:val="006B2B55"/>
    <w:rsid w:val="006B3AA6"/>
    <w:rsid w:val="006B3ADA"/>
    <w:rsid w:val="006B40AA"/>
    <w:rsid w:val="006B45F3"/>
    <w:rsid w:val="006B4D08"/>
    <w:rsid w:val="006B519D"/>
    <w:rsid w:val="006B55E6"/>
    <w:rsid w:val="006B58DB"/>
    <w:rsid w:val="006B5A91"/>
    <w:rsid w:val="006B5BCD"/>
    <w:rsid w:val="006B6CC5"/>
    <w:rsid w:val="006B6DAA"/>
    <w:rsid w:val="006B7352"/>
    <w:rsid w:val="006B78C9"/>
    <w:rsid w:val="006B7BB9"/>
    <w:rsid w:val="006C0AE8"/>
    <w:rsid w:val="006C1001"/>
    <w:rsid w:val="006C12BA"/>
    <w:rsid w:val="006C13EA"/>
    <w:rsid w:val="006C1B42"/>
    <w:rsid w:val="006C1EE6"/>
    <w:rsid w:val="006C2256"/>
    <w:rsid w:val="006C27C1"/>
    <w:rsid w:val="006C3271"/>
    <w:rsid w:val="006C3546"/>
    <w:rsid w:val="006C4555"/>
    <w:rsid w:val="006C4942"/>
    <w:rsid w:val="006C49D2"/>
    <w:rsid w:val="006C4AFD"/>
    <w:rsid w:val="006C4EAD"/>
    <w:rsid w:val="006C4F35"/>
    <w:rsid w:val="006C564A"/>
    <w:rsid w:val="006C5900"/>
    <w:rsid w:val="006C5CFB"/>
    <w:rsid w:val="006C5F08"/>
    <w:rsid w:val="006C66C3"/>
    <w:rsid w:val="006C6A65"/>
    <w:rsid w:val="006D0EB7"/>
    <w:rsid w:val="006D1DD6"/>
    <w:rsid w:val="006D2426"/>
    <w:rsid w:val="006D32B8"/>
    <w:rsid w:val="006D36AF"/>
    <w:rsid w:val="006D48A5"/>
    <w:rsid w:val="006D4C52"/>
    <w:rsid w:val="006D5C27"/>
    <w:rsid w:val="006D60A9"/>
    <w:rsid w:val="006D6BF0"/>
    <w:rsid w:val="006D6DBD"/>
    <w:rsid w:val="006D70DA"/>
    <w:rsid w:val="006D7D0A"/>
    <w:rsid w:val="006D7D33"/>
    <w:rsid w:val="006D7E9E"/>
    <w:rsid w:val="006D7F08"/>
    <w:rsid w:val="006E11A0"/>
    <w:rsid w:val="006E1710"/>
    <w:rsid w:val="006E1D0B"/>
    <w:rsid w:val="006E254C"/>
    <w:rsid w:val="006E298C"/>
    <w:rsid w:val="006E2C6E"/>
    <w:rsid w:val="006E3C54"/>
    <w:rsid w:val="006E3DA7"/>
    <w:rsid w:val="006E4AD9"/>
    <w:rsid w:val="006E4CC8"/>
    <w:rsid w:val="006E54D9"/>
    <w:rsid w:val="006E592A"/>
    <w:rsid w:val="006E5D87"/>
    <w:rsid w:val="006E6F1F"/>
    <w:rsid w:val="006E722C"/>
    <w:rsid w:val="006E728E"/>
    <w:rsid w:val="006E731A"/>
    <w:rsid w:val="006E7885"/>
    <w:rsid w:val="006F00F4"/>
    <w:rsid w:val="006F0241"/>
    <w:rsid w:val="006F0A0B"/>
    <w:rsid w:val="006F0B5E"/>
    <w:rsid w:val="006F103D"/>
    <w:rsid w:val="006F1141"/>
    <w:rsid w:val="006F1439"/>
    <w:rsid w:val="006F15A6"/>
    <w:rsid w:val="006F2488"/>
    <w:rsid w:val="006F24E4"/>
    <w:rsid w:val="006F25F0"/>
    <w:rsid w:val="006F27EC"/>
    <w:rsid w:val="006F3270"/>
    <w:rsid w:val="006F4C8E"/>
    <w:rsid w:val="006F54BA"/>
    <w:rsid w:val="006F5907"/>
    <w:rsid w:val="006F59EE"/>
    <w:rsid w:val="006F5A57"/>
    <w:rsid w:val="006F64D1"/>
    <w:rsid w:val="006F6E34"/>
    <w:rsid w:val="006F7164"/>
    <w:rsid w:val="006F7710"/>
    <w:rsid w:val="00700368"/>
    <w:rsid w:val="007009DC"/>
    <w:rsid w:val="00702ABC"/>
    <w:rsid w:val="00702E04"/>
    <w:rsid w:val="00703034"/>
    <w:rsid w:val="00703043"/>
    <w:rsid w:val="0070339E"/>
    <w:rsid w:val="00703AB1"/>
    <w:rsid w:val="00704110"/>
    <w:rsid w:val="00704AB7"/>
    <w:rsid w:val="00704B27"/>
    <w:rsid w:val="00705274"/>
    <w:rsid w:val="007053AD"/>
    <w:rsid w:val="0070594B"/>
    <w:rsid w:val="007071CA"/>
    <w:rsid w:val="007075C0"/>
    <w:rsid w:val="00707896"/>
    <w:rsid w:val="0071001C"/>
    <w:rsid w:val="00710C3A"/>
    <w:rsid w:val="00711F28"/>
    <w:rsid w:val="00711FDB"/>
    <w:rsid w:val="0071257A"/>
    <w:rsid w:val="007134A2"/>
    <w:rsid w:val="007134F7"/>
    <w:rsid w:val="00713A3F"/>
    <w:rsid w:val="00713FDA"/>
    <w:rsid w:val="007140ED"/>
    <w:rsid w:val="0071525F"/>
    <w:rsid w:val="007155BD"/>
    <w:rsid w:val="00715981"/>
    <w:rsid w:val="00716619"/>
    <w:rsid w:val="00717249"/>
    <w:rsid w:val="00717250"/>
    <w:rsid w:val="007179E3"/>
    <w:rsid w:val="0072034F"/>
    <w:rsid w:val="00720493"/>
    <w:rsid w:val="0072049E"/>
    <w:rsid w:val="00720F64"/>
    <w:rsid w:val="00721178"/>
    <w:rsid w:val="007219FD"/>
    <w:rsid w:val="00721EE1"/>
    <w:rsid w:val="00723071"/>
    <w:rsid w:val="00723CEA"/>
    <w:rsid w:val="007241A8"/>
    <w:rsid w:val="00724205"/>
    <w:rsid w:val="0072539C"/>
    <w:rsid w:val="007253B6"/>
    <w:rsid w:val="007257B8"/>
    <w:rsid w:val="00727288"/>
    <w:rsid w:val="007276E5"/>
    <w:rsid w:val="00727793"/>
    <w:rsid w:val="00727DB5"/>
    <w:rsid w:val="0073076D"/>
    <w:rsid w:val="007307A8"/>
    <w:rsid w:val="00730F97"/>
    <w:rsid w:val="0073152C"/>
    <w:rsid w:val="00731777"/>
    <w:rsid w:val="00732BCC"/>
    <w:rsid w:val="00732C95"/>
    <w:rsid w:val="00732D69"/>
    <w:rsid w:val="00732D7A"/>
    <w:rsid w:val="0073344C"/>
    <w:rsid w:val="007335A8"/>
    <w:rsid w:val="0073476E"/>
    <w:rsid w:val="00735DE5"/>
    <w:rsid w:val="00736572"/>
    <w:rsid w:val="00736AF9"/>
    <w:rsid w:val="00736B81"/>
    <w:rsid w:val="00736EF3"/>
    <w:rsid w:val="00736F4F"/>
    <w:rsid w:val="0073708C"/>
    <w:rsid w:val="007403D1"/>
    <w:rsid w:val="007405B8"/>
    <w:rsid w:val="007405ED"/>
    <w:rsid w:val="00740942"/>
    <w:rsid w:val="00740E07"/>
    <w:rsid w:val="007418C4"/>
    <w:rsid w:val="007421F1"/>
    <w:rsid w:val="00742B6D"/>
    <w:rsid w:val="00742D11"/>
    <w:rsid w:val="007430F2"/>
    <w:rsid w:val="00743CC5"/>
    <w:rsid w:val="00744118"/>
    <w:rsid w:val="007442ED"/>
    <w:rsid w:val="0074432A"/>
    <w:rsid w:val="007443B3"/>
    <w:rsid w:val="007448CC"/>
    <w:rsid w:val="007448D8"/>
    <w:rsid w:val="00744AA9"/>
    <w:rsid w:val="00745540"/>
    <w:rsid w:val="007456BA"/>
    <w:rsid w:val="00745BA4"/>
    <w:rsid w:val="00746277"/>
    <w:rsid w:val="0074629E"/>
    <w:rsid w:val="007474D4"/>
    <w:rsid w:val="00747E73"/>
    <w:rsid w:val="00747FCC"/>
    <w:rsid w:val="00750EC1"/>
    <w:rsid w:val="007516D4"/>
    <w:rsid w:val="007516F6"/>
    <w:rsid w:val="0075183C"/>
    <w:rsid w:val="00751BF1"/>
    <w:rsid w:val="00751F36"/>
    <w:rsid w:val="0075218C"/>
    <w:rsid w:val="0075253B"/>
    <w:rsid w:val="007525BF"/>
    <w:rsid w:val="007537E7"/>
    <w:rsid w:val="00753DFA"/>
    <w:rsid w:val="00754957"/>
    <w:rsid w:val="0075563B"/>
    <w:rsid w:val="00755689"/>
    <w:rsid w:val="007559BB"/>
    <w:rsid w:val="00755F1C"/>
    <w:rsid w:val="00756914"/>
    <w:rsid w:val="0076049C"/>
    <w:rsid w:val="00760540"/>
    <w:rsid w:val="0076088A"/>
    <w:rsid w:val="00760893"/>
    <w:rsid w:val="00760AB3"/>
    <w:rsid w:val="00761272"/>
    <w:rsid w:val="007616AB"/>
    <w:rsid w:val="0076176C"/>
    <w:rsid w:val="007628FC"/>
    <w:rsid w:val="007631A6"/>
    <w:rsid w:val="007639D9"/>
    <w:rsid w:val="00763A28"/>
    <w:rsid w:val="00763B95"/>
    <w:rsid w:val="00764A57"/>
    <w:rsid w:val="00764CB4"/>
    <w:rsid w:val="0076527E"/>
    <w:rsid w:val="007658B0"/>
    <w:rsid w:val="00765A2C"/>
    <w:rsid w:val="00766735"/>
    <w:rsid w:val="0076730F"/>
    <w:rsid w:val="00767D2B"/>
    <w:rsid w:val="0077013C"/>
    <w:rsid w:val="00770714"/>
    <w:rsid w:val="007708E2"/>
    <w:rsid w:val="00770F72"/>
    <w:rsid w:val="00771CF2"/>
    <w:rsid w:val="007729ED"/>
    <w:rsid w:val="00773340"/>
    <w:rsid w:val="007737BA"/>
    <w:rsid w:val="00774288"/>
    <w:rsid w:val="007746E9"/>
    <w:rsid w:val="00775899"/>
    <w:rsid w:val="00775C7F"/>
    <w:rsid w:val="00777985"/>
    <w:rsid w:val="00777F14"/>
    <w:rsid w:val="007806D2"/>
    <w:rsid w:val="00780983"/>
    <w:rsid w:val="00780D8A"/>
    <w:rsid w:val="00780E13"/>
    <w:rsid w:val="0078103F"/>
    <w:rsid w:val="00781679"/>
    <w:rsid w:val="0078379A"/>
    <w:rsid w:val="00783930"/>
    <w:rsid w:val="007841DC"/>
    <w:rsid w:val="0078448B"/>
    <w:rsid w:val="007849AF"/>
    <w:rsid w:val="00785182"/>
    <w:rsid w:val="007855E3"/>
    <w:rsid w:val="0078589B"/>
    <w:rsid w:val="00785A57"/>
    <w:rsid w:val="00785E5B"/>
    <w:rsid w:val="00785FE1"/>
    <w:rsid w:val="0078620B"/>
    <w:rsid w:val="00786523"/>
    <w:rsid w:val="00786974"/>
    <w:rsid w:val="00786A30"/>
    <w:rsid w:val="00786A62"/>
    <w:rsid w:val="007877A3"/>
    <w:rsid w:val="00787A22"/>
    <w:rsid w:val="00787BD3"/>
    <w:rsid w:val="00787C2F"/>
    <w:rsid w:val="007904B7"/>
    <w:rsid w:val="00790A3A"/>
    <w:rsid w:val="00791039"/>
    <w:rsid w:val="00791219"/>
    <w:rsid w:val="007913C3"/>
    <w:rsid w:val="00791785"/>
    <w:rsid w:val="007923A0"/>
    <w:rsid w:val="007925B9"/>
    <w:rsid w:val="0079285C"/>
    <w:rsid w:val="00792B63"/>
    <w:rsid w:val="00793260"/>
    <w:rsid w:val="007939D9"/>
    <w:rsid w:val="0079433A"/>
    <w:rsid w:val="00794C40"/>
    <w:rsid w:val="00794C47"/>
    <w:rsid w:val="00794D3D"/>
    <w:rsid w:val="00794F55"/>
    <w:rsid w:val="00795AF7"/>
    <w:rsid w:val="007961A8"/>
    <w:rsid w:val="007963A6"/>
    <w:rsid w:val="00796567"/>
    <w:rsid w:val="007969B8"/>
    <w:rsid w:val="007971D7"/>
    <w:rsid w:val="0079751A"/>
    <w:rsid w:val="00797C4F"/>
    <w:rsid w:val="007A0DAA"/>
    <w:rsid w:val="007A2005"/>
    <w:rsid w:val="007A2508"/>
    <w:rsid w:val="007A26FF"/>
    <w:rsid w:val="007A3406"/>
    <w:rsid w:val="007A369D"/>
    <w:rsid w:val="007A3EB4"/>
    <w:rsid w:val="007A43A1"/>
    <w:rsid w:val="007A5024"/>
    <w:rsid w:val="007A639F"/>
    <w:rsid w:val="007A6F90"/>
    <w:rsid w:val="007A74B4"/>
    <w:rsid w:val="007A752F"/>
    <w:rsid w:val="007A7881"/>
    <w:rsid w:val="007B0001"/>
    <w:rsid w:val="007B107A"/>
    <w:rsid w:val="007B120D"/>
    <w:rsid w:val="007B15BD"/>
    <w:rsid w:val="007B1826"/>
    <w:rsid w:val="007B2279"/>
    <w:rsid w:val="007B2D6E"/>
    <w:rsid w:val="007B2E6A"/>
    <w:rsid w:val="007B310C"/>
    <w:rsid w:val="007B3613"/>
    <w:rsid w:val="007B43E2"/>
    <w:rsid w:val="007B4465"/>
    <w:rsid w:val="007B4828"/>
    <w:rsid w:val="007B5195"/>
    <w:rsid w:val="007B6043"/>
    <w:rsid w:val="007B635F"/>
    <w:rsid w:val="007B6F87"/>
    <w:rsid w:val="007B7474"/>
    <w:rsid w:val="007B7602"/>
    <w:rsid w:val="007C0009"/>
    <w:rsid w:val="007C02F1"/>
    <w:rsid w:val="007C0413"/>
    <w:rsid w:val="007C06DB"/>
    <w:rsid w:val="007C0763"/>
    <w:rsid w:val="007C1278"/>
    <w:rsid w:val="007C1422"/>
    <w:rsid w:val="007C1FCF"/>
    <w:rsid w:val="007C2268"/>
    <w:rsid w:val="007C236D"/>
    <w:rsid w:val="007C2CA2"/>
    <w:rsid w:val="007C30AE"/>
    <w:rsid w:val="007C382B"/>
    <w:rsid w:val="007C3B73"/>
    <w:rsid w:val="007C3E04"/>
    <w:rsid w:val="007C3E40"/>
    <w:rsid w:val="007C3FE5"/>
    <w:rsid w:val="007C44DA"/>
    <w:rsid w:val="007C4ECC"/>
    <w:rsid w:val="007C522B"/>
    <w:rsid w:val="007C5D73"/>
    <w:rsid w:val="007C5D89"/>
    <w:rsid w:val="007C67C6"/>
    <w:rsid w:val="007C68E1"/>
    <w:rsid w:val="007C6989"/>
    <w:rsid w:val="007D04D0"/>
    <w:rsid w:val="007D06DE"/>
    <w:rsid w:val="007D089A"/>
    <w:rsid w:val="007D0C10"/>
    <w:rsid w:val="007D11F9"/>
    <w:rsid w:val="007D1EB8"/>
    <w:rsid w:val="007D2B28"/>
    <w:rsid w:val="007D3522"/>
    <w:rsid w:val="007D3542"/>
    <w:rsid w:val="007D3A74"/>
    <w:rsid w:val="007D3CBC"/>
    <w:rsid w:val="007D46C9"/>
    <w:rsid w:val="007D594D"/>
    <w:rsid w:val="007D696C"/>
    <w:rsid w:val="007E02AD"/>
    <w:rsid w:val="007E0AE8"/>
    <w:rsid w:val="007E155A"/>
    <w:rsid w:val="007E167C"/>
    <w:rsid w:val="007E16AC"/>
    <w:rsid w:val="007E3B77"/>
    <w:rsid w:val="007E3C3F"/>
    <w:rsid w:val="007E3CD8"/>
    <w:rsid w:val="007E4C35"/>
    <w:rsid w:val="007E51E1"/>
    <w:rsid w:val="007E5881"/>
    <w:rsid w:val="007E5B17"/>
    <w:rsid w:val="007E618E"/>
    <w:rsid w:val="007E62B7"/>
    <w:rsid w:val="007E653B"/>
    <w:rsid w:val="007E7AE3"/>
    <w:rsid w:val="007E7D3B"/>
    <w:rsid w:val="007F0442"/>
    <w:rsid w:val="007F1106"/>
    <w:rsid w:val="007F12DF"/>
    <w:rsid w:val="007F1ECA"/>
    <w:rsid w:val="007F1F57"/>
    <w:rsid w:val="007F20AC"/>
    <w:rsid w:val="007F30E7"/>
    <w:rsid w:val="007F31F4"/>
    <w:rsid w:val="007F37D2"/>
    <w:rsid w:val="007F40C4"/>
    <w:rsid w:val="007F40D8"/>
    <w:rsid w:val="007F4382"/>
    <w:rsid w:val="007F4D0B"/>
    <w:rsid w:val="007F5296"/>
    <w:rsid w:val="007F57C7"/>
    <w:rsid w:val="007F5F1F"/>
    <w:rsid w:val="007F6077"/>
    <w:rsid w:val="007F7750"/>
    <w:rsid w:val="007F79FA"/>
    <w:rsid w:val="0080024F"/>
    <w:rsid w:val="00801577"/>
    <w:rsid w:val="00801D52"/>
    <w:rsid w:val="0080234C"/>
    <w:rsid w:val="00802C97"/>
    <w:rsid w:val="0080316B"/>
    <w:rsid w:val="00803FC5"/>
    <w:rsid w:val="00804E08"/>
    <w:rsid w:val="0080563A"/>
    <w:rsid w:val="008063CD"/>
    <w:rsid w:val="008069C3"/>
    <w:rsid w:val="008071DB"/>
    <w:rsid w:val="00807356"/>
    <w:rsid w:val="0080753C"/>
    <w:rsid w:val="00807B94"/>
    <w:rsid w:val="008105A5"/>
    <w:rsid w:val="00810D05"/>
    <w:rsid w:val="00811488"/>
    <w:rsid w:val="00811BB0"/>
    <w:rsid w:val="008127AE"/>
    <w:rsid w:val="00813F54"/>
    <w:rsid w:val="0081429E"/>
    <w:rsid w:val="008146A3"/>
    <w:rsid w:val="00815652"/>
    <w:rsid w:val="008159EF"/>
    <w:rsid w:val="008166F8"/>
    <w:rsid w:val="0081757E"/>
    <w:rsid w:val="00817A77"/>
    <w:rsid w:val="00820180"/>
    <w:rsid w:val="00820FC2"/>
    <w:rsid w:val="0082150F"/>
    <w:rsid w:val="00821721"/>
    <w:rsid w:val="00821A36"/>
    <w:rsid w:val="00821CA7"/>
    <w:rsid w:val="008223F9"/>
    <w:rsid w:val="00822C74"/>
    <w:rsid w:val="008231AF"/>
    <w:rsid w:val="008234A4"/>
    <w:rsid w:val="00823C61"/>
    <w:rsid w:val="00823D76"/>
    <w:rsid w:val="00824BDC"/>
    <w:rsid w:val="00825189"/>
    <w:rsid w:val="0082575E"/>
    <w:rsid w:val="00825B76"/>
    <w:rsid w:val="00825FDD"/>
    <w:rsid w:val="00825FF7"/>
    <w:rsid w:val="0082630E"/>
    <w:rsid w:val="00826BFE"/>
    <w:rsid w:val="008274FF"/>
    <w:rsid w:val="00827A8C"/>
    <w:rsid w:val="00830959"/>
    <w:rsid w:val="0083108A"/>
    <w:rsid w:val="00831CC9"/>
    <w:rsid w:val="00832076"/>
    <w:rsid w:val="00832F48"/>
    <w:rsid w:val="00833AE8"/>
    <w:rsid w:val="00833DDC"/>
    <w:rsid w:val="00834913"/>
    <w:rsid w:val="00835420"/>
    <w:rsid w:val="00835444"/>
    <w:rsid w:val="008359FD"/>
    <w:rsid w:val="00835E96"/>
    <w:rsid w:val="008361A8"/>
    <w:rsid w:val="008368AA"/>
    <w:rsid w:val="00836B87"/>
    <w:rsid w:val="008372B3"/>
    <w:rsid w:val="008379B1"/>
    <w:rsid w:val="0084034C"/>
    <w:rsid w:val="00840F8A"/>
    <w:rsid w:val="00841544"/>
    <w:rsid w:val="00841ABA"/>
    <w:rsid w:val="008425EE"/>
    <w:rsid w:val="008427D8"/>
    <w:rsid w:val="0084384B"/>
    <w:rsid w:val="00843BEA"/>
    <w:rsid w:val="00843CB1"/>
    <w:rsid w:val="008445B8"/>
    <w:rsid w:val="00844675"/>
    <w:rsid w:val="008467C2"/>
    <w:rsid w:val="00846B57"/>
    <w:rsid w:val="00846C4E"/>
    <w:rsid w:val="00847880"/>
    <w:rsid w:val="00847BCB"/>
    <w:rsid w:val="00847C03"/>
    <w:rsid w:val="008508D1"/>
    <w:rsid w:val="00851600"/>
    <w:rsid w:val="0085182D"/>
    <w:rsid w:val="00851F43"/>
    <w:rsid w:val="00851FA2"/>
    <w:rsid w:val="00852899"/>
    <w:rsid w:val="00852A20"/>
    <w:rsid w:val="00853D7A"/>
    <w:rsid w:val="008550E3"/>
    <w:rsid w:val="008552B5"/>
    <w:rsid w:val="00857B51"/>
    <w:rsid w:val="00860C85"/>
    <w:rsid w:val="00860D1B"/>
    <w:rsid w:val="00861197"/>
    <w:rsid w:val="00861C0A"/>
    <w:rsid w:val="00861E75"/>
    <w:rsid w:val="008621B8"/>
    <w:rsid w:val="00862266"/>
    <w:rsid w:val="00863B46"/>
    <w:rsid w:val="00865199"/>
    <w:rsid w:val="00865381"/>
    <w:rsid w:val="0086544D"/>
    <w:rsid w:val="008657BC"/>
    <w:rsid w:val="00865A70"/>
    <w:rsid w:val="00865AAD"/>
    <w:rsid w:val="00865B21"/>
    <w:rsid w:val="00865BAE"/>
    <w:rsid w:val="00867C9C"/>
    <w:rsid w:val="0087035A"/>
    <w:rsid w:val="00870383"/>
    <w:rsid w:val="00870CA4"/>
    <w:rsid w:val="0087112D"/>
    <w:rsid w:val="0087156C"/>
    <w:rsid w:val="0087164E"/>
    <w:rsid w:val="00871928"/>
    <w:rsid w:val="00871F18"/>
    <w:rsid w:val="00871F4F"/>
    <w:rsid w:val="008736D4"/>
    <w:rsid w:val="00873B33"/>
    <w:rsid w:val="00873DA0"/>
    <w:rsid w:val="00873F68"/>
    <w:rsid w:val="00874060"/>
    <w:rsid w:val="00874076"/>
    <w:rsid w:val="008751F4"/>
    <w:rsid w:val="00875B4E"/>
    <w:rsid w:val="00875E37"/>
    <w:rsid w:val="008763CF"/>
    <w:rsid w:val="0087673D"/>
    <w:rsid w:val="00876CB6"/>
    <w:rsid w:val="00876E8A"/>
    <w:rsid w:val="00877846"/>
    <w:rsid w:val="00877F72"/>
    <w:rsid w:val="00880DAE"/>
    <w:rsid w:val="00881183"/>
    <w:rsid w:val="0088158A"/>
    <w:rsid w:val="00881923"/>
    <w:rsid w:val="008826B9"/>
    <w:rsid w:val="00882BBF"/>
    <w:rsid w:val="00882C71"/>
    <w:rsid w:val="008834D4"/>
    <w:rsid w:val="0088355D"/>
    <w:rsid w:val="0088360B"/>
    <w:rsid w:val="008838D8"/>
    <w:rsid w:val="00883969"/>
    <w:rsid w:val="00884872"/>
    <w:rsid w:val="00884B38"/>
    <w:rsid w:val="00885198"/>
    <w:rsid w:val="00885603"/>
    <w:rsid w:val="00885DD6"/>
    <w:rsid w:val="00885DE5"/>
    <w:rsid w:val="008860C0"/>
    <w:rsid w:val="00886585"/>
    <w:rsid w:val="0088698A"/>
    <w:rsid w:val="00886A6D"/>
    <w:rsid w:val="00887447"/>
    <w:rsid w:val="00887D09"/>
    <w:rsid w:val="008903D2"/>
    <w:rsid w:val="00890B21"/>
    <w:rsid w:val="00890BA0"/>
    <w:rsid w:val="00890C6B"/>
    <w:rsid w:val="00890DDE"/>
    <w:rsid w:val="00891089"/>
    <w:rsid w:val="00891A53"/>
    <w:rsid w:val="00891C11"/>
    <w:rsid w:val="00891D99"/>
    <w:rsid w:val="00892119"/>
    <w:rsid w:val="008931F5"/>
    <w:rsid w:val="008936E9"/>
    <w:rsid w:val="00893C51"/>
    <w:rsid w:val="0089441A"/>
    <w:rsid w:val="00894AEE"/>
    <w:rsid w:val="0089683F"/>
    <w:rsid w:val="008975A4"/>
    <w:rsid w:val="00897687"/>
    <w:rsid w:val="00897EE1"/>
    <w:rsid w:val="008A094E"/>
    <w:rsid w:val="008A099E"/>
    <w:rsid w:val="008A2EA0"/>
    <w:rsid w:val="008A3275"/>
    <w:rsid w:val="008A3324"/>
    <w:rsid w:val="008A3690"/>
    <w:rsid w:val="008A3DC3"/>
    <w:rsid w:val="008A43D5"/>
    <w:rsid w:val="008A4A10"/>
    <w:rsid w:val="008A63FC"/>
    <w:rsid w:val="008A6829"/>
    <w:rsid w:val="008A7280"/>
    <w:rsid w:val="008A788E"/>
    <w:rsid w:val="008B00B6"/>
    <w:rsid w:val="008B08FB"/>
    <w:rsid w:val="008B0C67"/>
    <w:rsid w:val="008B0C9B"/>
    <w:rsid w:val="008B1365"/>
    <w:rsid w:val="008B1D83"/>
    <w:rsid w:val="008B3420"/>
    <w:rsid w:val="008B35AD"/>
    <w:rsid w:val="008B3BEE"/>
    <w:rsid w:val="008B487E"/>
    <w:rsid w:val="008B4A6E"/>
    <w:rsid w:val="008B556F"/>
    <w:rsid w:val="008B5BB6"/>
    <w:rsid w:val="008B5D5C"/>
    <w:rsid w:val="008B680B"/>
    <w:rsid w:val="008B6F66"/>
    <w:rsid w:val="008B7250"/>
    <w:rsid w:val="008B7338"/>
    <w:rsid w:val="008B7373"/>
    <w:rsid w:val="008B7430"/>
    <w:rsid w:val="008B748E"/>
    <w:rsid w:val="008B764D"/>
    <w:rsid w:val="008B7B76"/>
    <w:rsid w:val="008C02D6"/>
    <w:rsid w:val="008C062D"/>
    <w:rsid w:val="008C0C0A"/>
    <w:rsid w:val="008C16D1"/>
    <w:rsid w:val="008C1800"/>
    <w:rsid w:val="008C246A"/>
    <w:rsid w:val="008C24A6"/>
    <w:rsid w:val="008C2661"/>
    <w:rsid w:val="008C2CA7"/>
    <w:rsid w:val="008C3384"/>
    <w:rsid w:val="008C3A66"/>
    <w:rsid w:val="008C3BA9"/>
    <w:rsid w:val="008C43AE"/>
    <w:rsid w:val="008C4DD2"/>
    <w:rsid w:val="008C528A"/>
    <w:rsid w:val="008C5648"/>
    <w:rsid w:val="008C5C9A"/>
    <w:rsid w:val="008C5E19"/>
    <w:rsid w:val="008C60EB"/>
    <w:rsid w:val="008C655F"/>
    <w:rsid w:val="008C6599"/>
    <w:rsid w:val="008C7027"/>
    <w:rsid w:val="008C76CC"/>
    <w:rsid w:val="008C77A6"/>
    <w:rsid w:val="008C7F71"/>
    <w:rsid w:val="008D0047"/>
    <w:rsid w:val="008D04E1"/>
    <w:rsid w:val="008D0E33"/>
    <w:rsid w:val="008D165C"/>
    <w:rsid w:val="008D1AA6"/>
    <w:rsid w:val="008D1D93"/>
    <w:rsid w:val="008D228E"/>
    <w:rsid w:val="008D25A3"/>
    <w:rsid w:val="008D2EA0"/>
    <w:rsid w:val="008D3807"/>
    <w:rsid w:val="008D3A21"/>
    <w:rsid w:val="008D44F4"/>
    <w:rsid w:val="008D4559"/>
    <w:rsid w:val="008D4576"/>
    <w:rsid w:val="008D6E45"/>
    <w:rsid w:val="008D7472"/>
    <w:rsid w:val="008D7CB4"/>
    <w:rsid w:val="008E009B"/>
    <w:rsid w:val="008E1043"/>
    <w:rsid w:val="008E1152"/>
    <w:rsid w:val="008E1787"/>
    <w:rsid w:val="008E18E4"/>
    <w:rsid w:val="008E1C56"/>
    <w:rsid w:val="008E32AD"/>
    <w:rsid w:val="008E3D2A"/>
    <w:rsid w:val="008E4044"/>
    <w:rsid w:val="008E45A6"/>
    <w:rsid w:val="008E537B"/>
    <w:rsid w:val="008E65DD"/>
    <w:rsid w:val="008E6F33"/>
    <w:rsid w:val="008E7068"/>
    <w:rsid w:val="008E75E6"/>
    <w:rsid w:val="008E76B5"/>
    <w:rsid w:val="008F059E"/>
    <w:rsid w:val="008F0965"/>
    <w:rsid w:val="008F0A66"/>
    <w:rsid w:val="008F133A"/>
    <w:rsid w:val="008F181C"/>
    <w:rsid w:val="008F1C18"/>
    <w:rsid w:val="008F204B"/>
    <w:rsid w:val="008F249A"/>
    <w:rsid w:val="008F2ECD"/>
    <w:rsid w:val="008F349E"/>
    <w:rsid w:val="008F3B1D"/>
    <w:rsid w:val="008F3D97"/>
    <w:rsid w:val="008F4100"/>
    <w:rsid w:val="008F4A89"/>
    <w:rsid w:val="008F4FC1"/>
    <w:rsid w:val="008F59B7"/>
    <w:rsid w:val="008F5B79"/>
    <w:rsid w:val="008F5FBF"/>
    <w:rsid w:val="008F65EF"/>
    <w:rsid w:val="008F6ACA"/>
    <w:rsid w:val="008F7420"/>
    <w:rsid w:val="008F7750"/>
    <w:rsid w:val="009000B1"/>
    <w:rsid w:val="009002C6"/>
    <w:rsid w:val="009004F0"/>
    <w:rsid w:val="009007ED"/>
    <w:rsid w:val="00900B58"/>
    <w:rsid w:val="009017AF"/>
    <w:rsid w:val="00901918"/>
    <w:rsid w:val="00902128"/>
    <w:rsid w:val="009026DC"/>
    <w:rsid w:val="00903513"/>
    <w:rsid w:val="00903B37"/>
    <w:rsid w:val="00904EC1"/>
    <w:rsid w:val="009052CF"/>
    <w:rsid w:val="00905395"/>
    <w:rsid w:val="00905572"/>
    <w:rsid w:val="009057EB"/>
    <w:rsid w:val="00905E4A"/>
    <w:rsid w:val="009077DC"/>
    <w:rsid w:val="00910240"/>
    <w:rsid w:val="0091050C"/>
    <w:rsid w:val="00910CBD"/>
    <w:rsid w:val="00910CD3"/>
    <w:rsid w:val="00911312"/>
    <w:rsid w:val="00911722"/>
    <w:rsid w:val="00912D0B"/>
    <w:rsid w:val="0091456C"/>
    <w:rsid w:val="009146E5"/>
    <w:rsid w:val="009158E0"/>
    <w:rsid w:val="00915B36"/>
    <w:rsid w:val="00916252"/>
    <w:rsid w:val="00916714"/>
    <w:rsid w:val="00916BBB"/>
    <w:rsid w:val="00917304"/>
    <w:rsid w:val="00917A78"/>
    <w:rsid w:val="009204D3"/>
    <w:rsid w:val="009209A1"/>
    <w:rsid w:val="00921714"/>
    <w:rsid w:val="00922742"/>
    <w:rsid w:val="00922F3C"/>
    <w:rsid w:val="009231DD"/>
    <w:rsid w:val="00923570"/>
    <w:rsid w:val="009235F8"/>
    <w:rsid w:val="0092389B"/>
    <w:rsid w:val="00925B90"/>
    <w:rsid w:val="00927898"/>
    <w:rsid w:val="00927A7A"/>
    <w:rsid w:val="00927AA6"/>
    <w:rsid w:val="00927BE6"/>
    <w:rsid w:val="00927BF4"/>
    <w:rsid w:val="009303D4"/>
    <w:rsid w:val="00930412"/>
    <w:rsid w:val="00930DF5"/>
    <w:rsid w:val="0093120B"/>
    <w:rsid w:val="0093191C"/>
    <w:rsid w:val="00931D7C"/>
    <w:rsid w:val="00933512"/>
    <w:rsid w:val="00933AAD"/>
    <w:rsid w:val="00933EEB"/>
    <w:rsid w:val="00934116"/>
    <w:rsid w:val="00934A02"/>
    <w:rsid w:val="009358EA"/>
    <w:rsid w:val="00935943"/>
    <w:rsid w:val="00935B60"/>
    <w:rsid w:val="00936A50"/>
    <w:rsid w:val="00936ABE"/>
    <w:rsid w:val="00936DF5"/>
    <w:rsid w:val="00937EE9"/>
    <w:rsid w:val="0094051D"/>
    <w:rsid w:val="009407FD"/>
    <w:rsid w:val="00940A54"/>
    <w:rsid w:val="00940FF8"/>
    <w:rsid w:val="00941654"/>
    <w:rsid w:val="0094166A"/>
    <w:rsid w:val="00942115"/>
    <w:rsid w:val="0094235C"/>
    <w:rsid w:val="00942466"/>
    <w:rsid w:val="00942CAC"/>
    <w:rsid w:val="00942E5D"/>
    <w:rsid w:val="009437E6"/>
    <w:rsid w:val="009438F8"/>
    <w:rsid w:val="00943D54"/>
    <w:rsid w:val="00944A07"/>
    <w:rsid w:val="00944FE6"/>
    <w:rsid w:val="00945838"/>
    <w:rsid w:val="00945E48"/>
    <w:rsid w:val="009469BD"/>
    <w:rsid w:val="00946E2B"/>
    <w:rsid w:val="0094769C"/>
    <w:rsid w:val="009478E6"/>
    <w:rsid w:val="0094790B"/>
    <w:rsid w:val="00947D19"/>
    <w:rsid w:val="009503B4"/>
    <w:rsid w:val="009505B4"/>
    <w:rsid w:val="00951672"/>
    <w:rsid w:val="00951EF9"/>
    <w:rsid w:val="00953076"/>
    <w:rsid w:val="0095342D"/>
    <w:rsid w:val="00953AEA"/>
    <w:rsid w:val="009541CB"/>
    <w:rsid w:val="0095429A"/>
    <w:rsid w:val="00954BB2"/>
    <w:rsid w:val="00955187"/>
    <w:rsid w:val="00955A31"/>
    <w:rsid w:val="00957AD2"/>
    <w:rsid w:val="00957AF8"/>
    <w:rsid w:val="0096036B"/>
    <w:rsid w:val="00960539"/>
    <w:rsid w:val="00960669"/>
    <w:rsid w:val="00962519"/>
    <w:rsid w:val="00962C63"/>
    <w:rsid w:val="009639B5"/>
    <w:rsid w:val="009643C8"/>
    <w:rsid w:val="00964661"/>
    <w:rsid w:val="009646B3"/>
    <w:rsid w:val="00964D49"/>
    <w:rsid w:val="009654C4"/>
    <w:rsid w:val="0096579D"/>
    <w:rsid w:val="00966292"/>
    <w:rsid w:val="009665FA"/>
    <w:rsid w:val="00966763"/>
    <w:rsid w:val="00966A25"/>
    <w:rsid w:val="00966C72"/>
    <w:rsid w:val="00966E6C"/>
    <w:rsid w:val="009673F3"/>
    <w:rsid w:val="0096757E"/>
    <w:rsid w:val="009701B6"/>
    <w:rsid w:val="00970256"/>
    <w:rsid w:val="009708B4"/>
    <w:rsid w:val="009719A9"/>
    <w:rsid w:val="00971D5B"/>
    <w:rsid w:val="009722E5"/>
    <w:rsid w:val="00972BD8"/>
    <w:rsid w:val="00973DDA"/>
    <w:rsid w:val="0097448D"/>
    <w:rsid w:val="00974A6F"/>
    <w:rsid w:val="00974CCC"/>
    <w:rsid w:val="00975418"/>
    <w:rsid w:val="00975514"/>
    <w:rsid w:val="00975B2C"/>
    <w:rsid w:val="0097667C"/>
    <w:rsid w:val="00976EFB"/>
    <w:rsid w:val="00977058"/>
    <w:rsid w:val="0097720D"/>
    <w:rsid w:val="0097730A"/>
    <w:rsid w:val="00977D89"/>
    <w:rsid w:val="009800FE"/>
    <w:rsid w:val="00980492"/>
    <w:rsid w:val="0098061B"/>
    <w:rsid w:val="00981366"/>
    <w:rsid w:val="009817C3"/>
    <w:rsid w:val="00981ED3"/>
    <w:rsid w:val="009836B6"/>
    <w:rsid w:val="00983968"/>
    <w:rsid w:val="00983F0E"/>
    <w:rsid w:val="00984ACE"/>
    <w:rsid w:val="00985326"/>
    <w:rsid w:val="009855A9"/>
    <w:rsid w:val="00985912"/>
    <w:rsid w:val="00986287"/>
    <w:rsid w:val="00986318"/>
    <w:rsid w:val="009865F9"/>
    <w:rsid w:val="00987CF2"/>
    <w:rsid w:val="009903ED"/>
    <w:rsid w:val="00990CAA"/>
    <w:rsid w:val="00990E00"/>
    <w:rsid w:val="00991053"/>
    <w:rsid w:val="009914A9"/>
    <w:rsid w:val="009922D0"/>
    <w:rsid w:val="00992496"/>
    <w:rsid w:val="009924D9"/>
    <w:rsid w:val="009928AC"/>
    <w:rsid w:val="00993ACE"/>
    <w:rsid w:val="0099425A"/>
    <w:rsid w:val="00994502"/>
    <w:rsid w:val="00994CB3"/>
    <w:rsid w:val="009955EF"/>
    <w:rsid w:val="00995769"/>
    <w:rsid w:val="00995B51"/>
    <w:rsid w:val="00995B8E"/>
    <w:rsid w:val="00995D79"/>
    <w:rsid w:val="00995DA8"/>
    <w:rsid w:val="009964EF"/>
    <w:rsid w:val="0099650C"/>
    <w:rsid w:val="009969E4"/>
    <w:rsid w:val="00996CA4"/>
    <w:rsid w:val="00997038"/>
    <w:rsid w:val="00997558"/>
    <w:rsid w:val="009A04F8"/>
    <w:rsid w:val="009A0B1F"/>
    <w:rsid w:val="009A1977"/>
    <w:rsid w:val="009A2449"/>
    <w:rsid w:val="009A2602"/>
    <w:rsid w:val="009A2AC0"/>
    <w:rsid w:val="009A2BC9"/>
    <w:rsid w:val="009A308B"/>
    <w:rsid w:val="009A3292"/>
    <w:rsid w:val="009A39EF"/>
    <w:rsid w:val="009A3E5C"/>
    <w:rsid w:val="009A4656"/>
    <w:rsid w:val="009A490A"/>
    <w:rsid w:val="009A49BC"/>
    <w:rsid w:val="009A4A86"/>
    <w:rsid w:val="009A4D82"/>
    <w:rsid w:val="009A4E07"/>
    <w:rsid w:val="009A5294"/>
    <w:rsid w:val="009A55BC"/>
    <w:rsid w:val="009A5E65"/>
    <w:rsid w:val="009A5FB8"/>
    <w:rsid w:val="009A60FB"/>
    <w:rsid w:val="009A74BE"/>
    <w:rsid w:val="009A7F5E"/>
    <w:rsid w:val="009B04A2"/>
    <w:rsid w:val="009B0AC7"/>
    <w:rsid w:val="009B1156"/>
    <w:rsid w:val="009B1A38"/>
    <w:rsid w:val="009B2262"/>
    <w:rsid w:val="009B2D67"/>
    <w:rsid w:val="009B31AB"/>
    <w:rsid w:val="009B3DC0"/>
    <w:rsid w:val="009B40F5"/>
    <w:rsid w:val="009B45D8"/>
    <w:rsid w:val="009B45D9"/>
    <w:rsid w:val="009B5505"/>
    <w:rsid w:val="009B596C"/>
    <w:rsid w:val="009B5BD1"/>
    <w:rsid w:val="009B5CEC"/>
    <w:rsid w:val="009B5E46"/>
    <w:rsid w:val="009B5F0B"/>
    <w:rsid w:val="009B6D78"/>
    <w:rsid w:val="009B6FB3"/>
    <w:rsid w:val="009B7740"/>
    <w:rsid w:val="009C0287"/>
    <w:rsid w:val="009C05A8"/>
    <w:rsid w:val="009C074F"/>
    <w:rsid w:val="009C0F94"/>
    <w:rsid w:val="009C128D"/>
    <w:rsid w:val="009C1294"/>
    <w:rsid w:val="009C1B0A"/>
    <w:rsid w:val="009C1B5B"/>
    <w:rsid w:val="009C1F80"/>
    <w:rsid w:val="009C2054"/>
    <w:rsid w:val="009C3227"/>
    <w:rsid w:val="009C3314"/>
    <w:rsid w:val="009C40FC"/>
    <w:rsid w:val="009C4555"/>
    <w:rsid w:val="009C491B"/>
    <w:rsid w:val="009C4CB5"/>
    <w:rsid w:val="009C4E40"/>
    <w:rsid w:val="009C4F85"/>
    <w:rsid w:val="009C565D"/>
    <w:rsid w:val="009C6381"/>
    <w:rsid w:val="009C6AEA"/>
    <w:rsid w:val="009C6E4D"/>
    <w:rsid w:val="009C6EF8"/>
    <w:rsid w:val="009D0CF6"/>
    <w:rsid w:val="009D10B9"/>
    <w:rsid w:val="009D28E6"/>
    <w:rsid w:val="009D3251"/>
    <w:rsid w:val="009D3357"/>
    <w:rsid w:val="009D3C5F"/>
    <w:rsid w:val="009D3D1E"/>
    <w:rsid w:val="009D40A5"/>
    <w:rsid w:val="009D40BB"/>
    <w:rsid w:val="009D48A0"/>
    <w:rsid w:val="009D4F8F"/>
    <w:rsid w:val="009D5A3A"/>
    <w:rsid w:val="009D5B23"/>
    <w:rsid w:val="009D622C"/>
    <w:rsid w:val="009D6C5C"/>
    <w:rsid w:val="009D7757"/>
    <w:rsid w:val="009E01D7"/>
    <w:rsid w:val="009E11A7"/>
    <w:rsid w:val="009E190A"/>
    <w:rsid w:val="009E1B16"/>
    <w:rsid w:val="009E2300"/>
    <w:rsid w:val="009E27BE"/>
    <w:rsid w:val="009E2A63"/>
    <w:rsid w:val="009E4514"/>
    <w:rsid w:val="009E53B5"/>
    <w:rsid w:val="009E6462"/>
    <w:rsid w:val="009E67BF"/>
    <w:rsid w:val="009E6AFE"/>
    <w:rsid w:val="009E70BB"/>
    <w:rsid w:val="009E7540"/>
    <w:rsid w:val="009F0694"/>
    <w:rsid w:val="009F2651"/>
    <w:rsid w:val="009F28EF"/>
    <w:rsid w:val="009F2DF5"/>
    <w:rsid w:val="009F2E50"/>
    <w:rsid w:val="009F3840"/>
    <w:rsid w:val="009F3ACC"/>
    <w:rsid w:val="009F478E"/>
    <w:rsid w:val="009F48F7"/>
    <w:rsid w:val="009F4984"/>
    <w:rsid w:val="009F4E3B"/>
    <w:rsid w:val="009F5680"/>
    <w:rsid w:val="009F5845"/>
    <w:rsid w:val="009F58B1"/>
    <w:rsid w:val="009F61AC"/>
    <w:rsid w:val="009F66FA"/>
    <w:rsid w:val="009F71F0"/>
    <w:rsid w:val="009F7A34"/>
    <w:rsid w:val="009F7C1A"/>
    <w:rsid w:val="009F7DBE"/>
    <w:rsid w:val="00A00041"/>
    <w:rsid w:val="00A0034F"/>
    <w:rsid w:val="00A00A8E"/>
    <w:rsid w:val="00A01885"/>
    <w:rsid w:val="00A019E0"/>
    <w:rsid w:val="00A01B9E"/>
    <w:rsid w:val="00A02D80"/>
    <w:rsid w:val="00A03678"/>
    <w:rsid w:val="00A03A37"/>
    <w:rsid w:val="00A03D70"/>
    <w:rsid w:val="00A05CF5"/>
    <w:rsid w:val="00A05F52"/>
    <w:rsid w:val="00A060B7"/>
    <w:rsid w:val="00A066A6"/>
    <w:rsid w:val="00A06B0C"/>
    <w:rsid w:val="00A06CDE"/>
    <w:rsid w:val="00A06EC7"/>
    <w:rsid w:val="00A06F23"/>
    <w:rsid w:val="00A077CF"/>
    <w:rsid w:val="00A106A7"/>
    <w:rsid w:val="00A10850"/>
    <w:rsid w:val="00A10DD0"/>
    <w:rsid w:val="00A11273"/>
    <w:rsid w:val="00A1185E"/>
    <w:rsid w:val="00A118D2"/>
    <w:rsid w:val="00A11B3C"/>
    <w:rsid w:val="00A11F45"/>
    <w:rsid w:val="00A128D6"/>
    <w:rsid w:val="00A12C04"/>
    <w:rsid w:val="00A14594"/>
    <w:rsid w:val="00A14875"/>
    <w:rsid w:val="00A14991"/>
    <w:rsid w:val="00A149F5"/>
    <w:rsid w:val="00A14D43"/>
    <w:rsid w:val="00A14D52"/>
    <w:rsid w:val="00A15599"/>
    <w:rsid w:val="00A1573D"/>
    <w:rsid w:val="00A15860"/>
    <w:rsid w:val="00A159AA"/>
    <w:rsid w:val="00A160EC"/>
    <w:rsid w:val="00A162BC"/>
    <w:rsid w:val="00A1642C"/>
    <w:rsid w:val="00A17078"/>
    <w:rsid w:val="00A17293"/>
    <w:rsid w:val="00A20528"/>
    <w:rsid w:val="00A2060D"/>
    <w:rsid w:val="00A20A7D"/>
    <w:rsid w:val="00A20E5F"/>
    <w:rsid w:val="00A21090"/>
    <w:rsid w:val="00A215BB"/>
    <w:rsid w:val="00A221EB"/>
    <w:rsid w:val="00A22C75"/>
    <w:rsid w:val="00A237CD"/>
    <w:rsid w:val="00A241DE"/>
    <w:rsid w:val="00A24D27"/>
    <w:rsid w:val="00A24E7A"/>
    <w:rsid w:val="00A25225"/>
    <w:rsid w:val="00A26140"/>
    <w:rsid w:val="00A262FC"/>
    <w:rsid w:val="00A26985"/>
    <w:rsid w:val="00A26EAC"/>
    <w:rsid w:val="00A2796D"/>
    <w:rsid w:val="00A27D30"/>
    <w:rsid w:val="00A27D33"/>
    <w:rsid w:val="00A27E07"/>
    <w:rsid w:val="00A27E0F"/>
    <w:rsid w:val="00A30636"/>
    <w:rsid w:val="00A306A2"/>
    <w:rsid w:val="00A31CEB"/>
    <w:rsid w:val="00A32033"/>
    <w:rsid w:val="00A32367"/>
    <w:rsid w:val="00A32808"/>
    <w:rsid w:val="00A328D8"/>
    <w:rsid w:val="00A32972"/>
    <w:rsid w:val="00A32EE8"/>
    <w:rsid w:val="00A3504C"/>
    <w:rsid w:val="00A353C8"/>
    <w:rsid w:val="00A35791"/>
    <w:rsid w:val="00A35DB3"/>
    <w:rsid w:val="00A36021"/>
    <w:rsid w:val="00A360EA"/>
    <w:rsid w:val="00A3643C"/>
    <w:rsid w:val="00A3650D"/>
    <w:rsid w:val="00A3690A"/>
    <w:rsid w:val="00A371EC"/>
    <w:rsid w:val="00A37220"/>
    <w:rsid w:val="00A37CD5"/>
    <w:rsid w:val="00A4022B"/>
    <w:rsid w:val="00A403D7"/>
    <w:rsid w:val="00A40A07"/>
    <w:rsid w:val="00A41A2A"/>
    <w:rsid w:val="00A41B68"/>
    <w:rsid w:val="00A433D0"/>
    <w:rsid w:val="00A43519"/>
    <w:rsid w:val="00A4377C"/>
    <w:rsid w:val="00A43DFB"/>
    <w:rsid w:val="00A43F33"/>
    <w:rsid w:val="00A44170"/>
    <w:rsid w:val="00A44C19"/>
    <w:rsid w:val="00A44E63"/>
    <w:rsid w:val="00A466CA"/>
    <w:rsid w:val="00A46F50"/>
    <w:rsid w:val="00A47C03"/>
    <w:rsid w:val="00A502BD"/>
    <w:rsid w:val="00A50948"/>
    <w:rsid w:val="00A509CE"/>
    <w:rsid w:val="00A51AF6"/>
    <w:rsid w:val="00A5264A"/>
    <w:rsid w:val="00A52B55"/>
    <w:rsid w:val="00A538C4"/>
    <w:rsid w:val="00A53DD0"/>
    <w:rsid w:val="00A5476B"/>
    <w:rsid w:val="00A54BD2"/>
    <w:rsid w:val="00A556DD"/>
    <w:rsid w:val="00A565F7"/>
    <w:rsid w:val="00A56D30"/>
    <w:rsid w:val="00A6126A"/>
    <w:rsid w:val="00A61550"/>
    <w:rsid w:val="00A61DAA"/>
    <w:rsid w:val="00A6327B"/>
    <w:rsid w:val="00A63506"/>
    <w:rsid w:val="00A637A4"/>
    <w:rsid w:val="00A63C1D"/>
    <w:rsid w:val="00A63E17"/>
    <w:rsid w:val="00A63E58"/>
    <w:rsid w:val="00A645AF"/>
    <w:rsid w:val="00A64E2B"/>
    <w:rsid w:val="00A65128"/>
    <w:rsid w:val="00A661E4"/>
    <w:rsid w:val="00A665E0"/>
    <w:rsid w:val="00A66B87"/>
    <w:rsid w:val="00A7147F"/>
    <w:rsid w:val="00A72249"/>
    <w:rsid w:val="00A72FF8"/>
    <w:rsid w:val="00A7366E"/>
    <w:rsid w:val="00A7393F"/>
    <w:rsid w:val="00A73F34"/>
    <w:rsid w:val="00A740E4"/>
    <w:rsid w:val="00A75492"/>
    <w:rsid w:val="00A769F9"/>
    <w:rsid w:val="00A76C36"/>
    <w:rsid w:val="00A76D53"/>
    <w:rsid w:val="00A77887"/>
    <w:rsid w:val="00A806B7"/>
    <w:rsid w:val="00A809E4"/>
    <w:rsid w:val="00A80E49"/>
    <w:rsid w:val="00A80EB3"/>
    <w:rsid w:val="00A81099"/>
    <w:rsid w:val="00A81742"/>
    <w:rsid w:val="00A831BE"/>
    <w:rsid w:val="00A835C6"/>
    <w:rsid w:val="00A8360F"/>
    <w:rsid w:val="00A84516"/>
    <w:rsid w:val="00A8481C"/>
    <w:rsid w:val="00A84945"/>
    <w:rsid w:val="00A84AFF"/>
    <w:rsid w:val="00A85994"/>
    <w:rsid w:val="00A8609C"/>
    <w:rsid w:val="00A86B18"/>
    <w:rsid w:val="00A86B93"/>
    <w:rsid w:val="00A87506"/>
    <w:rsid w:val="00A87AE7"/>
    <w:rsid w:val="00A90565"/>
    <w:rsid w:val="00A90D58"/>
    <w:rsid w:val="00A9102E"/>
    <w:rsid w:val="00A91BB7"/>
    <w:rsid w:val="00A91E4C"/>
    <w:rsid w:val="00A9243C"/>
    <w:rsid w:val="00A935A3"/>
    <w:rsid w:val="00A93DC6"/>
    <w:rsid w:val="00A93ECE"/>
    <w:rsid w:val="00A949F3"/>
    <w:rsid w:val="00A94FB7"/>
    <w:rsid w:val="00A95B68"/>
    <w:rsid w:val="00A95FDA"/>
    <w:rsid w:val="00A9605A"/>
    <w:rsid w:val="00A96BAF"/>
    <w:rsid w:val="00A96FC0"/>
    <w:rsid w:val="00A97008"/>
    <w:rsid w:val="00A97BB4"/>
    <w:rsid w:val="00AA0644"/>
    <w:rsid w:val="00AA14CF"/>
    <w:rsid w:val="00AA1D50"/>
    <w:rsid w:val="00AA1F10"/>
    <w:rsid w:val="00AA3061"/>
    <w:rsid w:val="00AA30A4"/>
    <w:rsid w:val="00AA31EE"/>
    <w:rsid w:val="00AA35AE"/>
    <w:rsid w:val="00AA4196"/>
    <w:rsid w:val="00AA476D"/>
    <w:rsid w:val="00AA47A3"/>
    <w:rsid w:val="00AA4B70"/>
    <w:rsid w:val="00AA5540"/>
    <w:rsid w:val="00AA5BE3"/>
    <w:rsid w:val="00AA5F24"/>
    <w:rsid w:val="00AA60B0"/>
    <w:rsid w:val="00AA6922"/>
    <w:rsid w:val="00AA6936"/>
    <w:rsid w:val="00AA6998"/>
    <w:rsid w:val="00AA7A96"/>
    <w:rsid w:val="00AA7E1B"/>
    <w:rsid w:val="00AB0483"/>
    <w:rsid w:val="00AB0AED"/>
    <w:rsid w:val="00AB0F89"/>
    <w:rsid w:val="00AB10BC"/>
    <w:rsid w:val="00AB147E"/>
    <w:rsid w:val="00AB31E7"/>
    <w:rsid w:val="00AB3E41"/>
    <w:rsid w:val="00AB3F28"/>
    <w:rsid w:val="00AB40AE"/>
    <w:rsid w:val="00AB4AEA"/>
    <w:rsid w:val="00AB4F61"/>
    <w:rsid w:val="00AB573E"/>
    <w:rsid w:val="00AB5E13"/>
    <w:rsid w:val="00AB6C04"/>
    <w:rsid w:val="00AB6EE5"/>
    <w:rsid w:val="00AB7358"/>
    <w:rsid w:val="00AB7DEB"/>
    <w:rsid w:val="00AB7FDB"/>
    <w:rsid w:val="00AC0DC5"/>
    <w:rsid w:val="00AC1A52"/>
    <w:rsid w:val="00AC1B15"/>
    <w:rsid w:val="00AC1EDB"/>
    <w:rsid w:val="00AC2107"/>
    <w:rsid w:val="00AC2148"/>
    <w:rsid w:val="00AC2D97"/>
    <w:rsid w:val="00AC33AF"/>
    <w:rsid w:val="00AC374B"/>
    <w:rsid w:val="00AC3836"/>
    <w:rsid w:val="00AC410E"/>
    <w:rsid w:val="00AC4C48"/>
    <w:rsid w:val="00AC5587"/>
    <w:rsid w:val="00AC5FF4"/>
    <w:rsid w:val="00AC73D7"/>
    <w:rsid w:val="00AC79A5"/>
    <w:rsid w:val="00AC7D48"/>
    <w:rsid w:val="00AC7EB1"/>
    <w:rsid w:val="00AD01B8"/>
    <w:rsid w:val="00AD0E77"/>
    <w:rsid w:val="00AD0F72"/>
    <w:rsid w:val="00AD1AB6"/>
    <w:rsid w:val="00AD1D14"/>
    <w:rsid w:val="00AD20AE"/>
    <w:rsid w:val="00AD2356"/>
    <w:rsid w:val="00AD25A0"/>
    <w:rsid w:val="00AD2958"/>
    <w:rsid w:val="00AD337A"/>
    <w:rsid w:val="00AD3681"/>
    <w:rsid w:val="00AD3AEF"/>
    <w:rsid w:val="00AD52A9"/>
    <w:rsid w:val="00AD533F"/>
    <w:rsid w:val="00AD54E4"/>
    <w:rsid w:val="00AD6C68"/>
    <w:rsid w:val="00AD75AD"/>
    <w:rsid w:val="00AD77D1"/>
    <w:rsid w:val="00AD7FAF"/>
    <w:rsid w:val="00AE00BC"/>
    <w:rsid w:val="00AE1092"/>
    <w:rsid w:val="00AE1735"/>
    <w:rsid w:val="00AE17AA"/>
    <w:rsid w:val="00AE2A4E"/>
    <w:rsid w:val="00AE2D7A"/>
    <w:rsid w:val="00AE2E81"/>
    <w:rsid w:val="00AE3A35"/>
    <w:rsid w:val="00AE3CF0"/>
    <w:rsid w:val="00AE488C"/>
    <w:rsid w:val="00AE4C20"/>
    <w:rsid w:val="00AE5044"/>
    <w:rsid w:val="00AE53A3"/>
    <w:rsid w:val="00AE5CCD"/>
    <w:rsid w:val="00AE5DEF"/>
    <w:rsid w:val="00AE679A"/>
    <w:rsid w:val="00AE6A2D"/>
    <w:rsid w:val="00AE6D36"/>
    <w:rsid w:val="00AE6FED"/>
    <w:rsid w:val="00AE7263"/>
    <w:rsid w:val="00AE72A2"/>
    <w:rsid w:val="00AF0503"/>
    <w:rsid w:val="00AF080B"/>
    <w:rsid w:val="00AF0B65"/>
    <w:rsid w:val="00AF1AA2"/>
    <w:rsid w:val="00AF2243"/>
    <w:rsid w:val="00AF242B"/>
    <w:rsid w:val="00AF246B"/>
    <w:rsid w:val="00AF2850"/>
    <w:rsid w:val="00AF2C6F"/>
    <w:rsid w:val="00AF3578"/>
    <w:rsid w:val="00AF3E63"/>
    <w:rsid w:val="00AF3EBA"/>
    <w:rsid w:val="00AF40FD"/>
    <w:rsid w:val="00AF489F"/>
    <w:rsid w:val="00AF5A8E"/>
    <w:rsid w:val="00AF5D1E"/>
    <w:rsid w:val="00AF5F0C"/>
    <w:rsid w:val="00AF63B2"/>
    <w:rsid w:val="00AF656C"/>
    <w:rsid w:val="00AF665C"/>
    <w:rsid w:val="00AF67CE"/>
    <w:rsid w:val="00AF73E3"/>
    <w:rsid w:val="00AF7CE6"/>
    <w:rsid w:val="00B000CE"/>
    <w:rsid w:val="00B0095C"/>
    <w:rsid w:val="00B00B36"/>
    <w:rsid w:val="00B00ED0"/>
    <w:rsid w:val="00B02992"/>
    <w:rsid w:val="00B048F1"/>
    <w:rsid w:val="00B04D54"/>
    <w:rsid w:val="00B052EF"/>
    <w:rsid w:val="00B05531"/>
    <w:rsid w:val="00B055F4"/>
    <w:rsid w:val="00B05912"/>
    <w:rsid w:val="00B06259"/>
    <w:rsid w:val="00B0655B"/>
    <w:rsid w:val="00B066C7"/>
    <w:rsid w:val="00B067D6"/>
    <w:rsid w:val="00B06B21"/>
    <w:rsid w:val="00B06CC9"/>
    <w:rsid w:val="00B06DB1"/>
    <w:rsid w:val="00B07D60"/>
    <w:rsid w:val="00B10007"/>
    <w:rsid w:val="00B101C4"/>
    <w:rsid w:val="00B10DC9"/>
    <w:rsid w:val="00B11E40"/>
    <w:rsid w:val="00B121BA"/>
    <w:rsid w:val="00B12309"/>
    <w:rsid w:val="00B12A43"/>
    <w:rsid w:val="00B12F09"/>
    <w:rsid w:val="00B1304C"/>
    <w:rsid w:val="00B13263"/>
    <w:rsid w:val="00B13332"/>
    <w:rsid w:val="00B136A7"/>
    <w:rsid w:val="00B13823"/>
    <w:rsid w:val="00B13E61"/>
    <w:rsid w:val="00B14454"/>
    <w:rsid w:val="00B15744"/>
    <w:rsid w:val="00B15A72"/>
    <w:rsid w:val="00B167C4"/>
    <w:rsid w:val="00B16A6C"/>
    <w:rsid w:val="00B16FA6"/>
    <w:rsid w:val="00B17611"/>
    <w:rsid w:val="00B17718"/>
    <w:rsid w:val="00B17BBA"/>
    <w:rsid w:val="00B17CEF"/>
    <w:rsid w:val="00B17D97"/>
    <w:rsid w:val="00B17FCE"/>
    <w:rsid w:val="00B202AB"/>
    <w:rsid w:val="00B202C3"/>
    <w:rsid w:val="00B212A3"/>
    <w:rsid w:val="00B2137E"/>
    <w:rsid w:val="00B2159A"/>
    <w:rsid w:val="00B219EA"/>
    <w:rsid w:val="00B21B77"/>
    <w:rsid w:val="00B220B4"/>
    <w:rsid w:val="00B22925"/>
    <w:rsid w:val="00B22981"/>
    <w:rsid w:val="00B22C8E"/>
    <w:rsid w:val="00B23371"/>
    <w:rsid w:val="00B2379C"/>
    <w:rsid w:val="00B23F85"/>
    <w:rsid w:val="00B24174"/>
    <w:rsid w:val="00B25295"/>
    <w:rsid w:val="00B257F8"/>
    <w:rsid w:val="00B25A28"/>
    <w:rsid w:val="00B26293"/>
    <w:rsid w:val="00B26562"/>
    <w:rsid w:val="00B26C4A"/>
    <w:rsid w:val="00B27DA8"/>
    <w:rsid w:val="00B27EC5"/>
    <w:rsid w:val="00B300D1"/>
    <w:rsid w:val="00B30418"/>
    <w:rsid w:val="00B31655"/>
    <w:rsid w:val="00B323FC"/>
    <w:rsid w:val="00B326B1"/>
    <w:rsid w:val="00B32E27"/>
    <w:rsid w:val="00B33BC6"/>
    <w:rsid w:val="00B33E2E"/>
    <w:rsid w:val="00B3490C"/>
    <w:rsid w:val="00B35664"/>
    <w:rsid w:val="00B35A01"/>
    <w:rsid w:val="00B35ABF"/>
    <w:rsid w:val="00B36219"/>
    <w:rsid w:val="00B36F99"/>
    <w:rsid w:val="00B3732F"/>
    <w:rsid w:val="00B374ED"/>
    <w:rsid w:val="00B3755E"/>
    <w:rsid w:val="00B37DC8"/>
    <w:rsid w:val="00B40817"/>
    <w:rsid w:val="00B40835"/>
    <w:rsid w:val="00B40E0C"/>
    <w:rsid w:val="00B41A65"/>
    <w:rsid w:val="00B41F9D"/>
    <w:rsid w:val="00B42A26"/>
    <w:rsid w:val="00B42F9A"/>
    <w:rsid w:val="00B430B5"/>
    <w:rsid w:val="00B44742"/>
    <w:rsid w:val="00B4490E"/>
    <w:rsid w:val="00B44DA6"/>
    <w:rsid w:val="00B44DC2"/>
    <w:rsid w:val="00B45754"/>
    <w:rsid w:val="00B458DD"/>
    <w:rsid w:val="00B459FD"/>
    <w:rsid w:val="00B45EC4"/>
    <w:rsid w:val="00B467AF"/>
    <w:rsid w:val="00B46B22"/>
    <w:rsid w:val="00B46E6C"/>
    <w:rsid w:val="00B47637"/>
    <w:rsid w:val="00B47778"/>
    <w:rsid w:val="00B5021C"/>
    <w:rsid w:val="00B52270"/>
    <w:rsid w:val="00B5243D"/>
    <w:rsid w:val="00B5275A"/>
    <w:rsid w:val="00B537CC"/>
    <w:rsid w:val="00B53CBC"/>
    <w:rsid w:val="00B53DDB"/>
    <w:rsid w:val="00B5471F"/>
    <w:rsid w:val="00B55EFA"/>
    <w:rsid w:val="00B5615C"/>
    <w:rsid w:val="00B57D4D"/>
    <w:rsid w:val="00B57FDD"/>
    <w:rsid w:val="00B600C4"/>
    <w:rsid w:val="00B609FD"/>
    <w:rsid w:val="00B60B1D"/>
    <w:rsid w:val="00B60E77"/>
    <w:rsid w:val="00B60EE8"/>
    <w:rsid w:val="00B6142B"/>
    <w:rsid w:val="00B61E14"/>
    <w:rsid w:val="00B62231"/>
    <w:rsid w:val="00B62632"/>
    <w:rsid w:val="00B62CE6"/>
    <w:rsid w:val="00B633D8"/>
    <w:rsid w:val="00B63695"/>
    <w:rsid w:val="00B6373D"/>
    <w:rsid w:val="00B64498"/>
    <w:rsid w:val="00B64819"/>
    <w:rsid w:val="00B6530A"/>
    <w:rsid w:val="00B66177"/>
    <w:rsid w:val="00B66287"/>
    <w:rsid w:val="00B66930"/>
    <w:rsid w:val="00B66AAA"/>
    <w:rsid w:val="00B67D8E"/>
    <w:rsid w:val="00B70378"/>
    <w:rsid w:val="00B71190"/>
    <w:rsid w:val="00B7189D"/>
    <w:rsid w:val="00B718F8"/>
    <w:rsid w:val="00B71DAB"/>
    <w:rsid w:val="00B720C4"/>
    <w:rsid w:val="00B7239E"/>
    <w:rsid w:val="00B72541"/>
    <w:rsid w:val="00B726DD"/>
    <w:rsid w:val="00B7297A"/>
    <w:rsid w:val="00B72BE4"/>
    <w:rsid w:val="00B72CC9"/>
    <w:rsid w:val="00B738B9"/>
    <w:rsid w:val="00B74379"/>
    <w:rsid w:val="00B748D1"/>
    <w:rsid w:val="00B74ECB"/>
    <w:rsid w:val="00B7566F"/>
    <w:rsid w:val="00B759EE"/>
    <w:rsid w:val="00B75EB9"/>
    <w:rsid w:val="00B76696"/>
    <w:rsid w:val="00B76C41"/>
    <w:rsid w:val="00B770FC"/>
    <w:rsid w:val="00B81463"/>
    <w:rsid w:val="00B81532"/>
    <w:rsid w:val="00B81E68"/>
    <w:rsid w:val="00B820A0"/>
    <w:rsid w:val="00B821A4"/>
    <w:rsid w:val="00B824E9"/>
    <w:rsid w:val="00B829E9"/>
    <w:rsid w:val="00B82D7B"/>
    <w:rsid w:val="00B8345F"/>
    <w:rsid w:val="00B83AB6"/>
    <w:rsid w:val="00B84162"/>
    <w:rsid w:val="00B8428F"/>
    <w:rsid w:val="00B842EA"/>
    <w:rsid w:val="00B84892"/>
    <w:rsid w:val="00B84D37"/>
    <w:rsid w:val="00B85209"/>
    <w:rsid w:val="00B85562"/>
    <w:rsid w:val="00B8561A"/>
    <w:rsid w:val="00B858AC"/>
    <w:rsid w:val="00B863D0"/>
    <w:rsid w:val="00B90A8F"/>
    <w:rsid w:val="00B92386"/>
    <w:rsid w:val="00B9262D"/>
    <w:rsid w:val="00B926AC"/>
    <w:rsid w:val="00B93501"/>
    <w:rsid w:val="00B93ECC"/>
    <w:rsid w:val="00B94379"/>
    <w:rsid w:val="00B948A3"/>
    <w:rsid w:val="00B94AC9"/>
    <w:rsid w:val="00B94FD7"/>
    <w:rsid w:val="00B953BF"/>
    <w:rsid w:val="00B9625E"/>
    <w:rsid w:val="00B968C0"/>
    <w:rsid w:val="00B96F19"/>
    <w:rsid w:val="00B9701A"/>
    <w:rsid w:val="00B97ADE"/>
    <w:rsid w:val="00BA129D"/>
    <w:rsid w:val="00BA1777"/>
    <w:rsid w:val="00BA1990"/>
    <w:rsid w:val="00BA2C90"/>
    <w:rsid w:val="00BA34AC"/>
    <w:rsid w:val="00BA35A0"/>
    <w:rsid w:val="00BA3B52"/>
    <w:rsid w:val="00BA41D8"/>
    <w:rsid w:val="00BA42BC"/>
    <w:rsid w:val="00BA4EA2"/>
    <w:rsid w:val="00BA531D"/>
    <w:rsid w:val="00BA6328"/>
    <w:rsid w:val="00BA7088"/>
    <w:rsid w:val="00BA732E"/>
    <w:rsid w:val="00BA75C2"/>
    <w:rsid w:val="00BB002A"/>
    <w:rsid w:val="00BB0104"/>
    <w:rsid w:val="00BB2162"/>
    <w:rsid w:val="00BB216E"/>
    <w:rsid w:val="00BB2637"/>
    <w:rsid w:val="00BB2A9B"/>
    <w:rsid w:val="00BB2F7C"/>
    <w:rsid w:val="00BB2FE0"/>
    <w:rsid w:val="00BB39F6"/>
    <w:rsid w:val="00BB3A4C"/>
    <w:rsid w:val="00BB3BC3"/>
    <w:rsid w:val="00BB3E6A"/>
    <w:rsid w:val="00BB4AE1"/>
    <w:rsid w:val="00BB4D5B"/>
    <w:rsid w:val="00BB4E4A"/>
    <w:rsid w:val="00BB50B1"/>
    <w:rsid w:val="00BB5881"/>
    <w:rsid w:val="00BB5EC7"/>
    <w:rsid w:val="00BB6952"/>
    <w:rsid w:val="00BB78A4"/>
    <w:rsid w:val="00BB7988"/>
    <w:rsid w:val="00BB7F28"/>
    <w:rsid w:val="00BC078A"/>
    <w:rsid w:val="00BC10DF"/>
    <w:rsid w:val="00BC12DB"/>
    <w:rsid w:val="00BC140F"/>
    <w:rsid w:val="00BC1620"/>
    <w:rsid w:val="00BC1D1A"/>
    <w:rsid w:val="00BC1FB5"/>
    <w:rsid w:val="00BC2182"/>
    <w:rsid w:val="00BC223C"/>
    <w:rsid w:val="00BC2629"/>
    <w:rsid w:val="00BC4D84"/>
    <w:rsid w:val="00BC5F03"/>
    <w:rsid w:val="00BC64A4"/>
    <w:rsid w:val="00BC656F"/>
    <w:rsid w:val="00BC6D13"/>
    <w:rsid w:val="00BC6D61"/>
    <w:rsid w:val="00BC7629"/>
    <w:rsid w:val="00BC7F7D"/>
    <w:rsid w:val="00BD07FC"/>
    <w:rsid w:val="00BD0800"/>
    <w:rsid w:val="00BD0C4F"/>
    <w:rsid w:val="00BD11AC"/>
    <w:rsid w:val="00BD14E5"/>
    <w:rsid w:val="00BD1553"/>
    <w:rsid w:val="00BD219E"/>
    <w:rsid w:val="00BD2261"/>
    <w:rsid w:val="00BD2E25"/>
    <w:rsid w:val="00BD345A"/>
    <w:rsid w:val="00BD3925"/>
    <w:rsid w:val="00BD3ABC"/>
    <w:rsid w:val="00BD3BD4"/>
    <w:rsid w:val="00BD3CB0"/>
    <w:rsid w:val="00BD4703"/>
    <w:rsid w:val="00BD556D"/>
    <w:rsid w:val="00BD5994"/>
    <w:rsid w:val="00BD6823"/>
    <w:rsid w:val="00BD686A"/>
    <w:rsid w:val="00BD6D20"/>
    <w:rsid w:val="00BD7089"/>
    <w:rsid w:val="00BD79D9"/>
    <w:rsid w:val="00BD7CE8"/>
    <w:rsid w:val="00BD7F76"/>
    <w:rsid w:val="00BE0EE7"/>
    <w:rsid w:val="00BE14DA"/>
    <w:rsid w:val="00BE2629"/>
    <w:rsid w:val="00BE3307"/>
    <w:rsid w:val="00BE340F"/>
    <w:rsid w:val="00BE3CD1"/>
    <w:rsid w:val="00BE418F"/>
    <w:rsid w:val="00BE455A"/>
    <w:rsid w:val="00BE4BB7"/>
    <w:rsid w:val="00BE4BFD"/>
    <w:rsid w:val="00BE5423"/>
    <w:rsid w:val="00BE6480"/>
    <w:rsid w:val="00BE66B7"/>
    <w:rsid w:val="00BE7078"/>
    <w:rsid w:val="00BE72B7"/>
    <w:rsid w:val="00BF0B34"/>
    <w:rsid w:val="00BF0DA6"/>
    <w:rsid w:val="00BF0F9B"/>
    <w:rsid w:val="00BF125F"/>
    <w:rsid w:val="00BF1C4A"/>
    <w:rsid w:val="00BF2513"/>
    <w:rsid w:val="00BF40E6"/>
    <w:rsid w:val="00BF4770"/>
    <w:rsid w:val="00BF58E7"/>
    <w:rsid w:val="00BF624B"/>
    <w:rsid w:val="00BF6818"/>
    <w:rsid w:val="00BF69D1"/>
    <w:rsid w:val="00BF7782"/>
    <w:rsid w:val="00BF796A"/>
    <w:rsid w:val="00BF7C13"/>
    <w:rsid w:val="00C001A4"/>
    <w:rsid w:val="00C004E0"/>
    <w:rsid w:val="00C00925"/>
    <w:rsid w:val="00C00D31"/>
    <w:rsid w:val="00C01AD8"/>
    <w:rsid w:val="00C0232F"/>
    <w:rsid w:val="00C0236E"/>
    <w:rsid w:val="00C03D39"/>
    <w:rsid w:val="00C03F5B"/>
    <w:rsid w:val="00C03FE8"/>
    <w:rsid w:val="00C04A6F"/>
    <w:rsid w:val="00C0502E"/>
    <w:rsid w:val="00C05F63"/>
    <w:rsid w:val="00C06041"/>
    <w:rsid w:val="00C0604C"/>
    <w:rsid w:val="00C07138"/>
    <w:rsid w:val="00C118D8"/>
    <w:rsid w:val="00C11DC0"/>
    <w:rsid w:val="00C11F5E"/>
    <w:rsid w:val="00C12F49"/>
    <w:rsid w:val="00C131B1"/>
    <w:rsid w:val="00C137E7"/>
    <w:rsid w:val="00C14489"/>
    <w:rsid w:val="00C14BA9"/>
    <w:rsid w:val="00C150FE"/>
    <w:rsid w:val="00C15780"/>
    <w:rsid w:val="00C15869"/>
    <w:rsid w:val="00C16106"/>
    <w:rsid w:val="00C16CC6"/>
    <w:rsid w:val="00C173A4"/>
    <w:rsid w:val="00C17CA6"/>
    <w:rsid w:val="00C17D14"/>
    <w:rsid w:val="00C205D9"/>
    <w:rsid w:val="00C211D8"/>
    <w:rsid w:val="00C21640"/>
    <w:rsid w:val="00C21C94"/>
    <w:rsid w:val="00C21CD6"/>
    <w:rsid w:val="00C21F98"/>
    <w:rsid w:val="00C221AC"/>
    <w:rsid w:val="00C22B4F"/>
    <w:rsid w:val="00C231CB"/>
    <w:rsid w:val="00C23339"/>
    <w:rsid w:val="00C250F5"/>
    <w:rsid w:val="00C25A5D"/>
    <w:rsid w:val="00C25DD3"/>
    <w:rsid w:val="00C25FB7"/>
    <w:rsid w:val="00C26026"/>
    <w:rsid w:val="00C26082"/>
    <w:rsid w:val="00C2638F"/>
    <w:rsid w:val="00C26870"/>
    <w:rsid w:val="00C269BB"/>
    <w:rsid w:val="00C26CBD"/>
    <w:rsid w:val="00C27525"/>
    <w:rsid w:val="00C27B57"/>
    <w:rsid w:val="00C300FC"/>
    <w:rsid w:val="00C303C9"/>
    <w:rsid w:val="00C30FEA"/>
    <w:rsid w:val="00C32446"/>
    <w:rsid w:val="00C33245"/>
    <w:rsid w:val="00C33E65"/>
    <w:rsid w:val="00C348DF"/>
    <w:rsid w:val="00C35AC5"/>
    <w:rsid w:val="00C35E3E"/>
    <w:rsid w:val="00C3650C"/>
    <w:rsid w:val="00C4076E"/>
    <w:rsid w:val="00C4119B"/>
    <w:rsid w:val="00C415D4"/>
    <w:rsid w:val="00C41C9E"/>
    <w:rsid w:val="00C41F07"/>
    <w:rsid w:val="00C4237F"/>
    <w:rsid w:val="00C43035"/>
    <w:rsid w:val="00C44B07"/>
    <w:rsid w:val="00C456FF"/>
    <w:rsid w:val="00C45A40"/>
    <w:rsid w:val="00C50752"/>
    <w:rsid w:val="00C50A1C"/>
    <w:rsid w:val="00C50B21"/>
    <w:rsid w:val="00C50F6C"/>
    <w:rsid w:val="00C50FDB"/>
    <w:rsid w:val="00C5175E"/>
    <w:rsid w:val="00C52727"/>
    <w:rsid w:val="00C53767"/>
    <w:rsid w:val="00C53A28"/>
    <w:rsid w:val="00C53EA0"/>
    <w:rsid w:val="00C5400F"/>
    <w:rsid w:val="00C55267"/>
    <w:rsid w:val="00C55DAB"/>
    <w:rsid w:val="00C5770B"/>
    <w:rsid w:val="00C577B1"/>
    <w:rsid w:val="00C603F7"/>
    <w:rsid w:val="00C61241"/>
    <w:rsid w:val="00C61307"/>
    <w:rsid w:val="00C62740"/>
    <w:rsid w:val="00C62C26"/>
    <w:rsid w:val="00C633A6"/>
    <w:rsid w:val="00C63B58"/>
    <w:rsid w:val="00C6474F"/>
    <w:rsid w:val="00C6490E"/>
    <w:rsid w:val="00C64C1C"/>
    <w:rsid w:val="00C64EF8"/>
    <w:rsid w:val="00C65750"/>
    <w:rsid w:val="00C65BCE"/>
    <w:rsid w:val="00C66129"/>
    <w:rsid w:val="00C6624F"/>
    <w:rsid w:val="00C663CF"/>
    <w:rsid w:val="00C6735C"/>
    <w:rsid w:val="00C6739F"/>
    <w:rsid w:val="00C67B57"/>
    <w:rsid w:val="00C70936"/>
    <w:rsid w:val="00C70B36"/>
    <w:rsid w:val="00C71B7A"/>
    <w:rsid w:val="00C7265E"/>
    <w:rsid w:val="00C74055"/>
    <w:rsid w:val="00C74166"/>
    <w:rsid w:val="00C74405"/>
    <w:rsid w:val="00C747B0"/>
    <w:rsid w:val="00C75167"/>
    <w:rsid w:val="00C756E3"/>
    <w:rsid w:val="00C75781"/>
    <w:rsid w:val="00C75CAB"/>
    <w:rsid w:val="00C76070"/>
    <w:rsid w:val="00C766F7"/>
    <w:rsid w:val="00C76737"/>
    <w:rsid w:val="00C77324"/>
    <w:rsid w:val="00C77569"/>
    <w:rsid w:val="00C775EA"/>
    <w:rsid w:val="00C77904"/>
    <w:rsid w:val="00C77D0E"/>
    <w:rsid w:val="00C77EDD"/>
    <w:rsid w:val="00C807DE"/>
    <w:rsid w:val="00C80A80"/>
    <w:rsid w:val="00C80C92"/>
    <w:rsid w:val="00C80DA6"/>
    <w:rsid w:val="00C81DBD"/>
    <w:rsid w:val="00C81E58"/>
    <w:rsid w:val="00C823BB"/>
    <w:rsid w:val="00C8250F"/>
    <w:rsid w:val="00C82A1A"/>
    <w:rsid w:val="00C84FF0"/>
    <w:rsid w:val="00C85D47"/>
    <w:rsid w:val="00C86543"/>
    <w:rsid w:val="00C86F2D"/>
    <w:rsid w:val="00C87774"/>
    <w:rsid w:val="00C87FB5"/>
    <w:rsid w:val="00C9001A"/>
    <w:rsid w:val="00C91A28"/>
    <w:rsid w:val="00C91B5B"/>
    <w:rsid w:val="00C91C16"/>
    <w:rsid w:val="00C91DD3"/>
    <w:rsid w:val="00C91E8F"/>
    <w:rsid w:val="00C91EB0"/>
    <w:rsid w:val="00C91FDB"/>
    <w:rsid w:val="00C92245"/>
    <w:rsid w:val="00C92480"/>
    <w:rsid w:val="00C9287E"/>
    <w:rsid w:val="00C94972"/>
    <w:rsid w:val="00C94B77"/>
    <w:rsid w:val="00C9544B"/>
    <w:rsid w:val="00C963BF"/>
    <w:rsid w:val="00C969D5"/>
    <w:rsid w:val="00C9726C"/>
    <w:rsid w:val="00C97A4E"/>
    <w:rsid w:val="00CA0C9E"/>
    <w:rsid w:val="00CA1343"/>
    <w:rsid w:val="00CA18D8"/>
    <w:rsid w:val="00CA1982"/>
    <w:rsid w:val="00CA2590"/>
    <w:rsid w:val="00CA2B0D"/>
    <w:rsid w:val="00CA2F25"/>
    <w:rsid w:val="00CA3576"/>
    <w:rsid w:val="00CA44A6"/>
    <w:rsid w:val="00CA454C"/>
    <w:rsid w:val="00CA471C"/>
    <w:rsid w:val="00CA4BD8"/>
    <w:rsid w:val="00CA4CCA"/>
    <w:rsid w:val="00CA4EB6"/>
    <w:rsid w:val="00CA5DEE"/>
    <w:rsid w:val="00CA5F46"/>
    <w:rsid w:val="00CA646E"/>
    <w:rsid w:val="00CA7C61"/>
    <w:rsid w:val="00CA7D6F"/>
    <w:rsid w:val="00CB037B"/>
    <w:rsid w:val="00CB0448"/>
    <w:rsid w:val="00CB155A"/>
    <w:rsid w:val="00CB1657"/>
    <w:rsid w:val="00CB2180"/>
    <w:rsid w:val="00CB22FF"/>
    <w:rsid w:val="00CB2B9A"/>
    <w:rsid w:val="00CB40E3"/>
    <w:rsid w:val="00CB4467"/>
    <w:rsid w:val="00CB44FC"/>
    <w:rsid w:val="00CB5967"/>
    <w:rsid w:val="00CB6551"/>
    <w:rsid w:val="00CB6A7A"/>
    <w:rsid w:val="00CB7B9B"/>
    <w:rsid w:val="00CC0353"/>
    <w:rsid w:val="00CC0964"/>
    <w:rsid w:val="00CC09A2"/>
    <w:rsid w:val="00CC0B4A"/>
    <w:rsid w:val="00CC12BE"/>
    <w:rsid w:val="00CC1334"/>
    <w:rsid w:val="00CC143E"/>
    <w:rsid w:val="00CC1E95"/>
    <w:rsid w:val="00CC2B39"/>
    <w:rsid w:val="00CC2F7A"/>
    <w:rsid w:val="00CC36D4"/>
    <w:rsid w:val="00CC421C"/>
    <w:rsid w:val="00CC472A"/>
    <w:rsid w:val="00CC4812"/>
    <w:rsid w:val="00CC5076"/>
    <w:rsid w:val="00CC5A55"/>
    <w:rsid w:val="00CC6CF9"/>
    <w:rsid w:val="00CC7019"/>
    <w:rsid w:val="00CC7CB3"/>
    <w:rsid w:val="00CD00F4"/>
    <w:rsid w:val="00CD07C2"/>
    <w:rsid w:val="00CD0B59"/>
    <w:rsid w:val="00CD0E5C"/>
    <w:rsid w:val="00CD39A8"/>
    <w:rsid w:val="00CD39B1"/>
    <w:rsid w:val="00CD40AB"/>
    <w:rsid w:val="00CD4432"/>
    <w:rsid w:val="00CD45B1"/>
    <w:rsid w:val="00CD45FF"/>
    <w:rsid w:val="00CD4886"/>
    <w:rsid w:val="00CD4D3F"/>
    <w:rsid w:val="00CD5923"/>
    <w:rsid w:val="00CD5968"/>
    <w:rsid w:val="00CD59FA"/>
    <w:rsid w:val="00CD5A2F"/>
    <w:rsid w:val="00CD63EB"/>
    <w:rsid w:val="00CD6A26"/>
    <w:rsid w:val="00CD6FBA"/>
    <w:rsid w:val="00CE07DD"/>
    <w:rsid w:val="00CE0B78"/>
    <w:rsid w:val="00CE1952"/>
    <w:rsid w:val="00CE1A87"/>
    <w:rsid w:val="00CE1FD5"/>
    <w:rsid w:val="00CE253C"/>
    <w:rsid w:val="00CE26EC"/>
    <w:rsid w:val="00CE2974"/>
    <w:rsid w:val="00CE46F5"/>
    <w:rsid w:val="00CE4FFE"/>
    <w:rsid w:val="00CE5236"/>
    <w:rsid w:val="00CE5AD6"/>
    <w:rsid w:val="00CE5BDF"/>
    <w:rsid w:val="00CE5DBB"/>
    <w:rsid w:val="00CE67FB"/>
    <w:rsid w:val="00CE6D98"/>
    <w:rsid w:val="00CF0623"/>
    <w:rsid w:val="00CF1B8D"/>
    <w:rsid w:val="00CF1C92"/>
    <w:rsid w:val="00CF24E0"/>
    <w:rsid w:val="00CF3042"/>
    <w:rsid w:val="00CF3091"/>
    <w:rsid w:val="00CF30E9"/>
    <w:rsid w:val="00CF356D"/>
    <w:rsid w:val="00CF3979"/>
    <w:rsid w:val="00CF425A"/>
    <w:rsid w:val="00CF43B4"/>
    <w:rsid w:val="00CF4D86"/>
    <w:rsid w:val="00CF4F3D"/>
    <w:rsid w:val="00CF5109"/>
    <w:rsid w:val="00CF5FAA"/>
    <w:rsid w:val="00CF6B2E"/>
    <w:rsid w:val="00CF78F6"/>
    <w:rsid w:val="00D00C36"/>
    <w:rsid w:val="00D00DB4"/>
    <w:rsid w:val="00D011FF"/>
    <w:rsid w:val="00D0156E"/>
    <w:rsid w:val="00D0282D"/>
    <w:rsid w:val="00D03008"/>
    <w:rsid w:val="00D03218"/>
    <w:rsid w:val="00D0423A"/>
    <w:rsid w:val="00D043CA"/>
    <w:rsid w:val="00D04B1A"/>
    <w:rsid w:val="00D057F6"/>
    <w:rsid w:val="00D059CD"/>
    <w:rsid w:val="00D06A60"/>
    <w:rsid w:val="00D07415"/>
    <w:rsid w:val="00D1000A"/>
    <w:rsid w:val="00D11280"/>
    <w:rsid w:val="00D11F1A"/>
    <w:rsid w:val="00D1283B"/>
    <w:rsid w:val="00D129E4"/>
    <w:rsid w:val="00D131FB"/>
    <w:rsid w:val="00D13BE5"/>
    <w:rsid w:val="00D1435E"/>
    <w:rsid w:val="00D149BA"/>
    <w:rsid w:val="00D1502E"/>
    <w:rsid w:val="00D15C56"/>
    <w:rsid w:val="00D16F29"/>
    <w:rsid w:val="00D171FA"/>
    <w:rsid w:val="00D20626"/>
    <w:rsid w:val="00D207C4"/>
    <w:rsid w:val="00D211B3"/>
    <w:rsid w:val="00D211E9"/>
    <w:rsid w:val="00D215E8"/>
    <w:rsid w:val="00D220DA"/>
    <w:rsid w:val="00D22233"/>
    <w:rsid w:val="00D22826"/>
    <w:rsid w:val="00D22D2E"/>
    <w:rsid w:val="00D22E06"/>
    <w:rsid w:val="00D2361D"/>
    <w:rsid w:val="00D237A0"/>
    <w:rsid w:val="00D242ED"/>
    <w:rsid w:val="00D244AF"/>
    <w:rsid w:val="00D24F5B"/>
    <w:rsid w:val="00D25B03"/>
    <w:rsid w:val="00D25D93"/>
    <w:rsid w:val="00D264A7"/>
    <w:rsid w:val="00D2685A"/>
    <w:rsid w:val="00D26CB7"/>
    <w:rsid w:val="00D276B6"/>
    <w:rsid w:val="00D27FB7"/>
    <w:rsid w:val="00D3045A"/>
    <w:rsid w:val="00D30BFB"/>
    <w:rsid w:val="00D311BD"/>
    <w:rsid w:val="00D312F6"/>
    <w:rsid w:val="00D31761"/>
    <w:rsid w:val="00D31C91"/>
    <w:rsid w:val="00D31CE2"/>
    <w:rsid w:val="00D31F01"/>
    <w:rsid w:val="00D32F97"/>
    <w:rsid w:val="00D33522"/>
    <w:rsid w:val="00D3358C"/>
    <w:rsid w:val="00D34295"/>
    <w:rsid w:val="00D346D0"/>
    <w:rsid w:val="00D34E4D"/>
    <w:rsid w:val="00D34EF6"/>
    <w:rsid w:val="00D356E2"/>
    <w:rsid w:val="00D35F1C"/>
    <w:rsid w:val="00D35F6C"/>
    <w:rsid w:val="00D3662C"/>
    <w:rsid w:val="00D36B50"/>
    <w:rsid w:val="00D37242"/>
    <w:rsid w:val="00D4053D"/>
    <w:rsid w:val="00D40D00"/>
    <w:rsid w:val="00D41394"/>
    <w:rsid w:val="00D41AEC"/>
    <w:rsid w:val="00D420A8"/>
    <w:rsid w:val="00D425F8"/>
    <w:rsid w:val="00D42CCA"/>
    <w:rsid w:val="00D42E05"/>
    <w:rsid w:val="00D4316B"/>
    <w:rsid w:val="00D44A66"/>
    <w:rsid w:val="00D456E6"/>
    <w:rsid w:val="00D47314"/>
    <w:rsid w:val="00D4736F"/>
    <w:rsid w:val="00D477D6"/>
    <w:rsid w:val="00D47A33"/>
    <w:rsid w:val="00D5045A"/>
    <w:rsid w:val="00D50A98"/>
    <w:rsid w:val="00D50F9B"/>
    <w:rsid w:val="00D51520"/>
    <w:rsid w:val="00D51D68"/>
    <w:rsid w:val="00D51EC9"/>
    <w:rsid w:val="00D52012"/>
    <w:rsid w:val="00D5231D"/>
    <w:rsid w:val="00D53272"/>
    <w:rsid w:val="00D53636"/>
    <w:rsid w:val="00D53FE3"/>
    <w:rsid w:val="00D55235"/>
    <w:rsid w:val="00D55500"/>
    <w:rsid w:val="00D55805"/>
    <w:rsid w:val="00D5586E"/>
    <w:rsid w:val="00D55ACF"/>
    <w:rsid w:val="00D55C67"/>
    <w:rsid w:val="00D55E35"/>
    <w:rsid w:val="00D55F5B"/>
    <w:rsid w:val="00D564F5"/>
    <w:rsid w:val="00D56BA4"/>
    <w:rsid w:val="00D5741C"/>
    <w:rsid w:val="00D57AE4"/>
    <w:rsid w:val="00D60086"/>
    <w:rsid w:val="00D6023C"/>
    <w:rsid w:val="00D60390"/>
    <w:rsid w:val="00D605D4"/>
    <w:rsid w:val="00D6072E"/>
    <w:rsid w:val="00D618C0"/>
    <w:rsid w:val="00D62485"/>
    <w:rsid w:val="00D628DF"/>
    <w:rsid w:val="00D63902"/>
    <w:rsid w:val="00D6428F"/>
    <w:rsid w:val="00D6433D"/>
    <w:rsid w:val="00D64C42"/>
    <w:rsid w:val="00D65DD1"/>
    <w:rsid w:val="00D6690B"/>
    <w:rsid w:val="00D6702C"/>
    <w:rsid w:val="00D670B4"/>
    <w:rsid w:val="00D677B3"/>
    <w:rsid w:val="00D677B9"/>
    <w:rsid w:val="00D67BF7"/>
    <w:rsid w:val="00D706AF"/>
    <w:rsid w:val="00D709CA"/>
    <w:rsid w:val="00D71435"/>
    <w:rsid w:val="00D71490"/>
    <w:rsid w:val="00D717E5"/>
    <w:rsid w:val="00D719C4"/>
    <w:rsid w:val="00D719FD"/>
    <w:rsid w:val="00D71C6F"/>
    <w:rsid w:val="00D728AF"/>
    <w:rsid w:val="00D7335D"/>
    <w:rsid w:val="00D73411"/>
    <w:rsid w:val="00D739B4"/>
    <w:rsid w:val="00D739EE"/>
    <w:rsid w:val="00D7451D"/>
    <w:rsid w:val="00D74957"/>
    <w:rsid w:val="00D74F28"/>
    <w:rsid w:val="00D750AA"/>
    <w:rsid w:val="00D7549B"/>
    <w:rsid w:val="00D75560"/>
    <w:rsid w:val="00D76574"/>
    <w:rsid w:val="00D76ACC"/>
    <w:rsid w:val="00D76F6D"/>
    <w:rsid w:val="00D779DD"/>
    <w:rsid w:val="00D779F5"/>
    <w:rsid w:val="00D80EEC"/>
    <w:rsid w:val="00D81213"/>
    <w:rsid w:val="00D81252"/>
    <w:rsid w:val="00D81B1B"/>
    <w:rsid w:val="00D825F4"/>
    <w:rsid w:val="00D8277D"/>
    <w:rsid w:val="00D82A39"/>
    <w:rsid w:val="00D83678"/>
    <w:rsid w:val="00D83932"/>
    <w:rsid w:val="00D84E09"/>
    <w:rsid w:val="00D84FB0"/>
    <w:rsid w:val="00D852BD"/>
    <w:rsid w:val="00D85B1B"/>
    <w:rsid w:val="00D865BE"/>
    <w:rsid w:val="00D86C0F"/>
    <w:rsid w:val="00D870CC"/>
    <w:rsid w:val="00D87311"/>
    <w:rsid w:val="00D87B2D"/>
    <w:rsid w:val="00D87CAC"/>
    <w:rsid w:val="00D87F80"/>
    <w:rsid w:val="00D90A0E"/>
    <w:rsid w:val="00D912D9"/>
    <w:rsid w:val="00D92062"/>
    <w:rsid w:val="00D9247D"/>
    <w:rsid w:val="00D94AD5"/>
    <w:rsid w:val="00D94E2D"/>
    <w:rsid w:val="00D95AC2"/>
    <w:rsid w:val="00D972DD"/>
    <w:rsid w:val="00D97583"/>
    <w:rsid w:val="00D97D3E"/>
    <w:rsid w:val="00DA0566"/>
    <w:rsid w:val="00DA0BF8"/>
    <w:rsid w:val="00DA166C"/>
    <w:rsid w:val="00DA2035"/>
    <w:rsid w:val="00DA2141"/>
    <w:rsid w:val="00DA225D"/>
    <w:rsid w:val="00DA2352"/>
    <w:rsid w:val="00DA27DF"/>
    <w:rsid w:val="00DA3260"/>
    <w:rsid w:val="00DA381A"/>
    <w:rsid w:val="00DA41FD"/>
    <w:rsid w:val="00DA4A0D"/>
    <w:rsid w:val="00DA4A3A"/>
    <w:rsid w:val="00DA4EDD"/>
    <w:rsid w:val="00DA56F9"/>
    <w:rsid w:val="00DA5801"/>
    <w:rsid w:val="00DA5951"/>
    <w:rsid w:val="00DA745C"/>
    <w:rsid w:val="00DA791A"/>
    <w:rsid w:val="00DA7A55"/>
    <w:rsid w:val="00DB01B2"/>
    <w:rsid w:val="00DB0255"/>
    <w:rsid w:val="00DB09E5"/>
    <w:rsid w:val="00DB1362"/>
    <w:rsid w:val="00DB13F1"/>
    <w:rsid w:val="00DB17E2"/>
    <w:rsid w:val="00DB18EE"/>
    <w:rsid w:val="00DB200C"/>
    <w:rsid w:val="00DB23CB"/>
    <w:rsid w:val="00DB2AB9"/>
    <w:rsid w:val="00DB2DC5"/>
    <w:rsid w:val="00DB4296"/>
    <w:rsid w:val="00DB4E55"/>
    <w:rsid w:val="00DB4F09"/>
    <w:rsid w:val="00DB4F40"/>
    <w:rsid w:val="00DB4F44"/>
    <w:rsid w:val="00DB5259"/>
    <w:rsid w:val="00DB527B"/>
    <w:rsid w:val="00DB534A"/>
    <w:rsid w:val="00DB5437"/>
    <w:rsid w:val="00DB5520"/>
    <w:rsid w:val="00DB5CF0"/>
    <w:rsid w:val="00DB61C8"/>
    <w:rsid w:val="00DB6C79"/>
    <w:rsid w:val="00DB78E3"/>
    <w:rsid w:val="00DB7986"/>
    <w:rsid w:val="00DB7E9F"/>
    <w:rsid w:val="00DC1393"/>
    <w:rsid w:val="00DC1A4B"/>
    <w:rsid w:val="00DC2206"/>
    <w:rsid w:val="00DC2679"/>
    <w:rsid w:val="00DC26B5"/>
    <w:rsid w:val="00DC2B38"/>
    <w:rsid w:val="00DC366B"/>
    <w:rsid w:val="00DC5F5C"/>
    <w:rsid w:val="00DC6F52"/>
    <w:rsid w:val="00DC715D"/>
    <w:rsid w:val="00DC72D3"/>
    <w:rsid w:val="00DC7EAF"/>
    <w:rsid w:val="00DD03D1"/>
    <w:rsid w:val="00DD0836"/>
    <w:rsid w:val="00DD1813"/>
    <w:rsid w:val="00DD1D17"/>
    <w:rsid w:val="00DD2083"/>
    <w:rsid w:val="00DD2FAC"/>
    <w:rsid w:val="00DD2FCC"/>
    <w:rsid w:val="00DD31EC"/>
    <w:rsid w:val="00DD3361"/>
    <w:rsid w:val="00DD3CD3"/>
    <w:rsid w:val="00DD436D"/>
    <w:rsid w:val="00DD480F"/>
    <w:rsid w:val="00DD484E"/>
    <w:rsid w:val="00DD6C04"/>
    <w:rsid w:val="00DD6D91"/>
    <w:rsid w:val="00DD7186"/>
    <w:rsid w:val="00DD7758"/>
    <w:rsid w:val="00DD7F19"/>
    <w:rsid w:val="00DE0B34"/>
    <w:rsid w:val="00DE115E"/>
    <w:rsid w:val="00DE11E1"/>
    <w:rsid w:val="00DE17F0"/>
    <w:rsid w:val="00DE183B"/>
    <w:rsid w:val="00DE1E61"/>
    <w:rsid w:val="00DE2CD1"/>
    <w:rsid w:val="00DE36F4"/>
    <w:rsid w:val="00DE3766"/>
    <w:rsid w:val="00DE3A08"/>
    <w:rsid w:val="00DE409B"/>
    <w:rsid w:val="00DE4125"/>
    <w:rsid w:val="00DE46F6"/>
    <w:rsid w:val="00DE471E"/>
    <w:rsid w:val="00DE511D"/>
    <w:rsid w:val="00DE565C"/>
    <w:rsid w:val="00DE58FC"/>
    <w:rsid w:val="00DE632D"/>
    <w:rsid w:val="00DE695E"/>
    <w:rsid w:val="00DE6966"/>
    <w:rsid w:val="00DE71CD"/>
    <w:rsid w:val="00DE7E8E"/>
    <w:rsid w:val="00DF0CA5"/>
    <w:rsid w:val="00DF1500"/>
    <w:rsid w:val="00DF2504"/>
    <w:rsid w:val="00DF30A5"/>
    <w:rsid w:val="00DF30BA"/>
    <w:rsid w:val="00DF33E0"/>
    <w:rsid w:val="00DF4AF7"/>
    <w:rsid w:val="00DF4BC8"/>
    <w:rsid w:val="00DF5327"/>
    <w:rsid w:val="00DF5D69"/>
    <w:rsid w:val="00DF5F80"/>
    <w:rsid w:val="00DF6342"/>
    <w:rsid w:val="00DF65EA"/>
    <w:rsid w:val="00DF75EA"/>
    <w:rsid w:val="00DF7747"/>
    <w:rsid w:val="00DF7D5E"/>
    <w:rsid w:val="00E0020B"/>
    <w:rsid w:val="00E004B3"/>
    <w:rsid w:val="00E007D8"/>
    <w:rsid w:val="00E00CFA"/>
    <w:rsid w:val="00E0166B"/>
    <w:rsid w:val="00E022FD"/>
    <w:rsid w:val="00E025AC"/>
    <w:rsid w:val="00E02FC6"/>
    <w:rsid w:val="00E030EA"/>
    <w:rsid w:val="00E03259"/>
    <w:rsid w:val="00E03648"/>
    <w:rsid w:val="00E045E4"/>
    <w:rsid w:val="00E051AB"/>
    <w:rsid w:val="00E052BF"/>
    <w:rsid w:val="00E05EB0"/>
    <w:rsid w:val="00E06BEA"/>
    <w:rsid w:val="00E071FF"/>
    <w:rsid w:val="00E07AF7"/>
    <w:rsid w:val="00E07FB7"/>
    <w:rsid w:val="00E107B2"/>
    <w:rsid w:val="00E10A1D"/>
    <w:rsid w:val="00E12332"/>
    <w:rsid w:val="00E125CE"/>
    <w:rsid w:val="00E14154"/>
    <w:rsid w:val="00E1440F"/>
    <w:rsid w:val="00E14E16"/>
    <w:rsid w:val="00E1563E"/>
    <w:rsid w:val="00E159B7"/>
    <w:rsid w:val="00E15FFC"/>
    <w:rsid w:val="00E174EF"/>
    <w:rsid w:val="00E20EDC"/>
    <w:rsid w:val="00E21EC2"/>
    <w:rsid w:val="00E22DF8"/>
    <w:rsid w:val="00E23459"/>
    <w:rsid w:val="00E2382B"/>
    <w:rsid w:val="00E2391E"/>
    <w:rsid w:val="00E23B94"/>
    <w:rsid w:val="00E24179"/>
    <w:rsid w:val="00E241E0"/>
    <w:rsid w:val="00E24308"/>
    <w:rsid w:val="00E24B0E"/>
    <w:rsid w:val="00E24B70"/>
    <w:rsid w:val="00E25147"/>
    <w:rsid w:val="00E25D11"/>
    <w:rsid w:val="00E2668D"/>
    <w:rsid w:val="00E2670A"/>
    <w:rsid w:val="00E273CC"/>
    <w:rsid w:val="00E2748D"/>
    <w:rsid w:val="00E27AE6"/>
    <w:rsid w:val="00E27D5E"/>
    <w:rsid w:val="00E31099"/>
    <w:rsid w:val="00E3109D"/>
    <w:rsid w:val="00E31BBF"/>
    <w:rsid w:val="00E31EE4"/>
    <w:rsid w:val="00E3204E"/>
    <w:rsid w:val="00E32188"/>
    <w:rsid w:val="00E32ACC"/>
    <w:rsid w:val="00E32F8C"/>
    <w:rsid w:val="00E32FAF"/>
    <w:rsid w:val="00E33F74"/>
    <w:rsid w:val="00E341AE"/>
    <w:rsid w:val="00E349A5"/>
    <w:rsid w:val="00E3514D"/>
    <w:rsid w:val="00E355F4"/>
    <w:rsid w:val="00E35734"/>
    <w:rsid w:val="00E35C8D"/>
    <w:rsid w:val="00E35EE3"/>
    <w:rsid w:val="00E36E07"/>
    <w:rsid w:val="00E37D01"/>
    <w:rsid w:val="00E404B9"/>
    <w:rsid w:val="00E419C5"/>
    <w:rsid w:val="00E42745"/>
    <w:rsid w:val="00E42EB9"/>
    <w:rsid w:val="00E43310"/>
    <w:rsid w:val="00E436DB"/>
    <w:rsid w:val="00E439B8"/>
    <w:rsid w:val="00E43E17"/>
    <w:rsid w:val="00E44138"/>
    <w:rsid w:val="00E44C27"/>
    <w:rsid w:val="00E44FCF"/>
    <w:rsid w:val="00E450BF"/>
    <w:rsid w:val="00E4539F"/>
    <w:rsid w:val="00E45DB5"/>
    <w:rsid w:val="00E46368"/>
    <w:rsid w:val="00E46766"/>
    <w:rsid w:val="00E47319"/>
    <w:rsid w:val="00E5006D"/>
    <w:rsid w:val="00E502E1"/>
    <w:rsid w:val="00E50769"/>
    <w:rsid w:val="00E50DF4"/>
    <w:rsid w:val="00E52313"/>
    <w:rsid w:val="00E5270C"/>
    <w:rsid w:val="00E52CC8"/>
    <w:rsid w:val="00E52E20"/>
    <w:rsid w:val="00E52ED8"/>
    <w:rsid w:val="00E52F70"/>
    <w:rsid w:val="00E52FA9"/>
    <w:rsid w:val="00E53A35"/>
    <w:rsid w:val="00E53D7D"/>
    <w:rsid w:val="00E53FBB"/>
    <w:rsid w:val="00E5451A"/>
    <w:rsid w:val="00E54A04"/>
    <w:rsid w:val="00E55368"/>
    <w:rsid w:val="00E557B6"/>
    <w:rsid w:val="00E565D1"/>
    <w:rsid w:val="00E56B51"/>
    <w:rsid w:val="00E56EEA"/>
    <w:rsid w:val="00E5792C"/>
    <w:rsid w:val="00E57A3A"/>
    <w:rsid w:val="00E57A9E"/>
    <w:rsid w:val="00E57CF0"/>
    <w:rsid w:val="00E6013D"/>
    <w:rsid w:val="00E601DE"/>
    <w:rsid w:val="00E60B1F"/>
    <w:rsid w:val="00E60E83"/>
    <w:rsid w:val="00E61006"/>
    <w:rsid w:val="00E615C2"/>
    <w:rsid w:val="00E616DB"/>
    <w:rsid w:val="00E61735"/>
    <w:rsid w:val="00E619EF"/>
    <w:rsid w:val="00E61EA4"/>
    <w:rsid w:val="00E628A2"/>
    <w:rsid w:val="00E628AE"/>
    <w:rsid w:val="00E62D49"/>
    <w:rsid w:val="00E63AB6"/>
    <w:rsid w:val="00E63E2F"/>
    <w:rsid w:val="00E6475D"/>
    <w:rsid w:val="00E64BCC"/>
    <w:rsid w:val="00E64F84"/>
    <w:rsid w:val="00E663FA"/>
    <w:rsid w:val="00E66EB4"/>
    <w:rsid w:val="00E66FE0"/>
    <w:rsid w:val="00E6705F"/>
    <w:rsid w:val="00E67A7C"/>
    <w:rsid w:val="00E67DD5"/>
    <w:rsid w:val="00E704CD"/>
    <w:rsid w:val="00E712D9"/>
    <w:rsid w:val="00E71758"/>
    <w:rsid w:val="00E71898"/>
    <w:rsid w:val="00E71D00"/>
    <w:rsid w:val="00E72B37"/>
    <w:rsid w:val="00E73316"/>
    <w:rsid w:val="00E73F9C"/>
    <w:rsid w:val="00E74097"/>
    <w:rsid w:val="00E7431E"/>
    <w:rsid w:val="00E74BFB"/>
    <w:rsid w:val="00E74F51"/>
    <w:rsid w:val="00E75045"/>
    <w:rsid w:val="00E75BD9"/>
    <w:rsid w:val="00E75C9B"/>
    <w:rsid w:val="00E7618A"/>
    <w:rsid w:val="00E76339"/>
    <w:rsid w:val="00E768C5"/>
    <w:rsid w:val="00E7703A"/>
    <w:rsid w:val="00E77242"/>
    <w:rsid w:val="00E77537"/>
    <w:rsid w:val="00E7797B"/>
    <w:rsid w:val="00E808C2"/>
    <w:rsid w:val="00E8126F"/>
    <w:rsid w:val="00E81745"/>
    <w:rsid w:val="00E81D5C"/>
    <w:rsid w:val="00E81E8B"/>
    <w:rsid w:val="00E82348"/>
    <w:rsid w:val="00E8260F"/>
    <w:rsid w:val="00E82A7E"/>
    <w:rsid w:val="00E837D0"/>
    <w:rsid w:val="00E842ED"/>
    <w:rsid w:val="00E8480D"/>
    <w:rsid w:val="00E8550B"/>
    <w:rsid w:val="00E8552F"/>
    <w:rsid w:val="00E859EC"/>
    <w:rsid w:val="00E867AD"/>
    <w:rsid w:val="00E868ED"/>
    <w:rsid w:val="00E86BCA"/>
    <w:rsid w:val="00E87285"/>
    <w:rsid w:val="00E9142C"/>
    <w:rsid w:val="00E91E20"/>
    <w:rsid w:val="00E91F89"/>
    <w:rsid w:val="00E92960"/>
    <w:rsid w:val="00E92AEC"/>
    <w:rsid w:val="00E93656"/>
    <w:rsid w:val="00E939C6"/>
    <w:rsid w:val="00E95C7E"/>
    <w:rsid w:val="00E96C8D"/>
    <w:rsid w:val="00EA0AC4"/>
    <w:rsid w:val="00EA1094"/>
    <w:rsid w:val="00EA1675"/>
    <w:rsid w:val="00EA1961"/>
    <w:rsid w:val="00EA1E52"/>
    <w:rsid w:val="00EA21ED"/>
    <w:rsid w:val="00EA23C1"/>
    <w:rsid w:val="00EA2647"/>
    <w:rsid w:val="00EA2DB4"/>
    <w:rsid w:val="00EA2EE6"/>
    <w:rsid w:val="00EA368A"/>
    <w:rsid w:val="00EA3E94"/>
    <w:rsid w:val="00EA46A3"/>
    <w:rsid w:val="00EA4F42"/>
    <w:rsid w:val="00EA50C9"/>
    <w:rsid w:val="00EA51E4"/>
    <w:rsid w:val="00EA5FAE"/>
    <w:rsid w:val="00EA604A"/>
    <w:rsid w:val="00EA6110"/>
    <w:rsid w:val="00EA6CD3"/>
    <w:rsid w:val="00EA71F4"/>
    <w:rsid w:val="00EA781B"/>
    <w:rsid w:val="00EA78B5"/>
    <w:rsid w:val="00EA7E37"/>
    <w:rsid w:val="00EB13FF"/>
    <w:rsid w:val="00EB150F"/>
    <w:rsid w:val="00EB17FC"/>
    <w:rsid w:val="00EB2A0A"/>
    <w:rsid w:val="00EB2C9C"/>
    <w:rsid w:val="00EB360B"/>
    <w:rsid w:val="00EB395A"/>
    <w:rsid w:val="00EB3A90"/>
    <w:rsid w:val="00EB3FC4"/>
    <w:rsid w:val="00EB4B7D"/>
    <w:rsid w:val="00EB55E4"/>
    <w:rsid w:val="00EB5ECA"/>
    <w:rsid w:val="00EB637A"/>
    <w:rsid w:val="00EB6818"/>
    <w:rsid w:val="00EB70D0"/>
    <w:rsid w:val="00EB778C"/>
    <w:rsid w:val="00EC1847"/>
    <w:rsid w:val="00EC1B64"/>
    <w:rsid w:val="00EC2786"/>
    <w:rsid w:val="00EC2C79"/>
    <w:rsid w:val="00EC2F9B"/>
    <w:rsid w:val="00EC34C4"/>
    <w:rsid w:val="00EC54C4"/>
    <w:rsid w:val="00EC561A"/>
    <w:rsid w:val="00EC579F"/>
    <w:rsid w:val="00EC6032"/>
    <w:rsid w:val="00EC634A"/>
    <w:rsid w:val="00EC6A0F"/>
    <w:rsid w:val="00EC7068"/>
    <w:rsid w:val="00EC72F5"/>
    <w:rsid w:val="00EC7B0B"/>
    <w:rsid w:val="00EC7C4C"/>
    <w:rsid w:val="00ED0558"/>
    <w:rsid w:val="00ED218A"/>
    <w:rsid w:val="00ED2645"/>
    <w:rsid w:val="00ED2A73"/>
    <w:rsid w:val="00ED2E7C"/>
    <w:rsid w:val="00ED4499"/>
    <w:rsid w:val="00ED4665"/>
    <w:rsid w:val="00ED4752"/>
    <w:rsid w:val="00ED4E9B"/>
    <w:rsid w:val="00ED4F99"/>
    <w:rsid w:val="00ED5012"/>
    <w:rsid w:val="00ED51CF"/>
    <w:rsid w:val="00ED5596"/>
    <w:rsid w:val="00ED6187"/>
    <w:rsid w:val="00ED664C"/>
    <w:rsid w:val="00ED6721"/>
    <w:rsid w:val="00ED68BD"/>
    <w:rsid w:val="00ED741C"/>
    <w:rsid w:val="00ED7F23"/>
    <w:rsid w:val="00EE09ED"/>
    <w:rsid w:val="00EE13F6"/>
    <w:rsid w:val="00EE2981"/>
    <w:rsid w:val="00EE2AA7"/>
    <w:rsid w:val="00EE2BFE"/>
    <w:rsid w:val="00EE328F"/>
    <w:rsid w:val="00EE43B1"/>
    <w:rsid w:val="00EE452F"/>
    <w:rsid w:val="00EE4539"/>
    <w:rsid w:val="00EE4991"/>
    <w:rsid w:val="00EE5918"/>
    <w:rsid w:val="00EE5B10"/>
    <w:rsid w:val="00EE5DDF"/>
    <w:rsid w:val="00EE601D"/>
    <w:rsid w:val="00EE60CC"/>
    <w:rsid w:val="00EE68CB"/>
    <w:rsid w:val="00EE711E"/>
    <w:rsid w:val="00EE7EDE"/>
    <w:rsid w:val="00EF01F1"/>
    <w:rsid w:val="00EF028A"/>
    <w:rsid w:val="00EF0C7B"/>
    <w:rsid w:val="00EF109B"/>
    <w:rsid w:val="00EF12A9"/>
    <w:rsid w:val="00EF17F8"/>
    <w:rsid w:val="00EF1870"/>
    <w:rsid w:val="00EF21FE"/>
    <w:rsid w:val="00EF2804"/>
    <w:rsid w:val="00EF2EEF"/>
    <w:rsid w:val="00EF3072"/>
    <w:rsid w:val="00EF3981"/>
    <w:rsid w:val="00EF3F86"/>
    <w:rsid w:val="00EF5A61"/>
    <w:rsid w:val="00EF5A73"/>
    <w:rsid w:val="00EF5D4D"/>
    <w:rsid w:val="00EF64DB"/>
    <w:rsid w:val="00EF6854"/>
    <w:rsid w:val="00EF70BB"/>
    <w:rsid w:val="00EF7348"/>
    <w:rsid w:val="00EF78E2"/>
    <w:rsid w:val="00EF7F9D"/>
    <w:rsid w:val="00F00C9C"/>
    <w:rsid w:val="00F01D52"/>
    <w:rsid w:val="00F02576"/>
    <w:rsid w:val="00F02AB0"/>
    <w:rsid w:val="00F03B13"/>
    <w:rsid w:val="00F03D23"/>
    <w:rsid w:val="00F05F9D"/>
    <w:rsid w:val="00F1050F"/>
    <w:rsid w:val="00F11C7C"/>
    <w:rsid w:val="00F11D49"/>
    <w:rsid w:val="00F14EA6"/>
    <w:rsid w:val="00F15CDF"/>
    <w:rsid w:val="00F16319"/>
    <w:rsid w:val="00F16439"/>
    <w:rsid w:val="00F16443"/>
    <w:rsid w:val="00F16583"/>
    <w:rsid w:val="00F169A2"/>
    <w:rsid w:val="00F177E4"/>
    <w:rsid w:val="00F178F2"/>
    <w:rsid w:val="00F17DB4"/>
    <w:rsid w:val="00F201F2"/>
    <w:rsid w:val="00F20E4C"/>
    <w:rsid w:val="00F20F3E"/>
    <w:rsid w:val="00F210D1"/>
    <w:rsid w:val="00F21149"/>
    <w:rsid w:val="00F218A5"/>
    <w:rsid w:val="00F22137"/>
    <w:rsid w:val="00F22E63"/>
    <w:rsid w:val="00F2338F"/>
    <w:rsid w:val="00F23DF4"/>
    <w:rsid w:val="00F23E34"/>
    <w:rsid w:val="00F23F13"/>
    <w:rsid w:val="00F24249"/>
    <w:rsid w:val="00F24769"/>
    <w:rsid w:val="00F24D91"/>
    <w:rsid w:val="00F25621"/>
    <w:rsid w:val="00F26205"/>
    <w:rsid w:val="00F26C7A"/>
    <w:rsid w:val="00F309D4"/>
    <w:rsid w:val="00F31109"/>
    <w:rsid w:val="00F3127F"/>
    <w:rsid w:val="00F31564"/>
    <w:rsid w:val="00F31A07"/>
    <w:rsid w:val="00F31D5B"/>
    <w:rsid w:val="00F31F33"/>
    <w:rsid w:val="00F3205C"/>
    <w:rsid w:val="00F326C5"/>
    <w:rsid w:val="00F341AD"/>
    <w:rsid w:val="00F34549"/>
    <w:rsid w:val="00F35AFA"/>
    <w:rsid w:val="00F36187"/>
    <w:rsid w:val="00F37454"/>
    <w:rsid w:val="00F37B8F"/>
    <w:rsid w:val="00F406B8"/>
    <w:rsid w:val="00F41269"/>
    <w:rsid w:val="00F4175F"/>
    <w:rsid w:val="00F41796"/>
    <w:rsid w:val="00F41C15"/>
    <w:rsid w:val="00F42338"/>
    <w:rsid w:val="00F42626"/>
    <w:rsid w:val="00F4298F"/>
    <w:rsid w:val="00F42B4D"/>
    <w:rsid w:val="00F42E50"/>
    <w:rsid w:val="00F435C7"/>
    <w:rsid w:val="00F44637"/>
    <w:rsid w:val="00F45433"/>
    <w:rsid w:val="00F4610B"/>
    <w:rsid w:val="00F468C1"/>
    <w:rsid w:val="00F46EB2"/>
    <w:rsid w:val="00F47800"/>
    <w:rsid w:val="00F50B7F"/>
    <w:rsid w:val="00F510C6"/>
    <w:rsid w:val="00F51E74"/>
    <w:rsid w:val="00F522FA"/>
    <w:rsid w:val="00F530AA"/>
    <w:rsid w:val="00F53D68"/>
    <w:rsid w:val="00F53E7E"/>
    <w:rsid w:val="00F53FF4"/>
    <w:rsid w:val="00F5426D"/>
    <w:rsid w:val="00F54327"/>
    <w:rsid w:val="00F54B88"/>
    <w:rsid w:val="00F55E4B"/>
    <w:rsid w:val="00F5799B"/>
    <w:rsid w:val="00F57A57"/>
    <w:rsid w:val="00F57B3A"/>
    <w:rsid w:val="00F57E68"/>
    <w:rsid w:val="00F60213"/>
    <w:rsid w:val="00F60516"/>
    <w:rsid w:val="00F6073E"/>
    <w:rsid w:val="00F60808"/>
    <w:rsid w:val="00F609EE"/>
    <w:rsid w:val="00F60A94"/>
    <w:rsid w:val="00F60F11"/>
    <w:rsid w:val="00F617E5"/>
    <w:rsid w:val="00F61B90"/>
    <w:rsid w:val="00F61D73"/>
    <w:rsid w:val="00F61EA8"/>
    <w:rsid w:val="00F624B2"/>
    <w:rsid w:val="00F639E3"/>
    <w:rsid w:val="00F63F1C"/>
    <w:rsid w:val="00F66CA8"/>
    <w:rsid w:val="00F66CC9"/>
    <w:rsid w:val="00F671B0"/>
    <w:rsid w:val="00F67D9F"/>
    <w:rsid w:val="00F7026F"/>
    <w:rsid w:val="00F70AD5"/>
    <w:rsid w:val="00F70B48"/>
    <w:rsid w:val="00F719DB"/>
    <w:rsid w:val="00F720D4"/>
    <w:rsid w:val="00F72BCF"/>
    <w:rsid w:val="00F737CF"/>
    <w:rsid w:val="00F73A7C"/>
    <w:rsid w:val="00F73D59"/>
    <w:rsid w:val="00F74123"/>
    <w:rsid w:val="00F74A5F"/>
    <w:rsid w:val="00F74F21"/>
    <w:rsid w:val="00F75300"/>
    <w:rsid w:val="00F7545F"/>
    <w:rsid w:val="00F75473"/>
    <w:rsid w:val="00F75842"/>
    <w:rsid w:val="00F75860"/>
    <w:rsid w:val="00F75E6B"/>
    <w:rsid w:val="00F761DB"/>
    <w:rsid w:val="00F765E3"/>
    <w:rsid w:val="00F766BA"/>
    <w:rsid w:val="00F76D16"/>
    <w:rsid w:val="00F773DA"/>
    <w:rsid w:val="00F80311"/>
    <w:rsid w:val="00F80ECA"/>
    <w:rsid w:val="00F8102F"/>
    <w:rsid w:val="00F81B9B"/>
    <w:rsid w:val="00F81F7A"/>
    <w:rsid w:val="00F8225F"/>
    <w:rsid w:val="00F82B6B"/>
    <w:rsid w:val="00F82B72"/>
    <w:rsid w:val="00F82DCA"/>
    <w:rsid w:val="00F83231"/>
    <w:rsid w:val="00F83B14"/>
    <w:rsid w:val="00F83CD2"/>
    <w:rsid w:val="00F841C2"/>
    <w:rsid w:val="00F84452"/>
    <w:rsid w:val="00F850F9"/>
    <w:rsid w:val="00F8566D"/>
    <w:rsid w:val="00F85C91"/>
    <w:rsid w:val="00F8648E"/>
    <w:rsid w:val="00F865FE"/>
    <w:rsid w:val="00F87331"/>
    <w:rsid w:val="00F90677"/>
    <w:rsid w:val="00F9110E"/>
    <w:rsid w:val="00F91C20"/>
    <w:rsid w:val="00F91D1B"/>
    <w:rsid w:val="00F91D47"/>
    <w:rsid w:val="00F932EB"/>
    <w:rsid w:val="00F935BA"/>
    <w:rsid w:val="00F93AB7"/>
    <w:rsid w:val="00F93D46"/>
    <w:rsid w:val="00F94102"/>
    <w:rsid w:val="00F94492"/>
    <w:rsid w:val="00F947A9"/>
    <w:rsid w:val="00F94AE5"/>
    <w:rsid w:val="00F94C13"/>
    <w:rsid w:val="00F958AF"/>
    <w:rsid w:val="00F9650F"/>
    <w:rsid w:val="00F96822"/>
    <w:rsid w:val="00F969CA"/>
    <w:rsid w:val="00F96AA1"/>
    <w:rsid w:val="00F96BF1"/>
    <w:rsid w:val="00F96C26"/>
    <w:rsid w:val="00F97734"/>
    <w:rsid w:val="00F97D81"/>
    <w:rsid w:val="00FA0449"/>
    <w:rsid w:val="00FA0651"/>
    <w:rsid w:val="00FA073B"/>
    <w:rsid w:val="00FA0986"/>
    <w:rsid w:val="00FA0F50"/>
    <w:rsid w:val="00FA1B00"/>
    <w:rsid w:val="00FA1E23"/>
    <w:rsid w:val="00FA1E58"/>
    <w:rsid w:val="00FA2D1A"/>
    <w:rsid w:val="00FA316E"/>
    <w:rsid w:val="00FA3D88"/>
    <w:rsid w:val="00FA4778"/>
    <w:rsid w:val="00FA4E6A"/>
    <w:rsid w:val="00FA527F"/>
    <w:rsid w:val="00FA59DE"/>
    <w:rsid w:val="00FA5CEA"/>
    <w:rsid w:val="00FA5D7B"/>
    <w:rsid w:val="00FA5DD7"/>
    <w:rsid w:val="00FA5E4D"/>
    <w:rsid w:val="00FA6470"/>
    <w:rsid w:val="00FA6B3F"/>
    <w:rsid w:val="00FB0AFF"/>
    <w:rsid w:val="00FB0BA2"/>
    <w:rsid w:val="00FB178C"/>
    <w:rsid w:val="00FB1FBD"/>
    <w:rsid w:val="00FB2413"/>
    <w:rsid w:val="00FB30E4"/>
    <w:rsid w:val="00FB3417"/>
    <w:rsid w:val="00FB39D8"/>
    <w:rsid w:val="00FB3E98"/>
    <w:rsid w:val="00FB42A6"/>
    <w:rsid w:val="00FB4C5C"/>
    <w:rsid w:val="00FB53DC"/>
    <w:rsid w:val="00FB5589"/>
    <w:rsid w:val="00FB558A"/>
    <w:rsid w:val="00FB5B26"/>
    <w:rsid w:val="00FB6483"/>
    <w:rsid w:val="00FB64D8"/>
    <w:rsid w:val="00FB7012"/>
    <w:rsid w:val="00FB75BA"/>
    <w:rsid w:val="00FB7A26"/>
    <w:rsid w:val="00FB7D86"/>
    <w:rsid w:val="00FC0CC6"/>
    <w:rsid w:val="00FC0CE9"/>
    <w:rsid w:val="00FC0EFC"/>
    <w:rsid w:val="00FC0F35"/>
    <w:rsid w:val="00FC16CA"/>
    <w:rsid w:val="00FC1F5F"/>
    <w:rsid w:val="00FC2008"/>
    <w:rsid w:val="00FC2412"/>
    <w:rsid w:val="00FC248F"/>
    <w:rsid w:val="00FC2529"/>
    <w:rsid w:val="00FC32D3"/>
    <w:rsid w:val="00FC36DF"/>
    <w:rsid w:val="00FC388A"/>
    <w:rsid w:val="00FC41BF"/>
    <w:rsid w:val="00FC444C"/>
    <w:rsid w:val="00FC4B0F"/>
    <w:rsid w:val="00FC4F76"/>
    <w:rsid w:val="00FC5C0C"/>
    <w:rsid w:val="00FC5D92"/>
    <w:rsid w:val="00FC67AA"/>
    <w:rsid w:val="00FC6AFF"/>
    <w:rsid w:val="00FC6B0E"/>
    <w:rsid w:val="00FC6B8B"/>
    <w:rsid w:val="00FC6EB5"/>
    <w:rsid w:val="00FC7A51"/>
    <w:rsid w:val="00FD1644"/>
    <w:rsid w:val="00FD172C"/>
    <w:rsid w:val="00FD1A49"/>
    <w:rsid w:val="00FD26FB"/>
    <w:rsid w:val="00FD2BC3"/>
    <w:rsid w:val="00FD31CF"/>
    <w:rsid w:val="00FD3368"/>
    <w:rsid w:val="00FD3EE3"/>
    <w:rsid w:val="00FD3FF2"/>
    <w:rsid w:val="00FD445F"/>
    <w:rsid w:val="00FD49F9"/>
    <w:rsid w:val="00FD58ED"/>
    <w:rsid w:val="00FD7AE9"/>
    <w:rsid w:val="00FD7C51"/>
    <w:rsid w:val="00FD7EE3"/>
    <w:rsid w:val="00FE03D0"/>
    <w:rsid w:val="00FE07C6"/>
    <w:rsid w:val="00FE16B1"/>
    <w:rsid w:val="00FE1C69"/>
    <w:rsid w:val="00FE1CA6"/>
    <w:rsid w:val="00FE1DBE"/>
    <w:rsid w:val="00FE2490"/>
    <w:rsid w:val="00FE2BFD"/>
    <w:rsid w:val="00FE3A71"/>
    <w:rsid w:val="00FE3C84"/>
    <w:rsid w:val="00FE3FD2"/>
    <w:rsid w:val="00FE4F36"/>
    <w:rsid w:val="00FE4FCE"/>
    <w:rsid w:val="00FE52B1"/>
    <w:rsid w:val="00FE5C0A"/>
    <w:rsid w:val="00FE65BF"/>
    <w:rsid w:val="00FE6AD3"/>
    <w:rsid w:val="00FE7505"/>
    <w:rsid w:val="00FE7924"/>
    <w:rsid w:val="00FF012E"/>
    <w:rsid w:val="00FF0A33"/>
    <w:rsid w:val="00FF0C1F"/>
    <w:rsid w:val="00FF1B78"/>
    <w:rsid w:val="00FF2B29"/>
    <w:rsid w:val="00FF2C91"/>
    <w:rsid w:val="00FF2EDD"/>
    <w:rsid w:val="00FF3028"/>
    <w:rsid w:val="00FF3255"/>
    <w:rsid w:val="00FF382D"/>
    <w:rsid w:val="00FF4288"/>
    <w:rsid w:val="00FF4464"/>
    <w:rsid w:val="00FF44BB"/>
    <w:rsid w:val="00FF4F70"/>
    <w:rsid w:val="00FF510B"/>
    <w:rsid w:val="00FF6021"/>
    <w:rsid w:val="00FF612A"/>
    <w:rsid w:val="00FF6175"/>
    <w:rsid w:val="00FF678C"/>
    <w:rsid w:val="00FF6AEA"/>
    <w:rsid w:val="00FF7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3">
    <w:name w:val="heading 3"/>
    <w:basedOn w:val="a"/>
    <w:next w:val="a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4">
    <w:name w:val="heading 4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5">
    <w:name w:val="heading 5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6">
    <w:name w:val="heading 6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7">
    <w:name w:val="heading 7"/>
    <w:basedOn w:val="a"/>
    <w:next w:val="a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8">
    <w:name w:val="heading 8"/>
    <w:basedOn w:val="a"/>
    <w:next w:val="a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9">
    <w:name w:val="heading 9"/>
    <w:basedOn w:val="a"/>
    <w:next w:val="a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macro"/>
    <w:link w:val="a4"/>
    <w:semiHidden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5">
    <w:name w:val="caption"/>
    <w:basedOn w:val="a"/>
    <w:next w:val="a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a6">
    <w:name w:val="Body Text"/>
    <w:basedOn w:val="a"/>
    <w:rsid w:val="00A637A4"/>
    <w:pPr>
      <w:spacing w:after="120"/>
    </w:pPr>
    <w:rPr>
      <w:sz w:val="36"/>
      <w:szCs w:val="36"/>
    </w:rPr>
  </w:style>
  <w:style w:type="paragraph" w:styleId="a7">
    <w:name w:val="Block Text"/>
    <w:basedOn w:val="a"/>
    <w:rsid w:val="00A637A4"/>
    <w:pPr>
      <w:tabs>
        <w:tab w:val="left" w:pos="1440"/>
      </w:tabs>
      <w:ind w:left="540" w:right="450"/>
      <w:jc w:val="both"/>
    </w:pPr>
  </w:style>
  <w:style w:type="paragraph" w:styleId="20">
    <w:name w:val="Body Text 2"/>
    <w:basedOn w:val="a"/>
    <w:link w:val="21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30">
    <w:name w:val="Body Text 3"/>
    <w:basedOn w:val="a"/>
    <w:link w:val="31"/>
    <w:rsid w:val="00A637A4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a8">
    <w:name w:val="Document Map"/>
    <w:basedOn w:val="a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a9">
    <w:name w:val="Table Grid"/>
    <w:basedOn w:val="a1"/>
    <w:rsid w:val="00396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rsid w:val="007E5881"/>
    <w:rPr>
      <w:rFonts w:cs="Angsana New"/>
      <w:szCs w:val="37"/>
    </w:rPr>
  </w:style>
  <w:style w:type="paragraph" w:customStyle="1" w:styleId="Char">
    <w:name w:val="Char"/>
    <w:basedOn w:val="a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b">
    <w:name w:val="Balloon Text"/>
    <w:basedOn w:val="a"/>
    <w:semiHidden/>
    <w:rsid w:val="00154BE4"/>
    <w:rPr>
      <w:rFonts w:ascii="Tahoma" w:hAnsi="Tahoma" w:cs="Angsana New"/>
      <w:sz w:val="16"/>
      <w:szCs w:val="18"/>
    </w:rPr>
  </w:style>
  <w:style w:type="paragraph" w:styleId="ac">
    <w:name w:val="header"/>
    <w:basedOn w:val="a"/>
    <w:link w:val="ad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d">
    <w:name w:val="หัวกระดาษ อักขระ"/>
    <w:basedOn w:val="a0"/>
    <w:link w:val="ac"/>
    <w:rsid w:val="003A646B"/>
    <w:rPr>
      <w:rFonts w:ascii="AngsanaUPC" w:hAnsi="AngsanaUPC"/>
      <w:sz w:val="32"/>
      <w:szCs w:val="40"/>
    </w:rPr>
  </w:style>
  <w:style w:type="paragraph" w:styleId="ae">
    <w:name w:val="footer"/>
    <w:basedOn w:val="a"/>
    <w:link w:val="af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f">
    <w:name w:val="ท้ายกระดาษ อักขระ"/>
    <w:basedOn w:val="a0"/>
    <w:link w:val="ae"/>
    <w:uiPriority w:val="99"/>
    <w:rsid w:val="003A646B"/>
    <w:rPr>
      <w:rFonts w:ascii="AngsanaUPC" w:hAnsi="AngsanaUPC"/>
      <w:sz w:val="32"/>
      <w:szCs w:val="40"/>
    </w:rPr>
  </w:style>
  <w:style w:type="paragraph" w:styleId="22">
    <w:name w:val="Body Text Indent 2"/>
    <w:basedOn w:val="a"/>
    <w:link w:val="23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3">
    <w:name w:val="การเยื้องเนื้อความ 2 อักขระ"/>
    <w:basedOn w:val="a0"/>
    <w:link w:val="22"/>
    <w:rsid w:val="005B2CF3"/>
    <w:rPr>
      <w:rFonts w:ascii="AngsanaUPC" w:hAnsi="AngsanaUPC"/>
      <w:sz w:val="32"/>
      <w:szCs w:val="40"/>
    </w:rPr>
  </w:style>
  <w:style w:type="paragraph" w:styleId="af0">
    <w:name w:val="List Paragraph"/>
    <w:basedOn w:val="a"/>
    <w:link w:val="af1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31">
    <w:name w:val="เนื้อความ 3 อักขระ"/>
    <w:basedOn w:val="a0"/>
    <w:link w:val="30"/>
    <w:rsid w:val="00AF246B"/>
    <w:rPr>
      <w:rFonts w:ascii="AngsanaUPC" w:hAnsi="AngsanaUPC" w:cs="AngsanaUPC"/>
      <w:sz w:val="32"/>
      <w:szCs w:val="32"/>
    </w:rPr>
  </w:style>
  <w:style w:type="character" w:styleId="af2">
    <w:name w:val="line number"/>
    <w:basedOn w:val="a0"/>
    <w:rsid w:val="001A37CF"/>
  </w:style>
  <w:style w:type="character" w:customStyle="1" w:styleId="af1">
    <w:name w:val="รายการย่อหน้า อักขระ"/>
    <w:basedOn w:val="a0"/>
    <w:link w:val="af0"/>
    <w:uiPriority w:val="34"/>
    <w:locked/>
    <w:rsid w:val="00FD49F9"/>
    <w:rPr>
      <w:rFonts w:ascii="AngsanaUPC" w:hAnsi="AngsanaUPC"/>
      <w:sz w:val="32"/>
      <w:szCs w:val="40"/>
    </w:rPr>
  </w:style>
  <w:style w:type="paragraph" w:customStyle="1" w:styleId="Char0">
    <w:name w:val=" Char"/>
    <w:basedOn w:val="a"/>
    <w:rsid w:val="00CA7C61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CA7C61"/>
    <w:rPr>
      <w:rFonts w:ascii="AngsanaUPC" w:hAnsi="AngsanaUPC" w:cs="AngsanaUPC"/>
      <w:sz w:val="32"/>
      <w:szCs w:val="32"/>
    </w:rPr>
  </w:style>
  <w:style w:type="character" w:customStyle="1" w:styleId="a4">
    <w:name w:val="ข้อความแมโคร อักขระ"/>
    <w:link w:val="a3"/>
    <w:semiHidden/>
    <w:rsid w:val="00CA7C61"/>
    <w:rPr>
      <w:rFonts w:ascii="EucrosiaUPC" w:hAnsi="EucrosiaUPC" w:cs="EucrosiaUPC"/>
      <w:sz w:val="28"/>
      <w:szCs w:val="28"/>
    </w:rPr>
  </w:style>
  <w:style w:type="paragraph" w:styleId="af3">
    <w:name w:val="footnote text"/>
    <w:basedOn w:val="a"/>
    <w:link w:val="af4"/>
    <w:rsid w:val="00CA7C61"/>
    <w:rPr>
      <w:rFonts w:eastAsia="Batang" w:cs="Angsana New"/>
      <w:sz w:val="20"/>
      <w:szCs w:val="25"/>
      <w:lang/>
    </w:rPr>
  </w:style>
  <w:style w:type="character" w:customStyle="1" w:styleId="af4">
    <w:name w:val="ข้อความเชิงอรรถ อักขระ"/>
    <w:basedOn w:val="a0"/>
    <w:link w:val="af3"/>
    <w:rsid w:val="00CA7C61"/>
    <w:rPr>
      <w:rFonts w:ascii="AngsanaUPC" w:eastAsia="Batang" w:hAnsi="AngsanaUPC"/>
      <w:szCs w:val="25"/>
      <w:lang/>
    </w:rPr>
  </w:style>
  <w:style w:type="character" w:styleId="af5">
    <w:name w:val="footnote reference"/>
    <w:rsid w:val="00CA7C61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1522-2D25-42A2-B0FE-5F25160E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5</TotalTime>
  <Pages>43</Pages>
  <Words>10823</Words>
  <Characters>61696</Characters>
  <Application>Microsoft Office Word</Application>
  <DocSecurity>0</DocSecurity>
  <Lines>514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72375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User</cp:lastModifiedBy>
  <cp:revision>2</cp:revision>
  <cp:lastPrinted>2022-02-16T06:59:00Z</cp:lastPrinted>
  <dcterms:created xsi:type="dcterms:W3CDTF">2022-02-18T04:19:00Z</dcterms:created>
  <dcterms:modified xsi:type="dcterms:W3CDTF">2022-02-18T04:19:00Z</dcterms:modified>
</cp:coreProperties>
</file>