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2D325" w14:textId="77777777" w:rsidR="00583843" w:rsidRDefault="00583843" w:rsidP="00583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52"/>
          <w:szCs w:val="52"/>
        </w:rPr>
      </w:pPr>
      <w:bookmarkStart w:id="0" w:name="Title"/>
    </w:p>
    <w:p w14:paraId="684AE47E" w14:textId="77777777" w:rsidR="00583843" w:rsidRPr="00494D82" w:rsidRDefault="00583843" w:rsidP="00583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52"/>
          <w:szCs w:val="52"/>
          <w:cs/>
        </w:rPr>
      </w:pPr>
    </w:p>
    <w:p w14:paraId="1C2C9C81" w14:textId="77777777" w:rsidR="00583843" w:rsidRPr="00494D82" w:rsidRDefault="00583843" w:rsidP="00583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767CB576" w14:textId="77777777" w:rsidR="00583843" w:rsidRPr="00494D82" w:rsidRDefault="00583843" w:rsidP="00583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294A5D57" w14:textId="77777777" w:rsidR="00583843" w:rsidRPr="00494D82" w:rsidRDefault="00583843" w:rsidP="00583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24EB949F" w14:textId="77777777" w:rsidR="00583843" w:rsidRPr="00494D82" w:rsidRDefault="00583843" w:rsidP="00583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5C498ECB" w14:textId="77777777" w:rsidR="00E81F90" w:rsidRPr="005D612B" w:rsidRDefault="00091CCD" w:rsidP="00391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5D612B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bookmarkStart w:id="1" w:name="SubTitle"/>
      <w:bookmarkEnd w:id="0"/>
      <w:r w:rsidR="003912AC" w:rsidRPr="005D612B">
        <w:rPr>
          <w:rFonts w:asciiTheme="majorBidi" w:hAnsiTheme="majorBidi" w:cstheme="majorBidi"/>
          <w:b/>
          <w:bCs/>
          <w:sz w:val="52"/>
          <w:szCs w:val="52"/>
          <w:cs/>
        </w:rPr>
        <w:t>พฤกษา โฮลดิ้ง จำกัด</w:t>
      </w:r>
      <w:r w:rsidR="003912AC" w:rsidRPr="005D612B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3912AC" w:rsidRPr="005D612B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</w:p>
    <w:p w14:paraId="0CF7DAEA" w14:textId="77777777" w:rsidR="00CD592F" w:rsidRPr="005D612B" w:rsidRDefault="00CD592F" w:rsidP="00391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5D612B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1B95FC55" w14:textId="77777777" w:rsidR="00091CCD" w:rsidRPr="005D612B" w:rsidRDefault="00091CCD" w:rsidP="00C81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63FDFAA1" w14:textId="79F73783" w:rsidR="0087538B" w:rsidRPr="005D612B" w:rsidRDefault="0087538B" w:rsidP="00875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5D612B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ED41AE" w:rsidRPr="00ED41AE">
        <w:rPr>
          <w:rFonts w:asciiTheme="majorBidi" w:hAnsiTheme="majorBidi" w:cstheme="majorBidi"/>
          <w:sz w:val="32"/>
          <w:szCs w:val="32"/>
        </w:rPr>
        <w:t>31</w:t>
      </w:r>
      <w:r w:rsidRPr="005D612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D41AE" w:rsidRPr="00ED41AE">
        <w:rPr>
          <w:rFonts w:asciiTheme="majorBidi" w:hAnsiTheme="majorBidi" w:cstheme="majorBidi"/>
          <w:sz w:val="32"/>
          <w:szCs w:val="32"/>
        </w:rPr>
        <w:t>2564</w:t>
      </w:r>
    </w:p>
    <w:p w14:paraId="2184E3B5" w14:textId="77777777" w:rsidR="0087538B" w:rsidRPr="005D612B" w:rsidRDefault="0087538B" w:rsidP="00875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5D612B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02205BD8" w14:textId="77777777" w:rsidR="0087538B" w:rsidRPr="005D612B" w:rsidRDefault="0087538B" w:rsidP="00875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5D612B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2E700CB7" w14:textId="77777777" w:rsidR="00E81F90" w:rsidRPr="005D612B" w:rsidRDefault="00E81F90" w:rsidP="00C81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1BA49882" w14:textId="77777777" w:rsidR="00FA218E" w:rsidRPr="005D612B" w:rsidRDefault="00FA218E" w:rsidP="00C81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2"/>
          <w:szCs w:val="32"/>
        </w:rPr>
        <w:sectPr w:rsidR="00FA218E" w:rsidRPr="005D612B" w:rsidSect="0078195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bookmarkStart w:id="2" w:name="ExtraText"/>
      <w:bookmarkEnd w:id="1"/>
      <w:bookmarkEnd w:id="2"/>
    </w:p>
    <w:p w14:paraId="147B7D69" w14:textId="76EDFC24" w:rsidR="007B7B13" w:rsidRPr="005D612B" w:rsidRDefault="007B7B13" w:rsidP="007B7B13">
      <w:pPr>
        <w:pStyle w:val="Heading5"/>
        <w:ind w:right="0"/>
        <w:jc w:val="thaiDistribute"/>
        <w:rPr>
          <w:rFonts w:asciiTheme="majorBidi" w:hAnsiTheme="majorBidi" w:cstheme="majorBidi"/>
          <w:sz w:val="32"/>
          <w:szCs w:val="32"/>
          <w:u w:val="none"/>
        </w:rPr>
      </w:pPr>
      <w:r w:rsidRPr="005D612B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รายงานของผู้สอบบัญชีรับอนุญาต</w:t>
      </w:r>
    </w:p>
    <w:p w14:paraId="6086D1E0" w14:textId="77777777" w:rsidR="00133813" w:rsidRPr="005D612B" w:rsidRDefault="00133813" w:rsidP="00741BEE">
      <w:pPr>
        <w:jc w:val="thaiDistribute"/>
        <w:outlineLvl w:val="0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F2E6913" w14:textId="77777777" w:rsidR="007B7B13" w:rsidRPr="005D612B" w:rsidRDefault="007B7B13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D612B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พฤกษา โฮลดิ้ง จำกัด (มหาชน)</w:t>
      </w:r>
    </w:p>
    <w:p w14:paraId="2281CA8E" w14:textId="77777777" w:rsidR="00133813" w:rsidRPr="005D612B" w:rsidRDefault="00133813" w:rsidP="00741BEE">
      <w:pPr>
        <w:jc w:val="thaiDistribute"/>
        <w:outlineLvl w:val="0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8447C74" w14:textId="77777777" w:rsidR="007B7B13" w:rsidRPr="005D612B" w:rsidRDefault="007B7B13" w:rsidP="007B7B1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D612B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26676A4C" w14:textId="77777777" w:rsidR="00C41E3C" w:rsidRPr="005D612B" w:rsidRDefault="00C41E3C" w:rsidP="00741BEE">
      <w:pPr>
        <w:jc w:val="thaiDistribute"/>
        <w:outlineLvl w:val="0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865BE9F" w14:textId="3232DB17" w:rsidR="007B7B13" w:rsidRPr="005D612B" w:rsidRDefault="007B7B13" w:rsidP="00CD5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5D612B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5D612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5D612B">
        <w:rPr>
          <w:rFonts w:asciiTheme="majorBidi" w:eastAsia="Calibri" w:hAnsiTheme="majorBidi" w:cstheme="majorBidi"/>
          <w:sz w:val="30"/>
          <w:szCs w:val="30"/>
          <w:cs/>
        </w:rPr>
        <w:t>ของ</w:t>
      </w:r>
      <w:r w:rsidRPr="005D612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 พฤกษา โฮลดิ้ง จำกัด (มหาชน) และบริษัทย่อย (กลุ่มบริษัท)</w:t>
      </w:r>
      <w:r w:rsidRPr="005D612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5D612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และของเฉพาะบริษัท พฤกษา โฮลดิ้ง จำกัด (มหาชน) (บริษัท) ตามลำดับ ซึ่งประกอบด้วยงบแสดงฐานะการเงินรวมและงบแสดงฐานะการเงินเฉพาะกิจการ</w:t>
      </w:r>
      <w:r w:rsidRPr="005D612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5D612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ณ</w:t>
      </w:r>
      <w:r w:rsidRPr="005D612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5D612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ED41AE" w:rsidRPr="00ED41AE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5D612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5D612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ธันวาคม</w:t>
      </w:r>
      <w:r w:rsidRPr="005D612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ED41AE" w:rsidRPr="00ED41AE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Pr="005D612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87538B" w:rsidRPr="005D612B">
        <w:rPr>
          <w:rFonts w:asciiTheme="majorBidi" w:eastAsia="Calibr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CD592F" w:rsidRPr="005D612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87538B" w:rsidRPr="005D612B">
        <w:rPr>
          <w:rFonts w:asciiTheme="majorBidi" w:eastAsia="Calibr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</w:t>
      </w:r>
      <w:r w:rsidR="00E93F93" w:rsidRPr="005D612B">
        <w:rPr>
          <w:rFonts w:asciiTheme="majorBidi" w:eastAsia="Calibri" w:hAnsiTheme="majorBidi" w:cstheme="majorBidi"/>
          <w:sz w:val="30"/>
          <w:szCs w:val="30"/>
          <w:cs/>
        </w:rPr>
        <w:t>ปลงส่วนของผู้ถือหุ้นเฉพาะกิจการ</w:t>
      </w:r>
      <w:r w:rsidR="0045305E" w:rsidRPr="005D612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7538B" w:rsidRPr="005D612B">
        <w:rPr>
          <w:rFonts w:asciiTheme="majorBidi" w:eastAsia="Calibri" w:hAnsiTheme="majorBidi" w:cstheme="majorBidi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45305E" w:rsidRPr="005D612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7538B" w:rsidRPr="005D612B">
        <w:rPr>
          <w:rFonts w:asciiTheme="majorBidi" w:eastAsia="Calibri" w:hAnsiTheme="majorBidi" w:cstheme="majorBidi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14:paraId="224ED1E0" w14:textId="77777777" w:rsidR="00133813" w:rsidRPr="005D612B" w:rsidRDefault="00133813" w:rsidP="00741BEE">
      <w:pPr>
        <w:jc w:val="thaiDistribute"/>
        <w:outlineLvl w:val="0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4D6385F" w14:textId="36241BFE" w:rsidR="008231EE" w:rsidRPr="005D612B" w:rsidRDefault="008231EE" w:rsidP="008231EE">
      <w:pPr>
        <w:jc w:val="thaiDistribute"/>
        <w:rPr>
          <w:rFonts w:asciiTheme="majorBidi" w:eastAsia="Calibri" w:hAnsiTheme="majorBidi" w:cstheme="majorBidi"/>
          <w:sz w:val="30"/>
          <w:szCs w:val="30"/>
          <w:rtl/>
          <w:cs/>
        </w:rPr>
      </w:pPr>
      <w:r w:rsidRPr="005D612B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5D612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D612B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5D612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ED41AE" w:rsidRPr="00ED41AE">
        <w:rPr>
          <w:rFonts w:asciiTheme="majorBidi" w:eastAsia="Calibri" w:hAnsiTheme="majorBidi" w:cstheme="majorBidi"/>
          <w:sz w:val="30"/>
          <w:szCs w:val="30"/>
        </w:rPr>
        <w:t>31</w:t>
      </w:r>
      <w:r w:rsidRPr="005D612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D612B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ED41AE" w:rsidRPr="00ED41AE">
        <w:rPr>
          <w:rFonts w:asciiTheme="majorBidi" w:eastAsia="Calibri" w:hAnsiTheme="majorBidi" w:cstheme="majorBidi"/>
          <w:sz w:val="30"/>
          <w:szCs w:val="30"/>
        </w:rPr>
        <w:t>2564</w:t>
      </w:r>
      <w:r w:rsidRPr="005D612B">
        <w:rPr>
          <w:rFonts w:asciiTheme="majorBidi" w:eastAsia="Calibr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5D612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D612B">
        <w:rPr>
          <w:rFonts w:asciiTheme="majorBidi" w:eastAsia="Calibr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93D5E9D" w14:textId="77777777" w:rsidR="007B7B13" w:rsidRPr="005D612B" w:rsidRDefault="007B7B13" w:rsidP="007B7B13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72639F86" w14:textId="77777777" w:rsidR="007B7B13" w:rsidRPr="005D612B" w:rsidRDefault="007B7B13" w:rsidP="00133813">
      <w:pPr>
        <w:spacing w:line="259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D612B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72EBC67F" w14:textId="77777777" w:rsidR="00133813" w:rsidRPr="005D612B" w:rsidRDefault="00133813" w:rsidP="00741BEE">
      <w:pPr>
        <w:jc w:val="thaiDistribute"/>
        <w:outlineLvl w:val="0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A2AE8DA" w14:textId="77777777" w:rsidR="00C62461" w:rsidRPr="005D612B" w:rsidRDefault="00C62461" w:rsidP="00C6246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D612B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5D612B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5D612B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5D612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D612B">
        <w:rPr>
          <w:rFonts w:asciiTheme="majorBidi" w:eastAsia="Calibri" w:hAnsiTheme="majorBidi" w:cstheme="majorBidi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33D0A2" w14:textId="77777777" w:rsidR="008F25B0" w:rsidRPr="005D612B" w:rsidRDefault="008F25B0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8F25B0" w:rsidRPr="005D612B" w:rsidSect="00015260">
          <w:headerReference w:type="default" r:id="rId14"/>
          <w:footerReference w:type="default" r:id="rId15"/>
          <w:headerReference w:type="first" r:id="rId16"/>
          <w:footerReference w:type="first" r:id="rId17"/>
          <w:type w:val="nextColumn"/>
          <w:pgSz w:w="11909" w:h="16834" w:code="9"/>
          <w:pgMar w:top="691" w:right="1152" w:bottom="576" w:left="1152" w:header="720" w:footer="504" w:gutter="0"/>
          <w:cols w:space="720"/>
          <w:titlePg/>
          <w:docGrid w:linePitch="245"/>
        </w:sectPr>
      </w:pPr>
    </w:p>
    <w:p w14:paraId="4DD79DBC" w14:textId="77777777" w:rsidR="007B7B13" w:rsidRPr="005D612B" w:rsidRDefault="007B7B13" w:rsidP="007B7B1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D612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3CB08B1" w14:textId="77777777" w:rsidR="007B7B13" w:rsidRPr="005D612B" w:rsidRDefault="007B7B13" w:rsidP="007B7B13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7F194E81" w14:textId="77777777" w:rsidR="00C62461" w:rsidRPr="005D612B" w:rsidRDefault="00C62461" w:rsidP="00C6246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D612B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</w:t>
      </w:r>
      <w:r w:rsidR="00654A1C" w:rsidRPr="005D612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D612B">
        <w:rPr>
          <w:rFonts w:asciiTheme="majorBidi" w:eastAsia="Calibri" w:hAnsiTheme="majorBidi" w:cstheme="majorBidi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D612B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5D612B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5D612B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5D612B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5D612B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5D612B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5D612B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5D612B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5D612B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5D612B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8E5B3C3" w14:textId="77777777" w:rsidR="007B7B13" w:rsidRPr="005D612B" w:rsidRDefault="007B7B13" w:rsidP="007B7B13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tbl>
      <w:tblPr>
        <w:tblStyle w:val="TableGrid"/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585"/>
        <w:gridCol w:w="5135"/>
      </w:tblGrid>
      <w:tr w:rsidR="0066185C" w:rsidRPr="005D612B" w14:paraId="500D4569" w14:textId="77777777" w:rsidTr="00CD592F">
        <w:trPr>
          <w:tblHeader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EDEB" w14:textId="3865D0BA" w:rsidR="0066185C" w:rsidRPr="005D612B" w:rsidRDefault="0066185C" w:rsidP="0045305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612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</w:t>
            </w:r>
            <w:r w:rsidR="003F78A1" w:rsidRPr="005D612B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66185C" w:rsidRPr="005D612B" w14:paraId="527C7553" w14:textId="77777777" w:rsidTr="00CD592F">
        <w:trPr>
          <w:tblHeader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9C7F" w14:textId="77880670" w:rsidR="0066185C" w:rsidRPr="005D612B" w:rsidRDefault="0045305E" w:rsidP="0045305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612B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</w:t>
            </w:r>
            <w:r w:rsidR="0066185C" w:rsidRPr="005D61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="003F4B0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61918" w:rsidRPr="005D612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1E54FF">
              <w:rPr>
                <w:rFonts w:asciiTheme="majorBidi" w:hAnsiTheme="majorBidi" w:cstheme="majorBidi" w:hint="cs"/>
                <w:sz w:val="30"/>
                <w:szCs w:val="30"/>
                <w:cs/>
              </w:rPr>
              <w:t>ช</w:t>
            </w:r>
            <w:r w:rsidR="00F61918" w:rsidRPr="005D612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66185C" w:rsidRPr="005D61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185C" w:rsidRPr="005D61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ED41AE" w:rsidRPr="00ED41A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D61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7B0325" w:rsidRPr="005D612B" w14:paraId="41823EC6" w14:textId="77777777" w:rsidTr="00CD592F">
        <w:trPr>
          <w:tblHeader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CC0B" w14:textId="77777777" w:rsidR="007B0325" w:rsidRPr="005D612B" w:rsidRDefault="007B0325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8223" w14:textId="77777777" w:rsidR="007B0325" w:rsidRPr="005D612B" w:rsidRDefault="007B0325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B0325" w:rsidRPr="005D612B" w14:paraId="3486901E" w14:textId="77777777" w:rsidTr="00CD592F"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0566" w14:textId="026C31DD" w:rsidR="00994500" w:rsidRPr="005D612B" w:rsidRDefault="003F78A1" w:rsidP="00994500">
            <w:pPr>
              <w:pStyle w:val="BodyTex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612B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  <w:r w:rsidR="00994500" w:rsidRPr="005D612B">
              <w:rPr>
                <w:rFonts w:asciiTheme="majorBidi" w:hAnsiTheme="majorBidi" w:cstheme="majorBidi"/>
                <w:sz w:val="30"/>
                <w:szCs w:val="30"/>
                <w:cs/>
              </w:rPr>
              <w:t>ของกลุ่มบริษัทวัดมูลค่าด้วยราคาทุนหรือมูลค่าสุทธิที่จะได้รับแล้วแต่ราคาใดจะต่ำกว่า การประเมินมูลค่าสุทธิที่จะได้รั</w:t>
            </w:r>
            <w:r w:rsidR="003F4B09">
              <w:rPr>
                <w:rFonts w:asciiTheme="majorBidi" w:hAnsiTheme="majorBidi" w:cstheme="majorBidi" w:hint="cs"/>
                <w:sz w:val="30"/>
                <w:szCs w:val="30"/>
                <w:cs/>
              </w:rPr>
              <w:t>บ</w:t>
            </w:r>
            <w:r w:rsidR="00994500" w:rsidRPr="005D612B">
              <w:rPr>
                <w:rFonts w:asciiTheme="majorBidi" w:hAnsiTheme="majorBidi" w:cstheme="majorBidi"/>
                <w:sz w:val="30"/>
                <w:szCs w:val="30"/>
                <w:cs/>
              </w:rPr>
              <w:t>โดยประมาณของ</w:t>
            </w:r>
            <w:r w:rsidRPr="005D612B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  <w:r w:rsidR="00994500" w:rsidRPr="005D612B">
              <w:rPr>
                <w:rFonts w:asciiTheme="majorBidi" w:hAnsiTheme="majorBidi" w:cstheme="majorBidi"/>
                <w:sz w:val="30"/>
                <w:szCs w:val="30"/>
                <w:cs/>
              </w:rPr>
              <w:t>นั้นขึ้นอยู่กับการประมาณการของราคาขายในอนาคตและการประมาณการต้นทุนที่คาดว่าจะก่อสร้างจนแล้วเสร็จของกลุ่มบริษัท</w:t>
            </w:r>
          </w:p>
          <w:p w14:paraId="216F013C" w14:textId="77777777" w:rsidR="00994500" w:rsidRPr="005D612B" w:rsidRDefault="00994500" w:rsidP="00994500">
            <w:pPr>
              <w:pStyle w:val="BodyTex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3A8F12D8" w14:textId="4C347CE4" w:rsidR="00994500" w:rsidRPr="005D612B" w:rsidRDefault="00994500" w:rsidP="00994500">
            <w:pPr>
              <w:pStyle w:val="BodyTex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612B">
              <w:rPr>
                <w:rFonts w:asciiTheme="majorBidi" w:hAnsiTheme="majorBidi" w:cstheme="majorBidi"/>
                <w:sz w:val="30"/>
                <w:szCs w:val="30"/>
                <w:cs/>
              </w:rPr>
              <w:t>ทั้งนี้ ความไม่แน่นอนของการประมาณการดังกล่าวส่งผลกระทบต่อการประเมินมูลค่าตามบัญชีของ</w:t>
            </w:r>
            <w:r w:rsidR="003F78A1" w:rsidRPr="005D612B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  <w:r w:rsidRPr="005D61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ซึ่งการประมาณการราคาขายในอนาคตขึ้นอยู่กับเงื่อนไขสภาวการณ์ทางการตลาด และการประมาณการต้นทุนที่คาดว่าจะก่อสร้างจนแล้วเสร็จขึ้นอยู่กับปัจจัยต่าง</w:t>
            </w:r>
            <w:r w:rsidR="00437F8F" w:rsidRPr="005D61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30"/>
                <w:szCs w:val="30"/>
                <w:cs/>
              </w:rPr>
              <w:t>ๆ รวมถึงสภาวการณ์ทางการตลาดของวัสดุก่อสร้าง ต้นทุนจ่ายผู้รับเหมาและการก่อสร้างที่เกี่ยวข้อง</w:t>
            </w:r>
          </w:p>
          <w:p w14:paraId="1DD2BD37" w14:textId="77777777" w:rsidR="00994500" w:rsidRPr="005D612B" w:rsidRDefault="00994500" w:rsidP="00994500">
            <w:pPr>
              <w:pStyle w:val="BodyTex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B1AB2A" w14:textId="15181454" w:rsidR="007B4306" w:rsidRPr="005D612B" w:rsidRDefault="003F78A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612B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  <w:r w:rsidR="00994500" w:rsidRPr="005D612B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เกี่ยวข้องกับการใช้ดุลยพินิจของผู้บริหารอย่างมีนัยสำคัญในการประมาณการ ซึ่งขึ้นอยู่กับปัจจัยและข้อสมมติต่าง</w:t>
            </w:r>
            <w:r w:rsidR="00437F8F" w:rsidRPr="005D61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94500" w:rsidRPr="005D612B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="00437F8F" w:rsidRPr="005D61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94500" w:rsidRPr="005D612B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และมียอดคงเหลือที่มีนัยสำคัญในงบการเงินรวม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4F57" w14:textId="77777777" w:rsidR="00994500" w:rsidRPr="005D612B" w:rsidRDefault="00994500" w:rsidP="00994500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612B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0DF0715C" w14:textId="15445DE9" w:rsidR="00994500" w:rsidRPr="005D612B" w:rsidRDefault="00994500" w:rsidP="004A3B4F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612B">
              <w:rPr>
                <w:rFonts w:asciiTheme="majorBidi" w:hAnsiTheme="majorBidi" w:cstheme="majorBidi"/>
                <w:sz w:val="30"/>
                <w:szCs w:val="30"/>
                <w:cs/>
              </w:rPr>
              <w:t>การสอบถามผู้บริหาร เพื่อทำความเข้าใจและประเมินกระบวนการเกี่ยวกับการประมาณมูลค่าที่คาดว่าจะได้รับของ</w:t>
            </w:r>
            <w:r w:rsidR="003F78A1" w:rsidRPr="005D612B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  <w:r w:rsidRPr="005D61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ทดสอบการควบคุมของกลุ่มบริษัทที่เกี่ยวกับการตรวจสอบการอนุมัติการกำหนดราคาขายและประมาณการต้นทุน การปรับราคาขายและการทบทวนประมาณการต้นทุน</w:t>
            </w:r>
          </w:p>
          <w:p w14:paraId="5C39851A" w14:textId="77777777" w:rsidR="00994500" w:rsidRPr="005D612B" w:rsidRDefault="00994500" w:rsidP="004A3B4F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612B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การประเมินความเหมาะสมของการประมาณการราคาที่คาดว่าจะขายได้ของกลุ่มบริษัท โดยวิธีการเปรียบเทียบประมาณการราคาขายกับราคาที่ขายได้จริง และแนวโน้มราคาขายของอสังหาริมทรัพย์</w:t>
            </w:r>
          </w:p>
          <w:p w14:paraId="25B41681" w14:textId="77777777" w:rsidR="00994500" w:rsidRPr="005D612B" w:rsidRDefault="00994500" w:rsidP="004A3B4F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61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ประเมินความสมเหตุสมผลของการประมาณการต้นทุนที่คาดว่าจะก่อสร้างจนแล้วเสร็จโดยการเปรียบเทียบประมาณการต้นทุนกับต้นทุนที่เกิดขึ้นจริงและเอกสารประกอบรายการ </w:t>
            </w:r>
          </w:p>
          <w:p w14:paraId="08D02776" w14:textId="77777777" w:rsidR="007B0325" w:rsidRPr="005D612B" w:rsidRDefault="00994500" w:rsidP="004A3B4F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612B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</w:tc>
      </w:tr>
    </w:tbl>
    <w:p w14:paraId="295395DB" w14:textId="77777777" w:rsidR="00776C29" w:rsidRPr="005D612B" w:rsidRDefault="00776C29" w:rsidP="007B7B13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2C0AAC2" w14:textId="77777777" w:rsidR="003F78A1" w:rsidRPr="005D612B" w:rsidRDefault="003F7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5D612B"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06A8CCED" w14:textId="3E77C726" w:rsidR="007B7B13" w:rsidRPr="005D612B" w:rsidRDefault="007B7B13" w:rsidP="00C14EA0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D612B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14CA55D3" w14:textId="77777777" w:rsidR="007B7B13" w:rsidRPr="003F4B09" w:rsidRDefault="007B7B13" w:rsidP="007B7B13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color w:val="000000"/>
          <w:sz w:val="30"/>
          <w:szCs w:val="30"/>
        </w:rPr>
      </w:pPr>
    </w:p>
    <w:p w14:paraId="314B3C32" w14:textId="77777777" w:rsidR="00C62461" w:rsidRPr="005D612B" w:rsidRDefault="00AC2EB8" w:rsidP="00C62461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5D612B">
        <w:rPr>
          <w:rFonts w:asciiTheme="majorBidi" w:eastAsiaTheme="minorHAns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E511B03" w14:textId="77777777" w:rsidR="00C62461" w:rsidRPr="003F4B09" w:rsidRDefault="00C62461" w:rsidP="00C62461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78861B8D" w14:textId="77777777" w:rsidR="00C62461" w:rsidRPr="005D612B" w:rsidRDefault="00AC2EB8" w:rsidP="00C62461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5D612B">
        <w:rPr>
          <w:rFonts w:asciiTheme="majorBidi" w:eastAsiaTheme="minorHAns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="00C62461" w:rsidRPr="005D612B">
        <w:rPr>
          <w:rFonts w:asciiTheme="majorBidi" w:eastAsiaTheme="minorHAnsi" w:hAnsiTheme="majorBidi" w:cstheme="majorBidi"/>
          <w:sz w:val="30"/>
          <w:szCs w:val="30"/>
        </w:rPr>
        <w:t xml:space="preserve"> </w:t>
      </w:r>
    </w:p>
    <w:p w14:paraId="4BDBEBC7" w14:textId="77777777" w:rsidR="00C62461" w:rsidRPr="003F4B09" w:rsidRDefault="00C62461" w:rsidP="00C62461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4EF11F5D" w14:textId="77777777" w:rsidR="00C62461" w:rsidRPr="005D612B" w:rsidRDefault="00AC2EB8" w:rsidP="00C62461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5D612B">
        <w:rPr>
          <w:rFonts w:asciiTheme="majorBidi" w:eastAsiaTheme="minorHAns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C62461" w:rsidRPr="005D612B">
        <w:rPr>
          <w:rFonts w:asciiTheme="majorBidi" w:eastAsiaTheme="minorHAnsi" w:hAnsiTheme="majorBidi" w:cstheme="majorBidi"/>
          <w:sz w:val="30"/>
          <w:szCs w:val="30"/>
        </w:rPr>
        <w:t xml:space="preserve"> </w:t>
      </w:r>
    </w:p>
    <w:p w14:paraId="134D061C" w14:textId="77777777" w:rsidR="007B7B13" w:rsidRPr="003F4B09" w:rsidRDefault="007B7B13" w:rsidP="007B7B13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CF0130D" w14:textId="77777777" w:rsidR="00527A0C" w:rsidRPr="005D612B" w:rsidRDefault="00527A0C" w:rsidP="007B7B13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5D612B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1179A02" w14:textId="77777777" w:rsidR="00527A0C" w:rsidRPr="003F4B09" w:rsidRDefault="00527A0C" w:rsidP="007B7B13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17C3916" w14:textId="77777777" w:rsidR="007B7B13" w:rsidRPr="005D612B" w:rsidRDefault="007B7B13" w:rsidP="007B7B1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D612B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</w:t>
      </w:r>
      <w:r w:rsidRPr="005D612B">
        <w:rPr>
          <w:rFonts w:asciiTheme="majorBidi" w:eastAsia="Calibri" w:hAnsiTheme="majorBidi" w:cstheme="majorBidi"/>
          <w:i/>
          <w:iCs/>
          <w:color w:val="000000" w:themeColor="text1"/>
          <w:sz w:val="30"/>
          <w:szCs w:val="30"/>
          <w:cs/>
        </w:rPr>
        <w:t>การเงิน</w:t>
      </w:r>
      <w:r w:rsidRPr="005D612B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รวมและงบการเงินเฉพาะกิจการ</w:t>
      </w:r>
    </w:p>
    <w:p w14:paraId="05A6CC4D" w14:textId="77777777" w:rsidR="007B7B13" w:rsidRPr="003F4B09" w:rsidRDefault="007B7B13" w:rsidP="007B7B1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AF84823" w14:textId="77777777" w:rsidR="00C62461" w:rsidRPr="005D612B" w:rsidRDefault="00C62461" w:rsidP="00C6246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D612B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5D612B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5D612B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5D612B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5D612B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1F46053" w14:textId="77777777" w:rsidR="008231EE" w:rsidRPr="003F4B09" w:rsidRDefault="008231EE" w:rsidP="007B7B1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7202280" w14:textId="21102C40" w:rsidR="00C62461" w:rsidRDefault="00C62461" w:rsidP="00C6246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D612B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5D612B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5D612B">
        <w:rPr>
          <w:rFonts w:asciiTheme="majorBidi" w:eastAsia="Calibri" w:hAnsiTheme="majorBidi" w:cstheme="majorBidi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47E551E" w14:textId="77777777" w:rsidR="003F4B09" w:rsidRPr="003F4B09" w:rsidRDefault="003F4B09" w:rsidP="00C6246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070143E" w14:textId="7DFFA4E8" w:rsidR="003F4B09" w:rsidRDefault="00AE77E3" w:rsidP="003F4B09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AE77E3">
        <w:rPr>
          <w:rFonts w:asciiTheme="majorBidi" w:eastAsia="Calibri" w:hAnsiTheme="majorBidi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53664ED1" w14:textId="77777777" w:rsidR="00AE77E3" w:rsidRDefault="00AE77E3" w:rsidP="003F4B0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66A7EE8" w14:textId="6E938F5A" w:rsidR="003F4B09" w:rsidRDefault="003F4B09" w:rsidP="003F4B0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DEF6050" w14:textId="77777777" w:rsidR="003F4B09" w:rsidRPr="003F4B09" w:rsidRDefault="003F4B09" w:rsidP="003F4B0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B65BD94" w14:textId="77777777" w:rsidR="003F4B09" w:rsidRPr="005D612B" w:rsidRDefault="003F4B09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4"/>
          <w:szCs w:val="24"/>
          <w:cs/>
        </w:rPr>
      </w:pPr>
    </w:p>
    <w:p w14:paraId="45B2BEC5" w14:textId="77777777" w:rsidR="007B7B13" w:rsidRPr="005D612B" w:rsidRDefault="00C62461" w:rsidP="007B7B1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D612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54D5358" w14:textId="77777777" w:rsidR="00C62461" w:rsidRPr="005D612B" w:rsidRDefault="00C62461" w:rsidP="007B7B13">
      <w:pPr>
        <w:jc w:val="thaiDistribute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3283579F" w14:textId="77777777" w:rsidR="00C62461" w:rsidRPr="005D612B" w:rsidRDefault="00C62461" w:rsidP="00C62461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5D612B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D612B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5D612B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5D612B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3C543F4" w14:textId="77777777" w:rsidR="007B7B13" w:rsidRPr="005D612B" w:rsidRDefault="007B7B13" w:rsidP="007B7B13">
      <w:pPr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5D612B">
        <w:rPr>
          <w:rFonts w:asciiTheme="majorBidi" w:hAnsiTheme="majorBidi" w:cstheme="majorBidi"/>
          <w:color w:val="000000" w:themeColor="text1"/>
          <w:sz w:val="24"/>
          <w:szCs w:val="24"/>
          <w:rtl/>
          <w:cs/>
        </w:rPr>
        <w:t xml:space="preserve"> </w:t>
      </w:r>
    </w:p>
    <w:p w14:paraId="71CCD5A2" w14:textId="77777777" w:rsidR="00C62461" w:rsidRPr="005D612B" w:rsidRDefault="00C62461" w:rsidP="00C6246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D612B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A2C9A91" w14:textId="77777777" w:rsidR="007B7B13" w:rsidRPr="005D612B" w:rsidRDefault="007B7B13" w:rsidP="007B7B13">
      <w:pPr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7C328A1C" w14:textId="3F407FF0" w:rsidR="00C62461" w:rsidRPr="005D612B" w:rsidRDefault="00C62461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D612B">
        <w:rPr>
          <w:rFonts w:asciiTheme="majorBidi" w:eastAsia="Calibri" w:hAnsiTheme="majorBidi" w:cstheme="majorBidi"/>
          <w:spacing w:val="-2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D612B">
        <w:rPr>
          <w:rFonts w:asciiTheme="majorBidi" w:hAnsiTheme="majorBidi" w:cstheme="majorBidi"/>
          <w:spacing w:val="-2"/>
          <w:sz w:val="30"/>
          <w:szCs w:val="30"/>
          <w:cs/>
        </w:rPr>
        <w:t>รวมและงบการเงินเฉพาะกิจการ</w:t>
      </w:r>
      <w:r w:rsidRPr="005D612B">
        <w:rPr>
          <w:rFonts w:asciiTheme="majorBidi" w:eastAsia="Calibri" w:hAnsiTheme="majorBidi" w:cstheme="majorBidi"/>
          <w:spacing w:val="-2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D612B">
        <w:rPr>
          <w:rFonts w:asciiTheme="majorBidi" w:hAnsiTheme="majorBidi" w:cstheme="majorBidi"/>
          <w:spacing w:val="-2"/>
          <w:sz w:val="30"/>
          <w:szCs w:val="30"/>
          <w:cs/>
        </w:rPr>
        <w:t>ายใน</w:t>
      </w:r>
    </w:p>
    <w:p w14:paraId="39E9416B" w14:textId="77777777" w:rsidR="008231EE" w:rsidRPr="005D612B" w:rsidRDefault="00C62461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5D612B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5D612B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447F796B" w14:textId="77777777" w:rsidR="00C445E4" w:rsidRPr="005D612B" w:rsidRDefault="00C62461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D612B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5D612B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961C5A6" w14:textId="27A05FA6" w:rsidR="00C62461" w:rsidRDefault="00C62461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D612B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E82350D" w14:textId="77777777" w:rsidR="00417E9A" w:rsidRPr="005D612B" w:rsidRDefault="00417E9A" w:rsidP="00417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B688A21" w14:textId="77777777" w:rsidR="007A0F4B" w:rsidRDefault="007A0F4B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E68991E" w14:textId="0F81A375" w:rsidR="00BF29C5" w:rsidRDefault="00C62461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D612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0DC7214B" w14:textId="77777777" w:rsidR="00133813" w:rsidRPr="005D612B" w:rsidRDefault="00C62461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D612B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5D612B">
        <w:rPr>
          <w:rFonts w:asciiTheme="majorBidi" w:hAnsiTheme="majorBidi" w:cstheme="majorBidi"/>
          <w:sz w:val="30"/>
          <w:szCs w:val="30"/>
        </w:rPr>
        <w:t xml:space="preserve"> </w:t>
      </w:r>
      <w:r w:rsidRPr="005D612B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5D612B">
        <w:rPr>
          <w:rFonts w:asciiTheme="majorBidi" w:hAnsiTheme="majorBidi" w:cstheme="majorBidi"/>
          <w:sz w:val="30"/>
          <w:szCs w:val="30"/>
        </w:rPr>
        <w:t xml:space="preserve"> </w:t>
      </w:r>
      <w:r w:rsidRPr="005D612B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B54E46F" w14:textId="77777777" w:rsidR="00C62461" w:rsidRPr="005D612B" w:rsidRDefault="00C62461" w:rsidP="001338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ind w:left="540"/>
        <w:contextualSpacing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72CC33EA" w14:textId="77777777" w:rsidR="00C445E4" w:rsidRPr="005D612B" w:rsidRDefault="00C445E4" w:rsidP="00C445E4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D612B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5D612B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1EF07DB0" w14:textId="77777777" w:rsidR="007B7B13" w:rsidRPr="005D612B" w:rsidRDefault="007B7B13" w:rsidP="007B7B13">
      <w:pPr>
        <w:jc w:val="thaiDistribute"/>
        <w:rPr>
          <w:rFonts w:asciiTheme="majorBidi" w:eastAsia="Calibri" w:hAnsiTheme="majorBidi" w:cstheme="majorBidi"/>
          <w:color w:val="000000" w:themeColor="text1"/>
          <w:sz w:val="24"/>
          <w:szCs w:val="24"/>
        </w:rPr>
      </w:pPr>
    </w:p>
    <w:p w14:paraId="0B128F26" w14:textId="77777777" w:rsidR="00C445E4" w:rsidRPr="005D612B" w:rsidRDefault="00C445E4" w:rsidP="00C445E4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D612B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D612B">
        <w:rPr>
          <w:rFonts w:asciiTheme="majorBidi" w:hAnsiTheme="majorBidi" w:cstheme="majorBidi"/>
          <w:sz w:val="30"/>
          <w:szCs w:val="30"/>
          <w:cs/>
        </w:rPr>
        <w:t>อิสระ</w:t>
      </w:r>
    </w:p>
    <w:p w14:paraId="620A5FD9" w14:textId="77777777" w:rsidR="00C445E4" w:rsidRPr="005D612B" w:rsidRDefault="00C445E4" w:rsidP="007B7B13">
      <w:pPr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430BE6C4" w14:textId="77777777" w:rsidR="00C445E4" w:rsidRPr="005D612B" w:rsidRDefault="00C445E4" w:rsidP="00C445E4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D612B">
        <w:rPr>
          <w:rFonts w:asciiTheme="majorBidi" w:hAnsiTheme="majorBidi" w:cstheme="majorBidi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AA0CC5D" w14:textId="77777777" w:rsidR="007B7B13" w:rsidRPr="005D612B" w:rsidRDefault="007B7B13" w:rsidP="007B7B1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CCD97C" w14:textId="77777777" w:rsidR="007B7B13" w:rsidRPr="005D612B" w:rsidRDefault="007B7B13" w:rsidP="007B7B13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cs/>
        </w:rPr>
      </w:pPr>
    </w:p>
    <w:p w14:paraId="5EC051BF" w14:textId="77777777" w:rsidR="007B7B13" w:rsidRPr="005D612B" w:rsidRDefault="007B7B13" w:rsidP="007B7B13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130CF537" w14:textId="77777777" w:rsidR="00C445E4" w:rsidRPr="005D612B" w:rsidRDefault="00C445E4" w:rsidP="007B7B13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7327F6E0" w14:textId="77777777" w:rsidR="007B7B13" w:rsidRPr="005D612B" w:rsidRDefault="007B7B13" w:rsidP="007B7B13">
      <w:pPr>
        <w:pStyle w:val="T"/>
        <w:ind w:left="0" w:right="0"/>
        <w:jc w:val="thaiDistribute"/>
        <w:rPr>
          <w:rFonts w:asciiTheme="majorBidi" w:hAnsiTheme="majorBidi" w:cstheme="majorBidi"/>
          <w:cs/>
        </w:rPr>
      </w:pPr>
      <w:r w:rsidRPr="005D612B">
        <w:rPr>
          <w:rFonts w:asciiTheme="majorBidi" w:hAnsiTheme="majorBidi" w:cstheme="majorBidi"/>
          <w:cs/>
        </w:rPr>
        <w:t>(วรรณาพร จงพีรเดชานนท์)</w:t>
      </w:r>
    </w:p>
    <w:p w14:paraId="5F36DC8B" w14:textId="77777777" w:rsidR="007B7B13" w:rsidRPr="005D612B" w:rsidRDefault="007B7B13" w:rsidP="007B7B13">
      <w:pPr>
        <w:pStyle w:val="T"/>
        <w:ind w:left="0" w:right="0"/>
        <w:jc w:val="thaiDistribute"/>
        <w:rPr>
          <w:rFonts w:asciiTheme="majorBidi" w:hAnsiTheme="majorBidi" w:cstheme="majorBidi"/>
          <w:cs/>
        </w:rPr>
      </w:pPr>
      <w:r w:rsidRPr="005D612B">
        <w:rPr>
          <w:rFonts w:asciiTheme="majorBidi" w:hAnsiTheme="majorBidi" w:cstheme="majorBidi"/>
          <w:cs/>
        </w:rPr>
        <w:t>ผู้สอบบัญชีรับอนุญาต</w:t>
      </w:r>
    </w:p>
    <w:p w14:paraId="56B7B35C" w14:textId="20713FDE" w:rsidR="007B7B13" w:rsidRPr="005D612B" w:rsidRDefault="007B7B13" w:rsidP="007B7B13">
      <w:pPr>
        <w:pStyle w:val="T"/>
        <w:ind w:left="0" w:right="0"/>
        <w:jc w:val="thaiDistribute"/>
        <w:rPr>
          <w:rFonts w:asciiTheme="majorBidi" w:hAnsiTheme="majorBidi" w:cstheme="majorBidi"/>
          <w:cs/>
        </w:rPr>
      </w:pPr>
      <w:r w:rsidRPr="005D612B">
        <w:rPr>
          <w:rFonts w:asciiTheme="majorBidi" w:hAnsiTheme="majorBidi" w:cstheme="majorBidi"/>
          <w:cs/>
        </w:rPr>
        <w:t xml:space="preserve">เลขทะเบียน </w:t>
      </w:r>
      <w:r w:rsidR="00ED41AE" w:rsidRPr="00ED41AE">
        <w:rPr>
          <w:rFonts w:asciiTheme="majorBidi" w:hAnsiTheme="majorBidi" w:cstheme="majorBidi"/>
          <w:lang w:val="en-US"/>
        </w:rPr>
        <w:t>4</w:t>
      </w:r>
      <w:r w:rsidR="00EA1E04" w:rsidRPr="00EA1E04">
        <w:rPr>
          <w:rFonts w:asciiTheme="majorBidi" w:hAnsiTheme="majorBidi" w:cstheme="majorBidi"/>
          <w:lang w:val="en-US"/>
        </w:rPr>
        <w:t>0</w:t>
      </w:r>
      <w:r w:rsidR="00ED41AE" w:rsidRPr="00ED41AE">
        <w:rPr>
          <w:rFonts w:asciiTheme="majorBidi" w:hAnsiTheme="majorBidi" w:cstheme="majorBidi"/>
          <w:lang w:val="en-US"/>
        </w:rPr>
        <w:t>98</w:t>
      </w:r>
    </w:p>
    <w:p w14:paraId="6068BBB8" w14:textId="77777777" w:rsidR="007B7B13" w:rsidRPr="005D612B" w:rsidRDefault="007B7B13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2CF65FE1" w14:textId="77777777" w:rsidR="007B7B13" w:rsidRPr="005D612B" w:rsidRDefault="007B7B13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5D612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2C91302" w14:textId="77777777" w:rsidR="007B7B13" w:rsidRPr="005D612B" w:rsidRDefault="007B7B13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 w:rsidRPr="005D612B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6EAE626" w14:textId="22C3C85D" w:rsidR="009815A7" w:rsidRPr="005D612B" w:rsidRDefault="00ED41AE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9815A7" w:rsidRPr="005D612B" w:rsidSect="007B4306">
          <w:head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674" w:gutter="0"/>
          <w:cols w:space="720"/>
          <w:titlePg/>
          <w:docGrid w:linePitch="245"/>
        </w:sectPr>
      </w:pPr>
      <w:r w:rsidRPr="00ED41AE">
        <w:rPr>
          <w:rFonts w:asciiTheme="majorBidi" w:hAnsiTheme="majorBidi" w:cstheme="majorBidi"/>
          <w:sz w:val="30"/>
          <w:szCs w:val="30"/>
        </w:rPr>
        <w:t>18</w:t>
      </w:r>
      <w:r w:rsidR="00DE0914" w:rsidRPr="005D612B">
        <w:rPr>
          <w:rFonts w:asciiTheme="majorBidi" w:hAnsiTheme="majorBidi" w:cstheme="majorBidi"/>
          <w:sz w:val="30"/>
          <w:szCs w:val="30"/>
        </w:rPr>
        <w:t xml:space="preserve"> </w:t>
      </w:r>
      <w:r w:rsidR="008231EE" w:rsidRPr="005D612B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ED41AE">
        <w:rPr>
          <w:rFonts w:asciiTheme="majorBidi" w:hAnsiTheme="majorBidi" w:cstheme="majorBidi"/>
          <w:sz w:val="30"/>
          <w:szCs w:val="30"/>
        </w:rPr>
        <w:t>2565</w:t>
      </w:r>
    </w:p>
    <w:p w14:paraId="6AD8DF66" w14:textId="3D72801B" w:rsidR="003C577D" w:rsidRPr="00560F10" w:rsidRDefault="003C577D" w:rsidP="0040754D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sectPr w:rsidR="003C577D" w:rsidRPr="00560F10" w:rsidSect="0040754D">
      <w:footerReference w:type="first" r:id="rId21"/>
      <w:type w:val="continuous"/>
      <w:pgSz w:w="11909" w:h="16834" w:code="9"/>
      <w:pgMar w:top="691" w:right="1152" w:bottom="576" w:left="1152" w:header="720" w:footer="678" w:gutter="0"/>
      <w:pgNumType w:start="18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4FE3AC" w14:textId="77777777" w:rsidR="00A65104" w:rsidRDefault="00A65104">
      <w:r>
        <w:separator/>
      </w:r>
    </w:p>
  </w:endnote>
  <w:endnote w:type="continuationSeparator" w:id="0">
    <w:p w14:paraId="0C715C83" w14:textId="77777777" w:rsidR="00A65104" w:rsidRDefault="00A65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D270A" w14:textId="162CFD1B" w:rsidR="00C622E6" w:rsidRDefault="00C622E6" w:rsidP="006062A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Pr="006052C8">
      <w:rPr>
        <w:rStyle w:val="PageNumber"/>
        <w:noProof/>
      </w:rPr>
      <w:t>1</w:t>
    </w:r>
    <w:r>
      <w:rPr>
        <w:rStyle w:val="PageNumber"/>
      </w:rPr>
      <w:fldChar w:fldCharType="end"/>
    </w:r>
  </w:p>
  <w:p w14:paraId="70AF98B3" w14:textId="77777777" w:rsidR="00C622E6" w:rsidRDefault="00C622E6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FB935B" w14:textId="2997A8C6" w:rsidR="00C622E6" w:rsidRDefault="00C622E6" w:rsidP="0091199D">
    <w:pPr>
      <w:jc w:val="center"/>
      <w:rPr>
        <w:rFonts w:ascii="Angsana New" w:hAnsi="Angsana New"/>
        <w:sz w:val="30"/>
        <w:szCs w:val="30"/>
        <w:lang w:val="en-GB"/>
      </w:rPr>
    </w:pPr>
    <w:r w:rsidRPr="006052C8">
      <w:rPr>
        <w:rStyle w:val="PageNumber"/>
        <w:rFonts w:ascii="Angsana New" w:hAnsi="Angsana New"/>
        <w:sz w:val="30"/>
        <w:szCs w:val="30"/>
      </w:rPr>
      <w:t>2</w:t>
    </w: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>
      <w:rPr>
        <w:rStyle w:val="PageNumber"/>
        <w:rFonts w:ascii="Angsana New" w:hAnsi="Angsana New"/>
        <w:sz w:val="30"/>
        <w:szCs w:val="30"/>
      </w:rPr>
      <w:instrText>PAGE</w:instrText>
    </w:r>
    <w:r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4</w:t>
    </w:r>
    <w:r w:rsidRPr="006052C8">
      <w:rPr>
        <w:rStyle w:val="PageNumber"/>
        <w:rFonts w:ascii="Angsana New" w:hAnsi="Angsana New"/>
        <w:noProof/>
        <w:sz w:val="30"/>
        <w:szCs w:val="30"/>
      </w:rPr>
      <w:t>1</w:t>
    </w:r>
    <w:r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62D75" w14:textId="77777777" w:rsidR="00C622E6" w:rsidRDefault="00C622E6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4780940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2CA0EAF" w14:textId="641661B0" w:rsidR="00C622E6" w:rsidRPr="00E779B1" w:rsidRDefault="00C622E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779B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779B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779B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052C8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E779B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9E8B98" w14:textId="77777777" w:rsidR="00C622E6" w:rsidRDefault="00C622E6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457977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C63E15B" w14:textId="405031EB" w:rsidR="00C622E6" w:rsidRPr="008F25B0" w:rsidRDefault="00C622E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F25B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F25B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F25B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052C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F25B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BE16B7" w14:textId="7C07BED2" w:rsidR="00C622E6" w:rsidRPr="003C3524" w:rsidRDefault="00C622E6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6052C8">
      <w:rPr>
        <w:rStyle w:val="PageNumber"/>
        <w:rFonts w:ascii="Angsana New" w:hAnsi="Angsana New"/>
        <w:noProof/>
        <w:sz w:val="30"/>
        <w:szCs w:val="30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7C7A20E0" w14:textId="37383033" w:rsidR="00C622E6" w:rsidRPr="001D2470" w:rsidRDefault="00C622E6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36726F">
      <w:rPr>
        <w:rFonts w:ascii="Angsana New" w:hAnsi="Angsana New"/>
        <w:noProof/>
        <w:sz w:val="30"/>
        <w:szCs w:val="30"/>
      </w:rPr>
      <w:t>Pruksa Holding a211b-12t Rev 6_17FEB22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16E925" w14:textId="77777777" w:rsidR="00A65104" w:rsidRDefault="00A65104">
      <w:r>
        <w:separator/>
      </w:r>
    </w:p>
  </w:footnote>
  <w:footnote w:type="continuationSeparator" w:id="0">
    <w:p w14:paraId="4F085ADA" w14:textId="77777777" w:rsidR="00A65104" w:rsidRDefault="00A65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EFECB3" w14:textId="77777777" w:rsidR="006D4C0A" w:rsidRDefault="006D4C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BE324D" w14:textId="77777777" w:rsidR="00C622E6" w:rsidRPr="009F5F90" w:rsidRDefault="00C622E6" w:rsidP="003E51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9F5F90">
      <w:rPr>
        <w:rFonts w:ascii="Angsana New" w:hAnsi="Angsana New"/>
        <w:b/>
        <w:bCs/>
        <w:sz w:val="32"/>
        <w:szCs w:val="32"/>
        <w:cs/>
      </w:rPr>
      <w:t>บริษัท พฤกษา เรียลเอสเตท จำกัด (มหาชน)</w:t>
    </w:r>
    <w:r w:rsidRPr="009F5F90">
      <w:rPr>
        <w:rFonts w:ascii="Angsana New" w:hAnsi="Angsana New"/>
        <w:b/>
        <w:bCs/>
        <w:sz w:val="32"/>
        <w:szCs w:val="32"/>
      </w:rPr>
      <w:t xml:space="preserve"> </w:t>
    </w:r>
    <w:r w:rsidRPr="009F5F9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29C7E73" w14:textId="77777777" w:rsidR="00C622E6" w:rsidRPr="009F5F90" w:rsidRDefault="00C622E6" w:rsidP="003E51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F5F9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ABF0BE" w14:textId="77777777" w:rsidR="00C622E6" w:rsidRPr="009F5F90" w:rsidRDefault="00C622E6" w:rsidP="003E5175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2F4A1C" w14:textId="77777777" w:rsidR="00C622E6" w:rsidRDefault="00C622E6">
    <w:pPr>
      <w:pStyle w:val="Header"/>
    </w:pPr>
  </w:p>
  <w:p w14:paraId="343B05D7" w14:textId="77777777" w:rsidR="00C622E6" w:rsidRPr="00E807EC" w:rsidRDefault="00C622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DF5BA3" w14:textId="77777777" w:rsidR="00C622E6" w:rsidRPr="00222DA0" w:rsidRDefault="00C622E6" w:rsidP="00EB33DD">
    <w:pPr>
      <w:pStyle w:val="Header"/>
      <w:rPr>
        <w:rFonts w:asciiTheme="majorBidi" w:hAnsiTheme="majorBidi" w:cstheme="majorBidi"/>
        <w:sz w:val="32"/>
        <w:szCs w:val="32"/>
      </w:rPr>
    </w:pPr>
  </w:p>
  <w:p w14:paraId="76CB5DC5" w14:textId="77777777" w:rsidR="00C622E6" w:rsidRPr="00222DA0" w:rsidRDefault="00C622E6" w:rsidP="00EB33D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B522E6" w14:textId="77777777" w:rsidR="00C622E6" w:rsidRPr="008F25B0" w:rsidRDefault="00C622E6">
    <w:pPr>
      <w:pStyle w:val="Header"/>
      <w:rPr>
        <w:rFonts w:asciiTheme="majorBidi" w:hAnsiTheme="majorBidi" w:cstheme="majorBidi"/>
        <w:sz w:val="32"/>
        <w:szCs w:val="32"/>
      </w:rPr>
    </w:pPr>
  </w:p>
  <w:p w14:paraId="49088D6C" w14:textId="77777777" w:rsidR="00C622E6" w:rsidRDefault="00C622E6">
    <w:pPr>
      <w:pStyle w:val="Header"/>
      <w:rPr>
        <w:rFonts w:asciiTheme="majorBidi" w:hAnsiTheme="majorBidi" w:cstheme="majorBidi"/>
        <w:sz w:val="32"/>
        <w:szCs w:val="32"/>
      </w:rPr>
    </w:pPr>
  </w:p>
  <w:p w14:paraId="68264717" w14:textId="77777777" w:rsidR="00C622E6" w:rsidRDefault="00C622E6">
    <w:pPr>
      <w:pStyle w:val="Header"/>
      <w:rPr>
        <w:rFonts w:asciiTheme="majorBidi" w:hAnsiTheme="majorBidi" w:cstheme="majorBidi"/>
        <w:sz w:val="32"/>
        <w:szCs w:val="32"/>
      </w:rPr>
    </w:pPr>
  </w:p>
  <w:p w14:paraId="1F823BE9" w14:textId="77777777" w:rsidR="00C622E6" w:rsidRDefault="00C622E6">
    <w:pPr>
      <w:pStyle w:val="Header"/>
      <w:rPr>
        <w:rFonts w:asciiTheme="majorBidi" w:hAnsiTheme="majorBidi" w:cstheme="majorBidi"/>
        <w:sz w:val="32"/>
        <w:szCs w:val="32"/>
      </w:rPr>
    </w:pPr>
  </w:p>
  <w:p w14:paraId="62412B77" w14:textId="77777777" w:rsidR="00C622E6" w:rsidRDefault="00C622E6">
    <w:pPr>
      <w:pStyle w:val="Header"/>
      <w:rPr>
        <w:rFonts w:asciiTheme="majorBidi" w:hAnsiTheme="majorBidi" w:cstheme="majorBidi"/>
        <w:sz w:val="32"/>
        <w:szCs w:val="32"/>
      </w:rPr>
    </w:pPr>
  </w:p>
  <w:p w14:paraId="792D5B8E" w14:textId="77777777" w:rsidR="00C622E6" w:rsidRDefault="00C622E6">
    <w:pPr>
      <w:pStyle w:val="Header"/>
      <w:rPr>
        <w:rFonts w:asciiTheme="majorBidi" w:hAnsiTheme="majorBidi" w:cstheme="majorBidi"/>
        <w:sz w:val="32"/>
        <w:szCs w:val="32"/>
      </w:rPr>
    </w:pPr>
  </w:p>
  <w:p w14:paraId="5C1E42EE" w14:textId="77777777" w:rsidR="00C622E6" w:rsidRDefault="00C622E6">
    <w:pPr>
      <w:pStyle w:val="Header"/>
      <w:rPr>
        <w:rFonts w:asciiTheme="majorBidi" w:hAnsiTheme="majorBidi" w:cstheme="majorBidi"/>
        <w:sz w:val="32"/>
        <w:szCs w:val="32"/>
      </w:rPr>
    </w:pPr>
  </w:p>
  <w:p w14:paraId="0FFA977B" w14:textId="77777777" w:rsidR="00C622E6" w:rsidRPr="008F25B0" w:rsidRDefault="00C622E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1128B" w14:textId="77777777" w:rsidR="00C622E6" w:rsidRPr="009F5F90" w:rsidRDefault="00C622E6" w:rsidP="00776C29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8913EDC" w14:textId="77777777" w:rsidR="00C622E6" w:rsidRPr="00776C29" w:rsidRDefault="00C622E6" w:rsidP="00776C29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942E2" w14:textId="77777777" w:rsidR="00C622E6" w:rsidRPr="009F5F90" w:rsidRDefault="00C622E6" w:rsidP="0047242A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AD7C6ED" w14:textId="77777777" w:rsidR="00C622E6" w:rsidRPr="0047242A" w:rsidRDefault="00C622E6" w:rsidP="004724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EC2068"/>
    <w:multiLevelType w:val="hybridMultilevel"/>
    <w:tmpl w:val="BDF4CC9E"/>
    <w:lvl w:ilvl="0" w:tplc="7FEADAA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213C3055"/>
    <w:multiLevelType w:val="hybridMultilevel"/>
    <w:tmpl w:val="A718D9C0"/>
    <w:lvl w:ilvl="0" w:tplc="14FC72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1490504"/>
    <w:multiLevelType w:val="multilevel"/>
    <w:tmpl w:val="89920932"/>
    <w:lvl w:ilvl="0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A6C0948"/>
    <w:multiLevelType w:val="hybridMultilevel"/>
    <w:tmpl w:val="7A8CB40C"/>
    <w:lvl w:ilvl="0" w:tplc="46FA44D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AF87E1B"/>
    <w:multiLevelType w:val="hybridMultilevel"/>
    <w:tmpl w:val="63BA5DAE"/>
    <w:lvl w:ilvl="0" w:tplc="E1C6EBA2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D1D3A8D"/>
    <w:multiLevelType w:val="hybridMultilevel"/>
    <w:tmpl w:val="2CBA4AA4"/>
    <w:lvl w:ilvl="0" w:tplc="DE26DB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DF5150"/>
    <w:multiLevelType w:val="hybridMultilevel"/>
    <w:tmpl w:val="19CE4B66"/>
    <w:lvl w:ilvl="0" w:tplc="E1C6EBA2">
      <w:start w:val="1"/>
      <w:numFmt w:val="thaiLetters"/>
      <w:lvlText w:val="(%1)"/>
      <w:lvlJc w:val="left"/>
      <w:pPr>
        <w:ind w:left="369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AC7A07"/>
    <w:multiLevelType w:val="multilevel"/>
    <w:tmpl w:val="11AC5880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5E2421C"/>
    <w:multiLevelType w:val="hybridMultilevel"/>
    <w:tmpl w:val="0D8614D0"/>
    <w:lvl w:ilvl="0" w:tplc="0F126E54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170E17"/>
    <w:multiLevelType w:val="hybridMultilevel"/>
    <w:tmpl w:val="C20AA976"/>
    <w:lvl w:ilvl="0" w:tplc="C710235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05E89"/>
    <w:multiLevelType w:val="hybridMultilevel"/>
    <w:tmpl w:val="C18471BE"/>
    <w:lvl w:ilvl="0" w:tplc="0D82A4D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5C1C30"/>
    <w:multiLevelType w:val="hybridMultilevel"/>
    <w:tmpl w:val="5F48DD6E"/>
    <w:lvl w:ilvl="0" w:tplc="53BCDA14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8B2BB9"/>
    <w:multiLevelType w:val="hybridMultilevel"/>
    <w:tmpl w:val="3CE0C3EE"/>
    <w:lvl w:ilvl="0" w:tplc="F57E9CF4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4C11EF"/>
    <w:multiLevelType w:val="hybridMultilevel"/>
    <w:tmpl w:val="3FCCF070"/>
    <w:lvl w:ilvl="0" w:tplc="53BCDA14">
      <w:start w:val="1"/>
      <w:numFmt w:val="thaiLetters"/>
      <w:lvlText w:val="(%1)"/>
      <w:lvlJc w:val="left"/>
      <w:pPr>
        <w:ind w:left="45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D7160D8"/>
    <w:multiLevelType w:val="hybridMultilevel"/>
    <w:tmpl w:val="7CAE803E"/>
    <w:lvl w:ilvl="0" w:tplc="5F329018">
      <w:start w:val="1"/>
      <w:numFmt w:val="thaiLetters"/>
      <w:lvlText w:val="(%1)"/>
      <w:lvlJc w:val="left"/>
      <w:pPr>
        <w:ind w:left="108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20"/>
  </w:num>
  <w:num w:numId="4">
    <w:abstractNumId w:val="10"/>
  </w:num>
  <w:num w:numId="5">
    <w:abstractNumId w:val="18"/>
  </w:num>
  <w:num w:numId="6">
    <w:abstractNumId w:val="3"/>
  </w:num>
  <w:num w:numId="7">
    <w:abstractNumId w:val="24"/>
  </w:num>
  <w:num w:numId="8">
    <w:abstractNumId w:val="8"/>
  </w:num>
  <w:num w:numId="9">
    <w:abstractNumId w:val="2"/>
  </w:num>
  <w:num w:numId="10">
    <w:abstractNumId w:val="1"/>
  </w:num>
  <w:num w:numId="11">
    <w:abstractNumId w:val="29"/>
  </w:num>
  <w:num w:numId="12">
    <w:abstractNumId w:val="33"/>
  </w:num>
  <w:num w:numId="13">
    <w:abstractNumId w:val="17"/>
  </w:num>
  <w:num w:numId="14">
    <w:abstractNumId w:val="27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34"/>
  </w:num>
  <w:num w:numId="18">
    <w:abstractNumId w:val="26"/>
  </w:num>
  <w:num w:numId="19">
    <w:abstractNumId w:val="5"/>
  </w:num>
  <w:num w:numId="20">
    <w:abstractNumId w:val="28"/>
  </w:num>
  <w:num w:numId="21">
    <w:abstractNumId w:val="22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</w:num>
  <w:num w:numId="24">
    <w:abstractNumId w:val="12"/>
  </w:num>
  <w:num w:numId="25">
    <w:abstractNumId w:val="6"/>
  </w:num>
  <w:num w:numId="26">
    <w:abstractNumId w:val="25"/>
  </w:num>
  <w:num w:numId="2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32"/>
  </w:num>
  <w:num w:numId="30">
    <w:abstractNumId w:val="16"/>
  </w:num>
  <w:num w:numId="31">
    <w:abstractNumId w:val="4"/>
  </w:num>
  <w:num w:numId="32">
    <w:abstractNumId w:val="15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  <w:num w:numId="35">
    <w:abstractNumId w:val="1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327"/>
    <w:rsid w:val="000003BB"/>
    <w:rsid w:val="00000875"/>
    <w:rsid w:val="00000B22"/>
    <w:rsid w:val="0000108C"/>
    <w:rsid w:val="000011E0"/>
    <w:rsid w:val="00001228"/>
    <w:rsid w:val="000013E5"/>
    <w:rsid w:val="0000143E"/>
    <w:rsid w:val="000014AF"/>
    <w:rsid w:val="000015C3"/>
    <w:rsid w:val="000017BC"/>
    <w:rsid w:val="00001864"/>
    <w:rsid w:val="0000190B"/>
    <w:rsid w:val="00001B00"/>
    <w:rsid w:val="0000220A"/>
    <w:rsid w:val="00002263"/>
    <w:rsid w:val="0000226D"/>
    <w:rsid w:val="00002443"/>
    <w:rsid w:val="00002B4A"/>
    <w:rsid w:val="00003041"/>
    <w:rsid w:val="0000310D"/>
    <w:rsid w:val="00003299"/>
    <w:rsid w:val="000033EB"/>
    <w:rsid w:val="00003483"/>
    <w:rsid w:val="00003651"/>
    <w:rsid w:val="00003EBA"/>
    <w:rsid w:val="00003FA3"/>
    <w:rsid w:val="000041DD"/>
    <w:rsid w:val="00004651"/>
    <w:rsid w:val="000049E5"/>
    <w:rsid w:val="00004DCD"/>
    <w:rsid w:val="00004E31"/>
    <w:rsid w:val="0000509A"/>
    <w:rsid w:val="000051DE"/>
    <w:rsid w:val="00005A6E"/>
    <w:rsid w:val="00005BA4"/>
    <w:rsid w:val="00005C00"/>
    <w:rsid w:val="00006022"/>
    <w:rsid w:val="00006061"/>
    <w:rsid w:val="00006307"/>
    <w:rsid w:val="00006775"/>
    <w:rsid w:val="000071AD"/>
    <w:rsid w:val="000071E5"/>
    <w:rsid w:val="00007317"/>
    <w:rsid w:val="00007433"/>
    <w:rsid w:val="0000779F"/>
    <w:rsid w:val="00007ADE"/>
    <w:rsid w:val="00007C06"/>
    <w:rsid w:val="000102F9"/>
    <w:rsid w:val="00010C43"/>
    <w:rsid w:val="00011152"/>
    <w:rsid w:val="0001123C"/>
    <w:rsid w:val="000114BF"/>
    <w:rsid w:val="000114D5"/>
    <w:rsid w:val="00011A16"/>
    <w:rsid w:val="00011ED6"/>
    <w:rsid w:val="00012077"/>
    <w:rsid w:val="000124C2"/>
    <w:rsid w:val="000129E6"/>
    <w:rsid w:val="00013238"/>
    <w:rsid w:val="0001338A"/>
    <w:rsid w:val="00013B13"/>
    <w:rsid w:val="000140D0"/>
    <w:rsid w:val="00014327"/>
    <w:rsid w:val="00014345"/>
    <w:rsid w:val="0001434C"/>
    <w:rsid w:val="000144A7"/>
    <w:rsid w:val="0001484B"/>
    <w:rsid w:val="0001488E"/>
    <w:rsid w:val="00015260"/>
    <w:rsid w:val="00015376"/>
    <w:rsid w:val="00015AC7"/>
    <w:rsid w:val="00016376"/>
    <w:rsid w:val="00016482"/>
    <w:rsid w:val="000165E7"/>
    <w:rsid w:val="00016B7A"/>
    <w:rsid w:val="000174B6"/>
    <w:rsid w:val="000178EA"/>
    <w:rsid w:val="00017B6E"/>
    <w:rsid w:val="0002043D"/>
    <w:rsid w:val="00020572"/>
    <w:rsid w:val="00020A1D"/>
    <w:rsid w:val="00020AEB"/>
    <w:rsid w:val="00020E38"/>
    <w:rsid w:val="00020FF3"/>
    <w:rsid w:val="000212DF"/>
    <w:rsid w:val="000212F3"/>
    <w:rsid w:val="00021821"/>
    <w:rsid w:val="00021F75"/>
    <w:rsid w:val="000222E3"/>
    <w:rsid w:val="000223C6"/>
    <w:rsid w:val="0002241B"/>
    <w:rsid w:val="00022621"/>
    <w:rsid w:val="0002264F"/>
    <w:rsid w:val="000226B6"/>
    <w:rsid w:val="00022BA7"/>
    <w:rsid w:val="00022BD0"/>
    <w:rsid w:val="0002301C"/>
    <w:rsid w:val="00023253"/>
    <w:rsid w:val="00023761"/>
    <w:rsid w:val="00023BFE"/>
    <w:rsid w:val="00023DC9"/>
    <w:rsid w:val="000242BB"/>
    <w:rsid w:val="000248F8"/>
    <w:rsid w:val="00024964"/>
    <w:rsid w:val="00024A11"/>
    <w:rsid w:val="0002514B"/>
    <w:rsid w:val="00025DD2"/>
    <w:rsid w:val="00025DE7"/>
    <w:rsid w:val="00025EA0"/>
    <w:rsid w:val="00026326"/>
    <w:rsid w:val="000266D4"/>
    <w:rsid w:val="000268A0"/>
    <w:rsid w:val="00026A27"/>
    <w:rsid w:val="00027290"/>
    <w:rsid w:val="000273D5"/>
    <w:rsid w:val="000273E7"/>
    <w:rsid w:val="00027403"/>
    <w:rsid w:val="00027432"/>
    <w:rsid w:val="000276A9"/>
    <w:rsid w:val="00027718"/>
    <w:rsid w:val="000310C7"/>
    <w:rsid w:val="00031277"/>
    <w:rsid w:val="000317D2"/>
    <w:rsid w:val="000317F7"/>
    <w:rsid w:val="00031EFD"/>
    <w:rsid w:val="00031FD8"/>
    <w:rsid w:val="0003204E"/>
    <w:rsid w:val="000321D0"/>
    <w:rsid w:val="00032380"/>
    <w:rsid w:val="0003239B"/>
    <w:rsid w:val="000325C4"/>
    <w:rsid w:val="000326F9"/>
    <w:rsid w:val="000329F5"/>
    <w:rsid w:val="0003324D"/>
    <w:rsid w:val="000333FD"/>
    <w:rsid w:val="000334D5"/>
    <w:rsid w:val="000336D1"/>
    <w:rsid w:val="00033960"/>
    <w:rsid w:val="0003426F"/>
    <w:rsid w:val="0003489F"/>
    <w:rsid w:val="000351A5"/>
    <w:rsid w:val="00035278"/>
    <w:rsid w:val="00035478"/>
    <w:rsid w:val="00036364"/>
    <w:rsid w:val="00036675"/>
    <w:rsid w:val="00036B9B"/>
    <w:rsid w:val="000371CA"/>
    <w:rsid w:val="00037A59"/>
    <w:rsid w:val="00037AC1"/>
    <w:rsid w:val="00037DCD"/>
    <w:rsid w:val="00037DF9"/>
    <w:rsid w:val="00040015"/>
    <w:rsid w:val="00040088"/>
    <w:rsid w:val="00040353"/>
    <w:rsid w:val="00040743"/>
    <w:rsid w:val="00040937"/>
    <w:rsid w:val="00040FB6"/>
    <w:rsid w:val="00041082"/>
    <w:rsid w:val="000410BE"/>
    <w:rsid w:val="0004164B"/>
    <w:rsid w:val="000424BD"/>
    <w:rsid w:val="00042A8D"/>
    <w:rsid w:val="0004384B"/>
    <w:rsid w:val="00043944"/>
    <w:rsid w:val="00043F0F"/>
    <w:rsid w:val="0004447F"/>
    <w:rsid w:val="000446BC"/>
    <w:rsid w:val="0004484D"/>
    <w:rsid w:val="000448AA"/>
    <w:rsid w:val="00044E58"/>
    <w:rsid w:val="00045608"/>
    <w:rsid w:val="000457AF"/>
    <w:rsid w:val="00045A9B"/>
    <w:rsid w:val="00045E50"/>
    <w:rsid w:val="00046150"/>
    <w:rsid w:val="00046863"/>
    <w:rsid w:val="00046FA1"/>
    <w:rsid w:val="000471D9"/>
    <w:rsid w:val="000504FE"/>
    <w:rsid w:val="000505A3"/>
    <w:rsid w:val="000505B2"/>
    <w:rsid w:val="00050845"/>
    <w:rsid w:val="00050B29"/>
    <w:rsid w:val="000511DF"/>
    <w:rsid w:val="000512B4"/>
    <w:rsid w:val="0005147A"/>
    <w:rsid w:val="00051657"/>
    <w:rsid w:val="00051CD4"/>
    <w:rsid w:val="00051E98"/>
    <w:rsid w:val="00051F21"/>
    <w:rsid w:val="00052192"/>
    <w:rsid w:val="000523F0"/>
    <w:rsid w:val="0005265C"/>
    <w:rsid w:val="00052B15"/>
    <w:rsid w:val="00052BA4"/>
    <w:rsid w:val="00052BE5"/>
    <w:rsid w:val="00052E7A"/>
    <w:rsid w:val="00053352"/>
    <w:rsid w:val="0005364F"/>
    <w:rsid w:val="000538D9"/>
    <w:rsid w:val="000548DD"/>
    <w:rsid w:val="000549A6"/>
    <w:rsid w:val="00054ADB"/>
    <w:rsid w:val="00054E66"/>
    <w:rsid w:val="00055011"/>
    <w:rsid w:val="00055141"/>
    <w:rsid w:val="0005531A"/>
    <w:rsid w:val="000557F2"/>
    <w:rsid w:val="00055AB2"/>
    <w:rsid w:val="00055AEE"/>
    <w:rsid w:val="000561B9"/>
    <w:rsid w:val="00056BBF"/>
    <w:rsid w:val="00057033"/>
    <w:rsid w:val="00057830"/>
    <w:rsid w:val="00057D5E"/>
    <w:rsid w:val="00060FE3"/>
    <w:rsid w:val="0006119F"/>
    <w:rsid w:val="000615E7"/>
    <w:rsid w:val="00061D1B"/>
    <w:rsid w:val="00061E88"/>
    <w:rsid w:val="00061F9D"/>
    <w:rsid w:val="00062240"/>
    <w:rsid w:val="00062753"/>
    <w:rsid w:val="00062C2C"/>
    <w:rsid w:val="00062E94"/>
    <w:rsid w:val="00062EA7"/>
    <w:rsid w:val="0006367A"/>
    <w:rsid w:val="000649D1"/>
    <w:rsid w:val="00065245"/>
    <w:rsid w:val="00065736"/>
    <w:rsid w:val="00065DFB"/>
    <w:rsid w:val="00065ED4"/>
    <w:rsid w:val="00066103"/>
    <w:rsid w:val="00066745"/>
    <w:rsid w:val="00067603"/>
    <w:rsid w:val="000679F6"/>
    <w:rsid w:val="00070385"/>
    <w:rsid w:val="00070833"/>
    <w:rsid w:val="000709E7"/>
    <w:rsid w:val="00071077"/>
    <w:rsid w:val="00071C40"/>
    <w:rsid w:val="00071D17"/>
    <w:rsid w:val="00072082"/>
    <w:rsid w:val="00072440"/>
    <w:rsid w:val="00072BB1"/>
    <w:rsid w:val="00072C06"/>
    <w:rsid w:val="0007363B"/>
    <w:rsid w:val="00073DAB"/>
    <w:rsid w:val="000744FF"/>
    <w:rsid w:val="000745DC"/>
    <w:rsid w:val="000746D9"/>
    <w:rsid w:val="00074962"/>
    <w:rsid w:val="00074DAB"/>
    <w:rsid w:val="00074DC7"/>
    <w:rsid w:val="000757D0"/>
    <w:rsid w:val="00075826"/>
    <w:rsid w:val="000758C8"/>
    <w:rsid w:val="00075DCB"/>
    <w:rsid w:val="00075F53"/>
    <w:rsid w:val="0007645A"/>
    <w:rsid w:val="00076579"/>
    <w:rsid w:val="00076862"/>
    <w:rsid w:val="0007745B"/>
    <w:rsid w:val="00077662"/>
    <w:rsid w:val="000776C1"/>
    <w:rsid w:val="00077952"/>
    <w:rsid w:val="00077A7D"/>
    <w:rsid w:val="00077D14"/>
    <w:rsid w:val="00077F57"/>
    <w:rsid w:val="000802AA"/>
    <w:rsid w:val="000806E8"/>
    <w:rsid w:val="00080777"/>
    <w:rsid w:val="000807F1"/>
    <w:rsid w:val="000807F9"/>
    <w:rsid w:val="00080D61"/>
    <w:rsid w:val="00081388"/>
    <w:rsid w:val="00081606"/>
    <w:rsid w:val="00081A7F"/>
    <w:rsid w:val="00081CEB"/>
    <w:rsid w:val="00081D1F"/>
    <w:rsid w:val="00081E46"/>
    <w:rsid w:val="00082164"/>
    <w:rsid w:val="0008224D"/>
    <w:rsid w:val="00082610"/>
    <w:rsid w:val="00082D4A"/>
    <w:rsid w:val="00083649"/>
    <w:rsid w:val="00084383"/>
    <w:rsid w:val="00085134"/>
    <w:rsid w:val="000852F2"/>
    <w:rsid w:val="000857D0"/>
    <w:rsid w:val="00085A16"/>
    <w:rsid w:val="00085C75"/>
    <w:rsid w:val="00085C7B"/>
    <w:rsid w:val="00085E19"/>
    <w:rsid w:val="00085E23"/>
    <w:rsid w:val="00085EDC"/>
    <w:rsid w:val="00085FAD"/>
    <w:rsid w:val="0008667A"/>
    <w:rsid w:val="00086862"/>
    <w:rsid w:val="000869EA"/>
    <w:rsid w:val="00086B7D"/>
    <w:rsid w:val="0008740B"/>
    <w:rsid w:val="0008741F"/>
    <w:rsid w:val="0008769B"/>
    <w:rsid w:val="000877A7"/>
    <w:rsid w:val="00087AE1"/>
    <w:rsid w:val="00087DE4"/>
    <w:rsid w:val="0009024E"/>
    <w:rsid w:val="0009030A"/>
    <w:rsid w:val="0009076B"/>
    <w:rsid w:val="00090D6E"/>
    <w:rsid w:val="00090F7F"/>
    <w:rsid w:val="00091089"/>
    <w:rsid w:val="000914A8"/>
    <w:rsid w:val="00091A27"/>
    <w:rsid w:val="00091B3A"/>
    <w:rsid w:val="00091C65"/>
    <w:rsid w:val="00091CCD"/>
    <w:rsid w:val="00092048"/>
    <w:rsid w:val="0009216A"/>
    <w:rsid w:val="000921F3"/>
    <w:rsid w:val="00092284"/>
    <w:rsid w:val="000929A1"/>
    <w:rsid w:val="00093055"/>
    <w:rsid w:val="00093519"/>
    <w:rsid w:val="000936BA"/>
    <w:rsid w:val="00093712"/>
    <w:rsid w:val="00093A5D"/>
    <w:rsid w:val="00094079"/>
    <w:rsid w:val="000947BD"/>
    <w:rsid w:val="000962B5"/>
    <w:rsid w:val="0009640E"/>
    <w:rsid w:val="0009644B"/>
    <w:rsid w:val="00096631"/>
    <w:rsid w:val="00096723"/>
    <w:rsid w:val="000967CD"/>
    <w:rsid w:val="000967FB"/>
    <w:rsid w:val="00096C7A"/>
    <w:rsid w:val="00097413"/>
    <w:rsid w:val="00097568"/>
    <w:rsid w:val="00097870"/>
    <w:rsid w:val="00097902"/>
    <w:rsid w:val="00097D75"/>
    <w:rsid w:val="000A020D"/>
    <w:rsid w:val="000A09D3"/>
    <w:rsid w:val="000A0A19"/>
    <w:rsid w:val="000A16E9"/>
    <w:rsid w:val="000A18DD"/>
    <w:rsid w:val="000A1A40"/>
    <w:rsid w:val="000A214D"/>
    <w:rsid w:val="000A222A"/>
    <w:rsid w:val="000A236C"/>
    <w:rsid w:val="000A2E6B"/>
    <w:rsid w:val="000A3641"/>
    <w:rsid w:val="000A377C"/>
    <w:rsid w:val="000A45F2"/>
    <w:rsid w:val="000A4687"/>
    <w:rsid w:val="000A4B57"/>
    <w:rsid w:val="000A4DF5"/>
    <w:rsid w:val="000A50CF"/>
    <w:rsid w:val="000A51D8"/>
    <w:rsid w:val="000A5492"/>
    <w:rsid w:val="000A55AA"/>
    <w:rsid w:val="000A5837"/>
    <w:rsid w:val="000A5CF4"/>
    <w:rsid w:val="000A638D"/>
    <w:rsid w:val="000A66B6"/>
    <w:rsid w:val="000A683C"/>
    <w:rsid w:val="000A6C9B"/>
    <w:rsid w:val="000A6D7A"/>
    <w:rsid w:val="000A7690"/>
    <w:rsid w:val="000A79AA"/>
    <w:rsid w:val="000A7C4B"/>
    <w:rsid w:val="000A7D92"/>
    <w:rsid w:val="000B001D"/>
    <w:rsid w:val="000B0084"/>
    <w:rsid w:val="000B03E1"/>
    <w:rsid w:val="000B04CD"/>
    <w:rsid w:val="000B05FD"/>
    <w:rsid w:val="000B0A23"/>
    <w:rsid w:val="000B0F63"/>
    <w:rsid w:val="000B0F9E"/>
    <w:rsid w:val="000B130F"/>
    <w:rsid w:val="000B194E"/>
    <w:rsid w:val="000B19B8"/>
    <w:rsid w:val="000B2093"/>
    <w:rsid w:val="000B262A"/>
    <w:rsid w:val="000B26B9"/>
    <w:rsid w:val="000B27DC"/>
    <w:rsid w:val="000B315A"/>
    <w:rsid w:val="000B32D7"/>
    <w:rsid w:val="000B3335"/>
    <w:rsid w:val="000B33A5"/>
    <w:rsid w:val="000B367A"/>
    <w:rsid w:val="000B37C8"/>
    <w:rsid w:val="000B3A2E"/>
    <w:rsid w:val="000B3AC0"/>
    <w:rsid w:val="000B3E68"/>
    <w:rsid w:val="000B3E6B"/>
    <w:rsid w:val="000B4068"/>
    <w:rsid w:val="000B4297"/>
    <w:rsid w:val="000B4570"/>
    <w:rsid w:val="000B469D"/>
    <w:rsid w:val="000B473E"/>
    <w:rsid w:val="000B4B6B"/>
    <w:rsid w:val="000B5037"/>
    <w:rsid w:val="000B598B"/>
    <w:rsid w:val="000B5D89"/>
    <w:rsid w:val="000B5FB6"/>
    <w:rsid w:val="000B628F"/>
    <w:rsid w:val="000B687F"/>
    <w:rsid w:val="000B7409"/>
    <w:rsid w:val="000B7532"/>
    <w:rsid w:val="000B7D56"/>
    <w:rsid w:val="000C0069"/>
    <w:rsid w:val="000C0130"/>
    <w:rsid w:val="000C09DA"/>
    <w:rsid w:val="000C0D93"/>
    <w:rsid w:val="000C1504"/>
    <w:rsid w:val="000C2EAE"/>
    <w:rsid w:val="000C2FCB"/>
    <w:rsid w:val="000C3256"/>
    <w:rsid w:val="000C36AC"/>
    <w:rsid w:val="000C3BE8"/>
    <w:rsid w:val="000C40C1"/>
    <w:rsid w:val="000C4794"/>
    <w:rsid w:val="000C48B7"/>
    <w:rsid w:val="000C4BFE"/>
    <w:rsid w:val="000C4CB8"/>
    <w:rsid w:val="000C5028"/>
    <w:rsid w:val="000C5338"/>
    <w:rsid w:val="000C5B6A"/>
    <w:rsid w:val="000C646A"/>
    <w:rsid w:val="000C691A"/>
    <w:rsid w:val="000C6DB5"/>
    <w:rsid w:val="000C6F8F"/>
    <w:rsid w:val="000C7288"/>
    <w:rsid w:val="000C7ECA"/>
    <w:rsid w:val="000D0482"/>
    <w:rsid w:val="000D05D2"/>
    <w:rsid w:val="000D061A"/>
    <w:rsid w:val="000D0AE0"/>
    <w:rsid w:val="000D0C95"/>
    <w:rsid w:val="000D0F75"/>
    <w:rsid w:val="000D11B6"/>
    <w:rsid w:val="000D1C77"/>
    <w:rsid w:val="000D23A0"/>
    <w:rsid w:val="000D278B"/>
    <w:rsid w:val="000D279E"/>
    <w:rsid w:val="000D29E0"/>
    <w:rsid w:val="000D30E5"/>
    <w:rsid w:val="000D378C"/>
    <w:rsid w:val="000D381E"/>
    <w:rsid w:val="000D4201"/>
    <w:rsid w:val="000D5261"/>
    <w:rsid w:val="000D5810"/>
    <w:rsid w:val="000D661C"/>
    <w:rsid w:val="000D6AC7"/>
    <w:rsid w:val="000D6CE7"/>
    <w:rsid w:val="000D70B0"/>
    <w:rsid w:val="000D7142"/>
    <w:rsid w:val="000D7358"/>
    <w:rsid w:val="000D7380"/>
    <w:rsid w:val="000D7415"/>
    <w:rsid w:val="000D79AA"/>
    <w:rsid w:val="000D7AB2"/>
    <w:rsid w:val="000D7E10"/>
    <w:rsid w:val="000E0030"/>
    <w:rsid w:val="000E04DE"/>
    <w:rsid w:val="000E081B"/>
    <w:rsid w:val="000E0925"/>
    <w:rsid w:val="000E0E91"/>
    <w:rsid w:val="000E171B"/>
    <w:rsid w:val="000E1CC7"/>
    <w:rsid w:val="000E1E41"/>
    <w:rsid w:val="000E20C1"/>
    <w:rsid w:val="000E2570"/>
    <w:rsid w:val="000E2E00"/>
    <w:rsid w:val="000E358F"/>
    <w:rsid w:val="000E3720"/>
    <w:rsid w:val="000E3793"/>
    <w:rsid w:val="000E3923"/>
    <w:rsid w:val="000E42EC"/>
    <w:rsid w:val="000E4622"/>
    <w:rsid w:val="000E4927"/>
    <w:rsid w:val="000E4BFB"/>
    <w:rsid w:val="000E4E07"/>
    <w:rsid w:val="000E5D55"/>
    <w:rsid w:val="000E63CA"/>
    <w:rsid w:val="000E6683"/>
    <w:rsid w:val="000E6892"/>
    <w:rsid w:val="000E6B6F"/>
    <w:rsid w:val="000E6F2E"/>
    <w:rsid w:val="000E71AD"/>
    <w:rsid w:val="000E7569"/>
    <w:rsid w:val="000E7B02"/>
    <w:rsid w:val="000E7B1F"/>
    <w:rsid w:val="000E7F59"/>
    <w:rsid w:val="000E7FE0"/>
    <w:rsid w:val="000F000B"/>
    <w:rsid w:val="000F0BB6"/>
    <w:rsid w:val="000F12F7"/>
    <w:rsid w:val="000F16A0"/>
    <w:rsid w:val="000F17BE"/>
    <w:rsid w:val="000F1A83"/>
    <w:rsid w:val="000F2304"/>
    <w:rsid w:val="000F257C"/>
    <w:rsid w:val="000F2967"/>
    <w:rsid w:val="000F2976"/>
    <w:rsid w:val="000F2E8F"/>
    <w:rsid w:val="000F2F4B"/>
    <w:rsid w:val="000F3A79"/>
    <w:rsid w:val="000F3DBD"/>
    <w:rsid w:val="000F42D5"/>
    <w:rsid w:val="000F5578"/>
    <w:rsid w:val="000F5643"/>
    <w:rsid w:val="000F5760"/>
    <w:rsid w:val="000F5762"/>
    <w:rsid w:val="000F58B0"/>
    <w:rsid w:val="000F59A9"/>
    <w:rsid w:val="000F5B18"/>
    <w:rsid w:val="000F5C4A"/>
    <w:rsid w:val="000F5D31"/>
    <w:rsid w:val="000F5EBE"/>
    <w:rsid w:val="000F5FD8"/>
    <w:rsid w:val="000F6560"/>
    <w:rsid w:val="000F65FF"/>
    <w:rsid w:val="000F69FD"/>
    <w:rsid w:val="000F6A8B"/>
    <w:rsid w:val="000F6DE8"/>
    <w:rsid w:val="000F7514"/>
    <w:rsid w:val="001000E5"/>
    <w:rsid w:val="0010025E"/>
    <w:rsid w:val="001004DA"/>
    <w:rsid w:val="00100F1D"/>
    <w:rsid w:val="001014E0"/>
    <w:rsid w:val="001016D1"/>
    <w:rsid w:val="0010175D"/>
    <w:rsid w:val="00101FD6"/>
    <w:rsid w:val="00102046"/>
    <w:rsid w:val="0010240C"/>
    <w:rsid w:val="00102AEC"/>
    <w:rsid w:val="00102C00"/>
    <w:rsid w:val="001033FD"/>
    <w:rsid w:val="001034A6"/>
    <w:rsid w:val="0010367A"/>
    <w:rsid w:val="0010388A"/>
    <w:rsid w:val="00103DEF"/>
    <w:rsid w:val="0010462E"/>
    <w:rsid w:val="001046D1"/>
    <w:rsid w:val="00104B7C"/>
    <w:rsid w:val="00104B91"/>
    <w:rsid w:val="00104C33"/>
    <w:rsid w:val="00104E95"/>
    <w:rsid w:val="00104F2C"/>
    <w:rsid w:val="00105402"/>
    <w:rsid w:val="0010565F"/>
    <w:rsid w:val="001058F3"/>
    <w:rsid w:val="00105BEA"/>
    <w:rsid w:val="00105C31"/>
    <w:rsid w:val="00105FA0"/>
    <w:rsid w:val="00106043"/>
    <w:rsid w:val="00106899"/>
    <w:rsid w:val="00106A36"/>
    <w:rsid w:val="00106C24"/>
    <w:rsid w:val="001074B7"/>
    <w:rsid w:val="00107528"/>
    <w:rsid w:val="00107715"/>
    <w:rsid w:val="00107821"/>
    <w:rsid w:val="00107BCE"/>
    <w:rsid w:val="001100FA"/>
    <w:rsid w:val="001104BA"/>
    <w:rsid w:val="00110567"/>
    <w:rsid w:val="00110719"/>
    <w:rsid w:val="00110922"/>
    <w:rsid w:val="0011122F"/>
    <w:rsid w:val="0011194A"/>
    <w:rsid w:val="00111C36"/>
    <w:rsid w:val="00111C4C"/>
    <w:rsid w:val="00111EC5"/>
    <w:rsid w:val="001120ED"/>
    <w:rsid w:val="00112212"/>
    <w:rsid w:val="001125FA"/>
    <w:rsid w:val="00112B70"/>
    <w:rsid w:val="00112C30"/>
    <w:rsid w:val="00112E06"/>
    <w:rsid w:val="00113633"/>
    <w:rsid w:val="00113685"/>
    <w:rsid w:val="00113773"/>
    <w:rsid w:val="001138B0"/>
    <w:rsid w:val="00114014"/>
    <w:rsid w:val="00114098"/>
    <w:rsid w:val="001140F7"/>
    <w:rsid w:val="001142A2"/>
    <w:rsid w:val="001143D6"/>
    <w:rsid w:val="00114CFD"/>
    <w:rsid w:val="001154AF"/>
    <w:rsid w:val="001154E3"/>
    <w:rsid w:val="0011560F"/>
    <w:rsid w:val="0011578D"/>
    <w:rsid w:val="00115964"/>
    <w:rsid w:val="00115BC1"/>
    <w:rsid w:val="0011622A"/>
    <w:rsid w:val="00116396"/>
    <w:rsid w:val="001165B2"/>
    <w:rsid w:val="00116AD8"/>
    <w:rsid w:val="00116E16"/>
    <w:rsid w:val="00116ECA"/>
    <w:rsid w:val="0011735D"/>
    <w:rsid w:val="0011740A"/>
    <w:rsid w:val="001174A5"/>
    <w:rsid w:val="001176B0"/>
    <w:rsid w:val="001176C1"/>
    <w:rsid w:val="001176E6"/>
    <w:rsid w:val="001177FE"/>
    <w:rsid w:val="001178B7"/>
    <w:rsid w:val="00117968"/>
    <w:rsid w:val="00117F23"/>
    <w:rsid w:val="00120113"/>
    <w:rsid w:val="00120309"/>
    <w:rsid w:val="0012049C"/>
    <w:rsid w:val="00120788"/>
    <w:rsid w:val="00120969"/>
    <w:rsid w:val="0012148A"/>
    <w:rsid w:val="00121B68"/>
    <w:rsid w:val="00121CD5"/>
    <w:rsid w:val="00121E4C"/>
    <w:rsid w:val="00122266"/>
    <w:rsid w:val="001222A6"/>
    <w:rsid w:val="00123327"/>
    <w:rsid w:val="00123516"/>
    <w:rsid w:val="00123B57"/>
    <w:rsid w:val="00123CC2"/>
    <w:rsid w:val="00123CC8"/>
    <w:rsid w:val="00123D61"/>
    <w:rsid w:val="00123F41"/>
    <w:rsid w:val="0012400C"/>
    <w:rsid w:val="001244E5"/>
    <w:rsid w:val="0012483F"/>
    <w:rsid w:val="00124B3C"/>
    <w:rsid w:val="00124C76"/>
    <w:rsid w:val="00124D09"/>
    <w:rsid w:val="00124EA3"/>
    <w:rsid w:val="00125051"/>
    <w:rsid w:val="00125127"/>
    <w:rsid w:val="001251BD"/>
    <w:rsid w:val="00125228"/>
    <w:rsid w:val="00125329"/>
    <w:rsid w:val="00125777"/>
    <w:rsid w:val="001259A9"/>
    <w:rsid w:val="00125A71"/>
    <w:rsid w:val="00125AF8"/>
    <w:rsid w:val="00125B80"/>
    <w:rsid w:val="00125BD9"/>
    <w:rsid w:val="00125E33"/>
    <w:rsid w:val="0012624F"/>
    <w:rsid w:val="001263D9"/>
    <w:rsid w:val="00126713"/>
    <w:rsid w:val="00126F23"/>
    <w:rsid w:val="001271C2"/>
    <w:rsid w:val="00127221"/>
    <w:rsid w:val="0012748F"/>
    <w:rsid w:val="00127E42"/>
    <w:rsid w:val="00130089"/>
    <w:rsid w:val="001304A2"/>
    <w:rsid w:val="00130733"/>
    <w:rsid w:val="00130824"/>
    <w:rsid w:val="001310A1"/>
    <w:rsid w:val="001311D1"/>
    <w:rsid w:val="0013138A"/>
    <w:rsid w:val="0013193C"/>
    <w:rsid w:val="00131957"/>
    <w:rsid w:val="00132259"/>
    <w:rsid w:val="0013278B"/>
    <w:rsid w:val="0013338B"/>
    <w:rsid w:val="00133813"/>
    <w:rsid w:val="00133DDE"/>
    <w:rsid w:val="001342EB"/>
    <w:rsid w:val="00134912"/>
    <w:rsid w:val="00134A35"/>
    <w:rsid w:val="00134B72"/>
    <w:rsid w:val="00134D17"/>
    <w:rsid w:val="00134FF1"/>
    <w:rsid w:val="00135514"/>
    <w:rsid w:val="00135634"/>
    <w:rsid w:val="0013576A"/>
    <w:rsid w:val="00135802"/>
    <w:rsid w:val="00136522"/>
    <w:rsid w:val="0013660A"/>
    <w:rsid w:val="001366A3"/>
    <w:rsid w:val="00136E32"/>
    <w:rsid w:val="0013713B"/>
    <w:rsid w:val="00137F8F"/>
    <w:rsid w:val="00140220"/>
    <w:rsid w:val="00140274"/>
    <w:rsid w:val="001405B5"/>
    <w:rsid w:val="001409C1"/>
    <w:rsid w:val="00140A06"/>
    <w:rsid w:val="00140C4F"/>
    <w:rsid w:val="001412AF"/>
    <w:rsid w:val="001419CB"/>
    <w:rsid w:val="00141BB5"/>
    <w:rsid w:val="00141C2F"/>
    <w:rsid w:val="001420AD"/>
    <w:rsid w:val="00142862"/>
    <w:rsid w:val="00143E25"/>
    <w:rsid w:val="00143EC1"/>
    <w:rsid w:val="00144107"/>
    <w:rsid w:val="00144BCE"/>
    <w:rsid w:val="00144CCD"/>
    <w:rsid w:val="00144EA3"/>
    <w:rsid w:val="00145158"/>
    <w:rsid w:val="001459BE"/>
    <w:rsid w:val="00146070"/>
    <w:rsid w:val="00146101"/>
    <w:rsid w:val="00146180"/>
    <w:rsid w:val="00146B5B"/>
    <w:rsid w:val="001470E0"/>
    <w:rsid w:val="00147F2E"/>
    <w:rsid w:val="0015096D"/>
    <w:rsid w:val="001509D2"/>
    <w:rsid w:val="001511A6"/>
    <w:rsid w:val="001513DA"/>
    <w:rsid w:val="00151BAC"/>
    <w:rsid w:val="00151E9C"/>
    <w:rsid w:val="00152120"/>
    <w:rsid w:val="0015215F"/>
    <w:rsid w:val="00152BBD"/>
    <w:rsid w:val="00152C19"/>
    <w:rsid w:val="00152E34"/>
    <w:rsid w:val="001530FD"/>
    <w:rsid w:val="0015311F"/>
    <w:rsid w:val="00153CC4"/>
    <w:rsid w:val="00153F9D"/>
    <w:rsid w:val="00154138"/>
    <w:rsid w:val="00154229"/>
    <w:rsid w:val="00154713"/>
    <w:rsid w:val="0015506B"/>
    <w:rsid w:val="001552EA"/>
    <w:rsid w:val="00155334"/>
    <w:rsid w:val="00155641"/>
    <w:rsid w:val="00155907"/>
    <w:rsid w:val="00155940"/>
    <w:rsid w:val="00155B8E"/>
    <w:rsid w:val="00155D09"/>
    <w:rsid w:val="001565C0"/>
    <w:rsid w:val="00156B4F"/>
    <w:rsid w:val="00156D56"/>
    <w:rsid w:val="0015718F"/>
    <w:rsid w:val="0015723A"/>
    <w:rsid w:val="00157746"/>
    <w:rsid w:val="00157A85"/>
    <w:rsid w:val="001604D9"/>
    <w:rsid w:val="00160A16"/>
    <w:rsid w:val="00160FCB"/>
    <w:rsid w:val="00161638"/>
    <w:rsid w:val="0016169F"/>
    <w:rsid w:val="001616E6"/>
    <w:rsid w:val="00161EF3"/>
    <w:rsid w:val="00161FF9"/>
    <w:rsid w:val="00162414"/>
    <w:rsid w:val="0016296D"/>
    <w:rsid w:val="001629E0"/>
    <w:rsid w:val="00162E97"/>
    <w:rsid w:val="00163040"/>
    <w:rsid w:val="0016322F"/>
    <w:rsid w:val="00163558"/>
    <w:rsid w:val="00163681"/>
    <w:rsid w:val="001638BD"/>
    <w:rsid w:val="001639C6"/>
    <w:rsid w:val="00163F84"/>
    <w:rsid w:val="0016444C"/>
    <w:rsid w:val="001645D5"/>
    <w:rsid w:val="0016470D"/>
    <w:rsid w:val="00164933"/>
    <w:rsid w:val="001649D8"/>
    <w:rsid w:val="00164B4E"/>
    <w:rsid w:val="00164DCC"/>
    <w:rsid w:val="0016565F"/>
    <w:rsid w:val="0016596D"/>
    <w:rsid w:val="00165A61"/>
    <w:rsid w:val="00165B87"/>
    <w:rsid w:val="00166166"/>
    <w:rsid w:val="00166D80"/>
    <w:rsid w:val="00167418"/>
    <w:rsid w:val="001700D1"/>
    <w:rsid w:val="00170A3F"/>
    <w:rsid w:val="0017137A"/>
    <w:rsid w:val="001715C7"/>
    <w:rsid w:val="00171CCA"/>
    <w:rsid w:val="00171E94"/>
    <w:rsid w:val="00171EEF"/>
    <w:rsid w:val="0017226E"/>
    <w:rsid w:val="00172C6C"/>
    <w:rsid w:val="00172E4E"/>
    <w:rsid w:val="001733F7"/>
    <w:rsid w:val="0017354D"/>
    <w:rsid w:val="00173B57"/>
    <w:rsid w:val="00173CA5"/>
    <w:rsid w:val="00174928"/>
    <w:rsid w:val="00175420"/>
    <w:rsid w:val="001757A6"/>
    <w:rsid w:val="001757BF"/>
    <w:rsid w:val="00175BA7"/>
    <w:rsid w:val="00175E8B"/>
    <w:rsid w:val="00175FA5"/>
    <w:rsid w:val="00176B3E"/>
    <w:rsid w:val="00176CCB"/>
    <w:rsid w:val="00176D89"/>
    <w:rsid w:val="00176E3A"/>
    <w:rsid w:val="00176F0C"/>
    <w:rsid w:val="001772EF"/>
    <w:rsid w:val="001775F0"/>
    <w:rsid w:val="0017784C"/>
    <w:rsid w:val="00177AC3"/>
    <w:rsid w:val="00177C3D"/>
    <w:rsid w:val="00177D19"/>
    <w:rsid w:val="00180184"/>
    <w:rsid w:val="0018018D"/>
    <w:rsid w:val="001802EE"/>
    <w:rsid w:val="00180723"/>
    <w:rsid w:val="001809FA"/>
    <w:rsid w:val="00180CC7"/>
    <w:rsid w:val="001815A8"/>
    <w:rsid w:val="0018166E"/>
    <w:rsid w:val="00181C09"/>
    <w:rsid w:val="00182440"/>
    <w:rsid w:val="00182A51"/>
    <w:rsid w:val="00182B00"/>
    <w:rsid w:val="0018313B"/>
    <w:rsid w:val="00183140"/>
    <w:rsid w:val="00183A2B"/>
    <w:rsid w:val="001841CF"/>
    <w:rsid w:val="0018476D"/>
    <w:rsid w:val="00184B85"/>
    <w:rsid w:val="0018551F"/>
    <w:rsid w:val="0018573D"/>
    <w:rsid w:val="001857B8"/>
    <w:rsid w:val="001857EC"/>
    <w:rsid w:val="00185AD9"/>
    <w:rsid w:val="00186198"/>
    <w:rsid w:val="001862B7"/>
    <w:rsid w:val="00186871"/>
    <w:rsid w:val="001874DA"/>
    <w:rsid w:val="0018754C"/>
    <w:rsid w:val="00187559"/>
    <w:rsid w:val="0018769F"/>
    <w:rsid w:val="00187A6B"/>
    <w:rsid w:val="00187B59"/>
    <w:rsid w:val="00187D60"/>
    <w:rsid w:val="00187DBF"/>
    <w:rsid w:val="00190237"/>
    <w:rsid w:val="00190424"/>
    <w:rsid w:val="00190DB3"/>
    <w:rsid w:val="00190F46"/>
    <w:rsid w:val="00191BD8"/>
    <w:rsid w:val="001920B0"/>
    <w:rsid w:val="001924D2"/>
    <w:rsid w:val="001925F2"/>
    <w:rsid w:val="001926B7"/>
    <w:rsid w:val="00192ADF"/>
    <w:rsid w:val="00192C02"/>
    <w:rsid w:val="001935F3"/>
    <w:rsid w:val="00193882"/>
    <w:rsid w:val="00193AA0"/>
    <w:rsid w:val="00193C69"/>
    <w:rsid w:val="00193F0E"/>
    <w:rsid w:val="001944F7"/>
    <w:rsid w:val="0019464B"/>
    <w:rsid w:val="001949E3"/>
    <w:rsid w:val="00194C75"/>
    <w:rsid w:val="001950A1"/>
    <w:rsid w:val="00195382"/>
    <w:rsid w:val="00195599"/>
    <w:rsid w:val="001955EA"/>
    <w:rsid w:val="001957FD"/>
    <w:rsid w:val="00195990"/>
    <w:rsid w:val="00195D31"/>
    <w:rsid w:val="00195EAB"/>
    <w:rsid w:val="00195F00"/>
    <w:rsid w:val="00195F09"/>
    <w:rsid w:val="00195FF8"/>
    <w:rsid w:val="00196049"/>
    <w:rsid w:val="00196B34"/>
    <w:rsid w:val="00196DE1"/>
    <w:rsid w:val="00196F78"/>
    <w:rsid w:val="0019721F"/>
    <w:rsid w:val="001975EC"/>
    <w:rsid w:val="00197624"/>
    <w:rsid w:val="001978EF"/>
    <w:rsid w:val="00197F5A"/>
    <w:rsid w:val="001A0498"/>
    <w:rsid w:val="001A08D5"/>
    <w:rsid w:val="001A14C7"/>
    <w:rsid w:val="001A14D2"/>
    <w:rsid w:val="001A153A"/>
    <w:rsid w:val="001A157D"/>
    <w:rsid w:val="001A1CC4"/>
    <w:rsid w:val="001A1D84"/>
    <w:rsid w:val="001A1E64"/>
    <w:rsid w:val="001A21E0"/>
    <w:rsid w:val="001A25CA"/>
    <w:rsid w:val="001A27CF"/>
    <w:rsid w:val="001A2950"/>
    <w:rsid w:val="001A343F"/>
    <w:rsid w:val="001A3DF0"/>
    <w:rsid w:val="001A4189"/>
    <w:rsid w:val="001A4542"/>
    <w:rsid w:val="001A4AC9"/>
    <w:rsid w:val="001A4BEA"/>
    <w:rsid w:val="001A5273"/>
    <w:rsid w:val="001A5F82"/>
    <w:rsid w:val="001A6040"/>
    <w:rsid w:val="001A6A2B"/>
    <w:rsid w:val="001A70D1"/>
    <w:rsid w:val="001A71D2"/>
    <w:rsid w:val="001A73B6"/>
    <w:rsid w:val="001A758D"/>
    <w:rsid w:val="001A7835"/>
    <w:rsid w:val="001A7F29"/>
    <w:rsid w:val="001B0480"/>
    <w:rsid w:val="001B049C"/>
    <w:rsid w:val="001B0854"/>
    <w:rsid w:val="001B0A17"/>
    <w:rsid w:val="001B13E5"/>
    <w:rsid w:val="001B15EB"/>
    <w:rsid w:val="001B187A"/>
    <w:rsid w:val="001B1BF5"/>
    <w:rsid w:val="001B1D32"/>
    <w:rsid w:val="001B231E"/>
    <w:rsid w:val="001B2D5E"/>
    <w:rsid w:val="001B2DA7"/>
    <w:rsid w:val="001B3796"/>
    <w:rsid w:val="001B39EF"/>
    <w:rsid w:val="001B3F66"/>
    <w:rsid w:val="001B4203"/>
    <w:rsid w:val="001B42B0"/>
    <w:rsid w:val="001B4615"/>
    <w:rsid w:val="001B49B9"/>
    <w:rsid w:val="001B4DD5"/>
    <w:rsid w:val="001B502B"/>
    <w:rsid w:val="001B50EA"/>
    <w:rsid w:val="001B52C1"/>
    <w:rsid w:val="001B55B2"/>
    <w:rsid w:val="001B5A55"/>
    <w:rsid w:val="001B606B"/>
    <w:rsid w:val="001B6321"/>
    <w:rsid w:val="001B6340"/>
    <w:rsid w:val="001B64A2"/>
    <w:rsid w:val="001B666E"/>
    <w:rsid w:val="001B676A"/>
    <w:rsid w:val="001B6C5C"/>
    <w:rsid w:val="001B79C6"/>
    <w:rsid w:val="001C0055"/>
    <w:rsid w:val="001C071A"/>
    <w:rsid w:val="001C08E6"/>
    <w:rsid w:val="001C0A35"/>
    <w:rsid w:val="001C0AC6"/>
    <w:rsid w:val="001C1136"/>
    <w:rsid w:val="001C1436"/>
    <w:rsid w:val="001C1771"/>
    <w:rsid w:val="001C1D8D"/>
    <w:rsid w:val="001C1FAE"/>
    <w:rsid w:val="001C200F"/>
    <w:rsid w:val="001C2085"/>
    <w:rsid w:val="001C2EAD"/>
    <w:rsid w:val="001C2FBA"/>
    <w:rsid w:val="001C30DC"/>
    <w:rsid w:val="001C3896"/>
    <w:rsid w:val="001C3BD6"/>
    <w:rsid w:val="001C41DE"/>
    <w:rsid w:val="001C441B"/>
    <w:rsid w:val="001C466A"/>
    <w:rsid w:val="001C494F"/>
    <w:rsid w:val="001C4C4D"/>
    <w:rsid w:val="001C4F14"/>
    <w:rsid w:val="001C5D36"/>
    <w:rsid w:val="001C6898"/>
    <w:rsid w:val="001C6E48"/>
    <w:rsid w:val="001C7ACD"/>
    <w:rsid w:val="001D0329"/>
    <w:rsid w:val="001D10CB"/>
    <w:rsid w:val="001D15AF"/>
    <w:rsid w:val="001D1A50"/>
    <w:rsid w:val="001D1B86"/>
    <w:rsid w:val="001D2037"/>
    <w:rsid w:val="001D20F9"/>
    <w:rsid w:val="001D22E5"/>
    <w:rsid w:val="001D2429"/>
    <w:rsid w:val="001D2470"/>
    <w:rsid w:val="001D283E"/>
    <w:rsid w:val="001D28B8"/>
    <w:rsid w:val="001D2E29"/>
    <w:rsid w:val="001D380E"/>
    <w:rsid w:val="001D38AB"/>
    <w:rsid w:val="001D39F0"/>
    <w:rsid w:val="001D3B44"/>
    <w:rsid w:val="001D41FB"/>
    <w:rsid w:val="001D47AF"/>
    <w:rsid w:val="001D48C0"/>
    <w:rsid w:val="001D49D9"/>
    <w:rsid w:val="001D4AEF"/>
    <w:rsid w:val="001D513D"/>
    <w:rsid w:val="001D5215"/>
    <w:rsid w:val="001D558E"/>
    <w:rsid w:val="001D56D0"/>
    <w:rsid w:val="001D5918"/>
    <w:rsid w:val="001D5D62"/>
    <w:rsid w:val="001D5D97"/>
    <w:rsid w:val="001D5E8A"/>
    <w:rsid w:val="001D624A"/>
    <w:rsid w:val="001D6C03"/>
    <w:rsid w:val="001D6DB9"/>
    <w:rsid w:val="001D72B1"/>
    <w:rsid w:val="001D758D"/>
    <w:rsid w:val="001D7727"/>
    <w:rsid w:val="001D7A33"/>
    <w:rsid w:val="001E000A"/>
    <w:rsid w:val="001E028F"/>
    <w:rsid w:val="001E09F8"/>
    <w:rsid w:val="001E0B9E"/>
    <w:rsid w:val="001E20BF"/>
    <w:rsid w:val="001E2232"/>
    <w:rsid w:val="001E2B0C"/>
    <w:rsid w:val="001E3253"/>
    <w:rsid w:val="001E393A"/>
    <w:rsid w:val="001E3D77"/>
    <w:rsid w:val="001E434B"/>
    <w:rsid w:val="001E4DBB"/>
    <w:rsid w:val="001E54FF"/>
    <w:rsid w:val="001E5718"/>
    <w:rsid w:val="001E57A5"/>
    <w:rsid w:val="001E5E63"/>
    <w:rsid w:val="001E5F73"/>
    <w:rsid w:val="001E60AA"/>
    <w:rsid w:val="001E625C"/>
    <w:rsid w:val="001E66A7"/>
    <w:rsid w:val="001E670C"/>
    <w:rsid w:val="001E67B8"/>
    <w:rsid w:val="001E67CF"/>
    <w:rsid w:val="001E6E6E"/>
    <w:rsid w:val="001E710D"/>
    <w:rsid w:val="001E73D9"/>
    <w:rsid w:val="001E767B"/>
    <w:rsid w:val="001E7AD4"/>
    <w:rsid w:val="001F01CA"/>
    <w:rsid w:val="001F0631"/>
    <w:rsid w:val="001F0ABD"/>
    <w:rsid w:val="001F0B23"/>
    <w:rsid w:val="001F139B"/>
    <w:rsid w:val="001F1410"/>
    <w:rsid w:val="001F18CA"/>
    <w:rsid w:val="001F226A"/>
    <w:rsid w:val="001F23FC"/>
    <w:rsid w:val="001F245A"/>
    <w:rsid w:val="001F2A86"/>
    <w:rsid w:val="001F2E8A"/>
    <w:rsid w:val="001F2F8B"/>
    <w:rsid w:val="001F3357"/>
    <w:rsid w:val="001F336D"/>
    <w:rsid w:val="001F3612"/>
    <w:rsid w:val="001F389F"/>
    <w:rsid w:val="001F3FCD"/>
    <w:rsid w:val="001F40AE"/>
    <w:rsid w:val="001F41A1"/>
    <w:rsid w:val="001F447C"/>
    <w:rsid w:val="001F4549"/>
    <w:rsid w:val="001F4680"/>
    <w:rsid w:val="001F4FAD"/>
    <w:rsid w:val="001F6158"/>
    <w:rsid w:val="001F635E"/>
    <w:rsid w:val="001F6A4E"/>
    <w:rsid w:val="001F6B1C"/>
    <w:rsid w:val="001F6D46"/>
    <w:rsid w:val="001F6F1C"/>
    <w:rsid w:val="001F6FEB"/>
    <w:rsid w:val="001F7194"/>
    <w:rsid w:val="001F745D"/>
    <w:rsid w:val="001F7737"/>
    <w:rsid w:val="0020043B"/>
    <w:rsid w:val="00200446"/>
    <w:rsid w:val="00200D67"/>
    <w:rsid w:val="00200FB4"/>
    <w:rsid w:val="00201644"/>
    <w:rsid w:val="002018E3"/>
    <w:rsid w:val="002019AD"/>
    <w:rsid w:val="00201A1A"/>
    <w:rsid w:val="00201D23"/>
    <w:rsid w:val="002020FC"/>
    <w:rsid w:val="00202183"/>
    <w:rsid w:val="002023B5"/>
    <w:rsid w:val="00202DD2"/>
    <w:rsid w:val="0020346B"/>
    <w:rsid w:val="00203559"/>
    <w:rsid w:val="00203E01"/>
    <w:rsid w:val="00204046"/>
    <w:rsid w:val="0020510A"/>
    <w:rsid w:val="00205C21"/>
    <w:rsid w:val="002060D7"/>
    <w:rsid w:val="00206114"/>
    <w:rsid w:val="0020667F"/>
    <w:rsid w:val="00206968"/>
    <w:rsid w:val="00206C5C"/>
    <w:rsid w:val="00206F54"/>
    <w:rsid w:val="00207624"/>
    <w:rsid w:val="0020773F"/>
    <w:rsid w:val="002077E8"/>
    <w:rsid w:val="00207D0C"/>
    <w:rsid w:val="0021055B"/>
    <w:rsid w:val="0021081A"/>
    <w:rsid w:val="00210FF0"/>
    <w:rsid w:val="002117FB"/>
    <w:rsid w:val="0021281D"/>
    <w:rsid w:val="00212848"/>
    <w:rsid w:val="0021351A"/>
    <w:rsid w:val="002135E9"/>
    <w:rsid w:val="002138C4"/>
    <w:rsid w:val="00214134"/>
    <w:rsid w:val="0021438B"/>
    <w:rsid w:val="002156E0"/>
    <w:rsid w:val="00215CF2"/>
    <w:rsid w:val="00215E01"/>
    <w:rsid w:val="00215EE6"/>
    <w:rsid w:val="00215F22"/>
    <w:rsid w:val="0021608B"/>
    <w:rsid w:val="00216262"/>
    <w:rsid w:val="00216513"/>
    <w:rsid w:val="0021682A"/>
    <w:rsid w:val="00216908"/>
    <w:rsid w:val="0021707C"/>
    <w:rsid w:val="00217C09"/>
    <w:rsid w:val="00217F6A"/>
    <w:rsid w:val="00220C4E"/>
    <w:rsid w:val="00220CBE"/>
    <w:rsid w:val="00220F44"/>
    <w:rsid w:val="0022147F"/>
    <w:rsid w:val="00221CA8"/>
    <w:rsid w:val="0022265F"/>
    <w:rsid w:val="00222667"/>
    <w:rsid w:val="00222747"/>
    <w:rsid w:val="00222AFD"/>
    <w:rsid w:val="00222DA0"/>
    <w:rsid w:val="0022370E"/>
    <w:rsid w:val="00223ACD"/>
    <w:rsid w:val="00223CA2"/>
    <w:rsid w:val="0022424A"/>
    <w:rsid w:val="002245CE"/>
    <w:rsid w:val="002246E3"/>
    <w:rsid w:val="00224733"/>
    <w:rsid w:val="00224958"/>
    <w:rsid w:val="0022507E"/>
    <w:rsid w:val="002253E4"/>
    <w:rsid w:val="0022563E"/>
    <w:rsid w:val="0022594C"/>
    <w:rsid w:val="00225BE0"/>
    <w:rsid w:val="00225CEA"/>
    <w:rsid w:val="0022607D"/>
    <w:rsid w:val="002263BD"/>
    <w:rsid w:val="00226BCA"/>
    <w:rsid w:val="002300C8"/>
    <w:rsid w:val="0023023F"/>
    <w:rsid w:val="002304C2"/>
    <w:rsid w:val="00230AD9"/>
    <w:rsid w:val="00230B41"/>
    <w:rsid w:val="00230E77"/>
    <w:rsid w:val="0023103D"/>
    <w:rsid w:val="002311D9"/>
    <w:rsid w:val="00231932"/>
    <w:rsid w:val="00231B15"/>
    <w:rsid w:val="00231D67"/>
    <w:rsid w:val="0023216F"/>
    <w:rsid w:val="0023218D"/>
    <w:rsid w:val="0023238E"/>
    <w:rsid w:val="00232423"/>
    <w:rsid w:val="00232854"/>
    <w:rsid w:val="00232C7A"/>
    <w:rsid w:val="00232D55"/>
    <w:rsid w:val="00232F1D"/>
    <w:rsid w:val="0023342F"/>
    <w:rsid w:val="00233B5C"/>
    <w:rsid w:val="002346D1"/>
    <w:rsid w:val="00234B2D"/>
    <w:rsid w:val="00234F04"/>
    <w:rsid w:val="0023520A"/>
    <w:rsid w:val="00235685"/>
    <w:rsid w:val="00235EFD"/>
    <w:rsid w:val="00236749"/>
    <w:rsid w:val="002371B1"/>
    <w:rsid w:val="0023748E"/>
    <w:rsid w:val="0023774E"/>
    <w:rsid w:val="00237A52"/>
    <w:rsid w:val="002406B3"/>
    <w:rsid w:val="0024083F"/>
    <w:rsid w:val="00240955"/>
    <w:rsid w:val="00240E2F"/>
    <w:rsid w:val="00240E4A"/>
    <w:rsid w:val="00241053"/>
    <w:rsid w:val="00241059"/>
    <w:rsid w:val="00241368"/>
    <w:rsid w:val="00241687"/>
    <w:rsid w:val="002417D3"/>
    <w:rsid w:val="00241C9B"/>
    <w:rsid w:val="00241F51"/>
    <w:rsid w:val="0024217A"/>
    <w:rsid w:val="0024225B"/>
    <w:rsid w:val="00242766"/>
    <w:rsid w:val="00242B09"/>
    <w:rsid w:val="00243161"/>
    <w:rsid w:val="002437EC"/>
    <w:rsid w:val="00243EB2"/>
    <w:rsid w:val="00243F3F"/>
    <w:rsid w:val="002441C0"/>
    <w:rsid w:val="00244FFC"/>
    <w:rsid w:val="0024517B"/>
    <w:rsid w:val="002451C2"/>
    <w:rsid w:val="00245221"/>
    <w:rsid w:val="002452A8"/>
    <w:rsid w:val="002452C3"/>
    <w:rsid w:val="0024547F"/>
    <w:rsid w:val="002454EA"/>
    <w:rsid w:val="00245C99"/>
    <w:rsid w:val="00246168"/>
    <w:rsid w:val="00246420"/>
    <w:rsid w:val="002475C5"/>
    <w:rsid w:val="002476F4"/>
    <w:rsid w:val="00247E4C"/>
    <w:rsid w:val="00247E99"/>
    <w:rsid w:val="00247FB4"/>
    <w:rsid w:val="00250D38"/>
    <w:rsid w:val="0025143D"/>
    <w:rsid w:val="00251557"/>
    <w:rsid w:val="00251A7D"/>
    <w:rsid w:val="00251E16"/>
    <w:rsid w:val="00252262"/>
    <w:rsid w:val="00252A40"/>
    <w:rsid w:val="00252CB3"/>
    <w:rsid w:val="00253023"/>
    <w:rsid w:val="002530EC"/>
    <w:rsid w:val="0025314D"/>
    <w:rsid w:val="002534A7"/>
    <w:rsid w:val="002535A8"/>
    <w:rsid w:val="00253C60"/>
    <w:rsid w:val="00253D4A"/>
    <w:rsid w:val="00253DCF"/>
    <w:rsid w:val="002541A2"/>
    <w:rsid w:val="00254376"/>
    <w:rsid w:val="00254DBB"/>
    <w:rsid w:val="00254E2F"/>
    <w:rsid w:val="00254EFF"/>
    <w:rsid w:val="00254F40"/>
    <w:rsid w:val="00254F57"/>
    <w:rsid w:val="00254F8A"/>
    <w:rsid w:val="00254FB3"/>
    <w:rsid w:val="00255662"/>
    <w:rsid w:val="0025573F"/>
    <w:rsid w:val="0025596A"/>
    <w:rsid w:val="00255B06"/>
    <w:rsid w:val="00255D11"/>
    <w:rsid w:val="00256A12"/>
    <w:rsid w:val="00256B56"/>
    <w:rsid w:val="00256BE6"/>
    <w:rsid w:val="00256C2C"/>
    <w:rsid w:val="00256D19"/>
    <w:rsid w:val="002572E5"/>
    <w:rsid w:val="00257673"/>
    <w:rsid w:val="00257FB0"/>
    <w:rsid w:val="00260250"/>
    <w:rsid w:val="002602BF"/>
    <w:rsid w:val="0026049A"/>
    <w:rsid w:val="002605D1"/>
    <w:rsid w:val="00260C9F"/>
    <w:rsid w:val="00260E17"/>
    <w:rsid w:val="00261518"/>
    <w:rsid w:val="00261589"/>
    <w:rsid w:val="0026180D"/>
    <w:rsid w:val="00261B80"/>
    <w:rsid w:val="00262139"/>
    <w:rsid w:val="00262472"/>
    <w:rsid w:val="002624B6"/>
    <w:rsid w:val="002626D0"/>
    <w:rsid w:val="002626FC"/>
    <w:rsid w:val="002629B2"/>
    <w:rsid w:val="00262D37"/>
    <w:rsid w:val="00262F58"/>
    <w:rsid w:val="00262FE4"/>
    <w:rsid w:val="00263021"/>
    <w:rsid w:val="002632C6"/>
    <w:rsid w:val="00263CAF"/>
    <w:rsid w:val="00263E2C"/>
    <w:rsid w:val="00264645"/>
    <w:rsid w:val="00264736"/>
    <w:rsid w:val="0026525A"/>
    <w:rsid w:val="002652E7"/>
    <w:rsid w:val="00265C90"/>
    <w:rsid w:val="002660CD"/>
    <w:rsid w:val="0026620B"/>
    <w:rsid w:val="002663F2"/>
    <w:rsid w:val="00266B8B"/>
    <w:rsid w:val="00266C42"/>
    <w:rsid w:val="00267083"/>
    <w:rsid w:val="002677DB"/>
    <w:rsid w:val="00267CD2"/>
    <w:rsid w:val="002701F9"/>
    <w:rsid w:val="0027037D"/>
    <w:rsid w:val="00270634"/>
    <w:rsid w:val="00270B26"/>
    <w:rsid w:val="00270CC5"/>
    <w:rsid w:val="00271978"/>
    <w:rsid w:val="002719AD"/>
    <w:rsid w:val="00271CBC"/>
    <w:rsid w:val="00271FC5"/>
    <w:rsid w:val="00272213"/>
    <w:rsid w:val="002723FA"/>
    <w:rsid w:val="00272659"/>
    <w:rsid w:val="00272781"/>
    <w:rsid w:val="00272828"/>
    <w:rsid w:val="00272F7D"/>
    <w:rsid w:val="002731F6"/>
    <w:rsid w:val="00273862"/>
    <w:rsid w:val="002738CF"/>
    <w:rsid w:val="00273928"/>
    <w:rsid w:val="00273EFA"/>
    <w:rsid w:val="002740C0"/>
    <w:rsid w:val="0027479C"/>
    <w:rsid w:val="00274B85"/>
    <w:rsid w:val="00274B95"/>
    <w:rsid w:val="00275DE3"/>
    <w:rsid w:val="00276443"/>
    <w:rsid w:val="00276B2E"/>
    <w:rsid w:val="00276ECA"/>
    <w:rsid w:val="002779B4"/>
    <w:rsid w:val="002779DD"/>
    <w:rsid w:val="002802AD"/>
    <w:rsid w:val="002805DE"/>
    <w:rsid w:val="00280B6C"/>
    <w:rsid w:val="00280CBF"/>
    <w:rsid w:val="00280EB7"/>
    <w:rsid w:val="00280F51"/>
    <w:rsid w:val="0028120E"/>
    <w:rsid w:val="002812F0"/>
    <w:rsid w:val="002815B6"/>
    <w:rsid w:val="002819C6"/>
    <w:rsid w:val="00281B59"/>
    <w:rsid w:val="00281D56"/>
    <w:rsid w:val="00282617"/>
    <w:rsid w:val="0028299B"/>
    <w:rsid w:val="00282C94"/>
    <w:rsid w:val="00282DC6"/>
    <w:rsid w:val="00282E64"/>
    <w:rsid w:val="00282FCC"/>
    <w:rsid w:val="00283601"/>
    <w:rsid w:val="002838D9"/>
    <w:rsid w:val="0028399A"/>
    <w:rsid w:val="00283AB1"/>
    <w:rsid w:val="00283B78"/>
    <w:rsid w:val="00283C93"/>
    <w:rsid w:val="00284182"/>
    <w:rsid w:val="00284374"/>
    <w:rsid w:val="00284D75"/>
    <w:rsid w:val="00285015"/>
    <w:rsid w:val="00285111"/>
    <w:rsid w:val="0028523C"/>
    <w:rsid w:val="0028577F"/>
    <w:rsid w:val="00285C34"/>
    <w:rsid w:val="00286025"/>
    <w:rsid w:val="00286059"/>
    <w:rsid w:val="0028610E"/>
    <w:rsid w:val="002862D7"/>
    <w:rsid w:val="00286774"/>
    <w:rsid w:val="0028697B"/>
    <w:rsid w:val="00286BB5"/>
    <w:rsid w:val="00286EE7"/>
    <w:rsid w:val="0028723F"/>
    <w:rsid w:val="00287A84"/>
    <w:rsid w:val="00287F25"/>
    <w:rsid w:val="00287FFD"/>
    <w:rsid w:val="00290A9F"/>
    <w:rsid w:val="00291071"/>
    <w:rsid w:val="00291526"/>
    <w:rsid w:val="00291674"/>
    <w:rsid w:val="00291950"/>
    <w:rsid w:val="00291CD0"/>
    <w:rsid w:val="00291EAE"/>
    <w:rsid w:val="00292042"/>
    <w:rsid w:val="00292415"/>
    <w:rsid w:val="00292549"/>
    <w:rsid w:val="00292B28"/>
    <w:rsid w:val="00292BA7"/>
    <w:rsid w:val="00292C68"/>
    <w:rsid w:val="00292E72"/>
    <w:rsid w:val="0029302F"/>
    <w:rsid w:val="00293040"/>
    <w:rsid w:val="00293309"/>
    <w:rsid w:val="002934F0"/>
    <w:rsid w:val="00293557"/>
    <w:rsid w:val="002936BE"/>
    <w:rsid w:val="00293727"/>
    <w:rsid w:val="00293B3D"/>
    <w:rsid w:val="00293FA9"/>
    <w:rsid w:val="0029446C"/>
    <w:rsid w:val="00294718"/>
    <w:rsid w:val="002948D7"/>
    <w:rsid w:val="00294BBE"/>
    <w:rsid w:val="00294C5F"/>
    <w:rsid w:val="0029505B"/>
    <w:rsid w:val="002954AD"/>
    <w:rsid w:val="002958FB"/>
    <w:rsid w:val="002959A7"/>
    <w:rsid w:val="00295C12"/>
    <w:rsid w:val="00295D06"/>
    <w:rsid w:val="00296170"/>
    <w:rsid w:val="00296621"/>
    <w:rsid w:val="00296856"/>
    <w:rsid w:val="00296898"/>
    <w:rsid w:val="002968F9"/>
    <w:rsid w:val="002969A7"/>
    <w:rsid w:val="0029772F"/>
    <w:rsid w:val="00297AE7"/>
    <w:rsid w:val="00297BE3"/>
    <w:rsid w:val="00297CC4"/>
    <w:rsid w:val="002A003A"/>
    <w:rsid w:val="002A05BF"/>
    <w:rsid w:val="002A0D21"/>
    <w:rsid w:val="002A0DDF"/>
    <w:rsid w:val="002A0E4F"/>
    <w:rsid w:val="002A173B"/>
    <w:rsid w:val="002A1B02"/>
    <w:rsid w:val="002A222E"/>
    <w:rsid w:val="002A2542"/>
    <w:rsid w:val="002A26AD"/>
    <w:rsid w:val="002A2813"/>
    <w:rsid w:val="002A2936"/>
    <w:rsid w:val="002A2D55"/>
    <w:rsid w:val="002A2ED1"/>
    <w:rsid w:val="002A3578"/>
    <w:rsid w:val="002A363B"/>
    <w:rsid w:val="002A3865"/>
    <w:rsid w:val="002A3E61"/>
    <w:rsid w:val="002A3F40"/>
    <w:rsid w:val="002A3FF8"/>
    <w:rsid w:val="002A4155"/>
    <w:rsid w:val="002A4723"/>
    <w:rsid w:val="002A49BB"/>
    <w:rsid w:val="002A4F4F"/>
    <w:rsid w:val="002A507F"/>
    <w:rsid w:val="002A5834"/>
    <w:rsid w:val="002A595F"/>
    <w:rsid w:val="002A5AA6"/>
    <w:rsid w:val="002A5D26"/>
    <w:rsid w:val="002A5EAC"/>
    <w:rsid w:val="002A5FF1"/>
    <w:rsid w:val="002A6524"/>
    <w:rsid w:val="002A6581"/>
    <w:rsid w:val="002A67CA"/>
    <w:rsid w:val="002A6DB4"/>
    <w:rsid w:val="002A7EB4"/>
    <w:rsid w:val="002A7F29"/>
    <w:rsid w:val="002B0144"/>
    <w:rsid w:val="002B01D7"/>
    <w:rsid w:val="002B040B"/>
    <w:rsid w:val="002B0737"/>
    <w:rsid w:val="002B1F09"/>
    <w:rsid w:val="002B203D"/>
    <w:rsid w:val="002B2215"/>
    <w:rsid w:val="002B256B"/>
    <w:rsid w:val="002B27E1"/>
    <w:rsid w:val="002B404A"/>
    <w:rsid w:val="002B42C9"/>
    <w:rsid w:val="002B430F"/>
    <w:rsid w:val="002B456F"/>
    <w:rsid w:val="002B4D5C"/>
    <w:rsid w:val="002B4EF8"/>
    <w:rsid w:val="002B4F17"/>
    <w:rsid w:val="002B5694"/>
    <w:rsid w:val="002B686E"/>
    <w:rsid w:val="002B6899"/>
    <w:rsid w:val="002B6EB7"/>
    <w:rsid w:val="002B6F0B"/>
    <w:rsid w:val="002B6FC3"/>
    <w:rsid w:val="002B729D"/>
    <w:rsid w:val="002B7342"/>
    <w:rsid w:val="002B7382"/>
    <w:rsid w:val="002B79EE"/>
    <w:rsid w:val="002B7C10"/>
    <w:rsid w:val="002B7E35"/>
    <w:rsid w:val="002C0A72"/>
    <w:rsid w:val="002C0BE6"/>
    <w:rsid w:val="002C0F8D"/>
    <w:rsid w:val="002C13FD"/>
    <w:rsid w:val="002C17C5"/>
    <w:rsid w:val="002C1902"/>
    <w:rsid w:val="002C1A2B"/>
    <w:rsid w:val="002C2542"/>
    <w:rsid w:val="002C2732"/>
    <w:rsid w:val="002C2867"/>
    <w:rsid w:val="002C28FF"/>
    <w:rsid w:val="002C2D9A"/>
    <w:rsid w:val="002C2DD9"/>
    <w:rsid w:val="002C2DF4"/>
    <w:rsid w:val="002C2F29"/>
    <w:rsid w:val="002C2FFF"/>
    <w:rsid w:val="002C32F3"/>
    <w:rsid w:val="002C3641"/>
    <w:rsid w:val="002C367F"/>
    <w:rsid w:val="002C36E5"/>
    <w:rsid w:val="002C3995"/>
    <w:rsid w:val="002C4512"/>
    <w:rsid w:val="002C45C5"/>
    <w:rsid w:val="002C461D"/>
    <w:rsid w:val="002C4836"/>
    <w:rsid w:val="002C4B7C"/>
    <w:rsid w:val="002C4DC0"/>
    <w:rsid w:val="002C59A5"/>
    <w:rsid w:val="002C5F52"/>
    <w:rsid w:val="002C5F73"/>
    <w:rsid w:val="002C5F9A"/>
    <w:rsid w:val="002C608F"/>
    <w:rsid w:val="002C692F"/>
    <w:rsid w:val="002C6CCE"/>
    <w:rsid w:val="002C74AA"/>
    <w:rsid w:val="002C7A40"/>
    <w:rsid w:val="002D058F"/>
    <w:rsid w:val="002D0917"/>
    <w:rsid w:val="002D09D3"/>
    <w:rsid w:val="002D0C09"/>
    <w:rsid w:val="002D0DFC"/>
    <w:rsid w:val="002D1548"/>
    <w:rsid w:val="002D1BE2"/>
    <w:rsid w:val="002D2695"/>
    <w:rsid w:val="002D2793"/>
    <w:rsid w:val="002D303A"/>
    <w:rsid w:val="002D339E"/>
    <w:rsid w:val="002D33E7"/>
    <w:rsid w:val="002D3759"/>
    <w:rsid w:val="002D388A"/>
    <w:rsid w:val="002D3A1A"/>
    <w:rsid w:val="002D4A85"/>
    <w:rsid w:val="002D4ACD"/>
    <w:rsid w:val="002D4BD8"/>
    <w:rsid w:val="002D4C1A"/>
    <w:rsid w:val="002D4C70"/>
    <w:rsid w:val="002D4E5D"/>
    <w:rsid w:val="002D550B"/>
    <w:rsid w:val="002D553B"/>
    <w:rsid w:val="002D55C9"/>
    <w:rsid w:val="002D5811"/>
    <w:rsid w:val="002D5858"/>
    <w:rsid w:val="002D5FA3"/>
    <w:rsid w:val="002D5FB2"/>
    <w:rsid w:val="002D6924"/>
    <w:rsid w:val="002D6987"/>
    <w:rsid w:val="002D724C"/>
    <w:rsid w:val="002D72DB"/>
    <w:rsid w:val="002D734B"/>
    <w:rsid w:val="002D7483"/>
    <w:rsid w:val="002D7C5F"/>
    <w:rsid w:val="002E0632"/>
    <w:rsid w:val="002E0727"/>
    <w:rsid w:val="002E0D64"/>
    <w:rsid w:val="002E0E29"/>
    <w:rsid w:val="002E18EF"/>
    <w:rsid w:val="002E1CF3"/>
    <w:rsid w:val="002E1E50"/>
    <w:rsid w:val="002E261E"/>
    <w:rsid w:val="002E2943"/>
    <w:rsid w:val="002E2B97"/>
    <w:rsid w:val="002E30E1"/>
    <w:rsid w:val="002E3854"/>
    <w:rsid w:val="002E3E1D"/>
    <w:rsid w:val="002E3E2C"/>
    <w:rsid w:val="002E44D0"/>
    <w:rsid w:val="002E4705"/>
    <w:rsid w:val="002E4C10"/>
    <w:rsid w:val="002E4D2E"/>
    <w:rsid w:val="002E4FD7"/>
    <w:rsid w:val="002E512B"/>
    <w:rsid w:val="002E5144"/>
    <w:rsid w:val="002E51D8"/>
    <w:rsid w:val="002E52A2"/>
    <w:rsid w:val="002E566D"/>
    <w:rsid w:val="002E592A"/>
    <w:rsid w:val="002E6D44"/>
    <w:rsid w:val="002E7500"/>
    <w:rsid w:val="002E7533"/>
    <w:rsid w:val="002E7DAE"/>
    <w:rsid w:val="002F02B3"/>
    <w:rsid w:val="002F0474"/>
    <w:rsid w:val="002F0762"/>
    <w:rsid w:val="002F09E6"/>
    <w:rsid w:val="002F0D22"/>
    <w:rsid w:val="002F0D6D"/>
    <w:rsid w:val="002F0E6E"/>
    <w:rsid w:val="002F0FAD"/>
    <w:rsid w:val="002F0FF4"/>
    <w:rsid w:val="002F19BB"/>
    <w:rsid w:val="002F1DBF"/>
    <w:rsid w:val="002F21F2"/>
    <w:rsid w:val="002F24F8"/>
    <w:rsid w:val="002F2C32"/>
    <w:rsid w:val="002F3224"/>
    <w:rsid w:val="002F34BE"/>
    <w:rsid w:val="002F367D"/>
    <w:rsid w:val="002F3877"/>
    <w:rsid w:val="002F3BD8"/>
    <w:rsid w:val="002F4372"/>
    <w:rsid w:val="002F4691"/>
    <w:rsid w:val="002F496B"/>
    <w:rsid w:val="002F5503"/>
    <w:rsid w:val="002F56A6"/>
    <w:rsid w:val="002F5B74"/>
    <w:rsid w:val="002F664D"/>
    <w:rsid w:val="002F670E"/>
    <w:rsid w:val="002F6D25"/>
    <w:rsid w:val="002F6FDB"/>
    <w:rsid w:val="002F741C"/>
    <w:rsid w:val="002F742E"/>
    <w:rsid w:val="002F79E5"/>
    <w:rsid w:val="003000DE"/>
    <w:rsid w:val="0030047E"/>
    <w:rsid w:val="00300B3B"/>
    <w:rsid w:val="00300ED9"/>
    <w:rsid w:val="003010E9"/>
    <w:rsid w:val="00301120"/>
    <w:rsid w:val="00301597"/>
    <w:rsid w:val="0030183C"/>
    <w:rsid w:val="00301CD4"/>
    <w:rsid w:val="00301CE1"/>
    <w:rsid w:val="003029CC"/>
    <w:rsid w:val="00302E7D"/>
    <w:rsid w:val="00303070"/>
    <w:rsid w:val="0030367B"/>
    <w:rsid w:val="0030390F"/>
    <w:rsid w:val="0030393E"/>
    <w:rsid w:val="00303DC0"/>
    <w:rsid w:val="00303F4D"/>
    <w:rsid w:val="00304109"/>
    <w:rsid w:val="00304124"/>
    <w:rsid w:val="003046F0"/>
    <w:rsid w:val="0030521F"/>
    <w:rsid w:val="0030556E"/>
    <w:rsid w:val="00305585"/>
    <w:rsid w:val="003056D5"/>
    <w:rsid w:val="00305B6C"/>
    <w:rsid w:val="003061BF"/>
    <w:rsid w:val="003065BB"/>
    <w:rsid w:val="0030671A"/>
    <w:rsid w:val="00306AB5"/>
    <w:rsid w:val="00306B25"/>
    <w:rsid w:val="00306EE0"/>
    <w:rsid w:val="00306F4A"/>
    <w:rsid w:val="003070B7"/>
    <w:rsid w:val="003076BA"/>
    <w:rsid w:val="00311469"/>
    <w:rsid w:val="0031171D"/>
    <w:rsid w:val="00311895"/>
    <w:rsid w:val="003118D2"/>
    <w:rsid w:val="003120DC"/>
    <w:rsid w:val="00312165"/>
    <w:rsid w:val="0031229A"/>
    <w:rsid w:val="00312501"/>
    <w:rsid w:val="003128BB"/>
    <w:rsid w:val="003128F7"/>
    <w:rsid w:val="003129F2"/>
    <w:rsid w:val="00312D0A"/>
    <w:rsid w:val="00312D7D"/>
    <w:rsid w:val="00313346"/>
    <w:rsid w:val="003134A4"/>
    <w:rsid w:val="003136B4"/>
    <w:rsid w:val="00313A8F"/>
    <w:rsid w:val="00313B62"/>
    <w:rsid w:val="00313E2D"/>
    <w:rsid w:val="00314058"/>
    <w:rsid w:val="00314203"/>
    <w:rsid w:val="0031456A"/>
    <w:rsid w:val="003149FC"/>
    <w:rsid w:val="00314E6F"/>
    <w:rsid w:val="00315846"/>
    <w:rsid w:val="00316375"/>
    <w:rsid w:val="003167BE"/>
    <w:rsid w:val="00316C39"/>
    <w:rsid w:val="00316CD9"/>
    <w:rsid w:val="00316D91"/>
    <w:rsid w:val="003174DC"/>
    <w:rsid w:val="00317A50"/>
    <w:rsid w:val="00317D17"/>
    <w:rsid w:val="00317E5F"/>
    <w:rsid w:val="00320153"/>
    <w:rsid w:val="00320E35"/>
    <w:rsid w:val="003211C0"/>
    <w:rsid w:val="0032144D"/>
    <w:rsid w:val="00321D65"/>
    <w:rsid w:val="00321D7F"/>
    <w:rsid w:val="00321FB1"/>
    <w:rsid w:val="003221DA"/>
    <w:rsid w:val="00322C14"/>
    <w:rsid w:val="00322E7A"/>
    <w:rsid w:val="003234E0"/>
    <w:rsid w:val="00323C2D"/>
    <w:rsid w:val="00324454"/>
    <w:rsid w:val="00324524"/>
    <w:rsid w:val="003246C5"/>
    <w:rsid w:val="0032492A"/>
    <w:rsid w:val="00324ED9"/>
    <w:rsid w:val="00325AC3"/>
    <w:rsid w:val="00325BA2"/>
    <w:rsid w:val="00325BF1"/>
    <w:rsid w:val="00325EA9"/>
    <w:rsid w:val="003267F3"/>
    <w:rsid w:val="00326C2A"/>
    <w:rsid w:val="00326C76"/>
    <w:rsid w:val="003278A6"/>
    <w:rsid w:val="00327B0E"/>
    <w:rsid w:val="00327DE3"/>
    <w:rsid w:val="00327E1B"/>
    <w:rsid w:val="00330316"/>
    <w:rsid w:val="00330AF7"/>
    <w:rsid w:val="00330BBE"/>
    <w:rsid w:val="003313C2"/>
    <w:rsid w:val="0033142C"/>
    <w:rsid w:val="0033144A"/>
    <w:rsid w:val="003315A7"/>
    <w:rsid w:val="003316C7"/>
    <w:rsid w:val="00331ABB"/>
    <w:rsid w:val="00331B3D"/>
    <w:rsid w:val="00332130"/>
    <w:rsid w:val="00332214"/>
    <w:rsid w:val="00333016"/>
    <w:rsid w:val="0033369F"/>
    <w:rsid w:val="0033395B"/>
    <w:rsid w:val="00333A32"/>
    <w:rsid w:val="00333AF3"/>
    <w:rsid w:val="00333E38"/>
    <w:rsid w:val="00333E43"/>
    <w:rsid w:val="003344DF"/>
    <w:rsid w:val="0033455E"/>
    <w:rsid w:val="0033462E"/>
    <w:rsid w:val="00334884"/>
    <w:rsid w:val="00334AE9"/>
    <w:rsid w:val="003352FA"/>
    <w:rsid w:val="00335414"/>
    <w:rsid w:val="0033594E"/>
    <w:rsid w:val="00335A9E"/>
    <w:rsid w:val="00335BF0"/>
    <w:rsid w:val="00336BD1"/>
    <w:rsid w:val="00336C57"/>
    <w:rsid w:val="00336DB2"/>
    <w:rsid w:val="00336EB9"/>
    <w:rsid w:val="0033723F"/>
    <w:rsid w:val="00337240"/>
    <w:rsid w:val="003375F4"/>
    <w:rsid w:val="00337625"/>
    <w:rsid w:val="003376FC"/>
    <w:rsid w:val="00337CD0"/>
    <w:rsid w:val="00337FC0"/>
    <w:rsid w:val="00340355"/>
    <w:rsid w:val="00340365"/>
    <w:rsid w:val="003408C1"/>
    <w:rsid w:val="00340BD8"/>
    <w:rsid w:val="003413E6"/>
    <w:rsid w:val="00341B5F"/>
    <w:rsid w:val="00341E82"/>
    <w:rsid w:val="0034245E"/>
    <w:rsid w:val="00342F3A"/>
    <w:rsid w:val="00342F55"/>
    <w:rsid w:val="00343109"/>
    <w:rsid w:val="0034317A"/>
    <w:rsid w:val="0034332B"/>
    <w:rsid w:val="003434DA"/>
    <w:rsid w:val="00343AD0"/>
    <w:rsid w:val="00343BE1"/>
    <w:rsid w:val="00343DD6"/>
    <w:rsid w:val="00343F8A"/>
    <w:rsid w:val="0034415E"/>
    <w:rsid w:val="0034445A"/>
    <w:rsid w:val="00344588"/>
    <w:rsid w:val="003448C2"/>
    <w:rsid w:val="00344CC7"/>
    <w:rsid w:val="0034584C"/>
    <w:rsid w:val="00345D15"/>
    <w:rsid w:val="0034604A"/>
    <w:rsid w:val="0034701F"/>
    <w:rsid w:val="00347226"/>
    <w:rsid w:val="0034744B"/>
    <w:rsid w:val="003479F2"/>
    <w:rsid w:val="00347B69"/>
    <w:rsid w:val="00347EEE"/>
    <w:rsid w:val="0035009F"/>
    <w:rsid w:val="003504CC"/>
    <w:rsid w:val="003506D1"/>
    <w:rsid w:val="00350701"/>
    <w:rsid w:val="00350CA6"/>
    <w:rsid w:val="00350F28"/>
    <w:rsid w:val="0035109F"/>
    <w:rsid w:val="00351541"/>
    <w:rsid w:val="00351925"/>
    <w:rsid w:val="00351A3D"/>
    <w:rsid w:val="00351EF0"/>
    <w:rsid w:val="00352116"/>
    <w:rsid w:val="003521E3"/>
    <w:rsid w:val="00352298"/>
    <w:rsid w:val="003527D0"/>
    <w:rsid w:val="003529F8"/>
    <w:rsid w:val="00352A43"/>
    <w:rsid w:val="003534E2"/>
    <w:rsid w:val="003536C9"/>
    <w:rsid w:val="00353CB8"/>
    <w:rsid w:val="00353CF5"/>
    <w:rsid w:val="00353D79"/>
    <w:rsid w:val="00354406"/>
    <w:rsid w:val="00354B24"/>
    <w:rsid w:val="00354D02"/>
    <w:rsid w:val="003557EB"/>
    <w:rsid w:val="00355B72"/>
    <w:rsid w:val="00355E57"/>
    <w:rsid w:val="00356C4B"/>
    <w:rsid w:val="0035723B"/>
    <w:rsid w:val="003572C4"/>
    <w:rsid w:val="00360729"/>
    <w:rsid w:val="0036074D"/>
    <w:rsid w:val="00361237"/>
    <w:rsid w:val="003612BC"/>
    <w:rsid w:val="00361BAE"/>
    <w:rsid w:val="00361C3F"/>
    <w:rsid w:val="00361C40"/>
    <w:rsid w:val="00362465"/>
    <w:rsid w:val="00362A44"/>
    <w:rsid w:val="00362B18"/>
    <w:rsid w:val="00362DA7"/>
    <w:rsid w:val="003635A4"/>
    <w:rsid w:val="003636BD"/>
    <w:rsid w:val="00363BA1"/>
    <w:rsid w:val="00363BC8"/>
    <w:rsid w:val="003643D7"/>
    <w:rsid w:val="003643DA"/>
    <w:rsid w:val="003643E0"/>
    <w:rsid w:val="003644CE"/>
    <w:rsid w:val="00364562"/>
    <w:rsid w:val="003645E3"/>
    <w:rsid w:val="00364848"/>
    <w:rsid w:val="0036494F"/>
    <w:rsid w:val="00365AF6"/>
    <w:rsid w:val="00366140"/>
    <w:rsid w:val="00366930"/>
    <w:rsid w:val="00366950"/>
    <w:rsid w:val="00366B16"/>
    <w:rsid w:val="0036726F"/>
    <w:rsid w:val="00367351"/>
    <w:rsid w:val="0036738E"/>
    <w:rsid w:val="00367E9B"/>
    <w:rsid w:val="00370A7E"/>
    <w:rsid w:val="00370E39"/>
    <w:rsid w:val="00370E77"/>
    <w:rsid w:val="00371303"/>
    <w:rsid w:val="00371714"/>
    <w:rsid w:val="0037195C"/>
    <w:rsid w:val="00371B77"/>
    <w:rsid w:val="003720F6"/>
    <w:rsid w:val="003723D4"/>
    <w:rsid w:val="00372632"/>
    <w:rsid w:val="00372803"/>
    <w:rsid w:val="00372C63"/>
    <w:rsid w:val="00372DAB"/>
    <w:rsid w:val="00372EC0"/>
    <w:rsid w:val="00373454"/>
    <w:rsid w:val="003734EF"/>
    <w:rsid w:val="00373792"/>
    <w:rsid w:val="0037399A"/>
    <w:rsid w:val="00373F18"/>
    <w:rsid w:val="003740E6"/>
    <w:rsid w:val="00374629"/>
    <w:rsid w:val="0037485E"/>
    <w:rsid w:val="0037486C"/>
    <w:rsid w:val="00374CC1"/>
    <w:rsid w:val="00374EE7"/>
    <w:rsid w:val="00375092"/>
    <w:rsid w:val="0037569D"/>
    <w:rsid w:val="003756D4"/>
    <w:rsid w:val="00375B27"/>
    <w:rsid w:val="00375B6C"/>
    <w:rsid w:val="00375B8D"/>
    <w:rsid w:val="00375D17"/>
    <w:rsid w:val="0037623F"/>
    <w:rsid w:val="003762A8"/>
    <w:rsid w:val="00376321"/>
    <w:rsid w:val="0037664A"/>
    <w:rsid w:val="00376728"/>
    <w:rsid w:val="003767B3"/>
    <w:rsid w:val="00376F8B"/>
    <w:rsid w:val="00377215"/>
    <w:rsid w:val="003776D6"/>
    <w:rsid w:val="003778C1"/>
    <w:rsid w:val="00377CBA"/>
    <w:rsid w:val="00377D90"/>
    <w:rsid w:val="0038084C"/>
    <w:rsid w:val="00380CDF"/>
    <w:rsid w:val="00380E5E"/>
    <w:rsid w:val="003819CA"/>
    <w:rsid w:val="00381A49"/>
    <w:rsid w:val="00381B5D"/>
    <w:rsid w:val="00381FF2"/>
    <w:rsid w:val="00382772"/>
    <w:rsid w:val="00382F08"/>
    <w:rsid w:val="003832CC"/>
    <w:rsid w:val="003835B8"/>
    <w:rsid w:val="00383786"/>
    <w:rsid w:val="00383AA2"/>
    <w:rsid w:val="00383B3A"/>
    <w:rsid w:val="00383D4A"/>
    <w:rsid w:val="0038414A"/>
    <w:rsid w:val="00384432"/>
    <w:rsid w:val="0038465C"/>
    <w:rsid w:val="003846CD"/>
    <w:rsid w:val="00384D4E"/>
    <w:rsid w:val="00385297"/>
    <w:rsid w:val="00385505"/>
    <w:rsid w:val="00385778"/>
    <w:rsid w:val="003857C3"/>
    <w:rsid w:val="00385A50"/>
    <w:rsid w:val="00385E04"/>
    <w:rsid w:val="0038601A"/>
    <w:rsid w:val="00386240"/>
    <w:rsid w:val="00386466"/>
    <w:rsid w:val="00386490"/>
    <w:rsid w:val="0038655A"/>
    <w:rsid w:val="0038667C"/>
    <w:rsid w:val="00386AF0"/>
    <w:rsid w:val="00386C38"/>
    <w:rsid w:val="003874A6"/>
    <w:rsid w:val="00387634"/>
    <w:rsid w:val="00387B18"/>
    <w:rsid w:val="00387DA1"/>
    <w:rsid w:val="00390B95"/>
    <w:rsid w:val="003911D0"/>
    <w:rsid w:val="003912AC"/>
    <w:rsid w:val="003913EE"/>
    <w:rsid w:val="003915F8"/>
    <w:rsid w:val="003919FD"/>
    <w:rsid w:val="003920E1"/>
    <w:rsid w:val="003921E6"/>
    <w:rsid w:val="0039293F"/>
    <w:rsid w:val="00393505"/>
    <w:rsid w:val="003938CD"/>
    <w:rsid w:val="0039440D"/>
    <w:rsid w:val="00394945"/>
    <w:rsid w:val="00394ED7"/>
    <w:rsid w:val="0039572E"/>
    <w:rsid w:val="0039599E"/>
    <w:rsid w:val="00396190"/>
    <w:rsid w:val="0039676B"/>
    <w:rsid w:val="00396CB8"/>
    <w:rsid w:val="00396E84"/>
    <w:rsid w:val="00396FE6"/>
    <w:rsid w:val="0039734B"/>
    <w:rsid w:val="00397C23"/>
    <w:rsid w:val="00397E1E"/>
    <w:rsid w:val="003A02CE"/>
    <w:rsid w:val="003A08BE"/>
    <w:rsid w:val="003A0BC2"/>
    <w:rsid w:val="003A12E6"/>
    <w:rsid w:val="003A1337"/>
    <w:rsid w:val="003A14A6"/>
    <w:rsid w:val="003A17E8"/>
    <w:rsid w:val="003A1855"/>
    <w:rsid w:val="003A18DF"/>
    <w:rsid w:val="003A18F9"/>
    <w:rsid w:val="003A190F"/>
    <w:rsid w:val="003A25D0"/>
    <w:rsid w:val="003A2863"/>
    <w:rsid w:val="003A2A03"/>
    <w:rsid w:val="003A2A12"/>
    <w:rsid w:val="003A2E4A"/>
    <w:rsid w:val="003A2F0A"/>
    <w:rsid w:val="003A30A2"/>
    <w:rsid w:val="003A3595"/>
    <w:rsid w:val="003A3A51"/>
    <w:rsid w:val="003A3E43"/>
    <w:rsid w:val="003A3F8C"/>
    <w:rsid w:val="003A4185"/>
    <w:rsid w:val="003A4394"/>
    <w:rsid w:val="003A4743"/>
    <w:rsid w:val="003A4811"/>
    <w:rsid w:val="003A4C76"/>
    <w:rsid w:val="003A4D4C"/>
    <w:rsid w:val="003A4E25"/>
    <w:rsid w:val="003A4EC3"/>
    <w:rsid w:val="003A5C2F"/>
    <w:rsid w:val="003A5F54"/>
    <w:rsid w:val="003A635B"/>
    <w:rsid w:val="003A655E"/>
    <w:rsid w:val="003A6C51"/>
    <w:rsid w:val="003A6E56"/>
    <w:rsid w:val="003A7159"/>
    <w:rsid w:val="003A716D"/>
    <w:rsid w:val="003A75F2"/>
    <w:rsid w:val="003A77C3"/>
    <w:rsid w:val="003A7939"/>
    <w:rsid w:val="003A7EB3"/>
    <w:rsid w:val="003A7ED4"/>
    <w:rsid w:val="003B0007"/>
    <w:rsid w:val="003B00E8"/>
    <w:rsid w:val="003B0868"/>
    <w:rsid w:val="003B100E"/>
    <w:rsid w:val="003B167B"/>
    <w:rsid w:val="003B1D9D"/>
    <w:rsid w:val="003B1E2F"/>
    <w:rsid w:val="003B1FBF"/>
    <w:rsid w:val="003B2E57"/>
    <w:rsid w:val="003B3417"/>
    <w:rsid w:val="003B362B"/>
    <w:rsid w:val="003B37BA"/>
    <w:rsid w:val="003B37DA"/>
    <w:rsid w:val="003B3842"/>
    <w:rsid w:val="003B3F19"/>
    <w:rsid w:val="003B3FDC"/>
    <w:rsid w:val="003B451A"/>
    <w:rsid w:val="003B45F2"/>
    <w:rsid w:val="003B495D"/>
    <w:rsid w:val="003B4B51"/>
    <w:rsid w:val="003B4C4E"/>
    <w:rsid w:val="003B5087"/>
    <w:rsid w:val="003B54BB"/>
    <w:rsid w:val="003B6369"/>
    <w:rsid w:val="003B69EC"/>
    <w:rsid w:val="003B6A8A"/>
    <w:rsid w:val="003B7437"/>
    <w:rsid w:val="003B75DD"/>
    <w:rsid w:val="003B78FC"/>
    <w:rsid w:val="003B7B94"/>
    <w:rsid w:val="003B7D9E"/>
    <w:rsid w:val="003C0001"/>
    <w:rsid w:val="003C0762"/>
    <w:rsid w:val="003C0908"/>
    <w:rsid w:val="003C1504"/>
    <w:rsid w:val="003C19E7"/>
    <w:rsid w:val="003C1E06"/>
    <w:rsid w:val="003C1F30"/>
    <w:rsid w:val="003C2106"/>
    <w:rsid w:val="003C2645"/>
    <w:rsid w:val="003C26FC"/>
    <w:rsid w:val="003C29B3"/>
    <w:rsid w:val="003C30B2"/>
    <w:rsid w:val="003C3431"/>
    <w:rsid w:val="003C3524"/>
    <w:rsid w:val="003C39F7"/>
    <w:rsid w:val="003C3AF3"/>
    <w:rsid w:val="003C3E44"/>
    <w:rsid w:val="003C3E5A"/>
    <w:rsid w:val="003C4DD4"/>
    <w:rsid w:val="003C50D6"/>
    <w:rsid w:val="003C52B3"/>
    <w:rsid w:val="003C55D6"/>
    <w:rsid w:val="003C577D"/>
    <w:rsid w:val="003C5CC1"/>
    <w:rsid w:val="003C5D1B"/>
    <w:rsid w:val="003C6707"/>
    <w:rsid w:val="003C6ED2"/>
    <w:rsid w:val="003C70F7"/>
    <w:rsid w:val="003C71B4"/>
    <w:rsid w:val="003C727A"/>
    <w:rsid w:val="003C78B9"/>
    <w:rsid w:val="003C7BC6"/>
    <w:rsid w:val="003D0057"/>
    <w:rsid w:val="003D0291"/>
    <w:rsid w:val="003D06F6"/>
    <w:rsid w:val="003D07D5"/>
    <w:rsid w:val="003D0838"/>
    <w:rsid w:val="003D0D8F"/>
    <w:rsid w:val="003D1440"/>
    <w:rsid w:val="003D21BD"/>
    <w:rsid w:val="003D2244"/>
    <w:rsid w:val="003D242C"/>
    <w:rsid w:val="003D2AB9"/>
    <w:rsid w:val="003D2B3F"/>
    <w:rsid w:val="003D2DEB"/>
    <w:rsid w:val="003D2E79"/>
    <w:rsid w:val="003D30FC"/>
    <w:rsid w:val="003D327B"/>
    <w:rsid w:val="003D3838"/>
    <w:rsid w:val="003D3842"/>
    <w:rsid w:val="003D3C25"/>
    <w:rsid w:val="003D3D0F"/>
    <w:rsid w:val="003D3D5F"/>
    <w:rsid w:val="003D3ED9"/>
    <w:rsid w:val="003D3F79"/>
    <w:rsid w:val="003D3FE5"/>
    <w:rsid w:val="003D4677"/>
    <w:rsid w:val="003D4A1C"/>
    <w:rsid w:val="003D4F31"/>
    <w:rsid w:val="003D5204"/>
    <w:rsid w:val="003D539F"/>
    <w:rsid w:val="003D6105"/>
    <w:rsid w:val="003D64B2"/>
    <w:rsid w:val="003D6C88"/>
    <w:rsid w:val="003D6D60"/>
    <w:rsid w:val="003D6D6A"/>
    <w:rsid w:val="003D7B39"/>
    <w:rsid w:val="003D7C7A"/>
    <w:rsid w:val="003E02C7"/>
    <w:rsid w:val="003E03CB"/>
    <w:rsid w:val="003E055B"/>
    <w:rsid w:val="003E09BF"/>
    <w:rsid w:val="003E0AF1"/>
    <w:rsid w:val="003E10E4"/>
    <w:rsid w:val="003E11F4"/>
    <w:rsid w:val="003E163B"/>
    <w:rsid w:val="003E1ABC"/>
    <w:rsid w:val="003E1BC5"/>
    <w:rsid w:val="003E1CFC"/>
    <w:rsid w:val="003E1EF7"/>
    <w:rsid w:val="003E239E"/>
    <w:rsid w:val="003E26D1"/>
    <w:rsid w:val="003E2A14"/>
    <w:rsid w:val="003E2C17"/>
    <w:rsid w:val="003E316E"/>
    <w:rsid w:val="003E3AD0"/>
    <w:rsid w:val="003E3B2F"/>
    <w:rsid w:val="003E4078"/>
    <w:rsid w:val="003E43C3"/>
    <w:rsid w:val="003E45E5"/>
    <w:rsid w:val="003E47F2"/>
    <w:rsid w:val="003E5175"/>
    <w:rsid w:val="003E5536"/>
    <w:rsid w:val="003E5C62"/>
    <w:rsid w:val="003E5E3E"/>
    <w:rsid w:val="003E60C5"/>
    <w:rsid w:val="003E63CD"/>
    <w:rsid w:val="003E6A78"/>
    <w:rsid w:val="003E6B6A"/>
    <w:rsid w:val="003E6EED"/>
    <w:rsid w:val="003E773A"/>
    <w:rsid w:val="003E7801"/>
    <w:rsid w:val="003E7976"/>
    <w:rsid w:val="003E7D98"/>
    <w:rsid w:val="003E7DFB"/>
    <w:rsid w:val="003E7F24"/>
    <w:rsid w:val="003F123D"/>
    <w:rsid w:val="003F165C"/>
    <w:rsid w:val="003F1843"/>
    <w:rsid w:val="003F19F0"/>
    <w:rsid w:val="003F2B70"/>
    <w:rsid w:val="003F2DC9"/>
    <w:rsid w:val="003F2F97"/>
    <w:rsid w:val="003F3793"/>
    <w:rsid w:val="003F3F26"/>
    <w:rsid w:val="003F41B5"/>
    <w:rsid w:val="003F4552"/>
    <w:rsid w:val="003F495B"/>
    <w:rsid w:val="003F4B09"/>
    <w:rsid w:val="003F4D48"/>
    <w:rsid w:val="003F5148"/>
    <w:rsid w:val="003F555E"/>
    <w:rsid w:val="003F56EA"/>
    <w:rsid w:val="003F5981"/>
    <w:rsid w:val="003F59DD"/>
    <w:rsid w:val="003F5B22"/>
    <w:rsid w:val="003F6216"/>
    <w:rsid w:val="003F6494"/>
    <w:rsid w:val="003F650C"/>
    <w:rsid w:val="003F6AF8"/>
    <w:rsid w:val="003F6BEB"/>
    <w:rsid w:val="003F6D4B"/>
    <w:rsid w:val="003F75FB"/>
    <w:rsid w:val="003F7838"/>
    <w:rsid w:val="003F78A1"/>
    <w:rsid w:val="003F799A"/>
    <w:rsid w:val="0040063D"/>
    <w:rsid w:val="00400D4A"/>
    <w:rsid w:val="00401439"/>
    <w:rsid w:val="0040151F"/>
    <w:rsid w:val="00401C22"/>
    <w:rsid w:val="00402097"/>
    <w:rsid w:val="004029BE"/>
    <w:rsid w:val="00402A22"/>
    <w:rsid w:val="00402B1B"/>
    <w:rsid w:val="00402C21"/>
    <w:rsid w:val="00402DF4"/>
    <w:rsid w:val="00403124"/>
    <w:rsid w:val="00403419"/>
    <w:rsid w:val="00403429"/>
    <w:rsid w:val="00403579"/>
    <w:rsid w:val="00403878"/>
    <w:rsid w:val="00403AD7"/>
    <w:rsid w:val="00403F61"/>
    <w:rsid w:val="0040479C"/>
    <w:rsid w:val="00404842"/>
    <w:rsid w:val="0040489D"/>
    <w:rsid w:val="004052B6"/>
    <w:rsid w:val="00406830"/>
    <w:rsid w:val="0040686B"/>
    <w:rsid w:val="00406F7B"/>
    <w:rsid w:val="00407075"/>
    <w:rsid w:val="00407096"/>
    <w:rsid w:val="0040754D"/>
    <w:rsid w:val="00407EA9"/>
    <w:rsid w:val="0041007B"/>
    <w:rsid w:val="0041018F"/>
    <w:rsid w:val="00410395"/>
    <w:rsid w:val="00410412"/>
    <w:rsid w:val="0041073D"/>
    <w:rsid w:val="0041163C"/>
    <w:rsid w:val="00411B2F"/>
    <w:rsid w:val="00411B64"/>
    <w:rsid w:val="00411C68"/>
    <w:rsid w:val="0041203A"/>
    <w:rsid w:val="00412B93"/>
    <w:rsid w:val="00413528"/>
    <w:rsid w:val="004137F4"/>
    <w:rsid w:val="0041391F"/>
    <w:rsid w:val="00413B16"/>
    <w:rsid w:val="004142D3"/>
    <w:rsid w:val="0041481D"/>
    <w:rsid w:val="004148AE"/>
    <w:rsid w:val="00414DA5"/>
    <w:rsid w:val="004157E2"/>
    <w:rsid w:val="00415811"/>
    <w:rsid w:val="00415974"/>
    <w:rsid w:val="00415A39"/>
    <w:rsid w:val="00415C11"/>
    <w:rsid w:val="00415D07"/>
    <w:rsid w:val="00415ECF"/>
    <w:rsid w:val="00416258"/>
    <w:rsid w:val="004164DE"/>
    <w:rsid w:val="00416653"/>
    <w:rsid w:val="00416884"/>
    <w:rsid w:val="00416B14"/>
    <w:rsid w:val="00417A96"/>
    <w:rsid w:val="00417CD1"/>
    <w:rsid w:val="00417D70"/>
    <w:rsid w:val="00417E9A"/>
    <w:rsid w:val="004206B4"/>
    <w:rsid w:val="004207AE"/>
    <w:rsid w:val="0042085A"/>
    <w:rsid w:val="00420AF3"/>
    <w:rsid w:val="0042107B"/>
    <w:rsid w:val="00421469"/>
    <w:rsid w:val="00421ABE"/>
    <w:rsid w:val="00421AFF"/>
    <w:rsid w:val="00421CFB"/>
    <w:rsid w:val="0042235A"/>
    <w:rsid w:val="00422436"/>
    <w:rsid w:val="004224AB"/>
    <w:rsid w:val="00422BD9"/>
    <w:rsid w:val="00422C20"/>
    <w:rsid w:val="00423056"/>
    <w:rsid w:val="00423478"/>
    <w:rsid w:val="00423C30"/>
    <w:rsid w:val="00423EC1"/>
    <w:rsid w:val="0042493B"/>
    <w:rsid w:val="00424992"/>
    <w:rsid w:val="00424BF0"/>
    <w:rsid w:val="00424C63"/>
    <w:rsid w:val="00424DFD"/>
    <w:rsid w:val="004250C2"/>
    <w:rsid w:val="004252F4"/>
    <w:rsid w:val="004257D9"/>
    <w:rsid w:val="00425972"/>
    <w:rsid w:val="00425CD2"/>
    <w:rsid w:val="004261A4"/>
    <w:rsid w:val="0042620A"/>
    <w:rsid w:val="00426291"/>
    <w:rsid w:val="004262B5"/>
    <w:rsid w:val="0042630B"/>
    <w:rsid w:val="004264B6"/>
    <w:rsid w:val="00426B96"/>
    <w:rsid w:val="00426BED"/>
    <w:rsid w:val="00426C0F"/>
    <w:rsid w:val="00426C10"/>
    <w:rsid w:val="00426E29"/>
    <w:rsid w:val="004271E7"/>
    <w:rsid w:val="0042761A"/>
    <w:rsid w:val="004277B7"/>
    <w:rsid w:val="00427B6C"/>
    <w:rsid w:val="00427FCA"/>
    <w:rsid w:val="004300A4"/>
    <w:rsid w:val="00430120"/>
    <w:rsid w:val="004305D6"/>
    <w:rsid w:val="004310CC"/>
    <w:rsid w:val="00431680"/>
    <w:rsid w:val="004316D6"/>
    <w:rsid w:val="004316FE"/>
    <w:rsid w:val="00431C6A"/>
    <w:rsid w:val="00432651"/>
    <w:rsid w:val="0043290E"/>
    <w:rsid w:val="004329D8"/>
    <w:rsid w:val="00432EFC"/>
    <w:rsid w:val="00432F68"/>
    <w:rsid w:val="00433070"/>
    <w:rsid w:val="0043312B"/>
    <w:rsid w:val="00433319"/>
    <w:rsid w:val="0043337E"/>
    <w:rsid w:val="004333B1"/>
    <w:rsid w:val="0043349F"/>
    <w:rsid w:val="00433CEC"/>
    <w:rsid w:val="004354B9"/>
    <w:rsid w:val="00435696"/>
    <w:rsid w:val="00435813"/>
    <w:rsid w:val="00435876"/>
    <w:rsid w:val="0043587B"/>
    <w:rsid w:val="00435AD0"/>
    <w:rsid w:val="0043618F"/>
    <w:rsid w:val="00436713"/>
    <w:rsid w:val="00436CBE"/>
    <w:rsid w:val="0043792D"/>
    <w:rsid w:val="004379EE"/>
    <w:rsid w:val="00437B28"/>
    <w:rsid w:val="00437B4D"/>
    <w:rsid w:val="00437D23"/>
    <w:rsid w:val="00437DDE"/>
    <w:rsid w:val="00437F8F"/>
    <w:rsid w:val="00440374"/>
    <w:rsid w:val="004405AB"/>
    <w:rsid w:val="00440BD5"/>
    <w:rsid w:val="00441065"/>
    <w:rsid w:val="004410F1"/>
    <w:rsid w:val="0044121A"/>
    <w:rsid w:val="00441FF9"/>
    <w:rsid w:val="00441FFC"/>
    <w:rsid w:val="00442436"/>
    <w:rsid w:val="0044285F"/>
    <w:rsid w:val="00442ECD"/>
    <w:rsid w:val="00442F69"/>
    <w:rsid w:val="00443314"/>
    <w:rsid w:val="00443999"/>
    <w:rsid w:val="00443CFF"/>
    <w:rsid w:val="0044415C"/>
    <w:rsid w:val="004448A6"/>
    <w:rsid w:val="00444924"/>
    <w:rsid w:val="00444CAB"/>
    <w:rsid w:val="0044536B"/>
    <w:rsid w:val="00445DFC"/>
    <w:rsid w:val="00445E4E"/>
    <w:rsid w:val="00446046"/>
    <w:rsid w:val="0044647C"/>
    <w:rsid w:val="0044648F"/>
    <w:rsid w:val="0044696C"/>
    <w:rsid w:val="00446C1F"/>
    <w:rsid w:val="00447CA0"/>
    <w:rsid w:val="00447D2D"/>
    <w:rsid w:val="004504B6"/>
    <w:rsid w:val="00450504"/>
    <w:rsid w:val="00450A05"/>
    <w:rsid w:val="00450A14"/>
    <w:rsid w:val="004510DC"/>
    <w:rsid w:val="00451852"/>
    <w:rsid w:val="00451F07"/>
    <w:rsid w:val="00451FB8"/>
    <w:rsid w:val="0045235E"/>
    <w:rsid w:val="00452B5E"/>
    <w:rsid w:val="00452E8F"/>
    <w:rsid w:val="0045305E"/>
    <w:rsid w:val="0045326D"/>
    <w:rsid w:val="0045328D"/>
    <w:rsid w:val="0045334D"/>
    <w:rsid w:val="0045340A"/>
    <w:rsid w:val="004535B5"/>
    <w:rsid w:val="00454942"/>
    <w:rsid w:val="00454C66"/>
    <w:rsid w:val="00454F68"/>
    <w:rsid w:val="0045546D"/>
    <w:rsid w:val="00455A0F"/>
    <w:rsid w:val="00455DF1"/>
    <w:rsid w:val="00456085"/>
    <w:rsid w:val="004562FF"/>
    <w:rsid w:val="00456534"/>
    <w:rsid w:val="0045660E"/>
    <w:rsid w:val="00456673"/>
    <w:rsid w:val="00456D6E"/>
    <w:rsid w:val="00456EF4"/>
    <w:rsid w:val="00457313"/>
    <w:rsid w:val="0045771A"/>
    <w:rsid w:val="004578E6"/>
    <w:rsid w:val="004578FE"/>
    <w:rsid w:val="00460106"/>
    <w:rsid w:val="00460641"/>
    <w:rsid w:val="00460769"/>
    <w:rsid w:val="004607EB"/>
    <w:rsid w:val="004610A8"/>
    <w:rsid w:val="00461655"/>
    <w:rsid w:val="004616A5"/>
    <w:rsid w:val="00461CA9"/>
    <w:rsid w:val="0046200A"/>
    <w:rsid w:val="00462240"/>
    <w:rsid w:val="00462A2A"/>
    <w:rsid w:val="00462CF7"/>
    <w:rsid w:val="0046325D"/>
    <w:rsid w:val="00463371"/>
    <w:rsid w:val="00463544"/>
    <w:rsid w:val="00463989"/>
    <w:rsid w:val="00463C90"/>
    <w:rsid w:val="00463DFC"/>
    <w:rsid w:val="00463E73"/>
    <w:rsid w:val="00463F50"/>
    <w:rsid w:val="004646E5"/>
    <w:rsid w:val="0046475F"/>
    <w:rsid w:val="00464BA2"/>
    <w:rsid w:val="00464C23"/>
    <w:rsid w:val="00464CE5"/>
    <w:rsid w:val="00465104"/>
    <w:rsid w:val="0046553C"/>
    <w:rsid w:val="00465647"/>
    <w:rsid w:val="00465767"/>
    <w:rsid w:val="004662E2"/>
    <w:rsid w:val="00466516"/>
    <w:rsid w:val="004665C2"/>
    <w:rsid w:val="004665F4"/>
    <w:rsid w:val="004666A7"/>
    <w:rsid w:val="004668BA"/>
    <w:rsid w:val="00467016"/>
    <w:rsid w:val="004675A4"/>
    <w:rsid w:val="004675D5"/>
    <w:rsid w:val="00467A67"/>
    <w:rsid w:val="00467AD9"/>
    <w:rsid w:val="00470533"/>
    <w:rsid w:val="004706EF"/>
    <w:rsid w:val="00470949"/>
    <w:rsid w:val="00470E43"/>
    <w:rsid w:val="0047170A"/>
    <w:rsid w:val="004718F0"/>
    <w:rsid w:val="004719D9"/>
    <w:rsid w:val="00471A9F"/>
    <w:rsid w:val="00471D5E"/>
    <w:rsid w:val="00471EA1"/>
    <w:rsid w:val="0047242A"/>
    <w:rsid w:val="00472436"/>
    <w:rsid w:val="00472647"/>
    <w:rsid w:val="004728E5"/>
    <w:rsid w:val="00472A04"/>
    <w:rsid w:val="00472D9B"/>
    <w:rsid w:val="00472DBB"/>
    <w:rsid w:val="004738EA"/>
    <w:rsid w:val="00473DC5"/>
    <w:rsid w:val="004740D9"/>
    <w:rsid w:val="00474881"/>
    <w:rsid w:val="00475661"/>
    <w:rsid w:val="0047577B"/>
    <w:rsid w:val="00475A73"/>
    <w:rsid w:val="00475E7F"/>
    <w:rsid w:val="00475F93"/>
    <w:rsid w:val="004765E5"/>
    <w:rsid w:val="00476AC8"/>
    <w:rsid w:val="00476C5F"/>
    <w:rsid w:val="004771C8"/>
    <w:rsid w:val="0047782E"/>
    <w:rsid w:val="004778C0"/>
    <w:rsid w:val="00477CDE"/>
    <w:rsid w:val="00477DDC"/>
    <w:rsid w:val="00477E42"/>
    <w:rsid w:val="00477F7B"/>
    <w:rsid w:val="0048013A"/>
    <w:rsid w:val="00480228"/>
    <w:rsid w:val="0048062B"/>
    <w:rsid w:val="00480887"/>
    <w:rsid w:val="00481DFA"/>
    <w:rsid w:val="004822E5"/>
    <w:rsid w:val="00482A5C"/>
    <w:rsid w:val="00482BDD"/>
    <w:rsid w:val="00482C01"/>
    <w:rsid w:val="00483340"/>
    <w:rsid w:val="00483B23"/>
    <w:rsid w:val="00483DB7"/>
    <w:rsid w:val="004847A6"/>
    <w:rsid w:val="00484A60"/>
    <w:rsid w:val="004850A6"/>
    <w:rsid w:val="00485A85"/>
    <w:rsid w:val="00486BCE"/>
    <w:rsid w:val="00487072"/>
    <w:rsid w:val="004873D8"/>
    <w:rsid w:val="00487459"/>
    <w:rsid w:val="0048748A"/>
    <w:rsid w:val="004875DB"/>
    <w:rsid w:val="004879DF"/>
    <w:rsid w:val="00487AA3"/>
    <w:rsid w:val="00487F63"/>
    <w:rsid w:val="00490121"/>
    <w:rsid w:val="0049068E"/>
    <w:rsid w:val="0049179D"/>
    <w:rsid w:val="004917A5"/>
    <w:rsid w:val="004921E9"/>
    <w:rsid w:val="00492369"/>
    <w:rsid w:val="00492442"/>
    <w:rsid w:val="004925A8"/>
    <w:rsid w:val="0049276B"/>
    <w:rsid w:val="00492BE8"/>
    <w:rsid w:val="004930A3"/>
    <w:rsid w:val="00493424"/>
    <w:rsid w:val="00493775"/>
    <w:rsid w:val="00493AF5"/>
    <w:rsid w:val="004940DC"/>
    <w:rsid w:val="00494642"/>
    <w:rsid w:val="00494C64"/>
    <w:rsid w:val="00494D39"/>
    <w:rsid w:val="00494D82"/>
    <w:rsid w:val="004957C9"/>
    <w:rsid w:val="00495EC8"/>
    <w:rsid w:val="00496350"/>
    <w:rsid w:val="00496418"/>
    <w:rsid w:val="0049644B"/>
    <w:rsid w:val="00496B7D"/>
    <w:rsid w:val="00496BA9"/>
    <w:rsid w:val="00497379"/>
    <w:rsid w:val="004976EF"/>
    <w:rsid w:val="004977FE"/>
    <w:rsid w:val="00497B5E"/>
    <w:rsid w:val="00497CBF"/>
    <w:rsid w:val="00497DFB"/>
    <w:rsid w:val="00497E57"/>
    <w:rsid w:val="004A0184"/>
    <w:rsid w:val="004A07F5"/>
    <w:rsid w:val="004A0B53"/>
    <w:rsid w:val="004A0C48"/>
    <w:rsid w:val="004A0CF9"/>
    <w:rsid w:val="004A121A"/>
    <w:rsid w:val="004A1ADC"/>
    <w:rsid w:val="004A1FBD"/>
    <w:rsid w:val="004A21CE"/>
    <w:rsid w:val="004A2556"/>
    <w:rsid w:val="004A2857"/>
    <w:rsid w:val="004A2C1A"/>
    <w:rsid w:val="004A2CA6"/>
    <w:rsid w:val="004A329A"/>
    <w:rsid w:val="004A38A7"/>
    <w:rsid w:val="004A3B4F"/>
    <w:rsid w:val="004A3F06"/>
    <w:rsid w:val="004A4074"/>
    <w:rsid w:val="004A4136"/>
    <w:rsid w:val="004A426E"/>
    <w:rsid w:val="004A445D"/>
    <w:rsid w:val="004A45FF"/>
    <w:rsid w:val="004A52ED"/>
    <w:rsid w:val="004A54E0"/>
    <w:rsid w:val="004A55B1"/>
    <w:rsid w:val="004A5B28"/>
    <w:rsid w:val="004A6365"/>
    <w:rsid w:val="004A63B4"/>
    <w:rsid w:val="004A6831"/>
    <w:rsid w:val="004A6C6B"/>
    <w:rsid w:val="004A7199"/>
    <w:rsid w:val="004A73E9"/>
    <w:rsid w:val="004A782A"/>
    <w:rsid w:val="004B007D"/>
    <w:rsid w:val="004B0244"/>
    <w:rsid w:val="004B024A"/>
    <w:rsid w:val="004B0364"/>
    <w:rsid w:val="004B079D"/>
    <w:rsid w:val="004B0899"/>
    <w:rsid w:val="004B0D38"/>
    <w:rsid w:val="004B0DA7"/>
    <w:rsid w:val="004B0EEC"/>
    <w:rsid w:val="004B11B3"/>
    <w:rsid w:val="004B170B"/>
    <w:rsid w:val="004B1C76"/>
    <w:rsid w:val="004B1E95"/>
    <w:rsid w:val="004B20FF"/>
    <w:rsid w:val="004B2D4B"/>
    <w:rsid w:val="004B2E1E"/>
    <w:rsid w:val="004B3551"/>
    <w:rsid w:val="004B35E8"/>
    <w:rsid w:val="004B3C3C"/>
    <w:rsid w:val="004B3C5F"/>
    <w:rsid w:val="004B3DC1"/>
    <w:rsid w:val="004B4784"/>
    <w:rsid w:val="004B4BAE"/>
    <w:rsid w:val="004B4E95"/>
    <w:rsid w:val="004B4F89"/>
    <w:rsid w:val="004B50B8"/>
    <w:rsid w:val="004B5130"/>
    <w:rsid w:val="004B543D"/>
    <w:rsid w:val="004B54E5"/>
    <w:rsid w:val="004B59AC"/>
    <w:rsid w:val="004B5E7B"/>
    <w:rsid w:val="004B5FB9"/>
    <w:rsid w:val="004B6018"/>
    <w:rsid w:val="004B624F"/>
    <w:rsid w:val="004B62B7"/>
    <w:rsid w:val="004B65D8"/>
    <w:rsid w:val="004B6D2C"/>
    <w:rsid w:val="004B7813"/>
    <w:rsid w:val="004B782C"/>
    <w:rsid w:val="004B78C6"/>
    <w:rsid w:val="004B7931"/>
    <w:rsid w:val="004B794A"/>
    <w:rsid w:val="004B7C53"/>
    <w:rsid w:val="004B7C59"/>
    <w:rsid w:val="004C032B"/>
    <w:rsid w:val="004C0931"/>
    <w:rsid w:val="004C0959"/>
    <w:rsid w:val="004C1A1D"/>
    <w:rsid w:val="004C20AA"/>
    <w:rsid w:val="004C2B2D"/>
    <w:rsid w:val="004C2C05"/>
    <w:rsid w:val="004C2C0A"/>
    <w:rsid w:val="004C2C8E"/>
    <w:rsid w:val="004C35DA"/>
    <w:rsid w:val="004C41E7"/>
    <w:rsid w:val="004C4340"/>
    <w:rsid w:val="004C436C"/>
    <w:rsid w:val="004C490E"/>
    <w:rsid w:val="004C4D20"/>
    <w:rsid w:val="004C5203"/>
    <w:rsid w:val="004C530B"/>
    <w:rsid w:val="004C5594"/>
    <w:rsid w:val="004C6035"/>
    <w:rsid w:val="004C6102"/>
    <w:rsid w:val="004C6866"/>
    <w:rsid w:val="004C7450"/>
    <w:rsid w:val="004C7D9D"/>
    <w:rsid w:val="004D01D7"/>
    <w:rsid w:val="004D0247"/>
    <w:rsid w:val="004D06B5"/>
    <w:rsid w:val="004D07F5"/>
    <w:rsid w:val="004D0BA0"/>
    <w:rsid w:val="004D0C1B"/>
    <w:rsid w:val="004D1904"/>
    <w:rsid w:val="004D2420"/>
    <w:rsid w:val="004D253B"/>
    <w:rsid w:val="004D2685"/>
    <w:rsid w:val="004D27C4"/>
    <w:rsid w:val="004D2A32"/>
    <w:rsid w:val="004D2B13"/>
    <w:rsid w:val="004D2D06"/>
    <w:rsid w:val="004D2E12"/>
    <w:rsid w:val="004D35E7"/>
    <w:rsid w:val="004D36DE"/>
    <w:rsid w:val="004D4036"/>
    <w:rsid w:val="004D48E5"/>
    <w:rsid w:val="004D5094"/>
    <w:rsid w:val="004D5116"/>
    <w:rsid w:val="004D5203"/>
    <w:rsid w:val="004D53A6"/>
    <w:rsid w:val="004D54D8"/>
    <w:rsid w:val="004D5784"/>
    <w:rsid w:val="004D57FA"/>
    <w:rsid w:val="004D58B9"/>
    <w:rsid w:val="004D5901"/>
    <w:rsid w:val="004D5A4F"/>
    <w:rsid w:val="004D5F9B"/>
    <w:rsid w:val="004D65FE"/>
    <w:rsid w:val="004D6A69"/>
    <w:rsid w:val="004D6FFC"/>
    <w:rsid w:val="004D7023"/>
    <w:rsid w:val="004D707C"/>
    <w:rsid w:val="004D72E4"/>
    <w:rsid w:val="004D73A7"/>
    <w:rsid w:val="004D77B9"/>
    <w:rsid w:val="004D7926"/>
    <w:rsid w:val="004D7CA8"/>
    <w:rsid w:val="004D7DF9"/>
    <w:rsid w:val="004E1B7D"/>
    <w:rsid w:val="004E1DF4"/>
    <w:rsid w:val="004E246C"/>
    <w:rsid w:val="004E2714"/>
    <w:rsid w:val="004E2777"/>
    <w:rsid w:val="004E2BB3"/>
    <w:rsid w:val="004E2CA4"/>
    <w:rsid w:val="004E2E1E"/>
    <w:rsid w:val="004E2E93"/>
    <w:rsid w:val="004E33C8"/>
    <w:rsid w:val="004E392C"/>
    <w:rsid w:val="004E3A57"/>
    <w:rsid w:val="004E3C83"/>
    <w:rsid w:val="004E4C96"/>
    <w:rsid w:val="004E4D9C"/>
    <w:rsid w:val="004E531A"/>
    <w:rsid w:val="004E561F"/>
    <w:rsid w:val="004E5C11"/>
    <w:rsid w:val="004E5F37"/>
    <w:rsid w:val="004E629A"/>
    <w:rsid w:val="004E6674"/>
    <w:rsid w:val="004E68AD"/>
    <w:rsid w:val="004E69A3"/>
    <w:rsid w:val="004E6CCB"/>
    <w:rsid w:val="004E6D33"/>
    <w:rsid w:val="004E70C4"/>
    <w:rsid w:val="004E763A"/>
    <w:rsid w:val="004E7C46"/>
    <w:rsid w:val="004E7C84"/>
    <w:rsid w:val="004F0AF4"/>
    <w:rsid w:val="004F0D62"/>
    <w:rsid w:val="004F0F4C"/>
    <w:rsid w:val="004F1303"/>
    <w:rsid w:val="004F165A"/>
    <w:rsid w:val="004F1698"/>
    <w:rsid w:val="004F173B"/>
    <w:rsid w:val="004F1FA4"/>
    <w:rsid w:val="004F2118"/>
    <w:rsid w:val="004F213D"/>
    <w:rsid w:val="004F22C9"/>
    <w:rsid w:val="004F22CD"/>
    <w:rsid w:val="004F2493"/>
    <w:rsid w:val="004F2DAB"/>
    <w:rsid w:val="004F2FDD"/>
    <w:rsid w:val="004F3056"/>
    <w:rsid w:val="004F3385"/>
    <w:rsid w:val="004F3679"/>
    <w:rsid w:val="004F385B"/>
    <w:rsid w:val="004F386A"/>
    <w:rsid w:val="004F3D2B"/>
    <w:rsid w:val="004F3E12"/>
    <w:rsid w:val="004F4080"/>
    <w:rsid w:val="004F40EC"/>
    <w:rsid w:val="004F41BC"/>
    <w:rsid w:val="004F4244"/>
    <w:rsid w:val="004F425E"/>
    <w:rsid w:val="004F4974"/>
    <w:rsid w:val="004F4DA0"/>
    <w:rsid w:val="004F4DD6"/>
    <w:rsid w:val="004F548F"/>
    <w:rsid w:val="004F5D08"/>
    <w:rsid w:val="004F6D50"/>
    <w:rsid w:val="004F764F"/>
    <w:rsid w:val="004F7B72"/>
    <w:rsid w:val="004F7C7F"/>
    <w:rsid w:val="005006C2"/>
    <w:rsid w:val="00500FB2"/>
    <w:rsid w:val="00501440"/>
    <w:rsid w:val="005016AE"/>
    <w:rsid w:val="005019CA"/>
    <w:rsid w:val="00501BC7"/>
    <w:rsid w:val="00501CE8"/>
    <w:rsid w:val="0050233E"/>
    <w:rsid w:val="00502BF9"/>
    <w:rsid w:val="00503290"/>
    <w:rsid w:val="0050339B"/>
    <w:rsid w:val="005037D1"/>
    <w:rsid w:val="00503A63"/>
    <w:rsid w:val="005044ED"/>
    <w:rsid w:val="005049B9"/>
    <w:rsid w:val="00504C0D"/>
    <w:rsid w:val="00504C9A"/>
    <w:rsid w:val="005057F5"/>
    <w:rsid w:val="005059BB"/>
    <w:rsid w:val="005067F2"/>
    <w:rsid w:val="00506ECA"/>
    <w:rsid w:val="0050726D"/>
    <w:rsid w:val="005074B2"/>
    <w:rsid w:val="005079F5"/>
    <w:rsid w:val="00507B43"/>
    <w:rsid w:val="0051034E"/>
    <w:rsid w:val="005103B8"/>
    <w:rsid w:val="00510812"/>
    <w:rsid w:val="00510871"/>
    <w:rsid w:val="005116F7"/>
    <w:rsid w:val="00511974"/>
    <w:rsid w:val="00511D06"/>
    <w:rsid w:val="00511E10"/>
    <w:rsid w:val="00512126"/>
    <w:rsid w:val="0051238B"/>
    <w:rsid w:val="005129ED"/>
    <w:rsid w:val="00512C1A"/>
    <w:rsid w:val="00513279"/>
    <w:rsid w:val="0051372A"/>
    <w:rsid w:val="005137FB"/>
    <w:rsid w:val="00513CBE"/>
    <w:rsid w:val="00514042"/>
    <w:rsid w:val="00514104"/>
    <w:rsid w:val="00514498"/>
    <w:rsid w:val="005150A0"/>
    <w:rsid w:val="005156B6"/>
    <w:rsid w:val="0051632F"/>
    <w:rsid w:val="00516747"/>
    <w:rsid w:val="0051683E"/>
    <w:rsid w:val="0051695E"/>
    <w:rsid w:val="00516D93"/>
    <w:rsid w:val="00516EDA"/>
    <w:rsid w:val="00516F99"/>
    <w:rsid w:val="0051726A"/>
    <w:rsid w:val="00517BF9"/>
    <w:rsid w:val="005200FC"/>
    <w:rsid w:val="00520129"/>
    <w:rsid w:val="0052036F"/>
    <w:rsid w:val="0052092F"/>
    <w:rsid w:val="00520DB3"/>
    <w:rsid w:val="00521169"/>
    <w:rsid w:val="005217F8"/>
    <w:rsid w:val="00521EF4"/>
    <w:rsid w:val="005220BF"/>
    <w:rsid w:val="00522E58"/>
    <w:rsid w:val="00522F0A"/>
    <w:rsid w:val="0052324C"/>
    <w:rsid w:val="00523676"/>
    <w:rsid w:val="00523E30"/>
    <w:rsid w:val="00523F7F"/>
    <w:rsid w:val="00524177"/>
    <w:rsid w:val="00524355"/>
    <w:rsid w:val="005244AB"/>
    <w:rsid w:val="005247AB"/>
    <w:rsid w:val="00524896"/>
    <w:rsid w:val="00524CDE"/>
    <w:rsid w:val="005250D5"/>
    <w:rsid w:val="0052521D"/>
    <w:rsid w:val="00525910"/>
    <w:rsid w:val="00525942"/>
    <w:rsid w:val="00525A55"/>
    <w:rsid w:val="005265D4"/>
    <w:rsid w:val="005265DA"/>
    <w:rsid w:val="005268BA"/>
    <w:rsid w:val="005269E1"/>
    <w:rsid w:val="00526F19"/>
    <w:rsid w:val="005279AA"/>
    <w:rsid w:val="00527A0C"/>
    <w:rsid w:val="00527A33"/>
    <w:rsid w:val="00530048"/>
    <w:rsid w:val="00530A18"/>
    <w:rsid w:val="00530EB4"/>
    <w:rsid w:val="00530F23"/>
    <w:rsid w:val="005313E0"/>
    <w:rsid w:val="00531CBD"/>
    <w:rsid w:val="00532039"/>
    <w:rsid w:val="00532343"/>
    <w:rsid w:val="005323C4"/>
    <w:rsid w:val="0053240B"/>
    <w:rsid w:val="00532AD7"/>
    <w:rsid w:val="00532F8B"/>
    <w:rsid w:val="005332E0"/>
    <w:rsid w:val="00533C0C"/>
    <w:rsid w:val="0053455B"/>
    <w:rsid w:val="005349A1"/>
    <w:rsid w:val="00534B73"/>
    <w:rsid w:val="00534D8B"/>
    <w:rsid w:val="00534F11"/>
    <w:rsid w:val="00535005"/>
    <w:rsid w:val="00535033"/>
    <w:rsid w:val="0053544C"/>
    <w:rsid w:val="00535591"/>
    <w:rsid w:val="005356A2"/>
    <w:rsid w:val="00535869"/>
    <w:rsid w:val="00535C97"/>
    <w:rsid w:val="005361D8"/>
    <w:rsid w:val="00536A7F"/>
    <w:rsid w:val="00536D37"/>
    <w:rsid w:val="005370A5"/>
    <w:rsid w:val="005373DB"/>
    <w:rsid w:val="00540199"/>
    <w:rsid w:val="0054045F"/>
    <w:rsid w:val="00540558"/>
    <w:rsid w:val="00540642"/>
    <w:rsid w:val="0054068A"/>
    <w:rsid w:val="0054094A"/>
    <w:rsid w:val="00540DE9"/>
    <w:rsid w:val="00540F56"/>
    <w:rsid w:val="0054105B"/>
    <w:rsid w:val="00541780"/>
    <w:rsid w:val="005420DF"/>
    <w:rsid w:val="005422BB"/>
    <w:rsid w:val="005423A5"/>
    <w:rsid w:val="00542609"/>
    <w:rsid w:val="00542827"/>
    <w:rsid w:val="0054288F"/>
    <w:rsid w:val="0054297C"/>
    <w:rsid w:val="00542ACE"/>
    <w:rsid w:val="00542D8D"/>
    <w:rsid w:val="00543414"/>
    <w:rsid w:val="00543633"/>
    <w:rsid w:val="00543E16"/>
    <w:rsid w:val="005440EE"/>
    <w:rsid w:val="0054485F"/>
    <w:rsid w:val="00544E7E"/>
    <w:rsid w:val="00544EB7"/>
    <w:rsid w:val="00545D32"/>
    <w:rsid w:val="00546169"/>
    <w:rsid w:val="0054629F"/>
    <w:rsid w:val="00546986"/>
    <w:rsid w:val="00546A94"/>
    <w:rsid w:val="00546C1A"/>
    <w:rsid w:val="00546D3D"/>
    <w:rsid w:val="0054722F"/>
    <w:rsid w:val="00547D7C"/>
    <w:rsid w:val="00550102"/>
    <w:rsid w:val="0055041A"/>
    <w:rsid w:val="0055082E"/>
    <w:rsid w:val="005508CC"/>
    <w:rsid w:val="00550A21"/>
    <w:rsid w:val="00550A4D"/>
    <w:rsid w:val="00550DD6"/>
    <w:rsid w:val="00550FD5"/>
    <w:rsid w:val="005511FD"/>
    <w:rsid w:val="00551A53"/>
    <w:rsid w:val="00551E2D"/>
    <w:rsid w:val="005521CF"/>
    <w:rsid w:val="005523AD"/>
    <w:rsid w:val="005524D8"/>
    <w:rsid w:val="0055262A"/>
    <w:rsid w:val="005526EF"/>
    <w:rsid w:val="005527DA"/>
    <w:rsid w:val="0055292F"/>
    <w:rsid w:val="00552B3A"/>
    <w:rsid w:val="00553297"/>
    <w:rsid w:val="005532C8"/>
    <w:rsid w:val="005535C9"/>
    <w:rsid w:val="00553B3F"/>
    <w:rsid w:val="005541EB"/>
    <w:rsid w:val="0055477B"/>
    <w:rsid w:val="00554884"/>
    <w:rsid w:val="00554A53"/>
    <w:rsid w:val="00555128"/>
    <w:rsid w:val="005554B6"/>
    <w:rsid w:val="005559C1"/>
    <w:rsid w:val="00555CD4"/>
    <w:rsid w:val="00555D2D"/>
    <w:rsid w:val="00555EBF"/>
    <w:rsid w:val="00556498"/>
    <w:rsid w:val="00556840"/>
    <w:rsid w:val="005570F9"/>
    <w:rsid w:val="0055731E"/>
    <w:rsid w:val="005574A6"/>
    <w:rsid w:val="00557CBB"/>
    <w:rsid w:val="00557E9B"/>
    <w:rsid w:val="00560338"/>
    <w:rsid w:val="005603B8"/>
    <w:rsid w:val="00560F10"/>
    <w:rsid w:val="00560FF1"/>
    <w:rsid w:val="005612FC"/>
    <w:rsid w:val="00562525"/>
    <w:rsid w:val="005628FD"/>
    <w:rsid w:val="00562B1C"/>
    <w:rsid w:val="00562C4A"/>
    <w:rsid w:val="005631C3"/>
    <w:rsid w:val="00563694"/>
    <w:rsid w:val="00563D6A"/>
    <w:rsid w:val="00563EDE"/>
    <w:rsid w:val="00563F2E"/>
    <w:rsid w:val="00564413"/>
    <w:rsid w:val="005645D2"/>
    <w:rsid w:val="00564620"/>
    <w:rsid w:val="005646B1"/>
    <w:rsid w:val="005657DB"/>
    <w:rsid w:val="0056582E"/>
    <w:rsid w:val="00565972"/>
    <w:rsid w:val="00565D5A"/>
    <w:rsid w:val="00566872"/>
    <w:rsid w:val="005668AF"/>
    <w:rsid w:val="00566A06"/>
    <w:rsid w:val="00566F97"/>
    <w:rsid w:val="005671FC"/>
    <w:rsid w:val="005673F7"/>
    <w:rsid w:val="00567EEE"/>
    <w:rsid w:val="00567F64"/>
    <w:rsid w:val="005701BD"/>
    <w:rsid w:val="00570410"/>
    <w:rsid w:val="005704E8"/>
    <w:rsid w:val="005708E8"/>
    <w:rsid w:val="005714E2"/>
    <w:rsid w:val="00571CBD"/>
    <w:rsid w:val="00571D88"/>
    <w:rsid w:val="00571F25"/>
    <w:rsid w:val="00572ABE"/>
    <w:rsid w:val="00573482"/>
    <w:rsid w:val="00573910"/>
    <w:rsid w:val="00573920"/>
    <w:rsid w:val="005739CB"/>
    <w:rsid w:val="00573B5C"/>
    <w:rsid w:val="00573CE0"/>
    <w:rsid w:val="00573EBE"/>
    <w:rsid w:val="00574812"/>
    <w:rsid w:val="00574C79"/>
    <w:rsid w:val="005752F7"/>
    <w:rsid w:val="005757EB"/>
    <w:rsid w:val="005757F7"/>
    <w:rsid w:val="005759D6"/>
    <w:rsid w:val="005759EA"/>
    <w:rsid w:val="00575CC0"/>
    <w:rsid w:val="00575D3A"/>
    <w:rsid w:val="005766B5"/>
    <w:rsid w:val="00576946"/>
    <w:rsid w:val="00576E7E"/>
    <w:rsid w:val="00577648"/>
    <w:rsid w:val="005779C0"/>
    <w:rsid w:val="0058074F"/>
    <w:rsid w:val="00580866"/>
    <w:rsid w:val="00580A6F"/>
    <w:rsid w:val="00580CA6"/>
    <w:rsid w:val="00580E53"/>
    <w:rsid w:val="005810E6"/>
    <w:rsid w:val="0058119F"/>
    <w:rsid w:val="0058138E"/>
    <w:rsid w:val="00581664"/>
    <w:rsid w:val="00581820"/>
    <w:rsid w:val="00581D1A"/>
    <w:rsid w:val="005823E6"/>
    <w:rsid w:val="00582492"/>
    <w:rsid w:val="00582E01"/>
    <w:rsid w:val="00582F1B"/>
    <w:rsid w:val="00583843"/>
    <w:rsid w:val="00583935"/>
    <w:rsid w:val="00583B93"/>
    <w:rsid w:val="005843A8"/>
    <w:rsid w:val="00584A9B"/>
    <w:rsid w:val="00584B70"/>
    <w:rsid w:val="00585078"/>
    <w:rsid w:val="005852E5"/>
    <w:rsid w:val="005857D8"/>
    <w:rsid w:val="00585847"/>
    <w:rsid w:val="005858D5"/>
    <w:rsid w:val="00585A11"/>
    <w:rsid w:val="00586971"/>
    <w:rsid w:val="00586ECA"/>
    <w:rsid w:val="00586F38"/>
    <w:rsid w:val="00587003"/>
    <w:rsid w:val="00587501"/>
    <w:rsid w:val="005876D8"/>
    <w:rsid w:val="00587B7E"/>
    <w:rsid w:val="00590897"/>
    <w:rsid w:val="00590B13"/>
    <w:rsid w:val="00591656"/>
    <w:rsid w:val="00591997"/>
    <w:rsid w:val="00591AAE"/>
    <w:rsid w:val="00591E1F"/>
    <w:rsid w:val="00592904"/>
    <w:rsid w:val="00592AA2"/>
    <w:rsid w:val="00592D9E"/>
    <w:rsid w:val="00592FF7"/>
    <w:rsid w:val="00593023"/>
    <w:rsid w:val="00593549"/>
    <w:rsid w:val="0059357F"/>
    <w:rsid w:val="00593A98"/>
    <w:rsid w:val="00593FC4"/>
    <w:rsid w:val="005943BE"/>
    <w:rsid w:val="00594B02"/>
    <w:rsid w:val="00594B25"/>
    <w:rsid w:val="0059506F"/>
    <w:rsid w:val="005952BD"/>
    <w:rsid w:val="005954E8"/>
    <w:rsid w:val="0059575E"/>
    <w:rsid w:val="00595895"/>
    <w:rsid w:val="00596046"/>
    <w:rsid w:val="005961B9"/>
    <w:rsid w:val="005965B3"/>
    <w:rsid w:val="005969A9"/>
    <w:rsid w:val="005A0107"/>
    <w:rsid w:val="005A01A5"/>
    <w:rsid w:val="005A08BC"/>
    <w:rsid w:val="005A0CDA"/>
    <w:rsid w:val="005A0D7D"/>
    <w:rsid w:val="005A10F1"/>
    <w:rsid w:val="005A15BA"/>
    <w:rsid w:val="005A1E37"/>
    <w:rsid w:val="005A210F"/>
    <w:rsid w:val="005A229F"/>
    <w:rsid w:val="005A23EE"/>
    <w:rsid w:val="005A267C"/>
    <w:rsid w:val="005A2825"/>
    <w:rsid w:val="005A29BB"/>
    <w:rsid w:val="005A2AB2"/>
    <w:rsid w:val="005A35A5"/>
    <w:rsid w:val="005A35C5"/>
    <w:rsid w:val="005A35F7"/>
    <w:rsid w:val="005A39DC"/>
    <w:rsid w:val="005A3B6A"/>
    <w:rsid w:val="005A3D84"/>
    <w:rsid w:val="005A3EB7"/>
    <w:rsid w:val="005A4C5F"/>
    <w:rsid w:val="005A4FA7"/>
    <w:rsid w:val="005A511D"/>
    <w:rsid w:val="005A584C"/>
    <w:rsid w:val="005A61BA"/>
    <w:rsid w:val="005A6268"/>
    <w:rsid w:val="005A6718"/>
    <w:rsid w:val="005A6888"/>
    <w:rsid w:val="005A6DB0"/>
    <w:rsid w:val="005A71DD"/>
    <w:rsid w:val="005A7461"/>
    <w:rsid w:val="005A7715"/>
    <w:rsid w:val="005A786B"/>
    <w:rsid w:val="005A7B87"/>
    <w:rsid w:val="005A7C03"/>
    <w:rsid w:val="005A7DBE"/>
    <w:rsid w:val="005B02A1"/>
    <w:rsid w:val="005B0B25"/>
    <w:rsid w:val="005B0F60"/>
    <w:rsid w:val="005B0FB2"/>
    <w:rsid w:val="005B1362"/>
    <w:rsid w:val="005B15B6"/>
    <w:rsid w:val="005B18FC"/>
    <w:rsid w:val="005B1B41"/>
    <w:rsid w:val="005B1F0A"/>
    <w:rsid w:val="005B2035"/>
    <w:rsid w:val="005B2298"/>
    <w:rsid w:val="005B22C4"/>
    <w:rsid w:val="005B2393"/>
    <w:rsid w:val="005B24EF"/>
    <w:rsid w:val="005B250B"/>
    <w:rsid w:val="005B2909"/>
    <w:rsid w:val="005B2EA6"/>
    <w:rsid w:val="005B3543"/>
    <w:rsid w:val="005B3611"/>
    <w:rsid w:val="005B3AA3"/>
    <w:rsid w:val="005B4B13"/>
    <w:rsid w:val="005B51D2"/>
    <w:rsid w:val="005B572B"/>
    <w:rsid w:val="005B6010"/>
    <w:rsid w:val="005B6D6F"/>
    <w:rsid w:val="005B7297"/>
    <w:rsid w:val="005B76B7"/>
    <w:rsid w:val="005B7BB3"/>
    <w:rsid w:val="005B7FD5"/>
    <w:rsid w:val="005C0191"/>
    <w:rsid w:val="005C02A3"/>
    <w:rsid w:val="005C0F6F"/>
    <w:rsid w:val="005C1026"/>
    <w:rsid w:val="005C1480"/>
    <w:rsid w:val="005C1CFE"/>
    <w:rsid w:val="005C20E4"/>
    <w:rsid w:val="005C2389"/>
    <w:rsid w:val="005C2435"/>
    <w:rsid w:val="005C2444"/>
    <w:rsid w:val="005C2896"/>
    <w:rsid w:val="005C2A91"/>
    <w:rsid w:val="005C2EF5"/>
    <w:rsid w:val="005C31CD"/>
    <w:rsid w:val="005C3734"/>
    <w:rsid w:val="005C383B"/>
    <w:rsid w:val="005C3A95"/>
    <w:rsid w:val="005C40C2"/>
    <w:rsid w:val="005C40FF"/>
    <w:rsid w:val="005C4228"/>
    <w:rsid w:val="005C4782"/>
    <w:rsid w:val="005C5689"/>
    <w:rsid w:val="005C58D1"/>
    <w:rsid w:val="005C5DC7"/>
    <w:rsid w:val="005C5F6E"/>
    <w:rsid w:val="005C64DD"/>
    <w:rsid w:val="005C6DDD"/>
    <w:rsid w:val="005C75E4"/>
    <w:rsid w:val="005C7751"/>
    <w:rsid w:val="005C7E5C"/>
    <w:rsid w:val="005C7EAE"/>
    <w:rsid w:val="005C7F67"/>
    <w:rsid w:val="005D036C"/>
    <w:rsid w:val="005D0F4B"/>
    <w:rsid w:val="005D123F"/>
    <w:rsid w:val="005D12A7"/>
    <w:rsid w:val="005D17A9"/>
    <w:rsid w:val="005D1826"/>
    <w:rsid w:val="005D1B95"/>
    <w:rsid w:val="005D1DF0"/>
    <w:rsid w:val="005D1E0B"/>
    <w:rsid w:val="005D1EF5"/>
    <w:rsid w:val="005D2145"/>
    <w:rsid w:val="005D22F0"/>
    <w:rsid w:val="005D2464"/>
    <w:rsid w:val="005D254B"/>
    <w:rsid w:val="005D2759"/>
    <w:rsid w:val="005D28AF"/>
    <w:rsid w:val="005D28C6"/>
    <w:rsid w:val="005D29C9"/>
    <w:rsid w:val="005D2D48"/>
    <w:rsid w:val="005D2E33"/>
    <w:rsid w:val="005D333C"/>
    <w:rsid w:val="005D342C"/>
    <w:rsid w:val="005D3511"/>
    <w:rsid w:val="005D354B"/>
    <w:rsid w:val="005D3A93"/>
    <w:rsid w:val="005D3F05"/>
    <w:rsid w:val="005D4972"/>
    <w:rsid w:val="005D4DA4"/>
    <w:rsid w:val="005D51A4"/>
    <w:rsid w:val="005D5A1B"/>
    <w:rsid w:val="005D5C01"/>
    <w:rsid w:val="005D60DB"/>
    <w:rsid w:val="005D612B"/>
    <w:rsid w:val="005D626D"/>
    <w:rsid w:val="005D65F0"/>
    <w:rsid w:val="005D72EE"/>
    <w:rsid w:val="005D799B"/>
    <w:rsid w:val="005E0A1F"/>
    <w:rsid w:val="005E0F5B"/>
    <w:rsid w:val="005E1567"/>
    <w:rsid w:val="005E1824"/>
    <w:rsid w:val="005E1847"/>
    <w:rsid w:val="005E1B95"/>
    <w:rsid w:val="005E23E4"/>
    <w:rsid w:val="005E288B"/>
    <w:rsid w:val="005E336E"/>
    <w:rsid w:val="005E33E7"/>
    <w:rsid w:val="005E385B"/>
    <w:rsid w:val="005E3D6C"/>
    <w:rsid w:val="005E4041"/>
    <w:rsid w:val="005E40FD"/>
    <w:rsid w:val="005E4352"/>
    <w:rsid w:val="005E535F"/>
    <w:rsid w:val="005E5749"/>
    <w:rsid w:val="005E5C34"/>
    <w:rsid w:val="005E5CDC"/>
    <w:rsid w:val="005E62C3"/>
    <w:rsid w:val="005E6977"/>
    <w:rsid w:val="005E69FA"/>
    <w:rsid w:val="005E6A17"/>
    <w:rsid w:val="005E752E"/>
    <w:rsid w:val="005E7FF8"/>
    <w:rsid w:val="005F0839"/>
    <w:rsid w:val="005F087B"/>
    <w:rsid w:val="005F0D82"/>
    <w:rsid w:val="005F0F4E"/>
    <w:rsid w:val="005F122A"/>
    <w:rsid w:val="005F146E"/>
    <w:rsid w:val="005F1512"/>
    <w:rsid w:val="005F154A"/>
    <w:rsid w:val="005F161C"/>
    <w:rsid w:val="005F1691"/>
    <w:rsid w:val="005F1BA7"/>
    <w:rsid w:val="005F1CC5"/>
    <w:rsid w:val="005F1D6F"/>
    <w:rsid w:val="005F2194"/>
    <w:rsid w:val="005F2B3D"/>
    <w:rsid w:val="005F2DB0"/>
    <w:rsid w:val="005F319F"/>
    <w:rsid w:val="005F3A0D"/>
    <w:rsid w:val="005F3C0B"/>
    <w:rsid w:val="005F3EBE"/>
    <w:rsid w:val="005F4252"/>
    <w:rsid w:val="005F4446"/>
    <w:rsid w:val="005F4F87"/>
    <w:rsid w:val="005F5120"/>
    <w:rsid w:val="005F560D"/>
    <w:rsid w:val="005F5715"/>
    <w:rsid w:val="005F58B0"/>
    <w:rsid w:val="005F5D24"/>
    <w:rsid w:val="005F5E98"/>
    <w:rsid w:val="005F61B4"/>
    <w:rsid w:val="005F64C3"/>
    <w:rsid w:val="005F6BF3"/>
    <w:rsid w:val="005F6C1A"/>
    <w:rsid w:val="005F7378"/>
    <w:rsid w:val="005F7943"/>
    <w:rsid w:val="0060002A"/>
    <w:rsid w:val="00601111"/>
    <w:rsid w:val="006012D3"/>
    <w:rsid w:val="00601417"/>
    <w:rsid w:val="00601730"/>
    <w:rsid w:val="006018FC"/>
    <w:rsid w:val="0060229A"/>
    <w:rsid w:val="00602625"/>
    <w:rsid w:val="00602792"/>
    <w:rsid w:val="00602DA3"/>
    <w:rsid w:val="00603796"/>
    <w:rsid w:val="00603AAF"/>
    <w:rsid w:val="00604015"/>
    <w:rsid w:val="006043DF"/>
    <w:rsid w:val="00604D1C"/>
    <w:rsid w:val="00604DC0"/>
    <w:rsid w:val="00604F80"/>
    <w:rsid w:val="006052C8"/>
    <w:rsid w:val="006055BE"/>
    <w:rsid w:val="00605791"/>
    <w:rsid w:val="0060585E"/>
    <w:rsid w:val="006059A5"/>
    <w:rsid w:val="006059B1"/>
    <w:rsid w:val="00605CFB"/>
    <w:rsid w:val="00605F7E"/>
    <w:rsid w:val="0060601E"/>
    <w:rsid w:val="006061A8"/>
    <w:rsid w:val="0060620A"/>
    <w:rsid w:val="0060629B"/>
    <w:rsid w:val="006062A0"/>
    <w:rsid w:val="0060687A"/>
    <w:rsid w:val="00606ACD"/>
    <w:rsid w:val="0060725F"/>
    <w:rsid w:val="006072C9"/>
    <w:rsid w:val="00607B92"/>
    <w:rsid w:val="0061017E"/>
    <w:rsid w:val="00610259"/>
    <w:rsid w:val="00610565"/>
    <w:rsid w:val="006106A9"/>
    <w:rsid w:val="006107A6"/>
    <w:rsid w:val="00610DDF"/>
    <w:rsid w:val="006116C5"/>
    <w:rsid w:val="00611D35"/>
    <w:rsid w:val="006120AE"/>
    <w:rsid w:val="0061234D"/>
    <w:rsid w:val="00612410"/>
    <w:rsid w:val="00612608"/>
    <w:rsid w:val="00612830"/>
    <w:rsid w:val="00613440"/>
    <w:rsid w:val="0061382C"/>
    <w:rsid w:val="00614183"/>
    <w:rsid w:val="0061418A"/>
    <w:rsid w:val="0061453F"/>
    <w:rsid w:val="00614AF2"/>
    <w:rsid w:val="0061506A"/>
    <w:rsid w:val="00615537"/>
    <w:rsid w:val="00615E1D"/>
    <w:rsid w:val="00615F4C"/>
    <w:rsid w:val="0061618F"/>
    <w:rsid w:val="00617928"/>
    <w:rsid w:val="00617AA5"/>
    <w:rsid w:val="00617AB2"/>
    <w:rsid w:val="006201A8"/>
    <w:rsid w:val="00620605"/>
    <w:rsid w:val="006207FE"/>
    <w:rsid w:val="00620B3D"/>
    <w:rsid w:val="00621761"/>
    <w:rsid w:val="00621A2B"/>
    <w:rsid w:val="00621C6C"/>
    <w:rsid w:val="0062201C"/>
    <w:rsid w:val="006220E2"/>
    <w:rsid w:val="00622189"/>
    <w:rsid w:val="006221B7"/>
    <w:rsid w:val="00622317"/>
    <w:rsid w:val="0062257F"/>
    <w:rsid w:val="006227C5"/>
    <w:rsid w:val="006229DB"/>
    <w:rsid w:val="00622B8C"/>
    <w:rsid w:val="00622C34"/>
    <w:rsid w:val="00622EC9"/>
    <w:rsid w:val="00622F09"/>
    <w:rsid w:val="00623604"/>
    <w:rsid w:val="00623AC3"/>
    <w:rsid w:val="00623BAC"/>
    <w:rsid w:val="00623F10"/>
    <w:rsid w:val="00623FC4"/>
    <w:rsid w:val="0062404B"/>
    <w:rsid w:val="0062467E"/>
    <w:rsid w:val="00624B8E"/>
    <w:rsid w:val="00624C05"/>
    <w:rsid w:val="00624C18"/>
    <w:rsid w:val="00625052"/>
    <w:rsid w:val="006251C0"/>
    <w:rsid w:val="0062539F"/>
    <w:rsid w:val="0062562A"/>
    <w:rsid w:val="0062569C"/>
    <w:rsid w:val="00625DFB"/>
    <w:rsid w:val="00625F01"/>
    <w:rsid w:val="006265BB"/>
    <w:rsid w:val="006265C0"/>
    <w:rsid w:val="0062693F"/>
    <w:rsid w:val="0062699F"/>
    <w:rsid w:val="00626D69"/>
    <w:rsid w:val="00627116"/>
    <w:rsid w:val="006271B2"/>
    <w:rsid w:val="006271BD"/>
    <w:rsid w:val="00627A62"/>
    <w:rsid w:val="00627C2E"/>
    <w:rsid w:val="00627DC7"/>
    <w:rsid w:val="0063031E"/>
    <w:rsid w:val="00630349"/>
    <w:rsid w:val="00630B34"/>
    <w:rsid w:val="00630FD0"/>
    <w:rsid w:val="00631494"/>
    <w:rsid w:val="0063227D"/>
    <w:rsid w:val="006322D1"/>
    <w:rsid w:val="00632308"/>
    <w:rsid w:val="006326AB"/>
    <w:rsid w:val="006328F8"/>
    <w:rsid w:val="00633078"/>
    <w:rsid w:val="006331DF"/>
    <w:rsid w:val="0063335C"/>
    <w:rsid w:val="00633F4F"/>
    <w:rsid w:val="0063409B"/>
    <w:rsid w:val="00634A02"/>
    <w:rsid w:val="006352CC"/>
    <w:rsid w:val="00635330"/>
    <w:rsid w:val="00635B1E"/>
    <w:rsid w:val="00635D10"/>
    <w:rsid w:val="00635DE7"/>
    <w:rsid w:val="00636334"/>
    <w:rsid w:val="0063637F"/>
    <w:rsid w:val="00636BB5"/>
    <w:rsid w:val="00636E48"/>
    <w:rsid w:val="0063753F"/>
    <w:rsid w:val="00637594"/>
    <w:rsid w:val="006377B6"/>
    <w:rsid w:val="00637D0B"/>
    <w:rsid w:val="00637D5E"/>
    <w:rsid w:val="00640131"/>
    <w:rsid w:val="00640C4C"/>
    <w:rsid w:val="00640EBC"/>
    <w:rsid w:val="00641484"/>
    <w:rsid w:val="00641C45"/>
    <w:rsid w:val="00641C94"/>
    <w:rsid w:val="00641E7D"/>
    <w:rsid w:val="0064217C"/>
    <w:rsid w:val="006428D3"/>
    <w:rsid w:val="00642A7B"/>
    <w:rsid w:val="00642A94"/>
    <w:rsid w:val="00642BA8"/>
    <w:rsid w:val="00642F69"/>
    <w:rsid w:val="00643113"/>
    <w:rsid w:val="0064320F"/>
    <w:rsid w:val="00643327"/>
    <w:rsid w:val="00643641"/>
    <w:rsid w:val="00643CFE"/>
    <w:rsid w:val="00643E22"/>
    <w:rsid w:val="00644277"/>
    <w:rsid w:val="006447B8"/>
    <w:rsid w:val="00644CED"/>
    <w:rsid w:val="00644E0E"/>
    <w:rsid w:val="006456CA"/>
    <w:rsid w:val="00645807"/>
    <w:rsid w:val="00645B4C"/>
    <w:rsid w:val="00645B56"/>
    <w:rsid w:val="0064622C"/>
    <w:rsid w:val="006464B1"/>
    <w:rsid w:val="00646B25"/>
    <w:rsid w:val="00646B4E"/>
    <w:rsid w:val="00646F3C"/>
    <w:rsid w:val="0064748B"/>
    <w:rsid w:val="00647A35"/>
    <w:rsid w:val="00647B8B"/>
    <w:rsid w:val="006502C6"/>
    <w:rsid w:val="0065033C"/>
    <w:rsid w:val="00650467"/>
    <w:rsid w:val="0065074A"/>
    <w:rsid w:val="0065079C"/>
    <w:rsid w:val="00650D36"/>
    <w:rsid w:val="00650F20"/>
    <w:rsid w:val="006515F1"/>
    <w:rsid w:val="0065160E"/>
    <w:rsid w:val="00651D4F"/>
    <w:rsid w:val="0065262D"/>
    <w:rsid w:val="006526B0"/>
    <w:rsid w:val="006529E2"/>
    <w:rsid w:val="00652BE1"/>
    <w:rsid w:val="00652FB1"/>
    <w:rsid w:val="0065331F"/>
    <w:rsid w:val="0065398B"/>
    <w:rsid w:val="00653E2A"/>
    <w:rsid w:val="00653E44"/>
    <w:rsid w:val="0065411A"/>
    <w:rsid w:val="00654146"/>
    <w:rsid w:val="006541CE"/>
    <w:rsid w:val="006546A6"/>
    <w:rsid w:val="00654A1C"/>
    <w:rsid w:val="006550C4"/>
    <w:rsid w:val="00655276"/>
    <w:rsid w:val="00655312"/>
    <w:rsid w:val="0065545E"/>
    <w:rsid w:val="00655467"/>
    <w:rsid w:val="006556F3"/>
    <w:rsid w:val="0065678B"/>
    <w:rsid w:val="006567D1"/>
    <w:rsid w:val="006568FA"/>
    <w:rsid w:val="00657DDB"/>
    <w:rsid w:val="00660353"/>
    <w:rsid w:val="006605C0"/>
    <w:rsid w:val="00660630"/>
    <w:rsid w:val="0066098F"/>
    <w:rsid w:val="00660A11"/>
    <w:rsid w:val="00660AB6"/>
    <w:rsid w:val="00660B2C"/>
    <w:rsid w:val="00660C28"/>
    <w:rsid w:val="00661578"/>
    <w:rsid w:val="0066185C"/>
    <w:rsid w:val="00661EB8"/>
    <w:rsid w:val="00661F35"/>
    <w:rsid w:val="00662977"/>
    <w:rsid w:val="006629FA"/>
    <w:rsid w:val="00662B2A"/>
    <w:rsid w:val="00662D8A"/>
    <w:rsid w:val="00662DE9"/>
    <w:rsid w:val="00662E4B"/>
    <w:rsid w:val="00663109"/>
    <w:rsid w:val="00663222"/>
    <w:rsid w:val="006634AD"/>
    <w:rsid w:val="00663715"/>
    <w:rsid w:val="00663818"/>
    <w:rsid w:val="00663BE3"/>
    <w:rsid w:val="00663ECA"/>
    <w:rsid w:val="00664433"/>
    <w:rsid w:val="00664625"/>
    <w:rsid w:val="00664997"/>
    <w:rsid w:val="00664F9F"/>
    <w:rsid w:val="00665057"/>
    <w:rsid w:val="006652CC"/>
    <w:rsid w:val="00665582"/>
    <w:rsid w:val="00665844"/>
    <w:rsid w:val="0066592D"/>
    <w:rsid w:val="00665AC9"/>
    <w:rsid w:val="00665AFF"/>
    <w:rsid w:val="00665D6A"/>
    <w:rsid w:val="00666476"/>
    <w:rsid w:val="006667EB"/>
    <w:rsid w:val="00666B8B"/>
    <w:rsid w:val="00666CA3"/>
    <w:rsid w:val="00667274"/>
    <w:rsid w:val="006672C4"/>
    <w:rsid w:val="006673C6"/>
    <w:rsid w:val="00667652"/>
    <w:rsid w:val="0066779E"/>
    <w:rsid w:val="00667C94"/>
    <w:rsid w:val="0067035C"/>
    <w:rsid w:val="006705CF"/>
    <w:rsid w:val="0067069F"/>
    <w:rsid w:val="00670B17"/>
    <w:rsid w:val="00670B2D"/>
    <w:rsid w:val="00670DF1"/>
    <w:rsid w:val="00671290"/>
    <w:rsid w:val="006713FD"/>
    <w:rsid w:val="00671AA3"/>
    <w:rsid w:val="00671C9A"/>
    <w:rsid w:val="00671D44"/>
    <w:rsid w:val="00672116"/>
    <w:rsid w:val="006721F6"/>
    <w:rsid w:val="0067250C"/>
    <w:rsid w:val="00672945"/>
    <w:rsid w:val="00672C03"/>
    <w:rsid w:val="00672DAE"/>
    <w:rsid w:val="006731F9"/>
    <w:rsid w:val="00673926"/>
    <w:rsid w:val="00673C3B"/>
    <w:rsid w:val="00673C90"/>
    <w:rsid w:val="0067465F"/>
    <w:rsid w:val="0067472B"/>
    <w:rsid w:val="006747E9"/>
    <w:rsid w:val="00674D35"/>
    <w:rsid w:val="00674D6A"/>
    <w:rsid w:val="00675201"/>
    <w:rsid w:val="006759F7"/>
    <w:rsid w:val="006759F8"/>
    <w:rsid w:val="00675C0F"/>
    <w:rsid w:val="00675F13"/>
    <w:rsid w:val="0067670A"/>
    <w:rsid w:val="00677217"/>
    <w:rsid w:val="00677625"/>
    <w:rsid w:val="00677662"/>
    <w:rsid w:val="00677B6D"/>
    <w:rsid w:val="00677FE5"/>
    <w:rsid w:val="00680E1F"/>
    <w:rsid w:val="0068130B"/>
    <w:rsid w:val="00681883"/>
    <w:rsid w:val="00681D6F"/>
    <w:rsid w:val="00682036"/>
    <w:rsid w:val="0068316B"/>
    <w:rsid w:val="006831C2"/>
    <w:rsid w:val="00683629"/>
    <w:rsid w:val="00683D91"/>
    <w:rsid w:val="00683DA5"/>
    <w:rsid w:val="006848C0"/>
    <w:rsid w:val="00684E92"/>
    <w:rsid w:val="00685094"/>
    <w:rsid w:val="0068519C"/>
    <w:rsid w:val="0068535D"/>
    <w:rsid w:val="0068561C"/>
    <w:rsid w:val="00686064"/>
    <w:rsid w:val="006864C7"/>
    <w:rsid w:val="0068659E"/>
    <w:rsid w:val="00686F5A"/>
    <w:rsid w:val="00687A21"/>
    <w:rsid w:val="00687C77"/>
    <w:rsid w:val="00690179"/>
    <w:rsid w:val="006904EB"/>
    <w:rsid w:val="006909D8"/>
    <w:rsid w:val="00691673"/>
    <w:rsid w:val="006917DB"/>
    <w:rsid w:val="00691BC2"/>
    <w:rsid w:val="00691BD4"/>
    <w:rsid w:val="00691BFB"/>
    <w:rsid w:val="00691C1C"/>
    <w:rsid w:val="00691FAA"/>
    <w:rsid w:val="00691FC6"/>
    <w:rsid w:val="00692715"/>
    <w:rsid w:val="0069276E"/>
    <w:rsid w:val="00692876"/>
    <w:rsid w:val="00692BB7"/>
    <w:rsid w:val="006933A4"/>
    <w:rsid w:val="006934A8"/>
    <w:rsid w:val="006934D2"/>
    <w:rsid w:val="006937E8"/>
    <w:rsid w:val="00693909"/>
    <w:rsid w:val="006939D2"/>
    <w:rsid w:val="00693B24"/>
    <w:rsid w:val="006950B8"/>
    <w:rsid w:val="0069601C"/>
    <w:rsid w:val="006960AD"/>
    <w:rsid w:val="006964B2"/>
    <w:rsid w:val="006964D1"/>
    <w:rsid w:val="006965A1"/>
    <w:rsid w:val="00696740"/>
    <w:rsid w:val="006968F6"/>
    <w:rsid w:val="00696CBE"/>
    <w:rsid w:val="00696DB4"/>
    <w:rsid w:val="00696EAA"/>
    <w:rsid w:val="00697500"/>
    <w:rsid w:val="00697552"/>
    <w:rsid w:val="00697ACE"/>
    <w:rsid w:val="006A0165"/>
    <w:rsid w:val="006A05C7"/>
    <w:rsid w:val="006A09F6"/>
    <w:rsid w:val="006A0E9B"/>
    <w:rsid w:val="006A1228"/>
    <w:rsid w:val="006A1B7D"/>
    <w:rsid w:val="006A1DDA"/>
    <w:rsid w:val="006A24E9"/>
    <w:rsid w:val="006A2568"/>
    <w:rsid w:val="006A2925"/>
    <w:rsid w:val="006A2AEA"/>
    <w:rsid w:val="006A2C73"/>
    <w:rsid w:val="006A3094"/>
    <w:rsid w:val="006A3155"/>
    <w:rsid w:val="006A3459"/>
    <w:rsid w:val="006A379E"/>
    <w:rsid w:val="006A3868"/>
    <w:rsid w:val="006A38EF"/>
    <w:rsid w:val="006A3D85"/>
    <w:rsid w:val="006A3EDB"/>
    <w:rsid w:val="006A44AB"/>
    <w:rsid w:val="006A4BB7"/>
    <w:rsid w:val="006A4DF5"/>
    <w:rsid w:val="006A5554"/>
    <w:rsid w:val="006A5563"/>
    <w:rsid w:val="006A5981"/>
    <w:rsid w:val="006A5DAF"/>
    <w:rsid w:val="006A6440"/>
    <w:rsid w:val="006A68AC"/>
    <w:rsid w:val="006A68DA"/>
    <w:rsid w:val="006A7025"/>
    <w:rsid w:val="006A7050"/>
    <w:rsid w:val="006A7739"/>
    <w:rsid w:val="006A7A26"/>
    <w:rsid w:val="006A7BA3"/>
    <w:rsid w:val="006A7D94"/>
    <w:rsid w:val="006A7E80"/>
    <w:rsid w:val="006A7EAD"/>
    <w:rsid w:val="006B0241"/>
    <w:rsid w:val="006B05F3"/>
    <w:rsid w:val="006B0EAD"/>
    <w:rsid w:val="006B0FFC"/>
    <w:rsid w:val="006B1273"/>
    <w:rsid w:val="006B13BE"/>
    <w:rsid w:val="006B13D1"/>
    <w:rsid w:val="006B1A4D"/>
    <w:rsid w:val="006B22BA"/>
    <w:rsid w:val="006B235D"/>
    <w:rsid w:val="006B238D"/>
    <w:rsid w:val="006B23C9"/>
    <w:rsid w:val="006B2542"/>
    <w:rsid w:val="006B26CB"/>
    <w:rsid w:val="006B28A4"/>
    <w:rsid w:val="006B29F9"/>
    <w:rsid w:val="006B2D64"/>
    <w:rsid w:val="006B2E75"/>
    <w:rsid w:val="006B2FEE"/>
    <w:rsid w:val="006B3365"/>
    <w:rsid w:val="006B33FD"/>
    <w:rsid w:val="006B39B2"/>
    <w:rsid w:val="006B3B50"/>
    <w:rsid w:val="006B3BE1"/>
    <w:rsid w:val="006B3F54"/>
    <w:rsid w:val="006B47BB"/>
    <w:rsid w:val="006B4F74"/>
    <w:rsid w:val="006B5114"/>
    <w:rsid w:val="006B5619"/>
    <w:rsid w:val="006B5667"/>
    <w:rsid w:val="006B56C7"/>
    <w:rsid w:val="006B5877"/>
    <w:rsid w:val="006B5996"/>
    <w:rsid w:val="006B5A3D"/>
    <w:rsid w:val="006B5ADB"/>
    <w:rsid w:val="006B5B69"/>
    <w:rsid w:val="006B5B77"/>
    <w:rsid w:val="006B6119"/>
    <w:rsid w:val="006B633A"/>
    <w:rsid w:val="006B687E"/>
    <w:rsid w:val="006B68FD"/>
    <w:rsid w:val="006B6994"/>
    <w:rsid w:val="006B7106"/>
    <w:rsid w:val="006B7383"/>
    <w:rsid w:val="006B7483"/>
    <w:rsid w:val="006B761E"/>
    <w:rsid w:val="006B772A"/>
    <w:rsid w:val="006B7EBD"/>
    <w:rsid w:val="006C0463"/>
    <w:rsid w:val="006C0464"/>
    <w:rsid w:val="006C0625"/>
    <w:rsid w:val="006C14D9"/>
    <w:rsid w:val="006C16E7"/>
    <w:rsid w:val="006C198D"/>
    <w:rsid w:val="006C1B45"/>
    <w:rsid w:val="006C20EB"/>
    <w:rsid w:val="006C275B"/>
    <w:rsid w:val="006C2CFF"/>
    <w:rsid w:val="006C2E60"/>
    <w:rsid w:val="006C33E6"/>
    <w:rsid w:val="006C45A5"/>
    <w:rsid w:val="006C49FD"/>
    <w:rsid w:val="006C4B18"/>
    <w:rsid w:val="006C5614"/>
    <w:rsid w:val="006C5D39"/>
    <w:rsid w:val="006C5D9F"/>
    <w:rsid w:val="006C5E93"/>
    <w:rsid w:val="006C5FD1"/>
    <w:rsid w:val="006C603B"/>
    <w:rsid w:val="006C619C"/>
    <w:rsid w:val="006C61B3"/>
    <w:rsid w:val="006C6CF7"/>
    <w:rsid w:val="006C6D94"/>
    <w:rsid w:val="006C75FC"/>
    <w:rsid w:val="006C78BB"/>
    <w:rsid w:val="006C7936"/>
    <w:rsid w:val="006C7A2D"/>
    <w:rsid w:val="006C7D94"/>
    <w:rsid w:val="006C7FD6"/>
    <w:rsid w:val="006D0CA8"/>
    <w:rsid w:val="006D1142"/>
    <w:rsid w:val="006D1638"/>
    <w:rsid w:val="006D181D"/>
    <w:rsid w:val="006D186B"/>
    <w:rsid w:val="006D18EF"/>
    <w:rsid w:val="006D1D16"/>
    <w:rsid w:val="006D1F41"/>
    <w:rsid w:val="006D21B7"/>
    <w:rsid w:val="006D2284"/>
    <w:rsid w:val="006D24AE"/>
    <w:rsid w:val="006D2515"/>
    <w:rsid w:val="006D2536"/>
    <w:rsid w:val="006D27FA"/>
    <w:rsid w:val="006D2935"/>
    <w:rsid w:val="006D2B4F"/>
    <w:rsid w:val="006D3B57"/>
    <w:rsid w:val="006D3D29"/>
    <w:rsid w:val="006D3DBA"/>
    <w:rsid w:val="006D3E54"/>
    <w:rsid w:val="006D3F84"/>
    <w:rsid w:val="006D4148"/>
    <w:rsid w:val="006D414A"/>
    <w:rsid w:val="006D4340"/>
    <w:rsid w:val="006D4C0A"/>
    <w:rsid w:val="006D4E15"/>
    <w:rsid w:val="006D4F2E"/>
    <w:rsid w:val="006D52BE"/>
    <w:rsid w:val="006D55A5"/>
    <w:rsid w:val="006D58CF"/>
    <w:rsid w:val="006D5D27"/>
    <w:rsid w:val="006D5DB8"/>
    <w:rsid w:val="006D602D"/>
    <w:rsid w:val="006D640C"/>
    <w:rsid w:val="006D68E7"/>
    <w:rsid w:val="006D6CA7"/>
    <w:rsid w:val="006D7746"/>
    <w:rsid w:val="006D7786"/>
    <w:rsid w:val="006E020C"/>
    <w:rsid w:val="006E024B"/>
    <w:rsid w:val="006E0789"/>
    <w:rsid w:val="006E0990"/>
    <w:rsid w:val="006E0AE6"/>
    <w:rsid w:val="006E1063"/>
    <w:rsid w:val="006E1272"/>
    <w:rsid w:val="006E1AB6"/>
    <w:rsid w:val="006E2934"/>
    <w:rsid w:val="006E2A8F"/>
    <w:rsid w:val="006E2D2C"/>
    <w:rsid w:val="006E3124"/>
    <w:rsid w:val="006E33BC"/>
    <w:rsid w:val="006E425A"/>
    <w:rsid w:val="006E4B5B"/>
    <w:rsid w:val="006E53CA"/>
    <w:rsid w:val="006E54DB"/>
    <w:rsid w:val="006E5679"/>
    <w:rsid w:val="006E5D42"/>
    <w:rsid w:val="006E675F"/>
    <w:rsid w:val="006E6947"/>
    <w:rsid w:val="006E6F9F"/>
    <w:rsid w:val="006E7785"/>
    <w:rsid w:val="006E7825"/>
    <w:rsid w:val="006E787F"/>
    <w:rsid w:val="006E7DC9"/>
    <w:rsid w:val="006E7E32"/>
    <w:rsid w:val="006F0A7A"/>
    <w:rsid w:val="006F0C56"/>
    <w:rsid w:val="006F0F3C"/>
    <w:rsid w:val="006F101A"/>
    <w:rsid w:val="006F1336"/>
    <w:rsid w:val="006F18E9"/>
    <w:rsid w:val="006F1A4D"/>
    <w:rsid w:val="006F1FDB"/>
    <w:rsid w:val="006F24B4"/>
    <w:rsid w:val="006F2602"/>
    <w:rsid w:val="006F2788"/>
    <w:rsid w:val="006F2D05"/>
    <w:rsid w:val="006F2D56"/>
    <w:rsid w:val="006F32D6"/>
    <w:rsid w:val="006F358A"/>
    <w:rsid w:val="006F3B54"/>
    <w:rsid w:val="006F3E22"/>
    <w:rsid w:val="006F42C9"/>
    <w:rsid w:val="006F45A5"/>
    <w:rsid w:val="006F48DB"/>
    <w:rsid w:val="006F48EC"/>
    <w:rsid w:val="006F6075"/>
    <w:rsid w:val="006F63BC"/>
    <w:rsid w:val="006F6D39"/>
    <w:rsid w:val="006F7983"/>
    <w:rsid w:val="006F79D5"/>
    <w:rsid w:val="006F7D49"/>
    <w:rsid w:val="0070026C"/>
    <w:rsid w:val="00700386"/>
    <w:rsid w:val="007003E8"/>
    <w:rsid w:val="00700441"/>
    <w:rsid w:val="00700B40"/>
    <w:rsid w:val="00700D81"/>
    <w:rsid w:val="00700D8C"/>
    <w:rsid w:val="00700EC4"/>
    <w:rsid w:val="007010AD"/>
    <w:rsid w:val="0070168C"/>
    <w:rsid w:val="00701BB7"/>
    <w:rsid w:val="00701FF1"/>
    <w:rsid w:val="00701FF3"/>
    <w:rsid w:val="00702726"/>
    <w:rsid w:val="00702ECB"/>
    <w:rsid w:val="00703638"/>
    <w:rsid w:val="00703AC7"/>
    <w:rsid w:val="00703C69"/>
    <w:rsid w:val="00703C85"/>
    <w:rsid w:val="00703F8A"/>
    <w:rsid w:val="007047AD"/>
    <w:rsid w:val="00704F49"/>
    <w:rsid w:val="00705470"/>
    <w:rsid w:val="00705857"/>
    <w:rsid w:val="00705ED8"/>
    <w:rsid w:val="007060D6"/>
    <w:rsid w:val="0070622E"/>
    <w:rsid w:val="0070686D"/>
    <w:rsid w:val="007068D3"/>
    <w:rsid w:val="00707008"/>
    <w:rsid w:val="00707114"/>
    <w:rsid w:val="007075F0"/>
    <w:rsid w:val="00707824"/>
    <w:rsid w:val="00707A7E"/>
    <w:rsid w:val="00707C37"/>
    <w:rsid w:val="00707E5B"/>
    <w:rsid w:val="00710925"/>
    <w:rsid w:val="007109F9"/>
    <w:rsid w:val="00710A50"/>
    <w:rsid w:val="00710C36"/>
    <w:rsid w:val="007110C5"/>
    <w:rsid w:val="007111C4"/>
    <w:rsid w:val="0071164E"/>
    <w:rsid w:val="00711757"/>
    <w:rsid w:val="00711772"/>
    <w:rsid w:val="0071208E"/>
    <w:rsid w:val="007121DA"/>
    <w:rsid w:val="007128AB"/>
    <w:rsid w:val="007128DD"/>
    <w:rsid w:val="00712F34"/>
    <w:rsid w:val="00713429"/>
    <w:rsid w:val="0071368F"/>
    <w:rsid w:val="0071385F"/>
    <w:rsid w:val="007140E8"/>
    <w:rsid w:val="007141A2"/>
    <w:rsid w:val="00714803"/>
    <w:rsid w:val="007153DB"/>
    <w:rsid w:val="00715F98"/>
    <w:rsid w:val="00716BC8"/>
    <w:rsid w:val="007170D0"/>
    <w:rsid w:val="007173CF"/>
    <w:rsid w:val="00717564"/>
    <w:rsid w:val="0071760E"/>
    <w:rsid w:val="00717C61"/>
    <w:rsid w:val="00717C69"/>
    <w:rsid w:val="00717CE5"/>
    <w:rsid w:val="00717DF3"/>
    <w:rsid w:val="0072003F"/>
    <w:rsid w:val="00720150"/>
    <w:rsid w:val="00720962"/>
    <w:rsid w:val="00720E68"/>
    <w:rsid w:val="0072113E"/>
    <w:rsid w:val="0072119C"/>
    <w:rsid w:val="007213D7"/>
    <w:rsid w:val="007214DE"/>
    <w:rsid w:val="007216EC"/>
    <w:rsid w:val="00721A70"/>
    <w:rsid w:val="00721DF9"/>
    <w:rsid w:val="00721FF3"/>
    <w:rsid w:val="00721FF5"/>
    <w:rsid w:val="00722636"/>
    <w:rsid w:val="00722838"/>
    <w:rsid w:val="00722B75"/>
    <w:rsid w:val="0072337D"/>
    <w:rsid w:val="007235F9"/>
    <w:rsid w:val="00723DCD"/>
    <w:rsid w:val="007240E0"/>
    <w:rsid w:val="0072469C"/>
    <w:rsid w:val="007247A6"/>
    <w:rsid w:val="00725161"/>
    <w:rsid w:val="007252C5"/>
    <w:rsid w:val="007263FE"/>
    <w:rsid w:val="00726687"/>
    <w:rsid w:val="007269D8"/>
    <w:rsid w:val="00726A69"/>
    <w:rsid w:val="00726CD4"/>
    <w:rsid w:val="00726FBE"/>
    <w:rsid w:val="0072732F"/>
    <w:rsid w:val="007277C0"/>
    <w:rsid w:val="007279CF"/>
    <w:rsid w:val="00727D0F"/>
    <w:rsid w:val="00727DDF"/>
    <w:rsid w:val="00727FFB"/>
    <w:rsid w:val="007301F6"/>
    <w:rsid w:val="00730560"/>
    <w:rsid w:val="00730A7E"/>
    <w:rsid w:val="00730DA8"/>
    <w:rsid w:val="00730DCF"/>
    <w:rsid w:val="00731299"/>
    <w:rsid w:val="0073173D"/>
    <w:rsid w:val="007318B8"/>
    <w:rsid w:val="00731B0C"/>
    <w:rsid w:val="00731F84"/>
    <w:rsid w:val="007326C5"/>
    <w:rsid w:val="007327EE"/>
    <w:rsid w:val="00732BA4"/>
    <w:rsid w:val="00732F50"/>
    <w:rsid w:val="00733063"/>
    <w:rsid w:val="007337BE"/>
    <w:rsid w:val="007341C5"/>
    <w:rsid w:val="0073445D"/>
    <w:rsid w:val="00734482"/>
    <w:rsid w:val="00734EB4"/>
    <w:rsid w:val="00734ECD"/>
    <w:rsid w:val="007352EE"/>
    <w:rsid w:val="007354E8"/>
    <w:rsid w:val="00735B10"/>
    <w:rsid w:val="00735F27"/>
    <w:rsid w:val="007361A0"/>
    <w:rsid w:val="007364D8"/>
    <w:rsid w:val="007368BC"/>
    <w:rsid w:val="00736978"/>
    <w:rsid w:val="00737274"/>
    <w:rsid w:val="00737613"/>
    <w:rsid w:val="00737953"/>
    <w:rsid w:val="00737A72"/>
    <w:rsid w:val="00737F0D"/>
    <w:rsid w:val="0074031D"/>
    <w:rsid w:val="00740422"/>
    <w:rsid w:val="007404CA"/>
    <w:rsid w:val="00740CA7"/>
    <w:rsid w:val="0074103E"/>
    <w:rsid w:val="0074116A"/>
    <w:rsid w:val="0074121C"/>
    <w:rsid w:val="007414A1"/>
    <w:rsid w:val="00741B1D"/>
    <w:rsid w:val="00741BEE"/>
    <w:rsid w:val="00741E19"/>
    <w:rsid w:val="00741FFF"/>
    <w:rsid w:val="00742752"/>
    <w:rsid w:val="00742837"/>
    <w:rsid w:val="00742D7B"/>
    <w:rsid w:val="00742EF8"/>
    <w:rsid w:val="007439F2"/>
    <w:rsid w:val="00743CE4"/>
    <w:rsid w:val="00743FD0"/>
    <w:rsid w:val="0074442F"/>
    <w:rsid w:val="0074444E"/>
    <w:rsid w:val="00744609"/>
    <w:rsid w:val="00744A69"/>
    <w:rsid w:val="00744B9F"/>
    <w:rsid w:val="00745296"/>
    <w:rsid w:val="007452B9"/>
    <w:rsid w:val="00745444"/>
    <w:rsid w:val="00745579"/>
    <w:rsid w:val="007457E4"/>
    <w:rsid w:val="00746650"/>
    <w:rsid w:val="00746657"/>
    <w:rsid w:val="00746782"/>
    <w:rsid w:val="00746A35"/>
    <w:rsid w:val="00746B53"/>
    <w:rsid w:val="00746CCB"/>
    <w:rsid w:val="00746F14"/>
    <w:rsid w:val="00747346"/>
    <w:rsid w:val="00747BCC"/>
    <w:rsid w:val="00747C80"/>
    <w:rsid w:val="00750608"/>
    <w:rsid w:val="0075061B"/>
    <w:rsid w:val="00750DD5"/>
    <w:rsid w:val="00750FB4"/>
    <w:rsid w:val="00751332"/>
    <w:rsid w:val="00751887"/>
    <w:rsid w:val="0075195A"/>
    <w:rsid w:val="007519E5"/>
    <w:rsid w:val="00751B37"/>
    <w:rsid w:val="00751EFC"/>
    <w:rsid w:val="00753122"/>
    <w:rsid w:val="00754044"/>
    <w:rsid w:val="00754625"/>
    <w:rsid w:val="00754973"/>
    <w:rsid w:val="00754AA5"/>
    <w:rsid w:val="00754EB5"/>
    <w:rsid w:val="0075516C"/>
    <w:rsid w:val="007552C8"/>
    <w:rsid w:val="007554C2"/>
    <w:rsid w:val="007554EB"/>
    <w:rsid w:val="0075575F"/>
    <w:rsid w:val="007558D6"/>
    <w:rsid w:val="007566B8"/>
    <w:rsid w:val="00756724"/>
    <w:rsid w:val="0075675A"/>
    <w:rsid w:val="00756FEE"/>
    <w:rsid w:val="007570F1"/>
    <w:rsid w:val="007577AD"/>
    <w:rsid w:val="007577C2"/>
    <w:rsid w:val="00760356"/>
    <w:rsid w:val="0076044A"/>
    <w:rsid w:val="00760593"/>
    <w:rsid w:val="007616D1"/>
    <w:rsid w:val="0076172E"/>
    <w:rsid w:val="007618FD"/>
    <w:rsid w:val="00761B92"/>
    <w:rsid w:val="00762184"/>
    <w:rsid w:val="007628EA"/>
    <w:rsid w:val="00762A37"/>
    <w:rsid w:val="00762BD7"/>
    <w:rsid w:val="00762E7A"/>
    <w:rsid w:val="00762EA1"/>
    <w:rsid w:val="0076343F"/>
    <w:rsid w:val="00763F1E"/>
    <w:rsid w:val="00764032"/>
    <w:rsid w:val="0076417F"/>
    <w:rsid w:val="00764443"/>
    <w:rsid w:val="00764AC9"/>
    <w:rsid w:val="00764B87"/>
    <w:rsid w:val="00765039"/>
    <w:rsid w:val="00765386"/>
    <w:rsid w:val="007653A6"/>
    <w:rsid w:val="00765464"/>
    <w:rsid w:val="0076546E"/>
    <w:rsid w:val="007655C1"/>
    <w:rsid w:val="00765754"/>
    <w:rsid w:val="00765DB1"/>
    <w:rsid w:val="00766025"/>
    <w:rsid w:val="007661D0"/>
    <w:rsid w:val="00766677"/>
    <w:rsid w:val="00766775"/>
    <w:rsid w:val="00766778"/>
    <w:rsid w:val="00766F68"/>
    <w:rsid w:val="00766FAD"/>
    <w:rsid w:val="00767186"/>
    <w:rsid w:val="00767427"/>
    <w:rsid w:val="0076771E"/>
    <w:rsid w:val="0076791C"/>
    <w:rsid w:val="0077058F"/>
    <w:rsid w:val="007705E6"/>
    <w:rsid w:val="00770605"/>
    <w:rsid w:val="00770B33"/>
    <w:rsid w:val="00770C6F"/>
    <w:rsid w:val="00770D61"/>
    <w:rsid w:val="00771219"/>
    <w:rsid w:val="00771288"/>
    <w:rsid w:val="00771865"/>
    <w:rsid w:val="00771FE1"/>
    <w:rsid w:val="00772786"/>
    <w:rsid w:val="007729CF"/>
    <w:rsid w:val="00773075"/>
    <w:rsid w:val="00773484"/>
    <w:rsid w:val="00773E18"/>
    <w:rsid w:val="007747D6"/>
    <w:rsid w:val="00774B54"/>
    <w:rsid w:val="00774FEB"/>
    <w:rsid w:val="0077500C"/>
    <w:rsid w:val="00775053"/>
    <w:rsid w:val="00775553"/>
    <w:rsid w:val="0077561C"/>
    <w:rsid w:val="00775691"/>
    <w:rsid w:val="007758AF"/>
    <w:rsid w:val="007759FD"/>
    <w:rsid w:val="00775C34"/>
    <w:rsid w:val="00775F87"/>
    <w:rsid w:val="0077611B"/>
    <w:rsid w:val="007763A0"/>
    <w:rsid w:val="007766A8"/>
    <w:rsid w:val="007768FD"/>
    <w:rsid w:val="00776C29"/>
    <w:rsid w:val="00776E22"/>
    <w:rsid w:val="00776E98"/>
    <w:rsid w:val="00777ADE"/>
    <w:rsid w:val="00777DBC"/>
    <w:rsid w:val="0078043E"/>
    <w:rsid w:val="007808B2"/>
    <w:rsid w:val="00780983"/>
    <w:rsid w:val="00780AC1"/>
    <w:rsid w:val="00780D7C"/>
    <w:rsid w:val="00780EFE"/>
    <w:rsid w:val="0078133A"/>
    <w:rsid w:val="00781524"/>
    <w:rsid w:val="0078172C"/>
    <w:rsid w:val="00781955"/>
    <w:rsid w:val="00782053"/>
    <w:rsid w:val="0078227C"/>
    <w:rsid w:val="00782343"/>
    <w:rsid w:val="00782900"/>
    <w:rsid w:val="00782E72"/>
    <w:rsid w:val="007836EE"/>
    <w:rsid w:val="00783AA3"/>
    <w:rsid w:val="00783BD7"/>
    <w:rsid w:val="00783E6A"/>
    <w:rsid w:val="00783FF7"/>
    <w:rsid w:val="007847FB"/>
    <w:rsid w:val="007848AE"/>
    <w:rsid w:val="007848E4"/>
    <w:rsid w:val="00784970"/>
    <w:rsid w:val="00784DD7"/>
    <w:rsid w:val="00784E5C"/>
    <w:rsid w:val="00785548"/>
    <w:rsid w:val="007856BC"/>
    <w:rsid w:val="007857AA"/>
    <w:rsid w:val="0078618A"/>
    <w:rsid w:val="007861CF"/>
    <w:rsid w:val="00786508"/>
    <w:rsid w:val="007873C7"/>
    <w:rsid w:val="00787807"/>
    <w:rsid w:val="007879BC"/>
    <w:rsid w:val="00787F72"/>
    <w:rsid w:val="0079067F"/>
    <w:rsid w:val="0079091A"/>
    <w:rsid w:val="0079135A"/>
    <w:rsid w:val="00791369"/>
    <w:rsid w:val="007913B4"/>
    <w:rsid w:val="00791994"/>
    <w:rsid w:val="00791A64"/>
    <w:rsid w:val="00791AA0"/>
    <w:rsid w:val="00791C78"/>
    <w:rsid w:val="00791FC6"/>
    <w:rsid w:val="0079203E"/>
    <w:rsid w:val="007923A8"/>
    <w:rsid w:val="00792407"/>
    <w:rsid w:val="007927E9"/>
    <w:rsid w:val="00792A8E"/>
    <w:rsid w:val="00793039"/>
    <w:rsid w:val="007931F4"/>
    <w:rsid w:val="007936D4"/>
    <w:rsid w:val="007938BF"/>
    <w:rsid w:val="00793A11"/>
    <w:rsid w:val="00793B32"/>
    <w:rsid w:val="00793BEC"/>
    <w:rsid w:val="00793DA4"/>
    <w:rsid w:val="00794478"/>
    <w:rsid w:val="00795258"/>
    <w:rsid w:val="0079547A"/>
    <w:rsid w:val="007955EB"/>
    <w:rsid w:val="00795842"/>
    <w:rsid w:val="0079623E"/>
    <w:rsid w:val="007962CC"/>
    <w:rsid w:val="00796460"/>
    <w:rsid w:val="00796674"/>
    <w:rsid w:val="007967C7"/>
    <w:rsid w:val="00796B44"/>
    <w:rsid w:val="00797633"/>
    <w:rsid w:val="0079793C"/>
    <w:rsid w:val="00797A20"/>
    <w:rsid w:val="00797CAC"/>
    <w:rsid w:val="007A05BD"/>
    <w:rsid w:val="007A077B"/>
    <w:rsid w:val="007A0A32"/>
    <w:rsid w:val="007A0F1A"/>
    <w:rsid w:val="007A0F4B"/>
    <w:rsid w:val="007A15C7"/>
    <w:rsid w:val="007A1697"/>
    <w:rsid w:val="007A1826"/>
    <w:rsid w:val="007A18EA"/>
    <w:rsid w:val="007A197B"/>
    <w:rsid w:val="007A1A16"/>
    <w:rsid w:val="007A1D6B"/>
    <w:rsid w:val="007A21F1"/>
    <w:rsid w:val="007A23DF"/>
    <w:rsid w:val="007A26A3"/>
    <w:rsid w:val="007A30A0"/>
    <w:rsid w:val="007A33DD"/>
    <w:rsid w:val="007A3524"/>
    <w:rsid w:val="007A39D6"/>
    <w:rsid w:val="007A3B11"/>
    <w:rsid w:val="007A3C21"/>
    <w:rsid w:val="007A4A61"/>
    <w:rsid w:val="007A4AA9"/>
    <w:rsid w:val="007A5943"/>
    <w:rsid w:val="007A6A8F"/>
    <w:rsid w:val="007A7179"/>
    <w:rsid w:val="007A74C2"/>
    <w:rsid w:val="007A785A"/>
    <w:rsid w:val="007A7DC0"/>
    <w:rsid w:val="007B007F"/>
    <w:rsid w:val="007B02EB"/>
    <w:rsid w:val="007B0325"/>
    <w:rsid w:val="007B0671"/>
    <w:rsid w:val="007B0F7B"/>
    <w:rsid w:val="007B1622"/>
    <w:rsid w:val="007B1883"/>
    <w:rsid w:val="007B1BA8"/>
    <w:rsid w:val="007B1F35"/>
    <w:rsid w:val="007B20B9"/>
    <w:rsid w:val="007B2D7C"/>
    <w:rsid w:val="007B30D8"/>
    <w:rsid w:val="007B38FA"/>
    <w:rsid w:val="007B3C53"/>
    <w:rsid w:val="007B3C97"/>
    <w:rsid w:val="007B3DBC"/>
    <w:rsid w:val="007B3E4B"/>
    <w:rsid w:val="007B3EB0"/>
    <w:rsid w:val="007B4306"/>
    <w:rsid w:val="007B4A37"/>
    <w:rsid w:val="007B4CEE"/>
    <w:rsid w:val="007B4D45"/>
    <w:rsid w:val="007B4D9F"/>
    <w:rsid w:val="007B55D1"/>
    <w:rsid w:val="007B57C8"/>
    <w:rsid w:val="007B5961"/>
    <w:rsid w:val="007B5B6A"/>
    <w:rsid w:val="007B6184"/>
    <w:rsid w:val="007B6584"/>
    <w:rsid w:val="007B6690"/>
    <w:rsid w:val="007B6AA5"/>
    <w:rsid w:val="007B6B87"/>
    <w:rsid w:val="007B78B1"/>
    <w:rsid w:val="007B7B13"/>
    <w:rsid w:val="007B7E66"/>
    <w:rsid w:val="007C0063"/>
    <w:rsid w:val="007C02DA"/>
    <w:rsid w:val="007C0794"/>
    <w:rsid w:val="007C07E8"/>
    <w:rsid w:val="007C090A"/>
    <w:rsid w:val="007C0A47"/>
    <w:rsid w:val="007C0BA9"/>
    <w:rsid w:val="007C0E84"/>
    <w:rsid w:val="007C13F3"/>
    <w:rsid w:val="007C1638"/>
    <w:rsid w:val="007C1AF8"/>
    <w:rsid w:val="007C205E"/>
    <w:rsid w:val="007C276B"/>
    <w:rsid w:val="007C2A37"/>
    <w:rsid w:val="007C3C25"/>
    <w:rsid w:val="007C4088"/>
    <w:rsid w:val="007C42E3"/>
    <w:rsid w:val="007C4BB6"/>
    <w:rsid w:val="007C4D35"/>
    <w:rsid w:val="007C4E6C"/>
    <w:rsid w:val="007C52EA"/>
    <w:rsid w:val="007C5CBD"/>
    <w:rsid w:val="007C629C"/>
    <w:rsid w:val="007C65D3"/>
    <w:rsid w:val="007C69E9"/>
    <w:rsid w:val="007C6C09"/>
    <w:rsid w:val="007C7469"/>
    <w:rsid w:val="007C7577"/>
    <w:rsid w:val="007C77AF"/>
    <w:rsid w:val="007C7811"/>
    <w:rsid w:val="007C7A0D"/>
    <w:rsid w:val="007D065A"/>
    <w:rsid w:val="007D0C3E"/>
    <w:rsid w:val="007D178F"/>
    <w:rsid w:val="007D1981"/>
    <w:rsid w:val="007D1A27"/>
    <w:rsid w:val="007D2040"/>
    <w:rsid w:val="007D2813"/>
    <w:rsid w:val="007D2C92"/>
    <w:rsid w:val="007D30FE"/>
    <w:rsid w:val="007D3520"/>
    <w:rsid w:val="007D3554"/>
    <w:rsid w:val="007D35DA"/>
    <w:rsid w:val="007D3670"/>
    <w:rsid w:val="007D36AD"/>
    <w:rsid w:val="007D3815"/>
    <w:rsid w:val="007D3BDC"/>
    <w:rsid w:val="007D4156"/>
    <w:rsid w:val="007D438B"/>
    <w:rsid w:val="007D44FE"/>
    <w:rsid w:val="007D48C0"/>
    <w:rsid w:val="007D5A2B"/>
    <w:rsid w:val="007D5AF4"/>
    <w:rsid w:val="007D5DCA"/>
    <w:rsid w:val="007D5DDA"/>
    <w:rsid w:val="007D5E8D"/>
    <w:rsid w:val="007D63B2"/>
    <w:rsid w:val="007D666A"/>
    <w:rsid w:val="007D6D3F"/>
    <w:rsid w:val="007D6E02"/>
    <w:rsid w:val="007D70B8"/>
    <w:rsid w:val="007D77F5"/>
    <w:rsid w:val="007D7C8A"/>
    <w:rsid w:val="007D7DD7"/>
    <w:rsid w:val="007E004E"/>
    <w:rsid w:val="007E02B9"/>
    <w:rsid w:val="007E0606"/>
    <w:rsid w:val="007E1160"/>
    <w:rsid w:val="007E149F"/>
    <w:rsid w:val="007E1B7D"/>
    <w:rsid w:val="007E1BEC"/>
    <w:rsid w:val="007E1CA6"/>
    <w:rsid w:val="007E1CED"/>
    <w:rsid w:val="007E2243"/>
    <w:rsid w:val="007E35C9"/>
    <w:rsid w:val="007E35F9"/>
    <w:rsid w:val="007E378D"/>
    <w:rsid w:val="007E3968"/>
    <w:rsid w:val="007E397C"/>
    <w:rsid w:val="007E39BF"/>
    <w:rsid w:val="007E39E2"/>
    <w:rsid w:val="007E3DEB"/>
    <w:rsid w:val="007E3F71"/>
    <w:rsid w:val="007E44B5"/>
    <w:rsid w:val="007E4652"/>
    <w:rsid w:val="007E466A"/>
    <w:rsid w:val="007E47DA"/>
    <w:rsid w:val="007E49F5"/>
    <w:rsid w:val="007E4A0B"/>
    <w:rsid w:val="007E4A80"/>
    <w:rsid w:val="007E51F4"/>
    <w:rsid w:val="007E5CF5"/>
    <w:rsid w:val="007E5FD3"/>
    <w:rsid w:val="007E6242"/>
    <w:rsid w:val="007E6902"/>
    <w:rsid w:val="007E6A30"/>
    <w:rsid w:val="007E6A7E"/>
    <w:rsid w:val="007E6AE3"/>
    <w:rsid w:val="007E6AF3"/>
    <w:rsid w:val="007E6F30"/>
    <w:rsid w:val="007E768E"/>
    <w:rsid w:val="007E7789"/>
    <w:rsid w:val="007E7F58"/>
    <w:rsid w:val="007E7FD0"/>
    <w:rsid w:val="007F05F0"/>
    <w:rsid w:val="007F0EF7"/>
    <w:rsid w:val="007F0EF9"/>
    <w:rsid w:val="007F159A"/>
    <w:rsid w:val="007F207E"/>
    <w:rsid w:val="007F247E"/>
    <w:rsid w:val="007F26F2"/>
    <w:rsid w:val="007F2899"/>
    <w:rsid w:val="007F289C"/>
    <w:rsid w:val="007F2BFF"/>
    <w:rsid w:val="007F2D83"/>
    <w:rsid w:val="007F3088"/>
    <w:rsid w:val="007F3AF2"/>
    <w:rsid w:val="007F3AF9"/>
    <w:rsid w:val="007F3C36"/>
    <w:rsid w:val="007F3CCE"/>
    <w:rsid w:val="007F4776"/>
    <w:rsid w:val="007F4965"/>
    <w:rsid w:val="007F4CD4"/>
    <w:rsid w:val="007F4E99"/>
    <w:rsid w:val="007F543B"/>
    <w:rsid w:val="007F5538"/>
    <w:rsid w:val="007F587F"/>
    <w:rsid w:val="007F593C"/>
    <w:rsid w:val="007F5A05"/>
    <w:rsid w:val="007F5A21"/>
    <w:rsid w:val="007F5B56"/>
    <w:rsid w:val="007F5D83"/>
    <w:rsid w:val="007F61AA"/>
    <w:rsid w:val="007F6303"/>
    <w:rsid w:val="007F745C"/>
    <w:rsid w:val="007F7736"/>
    <w:rsid w:val="007F7AC3"/>
    <w:rsid w:val="007F7CE5"/>
    <w:rsid w:val="007F7EDE"/>
    <w:rsid w:val="008001C6"/>
    <w:rsid w:val="0080038D"/>
    <w:rsid w:val="00800D37"/>
    <w:rsid w:val="00801396"/>
    <w:rsid w:val="00801518"/>
    <w:rsid w:val="008015F2"/>
    <w:rsid w:val="00801A94"/>
    <w:rsid w:val="00801B9B"/>
    <w:rsid w:val="00801CB9"/>
    <w:rsid w:val="00802459"/>
    <w:rsid w:val="00802520"/>
    <w:rsid w:val="0080282A"/>
    <w:rsid w:val="00802BC6"/>
    <w:rsid w:val="00802CC6"/>
    <w:rsid w:val="00803371"/>
    <w:rsid w:val="0080352A"/>
    <w:rsid w:val="0080375B"/>
    <w:rsid w:val="00803957"/>
    <w:rsid w:val="00803CE0"/>
    <w:rsid w:val="00803DE3"/>
    <w:rsid w:val="008047CB"/>
    <w:rsid w:val="008049DA"/>
    <w:rsid w:val="00805BB3"/>
    <w:rsid w:val="00805CE7"/>
    <w:rsid w:val="00805FD0"/>
    <w:rsid w:val="00806371"/>
    <w:rsid w:val="00806C07"/>
    <w:rsid w:val="00806C1B"/>
    <w:rsid w:val="00807057"/>
    <w:rsid w:val="008070C1"/>
    <w:rsid w:val="008071FB"/>
    <w:rsid w:val="0080731C"/>
    <w:rsid w:val="00807617"/>
    <w:rsid w:val="008077B2"/>
    <w:rsid w:val="0080780A"/>
    <w:rsid w:val="00807E59"/>
    <w:rsid w:val="00807FF4"/>
    <w:rsid w:val="008109F7"/>
    <w:rsid w:val="008111E8"/>
    <w:rsid w:val="0081164A"/>
    <w:rsid w:val="00811853"/>
    <w:rsid w:val="00811B34"/>
    <w:rsid w:val="00811EF3"/>
    <w:rsid w:val="00811F53"/>
    <w:rsid w:val="008121AD"/>
    <w:rsid w:val="008129FF"/>
    <w:rsid w:val="00812A98"/>
    <w:rsid w:val="00813366"/>
    <w:rsid w:val="0081354C"/>
    <w:rsid w:val="008137F1"/>
    <w:rsid w:val="00813F9B"/>
    <w:rsid w:val="00814033"/>
    <w:rsid w:val="00814079"/>
    <w:rsid w:val="008144A1"/>
    <w:rsid w:val="00814F1E"/>
    <w:rsid w:val="00814F6C"/>
    <w:rsid w:val="00814F89"/>
    <w:rsid w:val="0081520F"/>
    <w:rsid w:val="00815287"/>
    <w:rsid w:val="0081596D"/>
    <w:rsid w:val="00815B65"/>
    <w:rsid w:val="00816B26"/>
    <w:rsid w:val="00817007"/>
    <w:rsid w:val="008174FA"/>
    <w:rsid w:val="00817631"/>
    <w:rsid w:val="00817C9E"/>
    <w:rsid w:val="00817FCC"/>
    <w:rsid w:val="008206BA"/>
    <w:rsid w:val="00820B23"/>
    <w:rsid w:val="00820D63"/>
    <w:rsid w:val="008213D6"/>
    <w:rsid w:val="0082178D"/>
    <w:rsid w:val="00821963"/>
    <w:rsid w:val="008222C5"/>
    <w:rsid w:val="00822502"/>
    <w:rsid w:val="008225D8"/>
    <w:rsid w:val="00822658"/>
    <w:rsid w:val="008226AC"/>
    <w:rsid w:val="0082278B"/>
    <w:rsid w:val="0082280A"/>
    <w:rsid w:val="008228B4"/>
    <w:rsid w:val="008231EE"/>
    <w:rsid w:val="00824952"/>
    <w:rsid w:val="00824AF0"/>
    <w:rsid w:val="00824D2E"/>
    <w:rsid w:val="00824D9C"/>
    <w:rsid w:val="00825141"/>
    <w:rsid w:val="00825300"/>
    <w:rsid w:val="0082562B"/>
    <w:rsid w:val="008263BC"/>
    <w:rsid w:val="00826637"/>
    <w:rsid w:val="00826834"/>
    <w:rsid w:val="008268F5"/>
    <w:rsid w:val="0082708C"/>
    <w:rsid w:val="008275DE"/>
    <w:rsid w:val="008275EC"/>
    <w:rsid w:val="008277CE"/>
    <w:rsid w:val="008278A3"/>
    <w:rsid w:val="00827A9A"/>
    <w:rsid w:val="00827CD4"/>
    <w:rsid w:val="00827D0F"/>
    <w:rsid w:val="00827DF8"/>
    <w:rsid w:val="0083003A"/>
    <w:rsid w:val="0083069D"/>
    <w:rsid w:val="00830809"/>
    <w:rsid w:val="0083093D"/>
    <w:rsid w:val="00830AC7"/>
    <w:rsid w:val="008310A3"/>
    <w:rsid w:val="008311AF"/>
    <w:rsid w:val="0083124E"/>
    <w:rsid w:val="008315CD"/>
    <w:rsid w:val="00831BB1"/>
    <w:rsid w:val="00831EBC"/>
    <w:rsid w:val="00831EC8"/>
    <w:rsid w:val="0083206D"/>
    <w:rsid w:val="008320AB"/>
    <w:rsid w:val="00832188"/>
    <w:rsid w:val="00832698"/>
    <w:rsid w:val="008327AD"/>
    <w:rsid w:val="00832A22"/>
    <w:rsid w:val="00832AE8"/>
    <w:rsid w:val="008330BC"/>
    <w:rsid w:val="00833E98"/>
    <w:rsid w:val="008341AF"/>
    <w:rsid w:val="0083426E"/>
    <w:rsid w:val="00834A1F"/>
    <w:rsid w:val="00834C47"/>
    <w:rsid w:val="00834E64"/>
    <w:rsid w:val="008353BE"/>
    <w:rsid w:val="00835A4A"/>
    <w:rsid w:val="00835E74"/>
    <w:rsid w:val="00835F3F"/>
    <w:rsid w:val="00835F5F"/>
    <w:rsid w:val="0083622F"/>
    <w:rsid w:val="0083676E"/>
    <w:rsid w:val="00836AC8"/>
    <w:rsid w:val="008373A5"/>
    <w:rsid w:val="0083797E"/>
    <w:rsid w:val="0084000B"/>
    <w:rsid w:val="00840117"/>
    <w:rsid w:val="0084017B"/>
    <w:rsid w:val="00840937"/>
    <w:rsid w:val="00840A65"/>
    <w:rsid w:val="00840C6D"/>
    <w:rsid w:val="008418DB"/>
    <w:rsid w:val="00841936"/>
    <w:rsid w:val="00841ABA"/>
    <w:rsid w:val="00841BF5"/>
    <w:rsid w:val="00841F08"/>
    <w:rsid w:val="00841FF6"/>
    <w:rsid w:val="008424B9"/>
    <w:rsid w:val="00842675"/>
    <w:rsid w:val="00842A0D"/>
    <w:rsid w:val="00843C9B"/>
    <w:rsid w:val="008444B5"/>
    <w:rsid w:val="008444F5"/>
    <w:rsid w:val="008446C5"/>
    <w:rsid w:val="008446D9"/>
    <w:rsid w:val="008449D5"/>
    <w:rsid w:val="0084511D"/>
    <w:rsid w:val="00845194"/>
    <w:rsid w:val="008455BB"/>
    <w:rsid w:val="008457E8"/>
    <w:rsid w:val="008461C1"/>
    <w:rsid w:val="0084668C"/>
    <w:rsid w:val="008468CC"/>
    <w:rsid w:val="008469E5"/>
    <w:rsid w:val="00846FE6"/>
    <w:rsid w:val="008471DA"/>
    <w:rsid w:val="008476A8"/>
    <w:rsid w:val="00847B52"/>
    <w:rsid w:val="00847B57"/>
    <w:rsid w:val="00847F79"/>
    <w:rsid w:val="0085008C"/>
    <w:rsid w:val="008502A7"/>
    <w:rsid w:val="008502E6"/>
    <w:rsid w:val="008513AA"/>
    <w:rsid w:val="008513B9"/>
    <w:rsid w:val="00851721"/>
    <w:rsid w:val="0085180D"/>
    <w:rsid w:val="0085262E"/>
    <w:rsid w:val="008528FB"/>
    <w:rsid w:val="0085297A"/>
    <w:rsid w:val="00852B0B"/>
    <w:rsid w:val="00852B6C"/>
    <w:rsid w:val="008531C1"/>
    <w:rsid w:val="00853F6B"/>
    <w:rsid w:val="008540A4"/>
    <w:rsid w:val="0085425B"/>
    <w:rsid w:val="0085427F"/>
    <w:rsid w:val="00854785"/>
    <w:rsid w:val="00855289"/>
    <w:rsid w:val="008553B7"/>
    <w:rsid w:val="00855B19"/>
    <w:rsid w:val="00855E2E"/>
    <w:rsid w:val="008561FB"/>
    <w:rsid w:val="0085658B"/>
    <w:rsid w:val="00856B3A"/>
    <w:rsid w:val="00856FCE"/>
    <w:rsid w:val="00856FD7"/>
    <w:rsid w:val="0085771B"/>
    <w:rsid w:val="008579D8"/>
    <w:rsid w:val="00857C75"/>
    <w:rsid w:val="008603B4"/>
    <w:rsid w:val="008603D0"/>
    <w:rsid w:val="00860A63"/>
    <w:rsid w:val="0086142D"/>
    <w:rsid w:val="00861A49"/>
    <w:rsid w:val="00861BEE"/>
    <w:rsid w:val="00861D40"/>
    <w:rsid w:val="00862E3D"/>
    <w:rsid w:val="00863146"/>
    <w:rsid w:val="00863194"/>
    <w:rsid w:val="0086377C"/>
    <w:rsid w:val="00863B09"/>
    <w:rsid w:val="00863B44"/>
    <w:rsid w:val="00864257"/>
    <w:rsid w:val="008646B1"/>
    <w:rsid w:val="00864769"/>
    <w:rsid w:val="008647B3"/>
    <w:rsid w:val="00864DB6"/>
    <w:rsid w:val="0086521C"/>
    <w:rsid w:val="00865595"/>
    <w:rsid w:val="0086559D"/>
    <w:rsid w:val="00865E4F"/>
    <w:rsid w:val="00866374"/>
    <w:rsid w:val="008666BD"/>
    <w:rsid w:val="0086689B"/>
    <w:rsid w:val="00866C70"/>
    <w:rsid w:val="00867244"/>
    <w:rsid w:val="008679BD"/>
    <w:rsid w:val="00867A70"/>
    <w:rsid w:val="00867C3A"/>
    <w:rsid w:val="00867CA8"/>
    <w:rsid w:val="00867CD8"/>
    <w:rsid w:val="00867F19"/>
    <w:rsid w:val="0087065B"/>
    <w:rsid w:val="00870BB0"/>
    <w:rsid w:val="00870CF0"/>
    <w:rsid w:val="00870DBE"/>
    <w:rsid w:val="00870DCE"/>
    <w:rsid w:val="00871806"/>
    <w:rsid w:val="00871C77"/>
    <w:rsid w:val="008720D5"/>
    <w:rsid w:val="008724BD"/>
    <w:rsid w:val="008725AA"/>
    <w:rsid w:val="00872625"/>
    <w:rsid w:val="00872E55"/>
    <w:rsid w:val="0087352C"/>
    <w:rsid w:val="00873544"/>
    <w:rsid w:val="008737CE"/>
    <w:rsid w:val="00874912"/>
    <w:rsid w:val="00874F7D"/>
    <w:rsid w:val="0087526D"/>
    <w:rsid w:val="00875314"/>
    <w:rsid w:val="0087538B"/>
    <w:rsid w:val="00875454"/>
    <w:rsid w:val="008755EF"/>
    <w:rsid w:val="008757F5"/>
    <w:rsid w:val="008759D0"/>
    <w:rsid w:val="00875E2E"/>
    <w:rsid w:val="00876BF2"/>
    <w:rsid w:val="00876CB2"/>
    <w:rsid w:val="008775EF"/>
    <w:rsid w:val="00877771"/>
    <w:rsid w:val="008778B0"/>
    <w:rsid w:val="008779AF"/>
    <w:rsid w:val="008779CC"/>
    <w:rsid w:val="00877A3A"/>
    <w:rsid w:val="00877B2F"/>
    <w:rsid w:val="0088002F"/>
    <w:rsid w:val="00881435"/>
    <w:rsid w:val="0088190A"/>
    <w:rsid w:val="00881B9A"/>
    <w:rsid w:val="008822E5"/>
    <w:rsid w:val="00882754"/>
    <w:rsid w:val="008827ED"/>
    <w:rsid w:val="008829BD"/>
    <w:rsid w:val="00882B9F"/>
    <w:rsid w:val="00882D37"/>
    <w:rsid w:val="00882EA3"/>
    <w:rsid w:val="00883040"/>
    <w:rsid w:val="00883043"/>
    <w:rsid w:val="00883231"/>
    <w:rsid w:val="008839D4"/>
    <w:rsid w:val="00883C2E"/>
    <w:rsid w:val="00883C54"/>
    <w:rsid w:val="00884002"/>
    <w:rsid w:val="008844E2"/>
    <w:rsid w:val="00884A11"/>
    <w:rsid w:val="00884DFE"/>
    <w:rsid w:val="00884F6D"/>
    <w:rsid w:val="00885105"/>
    <w:rsid w:val="0088514C"/>
    <w:rsid w:val="00885224"/>
    <w:rsid w:val="00885A9F"/>
    <w:rsid w:val="00885CB6"/>
    <w:rsid w:val="008863AC"/>
    <w:rsid w:val="008869E1"/>
    <w:rsid w:val="00886DF0"/>
    <w:rsid w:val="00886FF8"/>
    <w:rsid w:val="008875E1"/>
    <w:rsid w:val="00887D68"/>
    <w:rsid w:val="0089066A"/>
    <w:rsid w:val="00890AC7"/>
    <w:rsid w:val="00890B43"/>
    <w:rsid w:val="008910E4"/>
    <w:rsid w:val="00891CFD"/>
    <w:rsid w:val="00891E44"/>
    <w:rsid w:val="00891E78"/>
    <w:rsid w:val="008922E4"/>
    <w:rsid w:val="00892D41"/>
    <w:rsid w:val="008931BE"/>
    <w:rsid w:val="00893276"/>
    <w:rsid w:val="008933A5"/>
    <w:rsid w:val="00893881"/>
    <w:rsid w:val="00894138"/>
    <w:rsid w:val="00894332"/>
    <w:rsid w:val="00894925"/>
    <w:rsid w:val="0089499F"/>
    <w:rsid w:val="00894EF3"/>
    <w:rsid w:val="00895194"/>
    <w:rsid w:val="008953E6"/>
    <w:rsid w:val="0089556D"/>
    <w:rsid w:val="00895B75"/>
    <w:rsid w:val="00895E72"/>
    <w:rsid w:val="008968F8"/>
    <w:rsid w:val="008969FD"/>
    <w:rsid w:val="00896C82"/>
    <w:rsid w:val="00897196"/>
    <w:rsid w:val="008971F6"/>
    <w:rsid w:val="008973A6"/>
    <w:rsid w:val="00897B49"/>
    <w:rsid w:val="00897F27"/>
    <w:rsid w:val="008A0923"/>
    <w:rsid w:val="008A0B3D"/>
    <w:rsid w:val="008A0DBC"/>
    <w:rsid w:val="008A0DCA"/>
    <w:rsid w:val="008A0FD6"/>
    <w:rsid w:val="008A134C"/>
    <w:rsid w:val="008A1366"/>
    <w:rsid w:val="008A1469"/>
    <w:rsid w:val="008A1A5F"/>
    <w:rsid w:val="008A1B6E"/>
    <w:rsid w:val="008A1E9A"/>
    <w:rsid w:val="008A1FD0"/>
    <w:rsid w:val="008A1FE7"/>
    <w:rsid w:val="008A2291"/>
    <w:rsid w:val="008A29F3"/>
    <w:rsid w:val="008A323E"/>
    <w:rsid w:val="008A352A"/>
    <w:rsid w:val="008A3574"/>
    <w:rsid w:val="008A361B"/>
    <w:rsid w:val="008A3AB5"/>
    <w:rsid w:val="008A3B24"/>
    <w:rsid w:val="008A3B79"/>
    <w:rsid w:val="008A566C"/>
    <w:rsid w:val="008A5DB8"/>
    <w:rsid w:val="008A609F"/>
    <w:rsid w:val="008A6284"/>
    <w:rsid w:val="008A6A65"/>
    <w:rsid w:val="008A6A81"/>
    <w:rsid w:val="008A70FF"/>
    <w:rsid w:val="008A7730"/>
    <w:rsid w:val="008A7849"/>
    <w:rsid w:val="008A7A05"/>
    <w:rsid w:val="008A7D4E"/>
    <w:rsid w:val="008A7ECA"/>
    <w:rsid w:val="008B0560"/>
    <w:rsid w:val="008B0B7F"/>
    <w:rsid w:val="008B1216"/>
    <w:rsid w:val="008B16B3"/>
    <w:rsid w:val="008B1C91"/>
    <w:rsid w:val="008B23EE"/>
    <w:rsid w:val="008B2F7A"/>
    <w:rsid w:val="008B3037"/>
    <w:rsid w:val="008B3270"/>
    <w:rsid w:val="008B3FE9"/>
    <w:rsid w:val="008B414A"/>
    <w:rsid w:val="008B436A"/>
    <w:rsid w:val="008B454F"/>
    <w:rsid w:val="008B4552"/>
    <w:rsid w:val="008B4717"/>
    <w:rsid w:val="008B4A15"/>
    <w:rsid w:val="008B4E3B"/>
    <w:rsid w:val="008B5060"/>
    <w:rsid w:val="008B5107"/>
    <w:rsid w:val="008B57DB"/>
    <w:rsid w:val="008B583B"/>
    <w:rsid w:val="008B5875"/>
    <w:rsid w:val="008B595D"/>
    <w:rsid w:val="008B6165"/>
    <w:rsid w:val="008B6319"/>
    <w:rsid w:val="008B6420"/>
    <w:rsid w:val="008B6574"/>
    <w:rsid w:val="008B67AC"/>
    <w:rsid w:val="008B67DD"/>
    <w:rsid w:val="008B7121"/>
    <w:rsid w:val="008B7981"/>
    <w:rsid w:val="008C0A69"/>
    <w:rsid w:val="008C0F7A"/>
    <w:rsid w:val="008C12E6"/>
    <w:rsid w:val="008C167F"/>
    <w:rsid w:val="008C170F"/>
    <w:rsid w:val="008C1A2E"/>
    <w:rsid w:val="008C1AE2"/>
    <w:rsid w:val="008C1DC3"/>
    <w:rsid w:val="008C2001"/>
    <w:rsid w:val="008C26D3"/>
    <w:rsid w:val="008C2822"/>
    <w:rsid w:val="008C291D"/>
    <w:rsid w:val="008C2C37"/>
    <w:rsid w:val="008C2CFB"/>
    <w:rsid w:val="008C2D68"/>
    <w:rsid w:val="008C2E35"/>
    <w:rsid w:val="008C31FB"/>
    <w:rsid w:val="008C353B"/>
    <w:rsid w:val="008C4690"/>
    <w:rsid w:val="008C47D7"/>
    <w:rsid w:val="008C486F"/>
    <w:rsid w:val="008C524B"/>
    <w:rsid w:val="008C5420"/>
    <w:rsid w:val="008C55ED"/>
    <w:rsid w:val="008C5BF0"/>
    <w:rsid w:val="008C5C47"/>
    <w:rsid w:val="008C60C6"/>
    <w:rsid w:val="008C619D"/>
    <w:rsid w:val="008C61B0"/>
    <w:rsid w:val="008C637F"/>
    <w:rsid w:val="008C6767"/>
    <w:rsid w:val="008C6769"/>
    <w:rsid w:val="008C6969"/>
    <w:rsid w:val="008C6FD0"/>
    <w:rsid w:val="008C785F"/>
    <w:rsid w:val="008D0270"/>
    <w:rsid w:val="008D02B9"/>
    <w:rsid w:val="008D0592"/>
    <w:rsid w:val="008D0F90"/>
    <w:rsid w:val="008D1026"/>
    <w:rsid w:val="008D16E2"/>
    <w:rsid w:val="008D1950"/>
    <w:rsid w:val="008D1BB4"/>
    <w:rsid w:val="008D1E0A"/>
    <w:rsid w:val="008D212C"/>
    <w:rsid w:val="008D26CD"/>
    <w:rsid w:val="008D284F"/>
    <w:rsid w:val="008D3078"/>
    <w:rsid w:val="008D345D"/>
    <w:rsid w:val="008D3671"/>
    <w:rsid w:val="008D3DBB"/>
    <w:rsid w:val="008D47C7"/>
    <w:rsid w:val="008D4DD2"/>
    <w:rsid w:val="008D5277"/>
    <w:rsid w:val="008D59A9"/>
    <w:rsid w:val="008D60EB"/>
    <w:rsid w:val="008D61BE"/>
    <w:rsid w:val="008D659C"/>
    <w:rsid w:val="008D6756"/>
    <w:rsid w:val="008D6C20"/>
    <w:rsid w:val="008D6FC7"/>
    <w:rsid w:val="008D7068"/>
    <w:rsid w:val="008D714E"/>
    <w:rsid w:val="008D7808"/>
    <w:rsid w:val="008D7A23"/>
    <w:rsid w:val="008D7E39"/>
    <w:rsid w:val="008E06F6"/>
    <w:rsid w:val="008E07A4"/>
    <w:rsid w:val="008E07D7"/>
    <w:rsid w:val="008E0866"/>
    <w:rsid w:val="008E0901"/>
    <w:rsid w:val="008E0A4F"/>
    <w:rsid w:val="008E0FE0"/>
    <w:rsid w:val="008E1C5D"/>
    <w:rsid w:val="008E2410"/>
    <w:rsid w:val="008E2506"/>
    <w:rsid w:val="008E2A06"/>
    <w:rsid w:val="008E2B41"/>
    <w:rsid w:val="008E2B55"/>
    <w:rsid w:val="008E2B9B"/>
    <w:rsid w:val="008E3BF6"/>
    <w:rsid w:val="008E40FA"/>
    <w:rsid w:val="008E41F4"/>
    <w:rsid w:val="008E4239"/>
    <w:rsid w:val="008E5937"/>
    <w:rsid w:val="008E5949"/>
    <w:rsid w:val="008E5A38"/>
    <w:rsid w:val="008E5B20"/>
    <w:rsid w:val="008E5F86"/>
    <w:rsid w:val="008E6364"/>
    <w:rsid w:val="008E647E"/>
    <w:rsid w:val="008E6552"/>
    <w:rsid w:val="008E685B"/>
    <w:rsid w:val="008E6BFE"/>
    <w:rsid w:val="008E76D4"/>
    <w:rsid w:val="008E7832"/>
    <w:rsid w:val="008E7918"/>
    <w:rsid w:val="008E7D92"/>
    <w:rsid w:val="008F043D"/>
    <w:rsid w:val="008F060F"/>
    <w:rsid w:val="008F0DA7"/>
    <w:rsid w:val="008F0EFA"/>
    <w:rsid w:val="008F168A"/>
    <w:rsid w:val="008F1DFA"/>
    <w:rsid w:val="008F248C"/>
    <w:rsid w:val="008F25B0"/>
    <w:rsid w:val="008F26A1"/>
    <w:rsid w:val="008F273A"/>
    <w:rsid w:val="008F2C27"/>
    <w:rsid w:val="008F3216"/>
    <w:rsid w:val="008F324F"/>
    <w:rsid w:val="008F349A"/>
    <w:rsid w:val="008F365D"/>
    <w:rsid w:val="008F36DB"/>
    <w:rsid w:val="008F39A2"/>
    <w:rsid w:val="008F3AF2"/>
    <w:rsid w:val="008F4201"/>
    <w:rsid w:val="008F4AC5"/>
    <w:rsid w:val="008F4E87"/>
    <w:rsid w:val="008F5453"/>
    <w:rsid w:val="008F5CEF"/>
    <w:rsid w:val="008F5FA0"/>
    <w:rsid w:val="008F62E5"/>
    <w:rsid w:val="008F655F"/>
    <w:rsid w:val="008F66E7"/>
    <w:rsid w:val="008F67C1"/>
    <w:rsid w:val="008F6C71"/>
    <w:rsid w:val="008F6EB8"/>
    <w:rsid w:val="008F6F39"/>
    <w:rsid w:val="008F70E8"/>
    <w:rsid w:val="008F7310"/>
    <w:rsid w:val="008F773D"/>
    <w:rsid w:val="008F7783"/>
    <w:rsid w:val="008F799F"/>
    <w:rsid w:val="0090016C"/>
    <w:rsid w:val="00900297"/>
    <w:rsid w:val="009006CB"/>
    <w:rsid w:val="00900E78"/>
    <w:rsid w:val="009012FA"/>
    <w:rsid w:val="00901357"/>
    <w:rsid w:val="00901417"/>
    <w:rsid w:val="00901660"/>
    <w:rsid w:val="00901C4A"/>
    <w:rsid w:val="00901EA9"/>
    <w:rsid w:val="00901F0E"/>
    <w:rsid w:val="00901FCD"/>
    <w:rsid w:val="00902787"/>
    <w:rsid w:val="00902A3F"/>
    <w:rsid w:val="00902A4E"/>
    <w:rsid w:val="00902B3E"/>
    <w:rsid w:val="00902DCF"/>
    <w:rsid w:val="00902E2B"/>
    <w:rsid w:val="0090388C"/>
    <w:rsid w:val="00903A9D"/>
    <w:rsid w:val="00903D31"/>
    <w:rsid w:val="00903F5B"/>
    <w:rsid w:val="009041A8"/>
    <w:rsid w:val="0090423C"/>
    <w:rsid w:val="00904EBB"/>
    <w:rsid w:val="009053D3"/>
    <w:rsid w:val="0090594F"/>
    <w:rsid w:val="00905DE5"/>
    <w:rsid w:val="00905E56"/>
    <w:rsid w:val="00905EEA"/>
    <w:rsid w:val="0090658E"/>
    <w:rsid w:val="00906CA5"/>
    <w:rsid w:val="00906E71"/>
    <w:rsid w:val="0090708E"/>
    <w:rsid w:val="009075BD"/>
    <w:rsid w:val="00907869"/>
    <w:rsid w:val="009079F4"/>
    <w:rsid w:val="00907B1B"/>
    <w:rsid w:val="00907CAD"/>
    <w:rsid w:val="00907D60"/>
    <w:rsid w:val="00910114"/>
    <w:rsid w:val="009102CC"/>
    <w:rsid w:val="00910385"/>
    <w:rsid w:val="009104E3"/>
    <w:rsid w:val="00910525"/>
    <w:rsid w:val="00910EB4"/>
    <w:rsid w:val="00910F21"/>
    <w:rsid w:val="0091142E"/>
    <w:rsid w:val="00911827"/>
    <w:rsid w:val="0091199D"/>
    <w:rsid w:val="00911AA8"/>
    <w:rsid w:val="00911F6C"/>
    <w:rsid w:val="0091216E"/>
    <w:rsid w:val="0091222A"/>
    <w:rsid w:val="009125F4"/>
    <w:rsid w:val="00912A1B"/>
    <w:rsid w:val="009133AB"/>
    <w:rsid w:val="00913C18"/>
    <w:rsid w:val="00913C4D"/>
    <w:rsid w:val="00913EF9"/>
    <w:rsid w:val="009140FA"/>
    <w:rsid w:val="0091448F"/>
    <w:rsid w:val="009148E9"/>
    <w:rsid w:val="00914AFD"/>
    <w:rsid w:val="00914EF2"/>
    <w:rsid w:val="0091511E"/>
    <w:rsid w:val="00915307"/>
    <w:rsid w:val="00915408"/>
    <w:rsid w:val="00915746"/>
    <w:rsid w:val="009165C3"/>
    <w:rsid w:val="009165D7"/>
    <w:rsid w:val="00916B0F"/>
    <w:rsid w:val="00916EBC"/>
    <w:rsid w:val="0091701B"/>
    <w:rsid w:val="009174F2"/>
    <w:rsid w:val="009176DA"/>
    <w:rsid w:val="00917E6D"/>
    <w:rsid w:val="009203D3"/>
    <w:rsid w:val="00920688"/>
    <w:rsid w:val="00920835"/>
    <w:rsid w:val="00921449"/>
    <w:rsid w:val="0092190C"/>
    <w:rsid w:val="00921C07"/>
    <w:rsid w:val="009220D5"/>
    <w:rsid w:val="00922228"/>
    <w:rsid w:val="009222FF"/>
    <w:rsid w:val="00922686"/>
    <w:rsid w:val="00923A59"/>
    <w:rsid w:val="009244CD"/>
    <w:rsid w:val="009247EA"/>
    <w:rsid w:val="00925214"/>
    <w:rsid w:val="00925710"/>
    <w:rsid w:val="00925A1D"/>
    <w:rsid w:val="009261AC"/>
    <w:rsid w:val="009267E8"/>
    <w:rsid w:val="00926973"/>
    <w:rsid w:val="00926B5D"/>
    <w:rsid w:val="00926E03"/>
    <w:rsid w:val="00926E7F"/>
    <w:rsid w:val="00927477"/>
    <w:rsid w:val="0093003D"/>
    <w:rsid w:val="00930908"/>
    <w:rsid w:val="00930B18"/>
    <w:rsid w:val="0093115A"/>
    <w:rsid w:val="009311D3"/>
    <w:rsid w:val="009312BC"/>
    <w:rsid w:val="00931831"/>
    <w:rsid w:val="00931CCD"/>
    <w:rsid w:val="0093225C"/>
    <w:rsid w:val="0093234E"/>
    <w:rsid w:val="009324EF"/>
    <w:rsid w:val="009326D6"/>
    <w:rsid w:val="00932A3F"/>
    <w:rsid w:val="00933309"/>
    <w:rsid w:val="0093366A"/>
    <w:rsid w:val="0093439B"/>
    <w:rsid w:val="00934426"/>
    <w:rsid w:val="00934D68"/>
    <w:rsid w:val="00934FB6"/>
    <w:rsid w:val="00934FCE"/>
    <w:rsid w:val="009351F8"/>
    <w:rsid w:val="009356B5"/>
    <w:rsid w:val="00935C1C"/>
    <w:rsid w:val="009369DB"/>
    <w:rsid w:val="00936A48"/>
    <w:rsid w:val="00936C5B"/>
    <w:rsid w:val="009370C9"/>
    <w:rsid w:val="00937111"/>
    <w:rsid w:val="009371DB"/>
    <w:rsid w:val="009375E9"/>
    <w:rsid w:val="0093764C"/>
    <w:rsid w:val="0093768B"/>
    <w:rsid w:val="00937B74"/>
    <w:rsid w:val="00940460"/>
    <w:rsid w:val="00940833"/>
    <w:rsid w:val="00941142"/>
    <w:rsid w:val="0094133E"/>
    <w:rsid w:val="00941ECA"/>
    <w:rsid w:val="00942281"/>
    <w:rsid w:val="009426A7"/>
    <w:rsid w:val="0094274B"/>
    <w:rsid w:val="00942832"/>
    <w:rsid w:val="00942891"/>
    <w:rsid w:val="009429CD"/>
    <w:rsid w:val="009432B2"/>
    <w:rsid w:val="00943765"/>
    <w:rsid w:val="00943900"/>
    <w:rsid w:val="00943C47"/>
    <w:rsid w:val="00943DB9"/>
    <w:rsid w:val="00943F06"/>
    <w:rsid w:val="009443A4"/>
    <w:rsid w:val="00944553"/>
    <w:rsid w:val="009448E0"/>
    <w:rsid w:val="00944A21"/>
    <w:rsid w:val="00944C09"/>
    <w:rsid w:val="00944D8F"/>
    <w:rsid w:val="00945243"/>
    <w:rsid w:val="00945259"/>
    <w:rsid w:val="0094573A"/>
    <w:rsid w:val="00946241"/>
    <w:rsid w:val="00946C41"/>
    <w:rsid w:val="00946C47"/>
    <w:rsid w:val="00946CA3"/>
    <w:rsid w:val="00946F34"/>
    <w:rsid w:val="00946FA5"/>
    <w:rsid w:val="00947B84"/>
    <w:rsid w:val="00947D72"/>
    <w:rsid w:val="00950008"/>
    <w:rsid w:val="009500D1"/>
    <w:rsid w:val="00950162"/>
    <w:rsid w:val="009501CC"/>
    <w:rsid w:val="009503D4"/>
    <w:rsid w:val="009505C1"/>
    <w:rsid w:val="00950B6C"/>
    <w:rsid w:val="00951050"/>
    <w:rsid w:val="009512A2"/>
    <w:rsid w:val="00951456"/>
    <w:rsid w:val="0095163A"/>
    <w:rsid w:val="0095181C"/>
    <w:rsid w:val="009522AD"/>
    <w:rsid w:val="00952A17"/>
    <w:rsid w:val="00952DC5"/>
    <w:rsid w:val="009535A8"/>
    <w:rsid w:val="009535F7"/>
    <w:rsid w:val="009537D6"/>
    <w:rsid w:val="00953874"/>
    <w:rsid w:val="00953995"/>
    <w:rsid w:val="00953FD8"/>
    <w:rsid w:val="00954973"/>
    <w:rsid w:val="00954AE1"/>
    <w:rsid w:val="0095599D"/>
    <w:rsid w:val="009568F0"/>
    <w:rsid w:val="00956ACA"/>
    <w:rsid w:val="00956AEC"/>
    <w:rsid w:val="00957722"/>
    <w:rsid w:val="0095777A"/>
    <w:rsid w:val="00960461"/>
    <w:rsid w:val="0096063F"/>
    <w:rsid w:val="00960CB0"/>
    <w:rsid w:val="009610CC"/>
    <w:rsid w:val="00961A88"/>
    <w:rsid w:val="009620A5"/>
    <w:rsid w:val="009626ED"/>
    <w:rsid w:val="0096271A"/>
    <w:rsid w:val="00962D7C"/>
    <w:rsid w:val="00962F0D"/>
    <w:rsid w:val="00962F5A"/>
    <w:rsid w:val="009635AB"/>
    <w:rsid w:val="0096388D"/>
    <w:rsid w:val="009638AB"/>
    <w:rsid w:val="00963BF2"/>
    <w:rsid w:val="00963D21"/>
    <w:rsid w:val="009641AB"/>
    <w:rsid w:val="009643B3"/>
    <w:rsid w:val="00964651"/>
    <w:rsid w:val="0096477B"/>
    <w:rsid w:val="00964885"/>
    <w:rsid w:val="00964A24"/>
    <w:rsid w:val="00964CBF"/>
    <w:rsid w:val="00964CF3"/>
    <w:rsid w:val="009652E3"/>
    <w:rsid w:val="0096532F"/>
    <w:rsid w:val="0096573F"/>
    <w:rsid w:val="00965CA8"/>
    <w:rsid w:val="009667C8"/>
    <w:rsid w:val="009668E4"/>
    <w:rsid w:val="00966E6B"/>
    <w:rsid w:val="00966EDB"/>
    <w:rsid w:val="00966EDC"/>
    <w:rsid w:val="00966FF8"/>
    <w:rsid w:val="009670EC"/>
    <w:rsid w:val="00967399"/>
    <w:rsid w:val="0096772E"/>
    <w:rsid w:val="00967920"/>
    <w:rsid w:val="00967C07"/>
    <w:rsid w:val="00970207"/>
    <w:rsid w:val="00970522"/>
    <w:rsid w:val="0097065B"/>
    <w:rsid w:val="0097090B"/>
    <w:rsid w:val="009710E9"/>
    <w:rsid w:val="0097113A"/>
    <w:rsid w:val="00971593"/>
    <w:rsid w:val="00971940"/>
    <w:rsid w:val="00971B18"/>
    <w:rsid w:val="00971BB5"/>
    <w:rsid w:val="00971C03"/>
    <w:rsid w:val="00971D7D"/>
    <w:rsid w:val="00972020"/>
    <w:rsid w:val="0097286A"/>
    <w:rsid w:val="00972C19"/>
    <w:rsid w:val="00973140"/>
    <w:rsid w:val="009732C1"/>
    <w:rsid w:val="009733DC"/>
    <w:rsid w:val="00973D93"/>
    <w:rsid w:val="009740E9"/>
    <w:rsid w:val="009743EE"/>
    <w:rsid w:val="00974598"/>
    <w:rsid w:val="00974D64"/>
    <w:rsid w:val="00974DE9"/>
    <w:rsid w:val="00974E1B"/>
    <w:rsid w:val="009753E2"/>
    <w:rsid w:val="00975B6D"/>
    <w:rsid w:val="00975CC9"/>
    <w:rsid w:val="009765B3"/>
    <w:rsid w:val="00976FF0"/>
    <w:rsid w:val="0097722E"/>
    <w:rsid w:val="009773A3"/>
    <w:rsid w:val="00977832"/>
    <w:rsid w:val="009779E4"/>
    <w:rsid w:val="00977D49"/>
    <w:rsid w:val="009807C1"/>
    <w:rsid w:val="009808D6"/>
    <w:rsid w:val="00980DF5"/>
    <w:rsid w:val="0098106E"/>
    <w:rsid w:val="00981304"/>
    <w:rsid w:val="009815A7"/>
    <w:rsid w:val="00981A87"/>
    <w:rsid w:val="00981A93"/>
    <w:rsid w:val="00982231"/>
    <w:rsid w:val="0098266B"/>
    <w:rsid w:val="00982C27"/>
    <w:rsid w:val="00983190"/>
    <w:rsid w:val="009838E9"/>
    <w:rsid w:val="00983F9C"/>
    <w:rsid w:val="00984A9A"/>
    <w:rsid w:val="00984D1B"/>
    <w:rsid w:val="0098576A"/>
    <w:rsid w:val="0098593A"/>
    <w:rsid w:val="0098594D"/>
    <w:rsid w:val="00985A3C"/>
    <w:rsid w:val="00985D3B"/>
    <w:rsid w:val="00985F61"/>
    <w:rsid w:val="00985FB8"/>
    <w:rsid w:val="009866A6"/>
    <w:rsid w:val="00987508"/>
    <w:rsid w:val="00987E2B"/>
    <w:rsid w:val="00987F12"/>
    <w:rsid w:val="00990370"/>
    <w:rsid w:val="00990BE3"/>
    <w:rsid w:val="0099141F"/>
    <w:rsid w:val="00991A52"/>
    <w:rsid w:val="00991BBA"/>
    <w:rsid w:val="00991D78"/>
    <w:rsid w:val="0099257E"/>
    <w:rsid w:val="00992B3B"/>
    <w:rsid w:val="00993721"/>
    <w:rsid w:val="00993993"/>
    <w:rsid w:val="00993C73"/>
    <w:rsid w:val="00993CA6"/>
    <w:rsid w:val="00994500"/>
    <w:rsid w:val="0099455B"/>
    <w:rsid w:val="00994680"/>
    <w:rsid w:val="00994BAA"/>
    <w:rsid w:val="00994E00"/>
    <w:rsid w:val="0099536F"/>
    <w:rsid w:val="00995476"/>
    <w:rsid w:val="009955C1"/>
    <w:rsid w:val="00995941"/>
    <w:rsid w:val="00995B56"/>
    <w:rsid w:val="00995CCE"/>
    <w:rsid w:val="00995DA4"/>
    <w:rsid w:val="009967A5"/>
    <w:rsid w:val="00996B1C"/>
    <w:rsid w:val="00996B9C"/>
    <w:rsid w:val="00996C03"/>
    <w:rsid w:val="00996D01"/>
    <w:rsid w:val="009970BA"/>
    <w:rsid w:val="00997224"/>
    <w:rsid w:val="00997386"/>
    <w:rsid w:val="00997636"/>
    <w:rsid w:val="00997781"/>
    <w:rsid w:val="009A038B"/>
    <w:rsid w:val="009A0424"/>
    <w:rsid w:val="009A08EB"/>
    <w:rsid w:val="009A1294"/>
    <w:rsid w:val="009A17C9"/>
    <w:rsid w:val="009A18E8"/>
    <w:rsid w:val="009A1957"/>
    <w:rsid w:val="009A1AB9"/>
    <w:rsid w:val="009A21C6"/>
    <w:rsid w:val="009A26F5"/>
    <w:rsid w:val="009A2D89"/>
    <w:rsid w:val="009A3084"/>
    <w:rsid w:val="009A31D1"/>
    <w:rsid w:val="009A3488"/>
    <w:rsid w:val="009A46C9"/>
    <w:rsid w:val="009A4719"/>
    <w:rsid w:val="009A4996"/>
    <w:rsid w:val="009A4B37"/>
    <w:rsid w:val="009A4B4B"/>
    <w:rsid w:val="009A4C1F"/>
    <w:rsid w:val="009A4C94"/>
    <w:rsid w:val="009A50E3"/>
    <w:rsid w:val="009A6101"/>
    <w:rsid w:val="009A6111"/>
    <w:rsid w:val="009A611A"/>
    <w:rsid w:val="009A62B9"/>
    <w:rsid w:val="009A6434"/>
    <w:rsid w:val="009A657A"/>
    <w:rsid w:val="009A6C06"/>
    <w:rsid w:val="009A75C9"/>
    <w:rsid w:val="009A7AB5"/>
    <w:rsid w:val="009B02BC"/>
    <w:rsid w:val="009B07D2"/>
    <w:rsid w:val="009B0884"/>
    <w:rsid w:val="009B0A9F"/>
    <w:rsid w:val="009B0D9A"/>
    <w:rsid w:val="009B0DED"/>
    <w:rsid w:val="009B13AA"/>
    <w:rsid w:val="009B1724"/>
    <w:rsid w:val="009B18D2"/>
    <w:rsid w:val="009B1AF3"/>
    <w:rsid w:val="009B2544"/>
    <w:rsid w:val="009B285B"/>
    <w:rsid w:val="009B2CFE"/>
    <w:rsid w:val="009B30BE"/>
    <w:rsid w:val="009B3431"/>
    <w:rsid w:val="009B3843"/>
    <w:rsid w:val="009B41A3"/>
    <w:rsid w:val="009B4B97"/>
    <w:rsid w:val="009B5407"/>
    <w:rsid w:val="009B5B23"/>
    <w:rsid w:val="009B6294"/>
    <w:rsid w:val="009B6903"/>
    <w:rsid w:val="009B6BAE"/>
    <w:rsid w:val="009B6DCF"/>
    <w:rsid w:val="009B6E8A"/>
    <w:rsid w:val="009B72D3"/>
    <w:rsid w:val="009B7A66"/>
    <w:rsid w:val="009B7D1F"/>
    <w:rsid w:val="009C016E"/>
    <w:rsid w:val="009C0AA6"/>
    <w:rsid w:val="009C0DC1"/>
    <w:rsid w:val="009C15DD"/>
    <w:rsid w:val="009C15E4"/>
    <w:rsid w:val="009C1AC9"/>
    <w:rsid w:val="009C1B45"/>
    <w:rsid w:val="009C1CFA"/>
    <w:rsid w:val="009C1D33"/>
    <w:rsid w:val="009C1F96"/>
    <w:rsid w:val="009C2035"/>
    <w:rsid w:val="009C26A5"/>
    <w:rsid w:val="009C2AD7"/>
    <w:rsid w:val="009C2CF3"/>
    <w:rsid w:val="009C2E1F"/>
    <w:rsid w:val="009C2E23"/>
    <w:rsid w:val="009C2FC2"/>
    <w:rsid w:val="009C3090"/>
    <w:rsid w:val="009C3F34"/>
    <w:rsid w:val="009C4235"/>
    <w:rsid w:val="009C43FC"/>
    <w:rsid w:val="009C4413"/>
    <w:rsid w:val="009C5032"/>
    <w:rsid w:val="009C53B5"/>
    <w:rsid w:val="009C5843"/>
    <w:rsid w:val="009C5BB6"/>
    <w:rsid w:val="009C5D2B"/>
    <w:rsid w:val="009C5E79"/>
    <w:rsid w:val="009C602C"/>
    <w:rsid w:val="009C63DB"/>
    <w:rsid w:val="009C64B7"/>
    <w:rsid w:val="009C6D52"/>
    <w:rsid w:val="009C772E"/>
    <w:rsid w:val="009C78AA"/>
    <w:rsid w:val="009C7D4E"/>
    <w:rsid w:val="009D00A5"/>
    <w:rsid w:val="009D0414"/>
    <w:rsid w:val="009D04E4"/>
    <w:rsid w:val="009D0614"/>
    <w:rsid w:val="009D0763"/>
    <w:rsid w:val="009D0CDD"/>
    <w:rsid w:val="009D0D0E"/>
    <w:rsid w:val="009D0D41"/>
    <w:rsid w:val="009D0EA6"/>
    <w:rsid w:val="009D14BB"/>
    <w:rsid w:val="009D1535"/>
    <w:rsid w:val="009D1CFA"/>
    <w:rsid w:val="009D1FBB"/>
    <w:rsid w:val="009D242F"/>
    <w:rsid w:val="009D2F61"/>
    <w:rsid w:val="009D3147"/>
    <w:rsid w:val="009D3602"/>
    <w:rsid w:val="009D3C3D"/>
    <w:rsid w:val="009D412B"/>
    <w:rsid w:val="009D4218"/>
    <w:rsid w:val="009D46B5"/>
    <w:rsid w:val="009D48B2"/>
    <w:rsid w:val="009D4971"/>
    <w:rsid w:val="009D498B"/>
    <w:rsid w:val="009D4CA8"/>
    <w:rsid w:val="009D4D5F"/>
    <w:rsid w:val="009D53AA"/>
    <w:rsid w:val="009D5680"/>
    <w:rsid w:val="009D5C59"/>
    <w:rsid w:val="009D68FF"/>
    <w:rsid w:val="009D6C51"/>
    <w:rsid w:val="009D6FC3"/>
    <w:rsid w:val="009D6FE9"/>
    <w:rsid w:val="009D7311"/>
    <w:rsid w:val="009D7477"/>
    <w:rsid w:val="009D7763"/>
    <w:rsid w:val="009E05F2"/>
    <w:rsid w:val="009E0E46"/>
    <w:rsid w:val="009E0FF7"/>
    <w:rsid w:val="009E1A0F"/>
    <w:rsid w:val="009E1C83"/>
    <w:rsid w:val="009E1FC6"/>
    <w:rsid w:val="009E2161"/>
    <w:rsid w:val="009E25A0"/>
    <w:rsid w:val="009E395D"/>
    <w:rsid w:val="009E3990"/>
    <w:rsid w:val="009E44D6"/>
    <w:rsid w:val="009E4559"/>
    <w:rsid w:val="009E47EA"/>
    <w:rsid w:val="009E4EAF"/>
    <w:rsid w:val="009E520A"/>
    <w:rsid w:val="009E557E"/>
    <w:rsid w:val="009E5602"/>
    <w:rsid w:val="009E5C3B"/>
    <w:rsid w:val="009E5DF5"/>
    <w:rsid w:val="009E5F37"/>
    <w:rsid w:val="009E60B7"/>
    <w:rsid w:val="009E60C6"/>
    <w:rsid w:val="009E64C6"/>
    <w:rsid w:val="009E650F"/>
    <w:rsid w:val="009E6728"/>
    <w:rsid w:val="009E68E4"/>
    <w:rsid w:val="009E6A85"/>
    <w:rsid w:val="009E6D5C"/>
    <w:rsid w:val="009E6E4D"/>
    <w:rsid w:val="009E6ED6"/>
    <w:rsid w:val="009E7B21"/>
    <w:rsid w:val="009E7E16"/>
    <w:rsid w:val="009F0869"/>
    <w:rsid w:val="009F0897"/>
    <w:rsid w:val="009F0D8C"/>
    <w:rsid w:val="009F10CB"/>
    <w:rsid w:val="009F1140"/>
    <w:rsid w:val="009F1498"/>
    <w:rsid w:val="009F1694"/>
    <w:rsid w:val="009F212C"/>
    <w:rsid w:val="009F2349"/>
    <w:rsid w:val="009F2740"/>
    <w:rsid w:val="009F30BF"/>
    <w:rsid w:val="009F32FF"/>
    <w:rsid w:val="009F3920"/>
    <w:rsid w:val="009F46F7"/>
    <w:rsid w:val="009F4A16"/>
    <w:rsid w:val="009F4EE3"/>
    <w:rsid w:val="009F5417"/>
    <w:rsid w:val="009F54CC"/>
    <w:rsid w:val="009F5693"/>
    <w:rsid w:val="009F5A9D"/>
    <w:rsid w:val="009F5F90"/>
    <w:rsid w:val="009F62B8"/>
    <w:rsid w:val="009F69F7"/>
    <w:rsid w:val="009F6E45"/>
    <w:rsid w:val="009F7DF0"/>
    <w:rsid w:val="009F7E27"/>
    <w:rsid w:val="00A00329"/>
    <w:rsid w:val="00A006CB"/>
    <w:rsid w:val="00A0095B"/>
    <w:rsid w:val="00A00A8A"/>
    <w:rsid w:val="00A00E56"/>
    <w:rsid w:val="00A00FD8"/>
    <w:rsid w:val="00A010C1"/>
    <w:rsid w:val="00A012BC"/>
    <w:rsid w:val="00A012DE"/>
    <w:rsid w:val="00A012EF"/>
    <w:rsid w:val="00A0131F"/>
    <w:rsid w:val="00A01668"/>
    <w:rsid w:val="00A01C6F"/>
    <w:rsid w:val="00A01F10"/>
    <w:rsid w:val="00A01F21"/>
    <w:rsid w:val="00A02862"/>
    <w:rsid w:val="00A0299B"/>
    <w:rsid w:val="00A02A20"/>
    <w:rsid w:val="00A02DE8"/>
    <w:rsid w:val="00A031E0"/>
    <w:rsid w:val="00A037C1"/>
    <w:rsid w:val="00A037D3"/>
    <w:rsid w:val="00A03B41"/>
    <w:rsid w:val="00A03BEE"/>
    <w:rsid w:val="00A041F9"/>
    <w:rsid w:val="00A05490"/>
    <w:rsid w:val="00A0563A"/>
    <w:rsid w:val="00A060D4"/>
    <w:rsid w:val="00A06193"/>
    <w:rsid w:val="00A067F1"/>
    <w:rsid w:val="00A06C16"/>
    <w:rsid w:val="00A07695"/>
    <w:rsid w:val="00A07BCF"/>
    <w:rsid w:val="00A10094"/>
    <w:rsid w:val="00A10204"/>
    <w:rsid w:val="00A10244"/>
    <w:rsid w:val="00A1075B"/>
    <w:rsid w:val="00A10817"/>
    <w:rsid w:val="00A10EF5"/>
    <w:rsid w:val="00A11673"/>
    <w:rsid w:val="00A12349"/>
    <w:rsid w:val="00A12468"/>
    <w:rsid w:val="00A12C0B"/>
    <w:rsid w:val="00A12EE3"/>
    <w:rsid w:val="00A134FE"/>
    <w:rsid w:val="00A13840"/>
    <w:rsid w:val="00A13977"/>
    <w:rsid w:val="00A13D0E"/>
    <w:rsid w:val="00A13E2A"/>
    <w:rsid w:val="00A13E8C"/>
    <w:rsid w:val="00A141F7"/>
    <w:rsid w:val="00A14AC9"/>
    <w:rsid w:val="00A14CD9"/>
    <w:rsid w:val="00A152CE"/>
    <w:rsid w:val="00A153C9"/>
    <w:rsid w:val="00A159FC"/>
    <w:rsid w:val="00A15E25"/>
    <w:rsid w:val="00A15ED8"/>
    <w:rsid w:val="00A16116"/>
    <w:rsid w:val="00A16390"/>
    <w:rsid w:val="00A165C9"/>
    <w:rsid w:val="00A1674B"/>
    <w:rsid w:val="00A16F16"/>
    <w:rsid w:val="00A17095"/>
    <w:rsid w:val="00A173D0"/>
    <w:rsid w:val="00A17691"/>
    <w:rsid w:val="00A17CF6"/>
    <w:rsid w:val="00A17FC9"/>
    <w:rsid w:val="00A200E6"/>
    <w:rsid w:val="00A207AD"/>
    <w:rsid w:val="00A20FF5"/>
    <w:rsid w:val="00A210E1"/>
    <w:rsid w:val="00A21421"/>
    <w:rsid w:val="00A216C4"/>
    <w:rsid w:val="00A218EB"/>
    <w:rsid w:val="00A21B0A"/>
    <w:rsid w:val="00A21EB9"/>
    <w:rsid w:val="00A220BD"/>
    <w:rsid w:val="00A223CF"/>
    <w:rsid w:val="00A22A10"/>
    <w:rsid w:val="00A22C1C"/>
    <w:rsid w:val="00A22C9C"/>
    <w:rsid w:val="00A233B6"/>
    <w:rsid w:val="00A234F1"/>
    <w:rsid w:val="00A2361B"/>
    <w:rsid w:val="00A23BC2"/>
    <w:rsid w:val="00A23EE0"/>
    <w:rsid w:val="00A2411D"/>
    <w:rsid w:val="00A24156"/>
    <w:rsid w:val="00A247BB"/>
    <w:rsid w:val="00A24A52"/>
    <w:rsid w:val="00A24D22"/>
    <w:rsid w:val="00A2537F"/>
    <w:rsid w:val="00A2549E"/>
    <w:rsid w:val="00A256C6"/>
    <w:rsid w:val="00A25A80"/>
    <w:rsid w:val="00A25BFC"/>
    <w:rsid w:val="00A26291"/>
    <w:rsid w:val="00A26450"/>
    <w:rsid w:val="00A265EF"/>
    <w:rsid w:val="00A26BF3"/>
    <w:rsid w:val="00A26DF8"/>
    <w:rsid w:val="00A26FEF"/>
    <w:rsid w:val="00A27478"/>
    <w:rsid w:val="00A27540"/>
    <w:rsid w:val="00A276AC"/>
    <w:rsid w:val="00A27853"/>
    <w:rsid w:val="00A278EA"/>
    <w:rsid w:val="00A2794C"/>
    <w:rsid w:val="00A2794F"/>
    <w:rsid w:val="00A2795C"/>
    <w:rsid w:val="00A27A13"/>
    <w:rsid w:val="00A27ACD"/>
    <w:rsid w:val="00A27B8D"/>
    <w:rsid w:val="00A27BDF"/>
    <w:rsid w:val="00A306E3"/>
    <w:rsid w:val="00A307F4"/>
    <w:rsid w:val="00A30AF4"/>
    <w:rsid w:val="00A30FC9"/>
    <w:rsid w:val="00A31007"/>
    <w:rsid w:val="00A312E0"/>
    <w:rsid w:val="00A314C5"/>
    <w:rsid w:val="00A3178F"/>
    <w:rsid w:val="00A31799"/>
    <w:rsid w:val="00A31859"/>
    <w:rsid w:val="00A319D0"/>
    <w:rsid w:val="00A319F8"/>
    <w:rsid w:val="00A31AF4"/>
    <w:rsid w:val="00A31DFE"/>
    <w:rsid w:val="00A32127"/>
    <w:rsid w:val="00A3238F"/>
    <w:rsid w:val="00A32496"/>
    <w:rsid w:val="00A3288E"/>
    <w:rsid w:val="00A32CCE"/>
    <w:rsid w:val="00A3318F"/>
    <w:rsid w:val="00A331C1"/>
    <w:rsid w:val="00A333C7"/>
    <w:rsid w:val="00A33483"/>
    <w:rsid w:val="00A33536"/>
    <w:rsid w:val="00A33920"/>
    <w:rsid w:val="00A33C72"/>
    <w:rsid w:val="00A343ED"/>
    <w:rsid w:val="00A34E1E"/>
    <w:rsid w:val="00A35F76"/>
    <w:rsid w:val="00A36263"/>
    <w:rsid w:val="00A36DCC"/>
    <w:rsid w:val="00A37C11"/>
    <w:rsid w:val="00A37F39"/>
    <w:rsid w:val="00A40A32"/>
    <w:rsid w:val="00A40A85"/>
    <w:rsid w:val="00A40E12"/>
    <w:rsid w:val="00A412BE"/>
    <w:rsid w:val="00A415CA"/>
    <w:rsid w:val="00A415E9"/>
    <w:rsid w:val="00A4175B"/>
    <w:rsid w:val="00A41781"/>
    <w:rsid w:val="00A417B8"/>
    <w:rsid w:val="00A41AEF"/>
    <w:rsid w:val="00A41B6A"/>
    <w:rsid w:val="00A41B9D"/>
    <w:rsid w:val="00A41F67"/>
    <w:rsid w:val="00A42113"/>
    <w:rsid w:val="00A426FC"/>
    <w:rsid w:val="00A42CC9"/>
    <w:rsid w:val="00A42CE3"/>
    <w:rsid w:val="00A42D83"/>
    <w:rsid w:val="00A430C0"/>
    <w:rsid w:val="00A43305"/>
    <w:rsid w:val="00A4336B"/>
    <w:rsid w:val="00A43D49"/>
    <w:rsid w:val="00A43E02"/>
    <w:rsid w:val="00A44055"/>
    <w:rsid w:val="00A4416D"/>
    <w:rsid w:val="00A441A0"/>
    <w:rsid w:val="00A4441C"/>
    <w:rsid w:val="00A44A83"/>
    <w:rsid w:val="00A44F25"/>
    <w:rsid w:val="00A45341"/>
    <w:rsid w:val="00A453E3"/>
    <w:rsid w:val="00A4597C"/>
    <w:rsid w:val="00A46944"/>
    <w:rsid w:val="00A47280"/>
    <w:rsid w:val="00A477B2"/>
    <w:rsid w:val="00A477D4"/>
    <w:rsid w:val="00A478FB"/>
    <w:rsid w:val="00A479A7"/>
    <w:rsid w:val="00A47E83"/>
    <w:rsid w:val="00A47E8D"/>
    <w:rsid w:val="00A47EAC"/>
    <w:rsid w:val="00A47F65"/>
    <w:rsid w:val="00A502AC"/>
    <w:rsid w:val="00A50C3F"/>
    <w:rsid w:val="00A51848"/>
    <w:rsid w:val="00A51AF4"/>
    <w:rsid w:val="00A51B89"/>
    <w:rsid w:val="00A5245F"/>
    <w:rsid w:val="00A52AF6"/>
    <w:rsid w:val="00A52C19"/>
    <w:rsid w:val="00A52EE6"/>
    <w:rsid w:val="00A53095"/>
    <w:rsid w:val="00A530E1"/>
    <w:rsid w:val="00A53866"/>
    <w:rsid w:val="00A53EF3"/>
    <w:rsid w:val="00A54670"/>
    <w:rsid w:val="00A54859"/>
    <w:rsid w:val="00A54B8A"/>
    <w:rsid w:val="00A54B97"/>
    <w:rsid w:val="00A54C77"/>
    <w:rsid w:val="00A55045"/>
    <w:rsid w:val="00A551AD"/>
    <w:rsid w:val="00A55257"/>
    <w:rsid w:val="00A5539B"/>
    <w:rsid w:val="00A556FB"/>
    <w:rsid w:val="00A5578E"/>
    <w:rsid w:val="00A55BFF"/>
    <w:rsid w:val="00A55C2B"/>
    <w:rsid w:val="00A55E70"/>
    <w:rsid w:val="00A55F72"/>
    <w:rsid w:val="00A56424"/>
    <w:rsid w:val="00A56497"/>
    <w:rsid w:val="00A56C87"/>
    <w:rsid w:val="00A5707C"/>
    <w:rsid w:val="00A57084"/>
    <w:rsid w:val="00A570AD"/>
    <w:rsid w:val="00A571B1"/>
    <w:rsid w:val="00A573B2"/>
    <w:rsid w:val="00A57CE2"/>
    <w:rsid w:val="00A6029C"/>
    <w:rsid w:val="00A60491"/>
    <w:rsid w:val="00A605B6"/>
    <w:rsid w:val="00A60CD5"/>
    <w:rsid w:val="00A60CE6"/>
    <w:rsid w:val="00A60F9A"/>
    <w:rsid w:val="00A61205"/>
    <w:rsid w:val="00A6180B"/>
    <w:rsid w:val="00A61B3B"/>
    <w:rsid w:val="00A61BF7"/>
    <w:rsid w:val="00A61F83"/>
    <w:rsid w:val="00A62045"/>
    <w:rsid w:val="00A62ABB"/>
    <w:rsid w:val="00A62C68"/>
    <w:rsid w:val="00A62D8E"/>
    <w:rsid w:val="00A630AF"/>
    <w:rsid w:val="00A6320C"/>
    <w:rsid w:val="00A63221"/>
    <w:rsid w:val="00A6347D"/>
    <w:rsid w:val="00A63CFA"/>
    <w:rsid w:val="00A63ECD"/>
    <w:rsid w:val="00A6415B"/>
    <w:rsid w:val="00A642C6"/>
    <w:rsid w:val="00A645CF"/>
    <w:rsid w:val="00A64DF4"/>
    <w:rsid w:val="00A65104"/>
    <w:rsid w:val="00A657DA"/>
    <w:rsid w:val="00A65AF0"/>
    <w:rsid w:val="00A66034"/>
    <w:rsid w:val="00A6619C"/>
    <w:rsid w:val="00A6665F"/>
    <w:rsid w:val="00A6679F"/>
    <w:rsid w:val="00A6693A"/>
    <w:rsid w:val="00A669B1"/>
    <w:rsid w:val="00A66A15"/>
    <w:rsid w:val="00A66E72"/>
    <w:rsid w:val="00A66F89"/>
    <w:rsid w:val="00A672E5"/>
    <w:rsid w:val="00A6734C"/>
    <w:rsid w:val="00A6780B"/>
    <w:rsid w:val="00A67B4D"/>
    <w:rsid w:val="00A67E52"/>
    <w:rsid w:val="00A7094F"/>
    <w:rsid w:val="00A717C9"/>
    <w:rsid w:val="00A719C2"/>
    <w:rsid w:val="00A71B6B"/>
    <w:rsid w:val="00A7207C"/>
    <w:rsid w:val="00A72702"/>
    <w:rsid w:val="00A72908"/>
    <w:rsid w:val="00A72B10"/>
    <w:rsid w:val="00A72C7A"/>
    <w:rsid w:val="00A72CBD"/>
    <w:rsid w:val="00A72EDC"/>
    <w:rsid w:val="00A73427"/>
    <w:rsid w:val="00A734DD"/>
    <w:rsid w:val="00A738C8"/>
    <w:rsid w:val="00A73ED4"/>
    <w:rsid w:val="00A74105"/>
    <w:rsid w:val="00A74126"/>
    <w:rsid w:val="00A745E5"/>
    <w:rsid w:val="00A74ECA"/>
    <w:rsid w:val="00A7503A"/>
    <w:rsid w:val="00A751BF"/>
    <w:rsid w:val="00A752E1"/>
    <w:rsid w:val="00A75730"/>
    <w:rsid w:val="00A757B1"/>
    <w:rsid w:val="00A75DD8"/>
    <w:rsid w:val="00A75F97"/>
    <w:rsid w:val="00A76604"/>
    <w:rsid w:val="00A76983"/>
    <w:rsid w:val="00A76B69"/>
    <w:rsid w:val="00A76C56"/>
    <w:rsid w:val="00A76EE1"/>
    <w:rsid w:val="00A77597"/>
    <w:rsid w:val="00A77713"/>
    <w:rsid w:val="00A77C72"/>
    <w:rsid w:val="00A77DE3"/>
    <w:rsid w:val="00A803B0"/>
    <w:rsid w:val="00A80582"/>
    <w:rsid w:val="00A80956"/>
    <w:rsid w:val="00A80CFB"/>
    <w:rsid w:val="00A80D38"/>
    <w:rsid w:val="00A80E8D"/>
    <w:rsid w:val="00A81081"/>
    <w:rsid w:val="00A81B2A"/>
    <w:rsid w:val="00A81E5B"/>
    <w:rsid w:val="00A81E8E"/>
    <w:rsid w:val="00A8273D"/>
    <w:rsid w:val="00A829AE"/>
    <w:rsid w:val="00A83476"/>
    <w:rsid w:val="00A83BEE"/>
    <w:rsid w:val="00A840AF"/>
    <w:rsid w:val="00A8422D"/>
    <w:rsid w:val="00A845D2"/>
    <w:rsid w:val="00A8479A"/>
    <w:rsid w:val="00A84824"/>
    <w:rsid w:val="00A849F7"/>
    <w:rsid w:val="00A84B4F"/>
    <w:rsid w:val="00A85624"/>
    <w:rsid w:val="00A856DC"/>
    <w:rsid w:val="00A85E3C"/>
    <w:rsid w:val="00A85F43"/>
    <w:rsid w:val="00A868C7"/>
    <w:rsid w:val="00A86FB4"/>
    <w:rsid w:val="00A87556"/>
    <w:rsid w:val="00A875CB"/>
    <w:rsid w:val="00A87641"/>
    <w:rsid w:val="00A87AAB"/>
    <w:rsid w:val="00A87C49"/>
    <w:rsid w:val="00A87D79"/>
    <w:rsid w:val="00A903AA"/>
    <w:rsid w:val="00A906B2"/>
    <w:rsid w:val="00A90A07"/>
    <w:rsid w:val="00A90A5B"/>
    <w:rsid w:val="00A90A68"/>
    <w:rsid w:val="00A90B01"/>
    <w:rsid w:val="00A90D01"/>
    <w:rsid w:val="00A90FA0"/>
    <w:rsid w:val="00A91020"/>
    <w:rsid w:val="00A91AE5"/>
    <w:rsid w:val="00A920E7"/>
    <w:rsid w:val="00A92CD0"/>
    <w:rsid w:val="00A931F6"/>
    <w:rsid w:val="00A93504"/>
    <w:rsid w:val="00A939FA"/>
    <w:rsid w:val="00A93A04"/>
    <w:rsid w:val="00A9411E"/>
    <w:rsid w:val="00A948C5"/>
    <w:rsid w:val="00A94BFF"/>
    <w:rsid w:val="00A94CDB"/>
    <w:rsid w:val="00A94E2B"/>
    <w:rsid w:val="00A957DC"/>
    <w:rsid w:val="00A95C1E"/>
    <w:rsid w:val="00A95F75"/>
    <w:rsid w:val="00A95FC5"/>
    <w:rsid w:val="00A96860"/>
    <w:rsid w:val="00A96B54"/>
    <w:rsid w:val="00A97B6D"/>
    <w:rsid w:val="00A97E4B"/>
    <w:rsid w:val="00A97F48"/>
    <w:rsid w:val="00A97F7B"/>
    <w:rsid w:val="00A97FD0"/>
    <w:rsid w:val="00AA09D7"/>
    <w:rsid w:val="00AA0D5E"/>
    <w:rsid w:val="00AA0E3A"/>
    <w:rsid w:val="00AA11C5"/>
    <w:rsid w:val="00AA164B"/>
    <w:rsid w:val="00AA17BB"/>
    <w:rsid w:val="00AA1A99"/>
    <w:rsid w:val="00AA1C4C"/>
    <w:rsid w:val="00AA1FAC"/>
    <w:rsid w:val="00AA23A9"/>
    <w:rsid w:val="00AA271B"/>
    <w:rsid w:val="00AA2837"/>
    <w:rsid w:val="00AA33BD"/>
    <w:rsid w:val="00AA37B8"/>
    <w:rsid w:val="00AA3AD3"/>
    <w:rsid w:val="00AA410C"/>
    <w:rsid w:val="00AA447D"/>
    <w:rsid w:val="00AA4853"/>
    <w:rsid w:val="00AA4B2F"/>
    <w:rsid w:val="00AA4CD0"/>
    <w:rsid w:val="00AA4EB2"/>
    <w:rsid w:val="00AA5723"/>
    <w:rsid w:val="00AA57AC"/>
    <w:rsid w:val="00AA59C7"/>
    <w:rsid w:val="00AA5ECE"/>
    <w:rsid w:val="00AA600D"/>
    <w:rsid w:val="00AA615D"/>
    <w:rsid w:val="00AA66C2"/>
    <w:rsid w:val="00AA6EC8"/>
    <w:rsid w:val="00AA6EE0"/>
    <w:rsid w:val="00AA6FFA"/>
    <w:rsid w:val="00AA746A"/>
    <w:rsid w:val="00AA7659"/>
    <w:rsid w:val="00AA7C35"/>
    <w:rsid w:val="00AA7FF7"/>
    <w:rsid w:val="00AB03AA"/>
    <w:rsid w:val="00AB0558"/>
    <w:rsid w:val="00AB08AB"/>
    <w:rsid w:val="00AB0935"/>
    <w:rsid w:val="00AB0F7C"/>
    <w:rsid w:val="00AB10F8"/>
    <w:rsid w:val="00AB2440"/>
    <w:rsid w:val="00AB269F"/>
    <w:rsid w:val="00AB3092"/>
    <w:rsid w:val="00AB3680"/>
    <w:rsid w:val="00AB39F2"/>
    <w:rsid w:val="00AB3F1B"/>
    <w:rsid w:val="00AB3FA2"/>
    <w:rsid w:val="00AB4920"/>
    <w:rsid w:val="00AB4B53"/>
    <w:rsid w:val="00AB505E"/>
    <w:rsid w:val="00AB5087"/>
    <w:rsid w:val="00AB51B1"/>
    <w:rsid w:val="00AB535D"/>
    <w:rsid w:val="00AB59FB"/>
    <w:rsid w:val="00AB5BC9"/>
    <w:rsid w:val="00AB5C5B"/>
    <w:rsid w:val="00AB5EB5"/>
    <w:rsid w:val="00AB73B9"/>
    <w:rsid w:val="00AB77E2"/>
    <w:rsid w:val="00AB782F"/>
    <w:rsid w:val="00AB7A43"/>
    <w:rsid w:val="00AB7B1E"/>
    <w:rsid w:val="00AB7E4B"/>
    <w:rsid w:val="00AB7ECD"/>
    <w:rsid w:val="00AC0170"/>
    <w:rsid w:val="00AC099A"/>
    <w:rsid w:val="00AC0C5F"/>
    <w:rsid w:val="00AC0EF3"/>
    <w:rsid w:val="00AC1058"/>
    <w:rsid w:val="00AC126F"/>
    <w:rsid w:val="00AC1578"/>
    <w:rsid w:val="00AC1681"/>
    <w:rsid w:val="00AC1A94"/>
    <w:rsid w:val="00AC279D"/>
    <w:rsid w:val="00AC2EB8"/>
    <w:rsid w:val="00AC2FF6"/>
    <w:rsid w:val="00AC3155"/>
    <w:rsid w:val="00AC3397"/>
    <w:rsid w:val="00AC33C2"/>
    <w:rsid w:val="00AC3980"/>
    <w:rsid w:val="00AC3EB3"/>
    <w:rsid w:val="00AC4125"/>
    <w:rsid w:val="00AC4296"/>
    <w:rsid w:val="00AC4606"/>
    <w:rsid w:val="00AC4BF2"/>
    <w:rsid w:val="00AC4BF9"/>
    <w:rsid w:val="00AC4D0A"/>
    <w:rsid w:val="00AC5000"/>
    <w:rsid w:val="00AC5095"/>
    <w:rsid w:val="00AC5364"/>
    <w:rsid w:val="00AC542B"/>
    <w:rsid w:val="00AC59D4"/>
    <w:rsid w:val="00AC5C38"/>
    <w:rsid w:val="00AC5D52"/>
    <w:rsid w:val="00AC5DF9"/>
    <w:rsid w:val="00AC652F"/>
    <w:rsid w:val="00AC6772"/>
    <w:rsid w:val="00AC731B"/>
    <w:rsid w:val="00AC7804"/>
    <w:rsid w:val="00AC78D6"/>
    <w:rsid w:val="00AC7A7F"/>
    <w:rsid w:val="00AD06A0"/>
    <w:rsid w:val="00AD10B9"/>
    <w:rsid w:val="00AD1A1A"/>
    <w:rsid w:val="00AD1B96"/>
    <w:rsid w:val="00AD20A0"/>
    <w:rsid w:val="00AD22B0"/>
    <w:rsid w:val="00AD2635"/>
    <w:rsid w:val="00AD28FF"/>
    <w:rsid w:val="00AD2919"/>
    <w:rsid w:val="00AD2B1D"/>
    <w:rsid w:val="00AD3016"/>
    <w:rsid w:val="00AD303F"/>
    <w:rsid w:val="00AD31BC"/>
    <w:rsid w:val="00AD4313"/>
    <w:rsid w:val="00AD44DF"/>
    <w:rsid w:val="00AD47DC"/>
    <w:rsid w:val="00AD4D5D"/>
    <w:rsid w:val="00AD514A"/>
    <w:rsid w:val="00AD53FD"/>
    <w:rsid w:val="00AD558C"/>
    <w:rsid w:val="00AD5F58"/>
    <w:rsid w:val="00AD6021"/>
    <w:rsid w:val="00AD61B9"/>
    <w:rsid w:val="00AD6B6C"/>
    <w:rsid w:val="00AD6FC6"/>
    <w:rsid w:val="00AD718E"/>
    <w:rsid w:val="00AE0B8C"/>
    <w:rsid w:val="00AE0DE1"/>
    <w:rsid w:val="00AE0F0C"/>
    <w:rsid w:val="00AE11C2"/>
    <w:rsid w:val="00AE13D4"/>
    <w:rsid w:val="00AE1831"/>
    <w:rsid w:val="00AE1A3F"/>
    <w:rsid w:val="00AE1C11"/>
    <w:rsid w:val="00AE1C67"/>
    <w:rsid w:val="00AE1CA1"/>
    <w:rsid w:val="00AE1E37"/>
    <w:rsid w:val="00AE3068"/>
    <w:rsid w:val="00AE3189"/>
    <w:rsid w:val="00AE3270"/>
    <w:rsid w:val="00AE3A58"/>
    <w:rsid w:val="00AE3E44"/>
    <w:rsid w:val="00AE4134"/>
    <w:rsid w:val="00AE4367"/>
    <w:rsid w:val="00AE44DD"/>
    <w:rsid w:val="00AE4979"/>
    <w:rsid w:val="00AE49CC"/>
    <w:rsid w:val="00AE4AC8"/>
    <w:rsid w:val="00AE5013"/>
    <w:rsid w:val="00AE564E"/>
    <w:rsid w:val="00AE57B7"/>
    <w:rsid w:val="00AE59F4"/>
    <w:rsid w:val="00AE5A65"/>
    <w:rsid w:val="00AE5F5E"/>
    <w:rsid w:val="00AE6699"/>
    <w:rsid w:val="00AE67AB"/>
    <w:rsid w:val="00AE6B62"/>
    <w:rsid w:val="00AE6C30"/>
    <w:rsid w:val="00AE76FA"/>
    <w:rsid w:val="00AE77E3"/>
    <w:rsid w:val="00AE7A9D"/>
    <w:rsid w:val="00AE7EFD"/>
    <w:rsid w:val="00AF049B"/>
    <w:rsid w:val="00AF051B"/>
    <w:rsid w:val="00AF0A63"/>
    <w:rsid w:val="00AF0C95"/>
    <w:rsid w:val="00AF170E"/>
    <w:rsid w:val="00AF1B4C"/>
    <w:rsid w:val="00AF1C6D"/>
    <w:rsid w:val="00AF2718"/>
    <w:rsid w:val="00AF273B"/>
    <w:rsid w:val="00AF370A"/>
    <w:rsid w:val="00AF3861"/>
    <w:rsid w:val="00AF39CF"/>
    <w:rsid w:val="00AF3C2C"/>
    <w:rsid w:val="00AF447F"/>
    <w:rsid w:val="00AF46DD"/>
    <w:rsid w:val="00AF4743"/>
    <w:rsid w:val="00AF48C2"/>
    <w:rsid w:val="00AF4B53"/>
    <w:rsid w:val="00AF53DA"/>
    <w:rsid w:val="00AF55CC"/>
    <w:rsid w:val="00AF5809"/>
    <w:rsid w:val="00AF593B"/>
    <w:rsid w:val="00AF60D5"/>
    <w:rsid w:val="00AF6177"/>
    <w:rsid w:val="00AF624E"/>
    <w:rsid w:val="00AF63C1"/>
    <w:rsid w:val="00AF669D"/>
    <w:rsid w:val="00AF6A42"/>
    <w:rsid w:val="00AF6BA8"/>
    <w:rsid w:val="00AF6BDB"/>
    <w:rsid w:val="00AF6D38"/>
    <w:rsid w:val="00AF6E4E"/>
    <w:rsid w:val="00AF6FE1"/>
    <w:rsid w:val="00AF76F3"/>
    <w:rsid w:val="00AF778E"/>
    <w:rsid w:val="00AF7B2C"/>
    <w:rsid w:val="00AF7CC0"/>
    <w:rsid w:val="00AF7D18"/>
    <w:rsid w:val="00B0043A"/>
    <w:rsid w:val="00B00E29"/>
    <w:rsid w:val="00B010E8"/>
    <w:rsid w:val="00B012E4"/>
    <w:rsid w:val="00B01C66"/>
    <w:rsid w:val="00B0235D"/>
    <w:rsid w:val="00B02662"/>
    <w:rsid w:val="00B028E0"/>
    <w:rsid w:val="00B02ACC"/>
    <w:rsid w:val="00B02BBD"/>
    <w:rsid w:val="00B02CF8"/>
    <w:rsid w:val="00B0329B"/>
    <w:rsid w:val="00B03448"/>
    <w:rsid w:val="00B034F4"/>
    <w:rsid w:val="00B0373B"/>
    <w:rsid w:val="00B03742"/>
    <w:rsid w:val="00B03AF2"/>
    <w:rsid w:val="00B03CB5"/>
    <w:rsid w:val="00B04900"/>
    <w:rsid w:val="00B04ED8"/>
    <w:rsid w:val="00B05101"/>
    <w:rsid w:val="00B0525F"/>
    <w:rsid w:val="00B057CF"/>
    <w:rsid w:val="00B05C9D"/>
    <w:rsid w:val="00B05FD5"/>
    <w:rsid w:val="00B061FB"/>
    <w:rsid w:val="00B0621D"/>
    <w:rsid w:val="00B0639F"/>
    <w:rsid w:val="00B06534"/>
    <w:rsid w:val="00B06566"/>
    <w:rsid w:val="00B06897"/>
    <w:rsid w:val="00B068CC"/>
    <w:rsid w:val="00B06E5B"/>
    <w:rsid w:val="00B07299"/>
    <w:rsid w:val="00B0754E"/>
    <w:rsid w:val="00B07565"/>
    <w:rsid w:val="00B07C57"/>
    <w:rsid w:val="00B108A5"/>
    <w:rsid w:val="00B113FF"/>
    <w:rsid w:val="00B115EC"/>
    <w:rsid w:val="00B12099"/>
    <w:rsid w:val="00B12311"/>
    <w:rsid w:val="00B12BC1"/>
    <w:rsid w:val="00B131E2"/>
    <w:rsid w:val="00B1325C"/>
    <w:rsid w:val="00B13466"/>
    <w:rsid w:val="00B13CAD"/>
    <w:rsid w:val="00B13E87"/>
    <w:rsid w:val="00B14057"/>
    <w:rsid w:val="00B14B59"/>
    <w:rsid w:val="00B14CC6"/>
    <w:rsid w:val="00B14DED"/>
    <w:rsid w:val="00B14F72"/>
    <w:rsid w:val="00B150C5"/>
    <w:rsid w:val="00B15ACA"/>
    <w:rsid w:val="00B15C23"/>
    <w:rsid w:val="00B15EE0"/>
    <w:rsid w:val="00B16022"/>
    <w:rsid w:val="00B160D3"/>
    <w:rsid w:val="00B16165"/>
    <w:rsid w:val="00B16261"/>
    <w:rsid w:val="00B162C2"/>
    <w:rsid w:val="00B16479"/>
    <w:rsid w:val="00B168D0"/>
    <w:rsid w:val="00B168E8"/>
    <w:rsid w:val="00B16905"/>
    <w:rsid w:val="00B16BB1"/>
    <w:rsid w:val="00B16D3E"/>
    <w:rsid w:val="00B16D5A"/>
    <w:rsid w:val="00B16FF2"/>
    <w:rsid w:val="00B1775E"/>
    <w:rsid w:val="00B17939"/>
    <w:rsid w:val="00B179FF"/>
    <w:rsid w:val="00B17A6F"/>
    <w:rsid w:val="00B20653"/>
    <w:rsid w:val="00B2087E"/>
    <w:rsid w:val="00B20BAD"/>
    <w:rsid w:val="00B20F0B"/>
    <w:rsid w:val="00B212F6"/>
    <w:rsid w:val="00B2137C"/>
    <w:rsid w:val="00B216F0"/>
    <w:rsid w:val="00B217A2"/>
    <w:rsid w:val="00B21ED3"/>
    <w:rsid w:val="00B222CB"/>
    <w:rsid w:val="00B22911"/>
    <w:rsid w:val="00B22A9E"/>
    <w:rsid w:val="00B22E90"/>
    <w:rsid w:val="00B2379B"/>
    <w:rsid w:val="00B23C57"/>
    <w:rsid w:val="00B23D7C"/>
    <w:rsid w:val="00B24194"/>
    <w:rsid w:val="00B241C7"/>
    <w:rsid w:val="00B2437C"/>
    <w:rsid w:val="00B24AA0"/>
    <w:rsid w:val="00B24D8E"/>
    <w:rsid w:val="00B25119"/>
    <w:rsid w:val="00B2535F"/>
    <w:rsid w:val="00B25452"/>
    <w:rsid w:val="00B257AE"/>
    <w:rsid w:val="00B259C3"/>
    <w:rsid w:val="00B26522"/>
    <w:rsid w:val="00B26D3B"/>
    <w:rsid w:val="00B26E9F"/>
    <w:rsid w:val="00B26F90"/>
    <w:rsid w:val="00B26FCA"/>
    <w:rsid w:val="00B27168"/>
    <w:rsid w:val="00B274CE"/>
    <w:rsid w:val="00B279DD"/>
    <w:rsid w:val="00B27B72"/>
    <w:rsid w:val="00B3034E"/>
    <w:rsid w:val="00B30843"/>
    <w:rsid w:val="00B30E96"/>
    <w:rsid w:val="00B30F8B"/>
    <w:rsid w:val="00B31324"/>
    <w:rsid w:val="00B31728"/>
    <w:rsid w:val="00B318A0"/>
    <w:rsid w:val="00B318C5"/>
    <w:rsid w:val="00B32B99"/>
    <w:rsid w:val="00B32CC0"/>
    <w:rsid w:val="00B33B56"/>
    <w:rsid w:val="00B34247"/>
    <w:rsid w:val="00B34E21"/>
    <w:rsid w:val="00B357A8"/>
    <w:rsid w:val="00B35C35"/>
    <w:rsid w:val="00B36106"/>
    <w:rsid w:val="00B369E3"/>
    <w:rsid w:val="00B37023"/>
    <w:rsid w:val="00B3781C"/>
    <w:rsid w:val="00B37CD2"/>
    <w:rsid w:val="00B37E07"/>
    <w:rsid w:val="00B37FCA"/>
    <w:rsid w:val="00B4023D"/>
    <w:rsid w:val="00B40479"/>
    <w:rsid w:val="00B40AE4"/>
    <w:rsid w:val="00B40EF6"/>
    <w:rsid w:val="00B410BD"/>
    <w:rsid w:val="00B41EE2"/>
    <w:rsid w:val="00B421AE"/>
    <w:rsid w:val="00B421DD"/>
    <w:rsid w:val="00B421DE"/>
    <w:rsid w:val="00B43069"/>
    <w:rsid w:val="00B433EC"/>
    <w:rsid w:val="00B43998"/>
    <w:rsid w:val="00B43A08"/>
    <w:rsid w:val="00B43CD5"/>
    <w:rsid w:val="00B44067"/>
    <w:rsid w:val="00B4536A"/>
    <w:rsid w:val="00B4576D"/>
    <w:rsid w:val="00B4599F"/>
    <w:rsid w:val="00B459B3"/>
    <w:rsid w:val="00B459EB"/>
    <w:rsid w:val="00B468A2"/>
    <w:rsid w:val="00B46A2A"/>
    <w:rsid w:val="00B46BE5"/>
    <w:rsid w:val="00B46D68"/>
    <w:rsid w:val="00B46E11"/>
    <w:rsid w:val="00B46F88"/>
    <w:rsid w:val="00B47174"/>
    <w:rsid w:val="00B4734D"/>
    <w:rsid w:val="00B473D1"/>
    <w:rsid w:val="00B47963"/>
    <w:rsid w:val="00B47A53"/>
    <w:rsid w:val="00B47B0A"/>
    <w:rsid w:val="00B5004C"/>
    <w:rsid w:val="00B50137"/>
    <w:rsid w:val="00B50670"/>
    <w:rsid w:val="00B508AF"/>
    <w:rsid w:val="00B50BE0"/>
    <w:rsid w:val="00B50CB9"/>
    <w:rsid w:val="00B50DB4"/>
    <w:rsid w:val="00B50F5B"/>
    <w:rsid w:val="00B50FA3"/>
    <w:rsid w:val="00B51070"/>
    <w:rsid w:val="00B512B1"/>
    <w:rsid w:val="00B5149E"/>
    <w:rsid w:val="00B51A39"/>
    <w:rsid w:val="00B51D23"/>
    <w:rsid w:val="00B51D51"/>
    <w:rsid w:val="00B52426"/>
    <w:rsid w:val="00B52564"/>
    <w:rsid w:val="00B52FEB"/>
    <w:rsid w:val="00B533AE"/>
    <w:rsid w:val="00B53749"/>
    <w:rsid w:val="00B54433"/>
    <w:rsid w:val="00B54749"/>
    <w:rsid w:val="00B54781"/>
    <w:rsid w:val="00B549F4"/>
    <w:rsid w:val="00B54C83"/>
    <w:rsid w:val="00B55863"/>
    <w:rsid w:val="00B558DD"/>
    <w:rsid w:val="00B558FF"/>
    <w:rsid w:val="00B55EC8"/>
    <w:rsid w:val="00B55EDF"/>
    <w:rsid w:val="00B56130"/>
    <w:rsid w:val="00B5628D"/>
    <w:rsid w:val="00B56A41"/>
    <w:rsid w:val="00B5709F"/>
    <w:rsid w:val="00B578F0"/>
    <w:rsid w:val="00B57E5A"/>
    <w:rsid w:val="00B60107"/>
    <w:rsid w:val="00B60C2D"/>
    <w:rsid w:val="00B60ECE"/>
    <w:rsid w:val="00B61F8C"/>
    <w:rsid w:val="00B62440"/>
    <w:rsid w:val="00B6266E"/>
    <w:rsid w:val="00B62BEC"/>
    <w:rsid w:val="00B6326B"/>
    <w:rsid w:val="00B63A7A"/>
    <w:rsid w:val="00B63AA5"/>
    <w:rsid w:val="00B63D69"/>
    <w:rsid w:val="00B63FCB"/>
    <w:rsid w:val="00B647A4"/>
    <w:rsid w:val="00B64C83"/>
    <w:rsid w:val="00B65142"/>
    <w:rsid w:val="00B65674"/>
    <w:rsid w:val="00B658A9"/>
    <w:rsid w:val="00B65FC1"/>
    <w:rsid w:val="00B65FC2"/>
    <w:rsid w:val="00B665EC"/>
    <w:rsid w:val="00B669EA"/>
    <w:rsid w:val="00B66AA6"/>
    <w:rsid w:val="00B67174"/>
    <w:rsid w:val="00B6765C"/>
    <w:rsid w:val="00B678C2"/>
    <w:rsid w:val="00B67D48"/>
    <w:rsid w:val="00B7009C"/>
    <w:rsid w:val="00B7018F"/>
    <w:rsid w:val="00B70443"/>
    <w:rsid w:val="00B7066D"/>
    <w:rsid w:val="00B70B29"/>
    <w:rsid w:val="00B70D53"/>
    <w:rsid w:val="00B70DBF"/>
    <w:rsid w:val="00B70E4E"/>
    <w:rsid w:val="00B7109B"/>
    <w:rsid w:val="00B71972"/>
    <w:rsid w:val="00B71B80"/>
    <w:rsid w:val="00B7209F"/>
    <w:rsid w:val="00B722DC"/>
    <w:rsid w:val="00B72707"/>
    <w:rsid w:val="00B728E4"/>
    <w:rsid w:val="00B72AF4"/>
    <w:rsid w:val="00B72B27"/>
    <w:rsid w:val="00B72B73"/>
    <w:rsid w:val="00B73372"/>
    <w:rsid w:val="00B734A6"/>
    <w:rsid w:val="00B73C0A"/>
    <w:rsid w:val="00B73F0D"/>
    <w:rsid w:val="00B742DF"/>
    <w:rsid w:val="00B7439B"/>
    <w:rsid w:val="00B74AFF"/>
    <w:rsid w:val="00B750B4"/>
    <w:rsid w:val="00B757EB"/>
    <w:rsid w:val="00B758DE"/>
    <w:rsid w:val="00B760AF"/>
    <w:rsid w:val="00B7621E"/>
    <w:rsid w:val="00B7622A"/>
    <w:rsid w:val="00B7622B"/>
    <w:rsid w:val="00B76293"/>
    <w:rsid w:val="00B76403"/>
    <w:rsid w:val="00B7678D"/>
    <w:rsid w:val="00B768A1"/>
    <w:rsid w:val="00B770BE"/>
    <w:rsid w:val="00B77D57"/>
    <w:rsid w:val="00B8040A"/>
    <w:rsid w:val="00B804A8"/>
    <w:rsid w:val="00B80C4E"/>
    <w:rsid w:val="00B8131A"/>
    <w:rsid w:val="00B8154C"/>
    <w:rsid w:val="00B81577"/>
    <w:rsid w:val="00B81722"/>
    <w:rsid w:val="00B81BE2"/>
    <w:rsid w:val="00B81C38"/>
    <w:rsid w:val="00B81FA5"/>
    <w:rsid w:val="00B82646"/>
    <w:rsid w:val="00B82F6E"/>
    <w:rsid w:val="00B830D1"/>
    <w:rsid w:val="00B8334E"/>
    <w:rsid w:val="00B834A9"/>
    <w:rsid w:val="00B837FE"/>
    <w:rsid w:val="00B8389C"/>
    <w:rsid w:val="00B83FC1"/>
    <w:rsid w:val="00B8438C"/>
    <w:rsid w:val="00B8521C"/>
    <w:rsid w:val="00B854F5"/>
    <w:rsid w:val="00B8561E"/>
    <w:rsid w:val="00B861A8"/>
    <w:rsid w:val="00B867B6"/>
    <w:rsid w:val="00B87419"/>
    <w:rsid w:val="00B87626"/>
    <w:rsid w:val="00B87CD2"/>
    <w:rsid w:val="00B9023B"/>
    <w:rsid w:val="00B90D43"/>
    <w:rsid w:val="00B90D75"/>
    <w:rsid w:val="00B90D76"/>
    <w:rsid w:val="00B90DA5"/>
    <w:rsid w:val="00B90E8B"/>
    <w:rsid w:val="00B9105F"/>
    <w:rsid w:val="00B91211"/>
    <w:rsid w:val="00B9174B"/>
    <w:rsid w:val="00B91B65"/>
    <w:rsid w:val="00B91D17"/>
    <w:rsid w:val="00B91DB2"/>
    <w:rsid w:val="00B92154"/>
    <w:rsid w:val="00B92391"/>
    <w:rsid w:val="00B9295C"/>
    <w:rsid w:val="00B92C84"/>
    <w:rsid w:val="00B931CE"/>
    <w:rsid w:val="00B935AD"/>
    <w:rsid w:val="00B93719"/>
    <w:rsid w:val="00B937BB"/>
    <w:rsid w:val="00B93918"/>
    <w:rsid w:val="00B93A6C"/>
    <w:rsid w:val="00B93CC3"/>
    <w:rsid w:val="00B940E1"/>
    <w:rsid w:val="00B94779"/>
    <w:rsid w:val="00B949AB"/>
    <w:rsid w:val="00B95308"/>
    <w:rsid w:val="00B95405"/>
    <w:rsid w:val="00B958C6"/>
    <w:rsid w:val="00B967C7"/>
    <w:rsid w:val="00B96A3B"/>
    <w:rsid w:val="00B96ABD"/>
    <w:rsid w:val="00B96BDC"/>
    <w:rsid w:val="00B96ED4"/>
    <w:rsid w:val="00B971FF"/>
    <w:rsid w:val="00B97527"/>
    <w:rsid w:val="00B97971"/>
    <w:rsid w:val="00B97EC7"/>
    <w:rsid w:val="00B97FC0"/>
    <w:rsid w:val="00BA00CD"/>
    <w:rsid w:val="00BA046B"/>
    <w:rsid w:val="00BA05F0"/>
    <w:rsid w:val="00BA0BD5"/>
    <w:rsid w:val="00BA1228"/>
    <w:rsid w:val="00BA13C0"/>
    <w:rsid w:val="00BA1597"/>
    <w:rsid w:val="00BA1695"/>
    <w:rsid w:val="00BA16E3"/>
    <w:rsid w:val="00BA198C"/>
    <w:rsid w:val="00BA19A7"/>
    <w:rsid w:val="00BA1AFD"/>
    <w:rsid w:val="00BA1B6B"/>
    <w:rsid w:val="00BA1C37"/>
    <w:rsid w:val="00BA22B5"/>
    <w:rsid w:val="00BA22FB"/>
    <w:rsid w:val="00BA24EB"/>
    <w:rsid w:val="00BA2735"/>
    <w:rsid w:val="00BA2914"/>
    <w:rsid w:val="00BA2A41"/>
    <w:rsid w:val="00BA2E05"/>
    <w:rsid w:val="00BA2E8A"/>
    <w:rsid w:val="00BA3170"/>
    <w:rsid w:val="00BA32B2"/>
    <w:rsid w:val="00BA339A"/>
    <w:rsid w:val="00BA34C8"/>
    <w:rsid w:val="00BA3A0B"/>
    <w:rsid w:val="00BA3BE1"/>
    <w:rsid w:val="00BA3D48"/>
    <w:rsid w:val="00BA3DFE"/>
    <w:rsid w:val="00BA465F"/>
    <w:rsid w:val="00BA4E8F"/>
    <w:rsid w:val="00BA4EA5"/>
    <w:rsid w:val="00BA5241"/>
    <w:rsid w:val="00BA5892"/>
    <w:rsid w:val="00BA61D2"/>
    <w:rsid w:val="00BA6335"/>
    <w:rsid w:val="00BA6C26"/>
    <w:rsid w:val="00BA76E3"/>
    <w:rsid w:val="00BA7AE4"/>
    <w:rsid w:val="00BA7CAD"/>
    <w:rsid w:val="00BA7DF2"/>
    <w:rsid w:val="00BA7EDD"/>
    <w:rsid w:val="00BB03F5"/>
    <w:rsid w:val="00BB059A"/>
    <w:rsid w:val="00BB09EE"/>
    <w:rsid w:val="00BB0AB0"/>
    <w:rsid w:val="00BB0E3B"/>
    <w:rsid w:val="00BB0F85"/>
    <w:rsid w:val="00BB11D6"/>
    <w:rsid w:val="00BB1339"/>
    <w:rsid w:val="00BB182B"/>
    <w:rsid w:val="00BB1AEF"/>
    <w:rsid w:val="00BB1E03"/>
    <w:rsid w:val="00BB2387"/>
    <w:rsid w:val="00BB2E25"/>
    <w:rsid w:val="00BB3920"/>
    <w:rsid w:val="00BB3CEE"/>
    <w:rsid w:val="00BB43AA"/>
    <w:rsid w:val="00BB4F18"/>
    <w:rsid w:val="00BB50B4"/>
    <w:rsid w:val="00BB5370"/>
    <w:rsid w:val="00BB55E4"/>
    <w:rsid w:val="00BB595C"/>
    <w:rsid w:val="00BB5E62"/>
    <w:rsid w:val="00BB6222"/>
    <w:rsid w:val="00BB63B4"/>
    <w:rsid w:val="00BB63C1"/>
    <w:rsid w:val="00BB6627"/>
    <w:rsid w:val="00BB6725"/>
    <w:rsid w:val="00BB6862"/>
    <w:rsid w:val="00BB6A95"/>
    <w:rsid w:val="00BB6B1D"/>
    <w:rsid w:val="00BB707C"/>
    <w:rsid w:val="00BB7480"/>
    <w:rsid w:val="00BB7790"/>
    <w:rsid w:val="00BB77C3"/>
    <w:rsid w:val="00BC08F8"/>
    <w:rsid w:val="00BC0CFC"/>
    <w:rsid w:val="00BC0E6A"/>
    <w:rsid w:val="00BC0EED"/>
    <w:rsid w:val="00BC101A"/>
    <w:rsid w:val="00BC113E"/>
    <w:rsid w:val="00BC127E"/>
    <w:rsid w:val="00BC1663"/>
    <w:rsid w:val="00BC1875"/>
    <w:rsid w:val="00BC1898"/>
    <w:rsid w:val="00BC198F"/>
    <w:rsid w:val="00BC2312"/>
    <w:rsid w:val="00BC2327"/>
    <w:rsid w:val="00BC33CF"/>
    <w:rsid w:val="00BC3449"/>
    <w:rsid w:val="00BC3667"/>
    <w:rsid w:val="00BC3AE1"/>
    <w:rsid w:val="00BC3D44"/>
    <w:rsid w:val="00BC4B65"/>
    <w:rsid w:val="00BC4DE7"/>
    <w:rsid w:val="00BC6031"/>
    <w:rsid w:val="00BC677E"/>
    <w:rsid w:val="00BC6E01"/>
    <w:rsid w:val="00BC6FB3"/>
    <w:rsid w:val="00BC6FB9"/>
    <w:rsid w:val="00BC72F1"/>
    <w:rsid w:val="00BC7564"/>
    <w:rsid w:val="00BC7703"/>
    <w:rsid w:val="00BC788E"/>
    <w:rsid w:val="00BC79DE"/>
    <w:rsid w:val="00BC7E7A"/>
    <w:rsid w:val="00BD08A9"/>
    <w:rsid w:val="00BD0EF2"/>
    <w:rsid w:val="00BD18BD"/>
    <w:rsid w:val="00BD1D76"/>
    <w:rsid w:val="00BD2000"/>
    <w:rsid w:val="00BD20AB"/>
    <w:rsid w:val="00BD2C83"/>
    <w:rsid w:val="00BD3081"/>
    <w:rsid w:val="00BD34CE"/>
    <w:rsid w:val="00BD395F"/>
    <w:rsid w:val="00BD3ADB"/>
    <w:rsid w:val="00BD3B66"/>
    <w:rsid w:val="00BD3EC0"/>
    <w:rsid w:val="00BD4082"/>
    <w:rsid w:val="00BD431E"/>
    <w:rsid w:val="00BD4356"/>
    <w:rsid w:val="00BD467D"/>
    <w:rsid w:val="00BD477B"/>
    <w:rsid w:val="00BD484A"/>
    <w:rsid w:val="00BD495A"/>
    <w:rsid w:val="00BD4D67"/>
    <w:rsid w:val="00BD5061"/>
    <w:rsid w:val="00BD5280"/>
    <w:rsid w:val="00BD5591"/>
    <w:rsid w:val="00BD56A6"/>
    <w:rsid w:val="00BD6867"/>
    <w:rsid w:val="00BD68B0"/>
    <w:rsid w:val="00BD6BDE"/>
    <w:rsid w:val="00BD7FB2"/>
    <w:rsid w:val="00BE01D5"/>
    <w:rsid w:val="00BE0D2C"/>
    <w:rsid w:val="00BE0E4E"/>
    <w:rsid w:val="00BE10FC"/>
    <w:rsid w:val="00BE1162"/>
    <w:rsid w:val="00BE145B"/>
    <w:rsid w:val="00BE2715"/>
    <w:rsid w:val="00BE2BBA"/>
    <w:rsid w:val="00BE31F0"/>
    <w:rsid w:val="00BE4059"/>
    <w:rsid w:val="00BE418A"/>
    <w:rsid w:val="00BE43D1"/>
    <w:rsid w:val="00BE4BB1"/>
    <w:rsid w:val="00BE4E7A"/>
    <w:rsid w:val="00BE4EE4"/>
    <w:rsid w:val="00BE5C8D"/>
    <w:rsid w:val="00BE5D74"/>
    <w:rsid w:val="00BE6411"/>
    <w:rsid w:val="00BE7154"/>
    <w:rsid w:val="00BE7314"/>
    <w:rsid w:val="00BE733D"/>
    <w:rsid w:val="00BE7414"/>
    <w:rsid w:val="00BE78A9"/>
    <w:rsid w:val="00BE78D0"/>
    <w:rsid w:val="00BE79DF"/>
    <w:rsid w:val="00BF035C"/>
    <w:rsid w:val="00BF036F"/>
    <w:rsid w:val="00BF0650"/>
    <w:rsid w:val="00BF07BC"/>
    <w:rsid w:val="00BF15D3"/>
    <w:rsid w:val="00BF18CF"/>
    <w:rsid w:val="00BF2837"/>
    <w:rsid w:val="00BF29C5"/>
    <w:rsid w:val="00BF2AED"/>
    <w:rsid w:val="00BF2B90"/>
    <w:rsid w:val="00BF2C22"/>
    <w:rsid w:val="00BF3096"/>
    <w:rsid w:val="00BF33DE"/>
    <w:rsid w:val="00BF3C0E"/>
    <w:rsid w:val="00BF3FAB"/>
    <w:rsid w:val="00BF44B7"/>
    <w:rsid w:val="00BF4A97"/>
    <w:rsid w:val="00BF4C71"/>
    <w:rsid w:val="00BF515B"/>
    <w:rsid w:val="00BF55F9"/>
    <w:rsid w:val="00BF5642"/>
    <w:rsid w:val="00BF56BB"/>
    <w:rsid w:val="00BF58B0"/>
    <w:rsid w:val="00BF598E"/>
    <w:rsid w:val="00BF600D"/>
    <w:rsid w:val="00BF65B7"/>
    <w:rsid w:val="00BF6CBB"/>
    <w:rsid w:val="00BF7E01"/>
    <w:rsid w:val="00C00149"/>
    <w:rsid w:val="00C004FB"/>
    <w:rsid w:val="00C0094F"/>
    <w:rsid w:val="00C00A92"/>
    <w:rsid w:val="00C00AFB"/>
    <w:rsid w:val="00C00CFC"/>
    <w:rsid w:val="00C012FC"/>
    <w:rsid w:val="00C01974"/>
    <w:rsid w:val="00C021E5"/>
    <w:rsid w:val="00C023D6"/>
    <w:rsid w:val="00C02565"/>
    <w:rsid w:val="00C026D2"/>
    <w:rsid w:val="00C02A97"/>
    <w:rsid w:val="00C02BA7"/>
    <w:rsid w:val="00C0365D"/>
    <w:rsid w:val="00C03E2F"/>
    <w:rsid w:val="00C0433B"/>
    <w:rsid w:val="00C04350"/>
    <w:rsid w:val="00C05320"/>
    <w:rsid w:val="00C05396"/>
    <w:rsid w:val="00C05550"/>
    <w:rsid w:val="00C05FAB"/>
    <w:rsid w:val="00C0675A"/>
    <w:rsid w:val="00C06C57"/>
    <w:rsid w:val="00C07702"/>
    <w:rsid w:val="00C07764"/>
    <w:rsid w:val="00C078C6"/>
    <w:rsid w:val="00C07B9D"/>
    <w:rsid w:val="00C07E5C"/>
    <w:rsid w:val="00C100B4"/>
    <w:rsid w:val="00C10289"/>
    <w:rsid w:val="00C1047C"/>
    <w:rsid w:val="00C10799"/>
    <w:rsid w:val="00C107C8"/>
    <w:rsid w:val="00C109CA"/>
    <w:rsid w:val="00C10AA8"/>
    <w:rsid w:val="00C10AFE"/>
    <w:rsid w:val="00C10BEC"/>
    <w:rsid w:val="00C10C11"/>
    <w:rsid w:val="00C1107F"/>
    <w:rsid w:val="00C11605"/>
    <w:rsid w:val="00C1173B"/>
    <w:rsid w:val="00C11A51"/>
    <w:rsid w:val="00C11B67"/>
    <w:rsid w:val="00C11B72"/>
    <w:rsid w:val="00C11FE4"/>
    <w:rsid w:val="00C12227"/>
    <w:rsid w:val="00C1245B"/>
    <w:rsid w:val="00C12602"/>
    <w:rsid w:val="00C127F7"/>
    <w:rsid w:val="00C12B4B"/>
    <w:rsid w:val="00C12C56"/>
    <w:rsid w:val="00C12DFF"/>
    <w:rsid w:val="00C12EBB"/>
    <w:rsid w:val="00C1303B"/>
    <w:rsid w:val="00C13240"/>
    <w:rsid w:val="00C137B2"/>
    <w:rsid w:val="00C137B4"/>
    <w:rsid w:val="00C13D02"/>
    <w:rsid w:val="00C14035"/>
    <w:rsid w:val="00C14418"/>
    <w:rsid w:val="00C1450B"/>
    <w:rsid w:val="00C14BAF"/>
    <w:rsid w:val="00C14DDA"/>
    <w:rsid w:val="00C14EA0"/>
    <w:rsid w:val="00C14FC6"/>
    <w:rsid w:val="00C15190"/>
    <w:rsid w:val="00C15605"/>
    <w:rsid w:val="00C15645"/>
    <w:rsid w:val="00C15667"/>
    <w:rsid w:val="00C15975"/>
    <w:rsid w:val="00C15C89"/>
    <w:rsid w:val="00C16201"/>
    <w:rsid w:val="00C166F7"/>
    <w:rsid w:val="00C1720C"/>
    <w:rsid w:val="00C17498"/>
    <w:rsid w:val="00C175FC"/>
    <w:rsid w:val="00C17C99"/>
    <w:rsid w:val="00C17E1C"/>
    <w:rsid w:val="00C20255"/>
    <w:rsid w:val="00C202DD"/>
    <w:rsid w:val="00C208DA"/>
    <w:rsid w:val="00C209B3"/>
    <w:rsid w:val="00C20C36"/>
    <w:rsid w:val="00C20D30"/>
    <w:rsid w:val="00C20F4E"/>
    <w:rsid w:val="00C210C9"/>
    <w:rsid w:val="00C2113C"/>
    <w:rsid w:val="00C2117F"/>
    <w:rsid w:val="00C21229"/>
    <w:rsid w:val="00C21340"/>
    <w:rsid w:val="00C21985"/>
    <w:rsid w:val="00C21AD4"/>
    <w:rsid w:val="00C22058"/>
    <w:rsid w:val="00C2237F"/>
    <w:rsid w:val="00C224EE"/>
    <w:rsid w:val="00C22AC5"/>
    <w:rsid w:val="00C2329C"/>
    <w:rsid w:val="00C2329E"/>
    <w:rsid w:val="00C235C4"/>
    <w:rsid w:val="00C237DE"/>
    <w:rsid w:val="00C2415D"/>
    <w:rsid w:val="00C24DC5"/>
    <w:rsid w:val="00C24E71"/>
    <w:rsid w:val="00C24EDF"/>
    <w:rsid w:val="00C25682"/>
    <w:rsid w:val="00C2592C"/>
    <w:rsid w:val="00C2595A"/>
    <w:rsid w:val="00C264BD"/>
    <w:rsid w:val="00C26AAE"/>
    <w:rsid w:val="00C26CE3"/>
    <w:rsid w:val="00C26FC7"/>
    <w:rsid w:val="00C2712D"/>
    <w:rsid w:val="00C276D1"/>
    <w:rsid w:val="00C27C8B"/>
    <w:rsid w:val="00C30005"/>
    <w:rsid w:val="00C30029"/>
    <w:rsid w:val="00C30075"/>
    <w:rsid w:val="00C301AC"/>
    <w:rsid w:val="00C3061A"/>
    <w:rsid w:val="00C3073B"/>
    <w:rsid w:val="00C30AB8"/>
    <w:rsid w:val="00C30C92"/>
    <w:rsid w:val="00C30CAC"/>
    <w:rsid w:val="00C3164B"/>
    <w:rsid w:val="00C31D4C"/>
    <w:rsid w:val="00C31E5B"/>
    <w:rsid w:val="00C31ED3"/>
    <w:rsid w:val="00C32A48"/>
    <w:rsid w:val="00C32D4E"/>
    <w:rsid w:val="00C3369D"/>
    <w:rsid w:val="00C33C77"/>
    <w:rsid w:val="00C33F2F"/>
    <w:rsid w:val="00C3454A"/>
    <w:rsid w:val="00C34AFC"/>
    <w:rsid w:val="00C34E9F"/>
    <w:rsid w:val="00C35060"/>
    <w:rsid w:val="00C350D6"/>
    <w:rsid w:val="00C35386"/>
    <w:rsid w:val="00C354C8"/>
    <w:rsid w:val="00C359D1"/>
    <w:rsid w:val="00C35AE2"/>
    <w:rsid w:val="00C361F6"/>
    <w:rsid w:val="00C36703"/>
    <w:rsid w:val="00C36B4C"/>
    <w:rsid w:val="00C37692"/>
    <w:rsid w:val="00C378FE"/>
    <w:rsid w:val="00C37BB2"/>
    <w:rsid w:val="00C37C16"/>
    <w:rsid w:val="00C37E5C"/>
    <w:rsid w:val="00C408CE"/>
    <w:rsid w:val="00C40908"/>
    <w:rsid w:val="00C40920"/>
    <w:rsid w:val="00C40F5F"/>
    <w:rsid w:val="00C40FEA"/>
    <w:rsid w:val="00C412E2"/>
    <w:rsid w:val="00C418A4"/>
    <w:rsid w:val="00C41A6F"/>
    <w:rsid w:val="00C41BA3"/>
    <w:rsid w:val="00C41C9B"/>
    <w:rsid w:val="00C41D22"/>
    <w:rsid w:val="00C41E3C"/>
    <w:rsid w:val="00C42B02"/>
    <w:rsid w:val="00C42B18"/>
    <w:rsid w:val="00C43294"/>
    <w:rsid w:val="00C435F3"/>
    <w:rsid w:val="00C4380C"/>
    <w:rsid w:val="00C439FA"/>
    <w:rsid w:val="00C43AE4"/>
    <w:rsid w:val="00C43B8E"/>
    <w:rsid w:val="00C443C0"/>
    <w:rsid w:val="00C445E4"/>
    <w:rsid w:val="00C445F8"/>
    <w:rsid w:val="00C4464E"/>
    <w:rsid w:val="00C44B41"/>
    <w:rsid w:val="00C45386"/>
    <w:rsid w:val="00C453D0"/>
    <w:rsid w:val="00C45576"/>
    <w:rsid w:val="00C457E4"/>
    <w:rsid w:val="00C45BE7"/>
    <w:rsid w:val="00C45ED1"/>
    <w:rsid w:val="00C4624A"/>
    <w:rsid w:val="00C4624F"/>
    <w:rsid w:val="00C466E4"/>
    <w:rsid w:val="00C466EC"/>
    <w:rsid w:val="00C467D4"/>
    <w:rsid w:val="00C476D9"/>
    <w:rsid w:val="00C500D2"/>
    <w:rsid w:val="00C5037B"/>
    <w:rsid w:val="00C5037D"/>
    <w:rsid w:val="00C506D7"/>
    <w:rsid w:val="00C50B69"/>
    <w:rsid w:val="00C50CCE"/>
    <w:rsid w:val="00C51739"/>
    <w:rsid w:val="00C51842"/>
    <w:rsid w:val="00C51CF4"/>
    <w:rsid w:val="00C5210E"/>
    <w:rsid w:val="00C5214F"/>
    <w:rsid w:val="00C5227B"/>
    <w:rsid w:val="00C53030"/>
    <w:rsid w:val="00C531EF"/>
    <w:rsid w:val="00C53273"/>
    <w:rsid w:val="00C53765"/>
    <w:rsid w:val="00C53B82"/>
    <w:rsid w:val="00C53B89"/>
    <w:rsid w:val="00C53F36"/>
    <w:rsid w:val="00C541BD"/>
    <w:rsid w:val="00C5455B"/>
    <w:rsid w:val="00C54621"/>
    <w:rsid w:val="00C5477B"/>
    <w:rsid w:val="00C56ACC"/>
    <w:rsid w:val="00C56F89"/>
    <w:rsid w:val="00C57137"/>
    <w:rsid w:val="00C57331"/>
    <w:rsid w:val="00C57987"/>
    <w:rsid w:val="00C579BD"/>
    <w:rsid w:val="00C57A4D"/>
    <w:rsid w:val="00C603B0"/>
    <w:rsid w:val="00C607BC"/>
    <w:rsid w:val="00C613EB"/>
    <w:rsid w:val="00C61B47"/>
    <w:rsid w:val="00C622E6"/>
    <w:rsid w:val="00C62392"/>
    <w:rsid w:val="00C62461"/>
    <w:rsid w:val="00C62666"/>
    <w:rsid w:val="00C62A05"/>
    <w:rsid w:val="00C62BE8"/>
    <w:rsid w:val="00C62CCA"/>
    <w:rsid w:val="00C62D0D"/>
    <w:rsid w:val="00C634C1"/>
    <w:rsid w:val="00C63528"/>
    <w:rsid w:val="00C63ABF"/>
    <w:rsid w:val="00C63B3C"/>
    <w:rsid w:val="00C63B87"/>
    <w:rsid w:val="00C63FC7"/>
    <w:rsid w:val="00C64361"/>
    <w:rsid w:val="00C64471"/>
    <w:rsid w:val="00C64489"/>
    <w:rsid w:val="00C6488D"/>
    <w:rsid w:val="00C64B32"/>
    <w:rsid w:val="00C65012"/>
    <w:rsid w:val="00C65153"/>
    <w:rsid w:val="00C65BE9"/>
    <w:rsid w:val="00C65C04"/>
    <w:rsid w:val="00C6679F"/>
    <w:rsid w:val="00C66B0D"/>
    <w:rsid w:val="00C66F2F"/>
    <w:rsid w:val="00C67030"/>
    <w:rsid w:val="00C6717B"/>
    <w:rsid w:val="00C67663"/>
    <w:rsid w:val="00C678B6"/>
    <w:rsid w:val="00C67A6B"/>
    <w:rsid w:val="00C67A71"/>
    <w:rsid w:val="00C67C9D"/>
    <w:rsid w:val="00C67ED1"/>
    <w:rsid w:val="00C70240"/>
    <w:rsid w:val="00C70699"/>
    <w:rsid w:val="00C7086C"/>
    <w:rsid w:val="00C71052"/>
    <w:rsid w:val="00C71535"/>
    <w:rsid w:val="00C71CE8"/>
    <w:rsid w:val="00C71EBC"/>
    <w:rsid w:val="00C723BB"/>
    <w:rsid w:val="00C7253E"/>
    <w:rsid w:val="00C7258D"/>
    <w:rsid w:val="00C729FD"/>
    <w:rsid w:val="00C72DC0"/>
    <w:rsid w:val="00C72FAE"/>
    <w:rsid w:val="00C732DC"/>
    <w:rsid w:val="00C73502"/>
    <w:rsid w:val="00C7374E"/>
    <w:rsid w:val="00C73AC9"/>
    <w:rsid w:val="00C73AE4"/>
    <w:rsid w:val="00C73BDF"/>
    <w:rsid w:val="00C74751"/>
    <w:rsid w:val="00C7477C"/>
    <w:rsid w:val="00C74953"/>
    <w:rsid w:val="00C75540"/>
    <w:rsid w:val="00C761DD"/>
    <w:rsid w:val="00C76206"/>
    <w:rsid w:val="00C76251"/>
    <w:rsid w:val="00C764C6"/>
    <w:rsid w:val="00C767A0"/>
    <w:rsid w:val="00C768E0"/>
    <w:rsid w:val="00C76951"/>
    <w:rsid w:val="00C769E1"/>
    <w:rsid w:val="00C76D56"/>
    <w:rsid w:val="00C77152"/>
    <w:rsid w:val="00C7715B"/>
    <w:rsid w:val="00C774FF"/>
    <w:rsid w:val="00C77A5C"/>
    <w:rsid w:val="00C77DF2"/>
    <w:rsid w:val="00C80725"/>
    <w:rsid w:val="00C80879"/>
    <w:rsid w:val="00C80D25"/>
    <w:rsid w:val="00C8137B"/>
    <w:rsid w:val="00C81446"/>
    <w:rsid w:val="00C81489"/>
    <w:rsid w:val="00C815A9"/>
    <w:rsid w:val="00C81926"/>
    <w:rsid w:val="00C821DD"/>
    <w:rsid w:val="00C82898"/>
    <w:rsid w:val="00C82EF3"/>
    <w:rsid w:val="00C82F78"/>
    <w:rsid w:val="00C83055"/>
    <w:rsid w:val="00C830F0"/>
    <w:rsid w:val="00C831E7"/>
    <w:rsid w:val="00C8345A"/>
    <w:rsid w:val="00C834E6"/>
    <w:rsid w:val="00C836E3"/>
    <w:rsid w:val="00C84605"/>
    <w:rsid w:val="00C8471E"/>
    <w:rsid w:val="00C8474B"/>
    <w:rsid w:val="00C85FC1"/>
    <w:rsid w:val="00C86C05"/>
    <w:rsid w:val="00C86D44"/>
    <w:rsid w:val="00C86E34"/>
    <w:rsid w:val="00C87229"/>
    <w:rsid w:val="00C87713"/>
    <w:rsid w:val="00C879C9"/>
    <w:rsid w:val="00C87CA2"/>
    <w:rsid w:val="00C87DB3"/>
    <w:rsid w:val="00C87FAD"/>
    <w:rsid w:val="00C87FB4"/>
    <w:rsid w:val="00C9009F"/>
    <w:rsid w:val="00C90A3B"/>
    <w:rsid w:val="00C90C41"/>
    <w:rsid w:val="00C90C92"/>
    <w:rsid w:val="00C90DBA"/>
    <w:rsid w:val="00C90EBB"/>
    <w:rsid w:val="00C914E6"/>
    <w:rsid w:val="00C91665"/>
    <w:rsid w:val="00C918BC"/>
    <w:rsid w:val="00C92060"/>
    <w:rsid w:val="00C926AE"/>
    <w:rsid w:val="00C92D21"/>
    <w:rsid w:val="00C9318C"/>
    <w:rsid w:val="00C93BE8"/>
    <w:rsid w:val="00C93C50"/>
    <w:rsid w:val="00C940BD"/>
    <w:rsid w:val="00C9430B"/>
    <w:rsid w:val="00C9472A"/>
    <w:rsid w:val="00C9510B"/>
    <w:rsid w:val="00C9575B"/>
    <w:rsid w:val="00C96797"/>
    <w:rsid w:val="00C9694B"/>
    <w:rsid w:val="00C96A4F"/>
    <w:rsid w:val="00C96DB1"/>
    <w:rsid w:val="00C9732B"/>
    <w:rsid w:val="00C9744C"/>
    <w:rsid w:val="00CA0054"/>
    <w:rsid w:val="00CA0733"/>
    <w:rsid w:val="00CA089B"/>
    <w:rsid w:val="00CA0B12"/>
    <w:rsid w:val="00CA16C5"/>
    <w:rsid w:val="00CA171A"/>
    <w:rsid w:val="00CA17B1"/>
    <w:rsid w:val="00CA197A"/>
    <w:rsid w:val="00CA1EEE"/>
    <w:rsid w:val="00CA21A6"/>
    <w:rsid w:val="00CA21F6"/>
    <w:rsid w:val="00CA2472"/>
    <w:rsid w:val="00CA288D"/>
    <w:rsid w:val="00CA2B1C"/>
    <w:rsid w:val="00CA2B4C"/>
    <w:rsid w:val="00CA2B88"/>
    <w:rsid w:val="00CA359A"/>
    <w:rsid w:val="00CA40CD"/>
    <w:rsid w:val="00CA420A"/>
    <w:rsid w:val="00CA47CC"/>
    <w:rsid w:val="00CA4933"/>
    <w:rsid w:val="00CA4FFC"/>
    <w:rsid w:val="00CA521F"/>
    <w:rsid w:val="00CA53B4"/>
    <w:rsid w:val="00CA5BB5"/>
    <w:rsid w:val="00CA5ED5"/>
    <w:rsid w:val="00CA5EDC"/>
    <w:rsid w:val="00CA5F98"/>
    <w:rsid w:val="00CA61EB"/>
    <w:rsid w:val="00CA61FB"/>
    <w:rsid w:val="00CA65B4"/>
    <w:rsid w:val="00CA6D88"/>
    <w:rsid w:val="00CA6E69"/>
    <w:rsid w:val="00CA728C"/>
    <w:rsid w:val="00CA7323"/>
    <w:rsid w:val="00CA74AB"/>
    <w:rsid w:val="00CA7C16"/>
    <w:rsid w:val="00CA7EC0"/>
    <w:rsid w:val="00CA7F09"/>
    <w:rsid w:val="00CB002A"/>
    <w:rsid w:val="00CB0316"/>
    <w:rsid w:val="00CB0691"/>
    <w:rsid w:val="00CB0977"/>
    <w:rsid w:val="00CB1741"/>
    <w:rsid w:val="00CB1852"/>
    <w:rsid w:val="00CB1C37"/>
    <w:rsid w:val="00CB1CE0"/>
    <w:rsid w:val="00CB1EBA"/>
    <w:rsid w:val="00CB271B"/>
    <w:rsid w:val="00CB2932"/>
    <w:rsid w:val="00CB2B64"/>
    <w:rsid w:val="00CB2D13"/>
    <w:rsid w:val="00CB3394"/>
    <w:rsid w:val="00CB3499"/>
    <w:rsid w:val="00CB3FAF"/>
    <w:rsid w:val="00CB4119"/>
    <w:rsid w:val="00CB465C"/>
    <w:rsid w:val="00CB4936"/>
    <w:rsid w:val="00CB4C84"/>
    <w:rsid w:val="00CB4FA2"/>
    <w:rsid w:val="00CB570B"/>
    <w:rsid w:val="00CB5A94"/>
    <w:rsid w:val="00CB5B8F"/>
    <w:rsid w:val="00CB5DE0"/>
    <w:rsid w:val="00CB67E0"/>
    <w:rsid w:val="00CB6B6C"/>
    <w:rsid w:val="00CB6ED5"/>
    <w:rsid w:val="00CB6F63"/>
    <w:rsid w:val="00CB73E3"/>
    <w:rsid w:val="00CB7511"/>
    <w:rsid w:val="00CB7BD3"/>
    <w:rsid w:val="00CB7E01"/>
    <w:rsid w:val="00CC0478"/>
    <w:rsid w:val="00CC09D8"/>
    <w:rsid w:val="00CC0ADB"/>
    <w:rsid w:val="00CC0C2E"/>
    <w:rsid w:val="00CC0D72"/>
    <w:rsid w:val="00CC0F6E"/>
    <w:rsid w:val="00CC1024"/>
    <w:rsid w:val="00CC110E"/>
    <w:rsid w:val="00CC1207"/>
    <w:rsid w:val="00CC1266"/>
    <w:rsid w:val="00CC1917"/>
    <w:rsid w:val="00CC1A1B"/>
    <w:rsid w:val="00CC1C20"/>
    <w:rsid w:val="00CC20C5"/>
    <w:rsid w:val="00CC21E6"/>
    <w:rsid w:val="00CC2402"/>
    <w:rsid w:val="00CC2443"/>
    <w:rsid w:val="00CC2513"/>
    <w:rsid w:val="00CC25F0"/>
    <w:rsid w:val="00CC2635"/>
    <w:rsid w:val="00CC2EA3"/>
    <w:rsid w:val="00CC3668"/>
    <w:rsid w:val="00CC3FF0"/>
    <w:rsid w:val="00CC45C2"/>
    <w:rsid w:val="00CC49F6"/>
    <w:rsid w:val="00CC4DCE"/>
    <w:rsid w:val="00CC4DDA"/>
    <w:rsid w:val="00CC620C"/>
    <w:rsid w:val="00CC664B"/>
    <w:rsid w:val="00CC7B24"/>
    <w:rsid w:val="00CC7BE5"/>
    <w:rsid w:val="00CC7D72"/>
    <w:rsid w:val="00CC7DAB"/>
    <w:rsid w:val="00CD0935"/>
    <w:rsid w:val="00CD0EFE"/>
    <w:rsid w:val="00CD1405"/>
    <w:rsid w:val="00CD1829"/>
    <w:rsid w:val="00CD1B10"/>
    <w:rsid w:val="00CD1C44"/>
    <w:rsid w:val="00CD1D50"/>
    <w:rsid w:val="00CD213A"/>
    <w:rsid w:val="00CD238C"/>
    <w:rsid w:val="00CD246C"/>
    <w:rsid w:val="00CD26C7"/>
    <w:rsid w:val="00CD299F"/>
    <w:rsid w:val="00CD2AFB"/>
    <w:rsid w:val="00CD30F4"/>
    <w:rsid w:val="00CD3F24"/>
    <w:rsid w:val="00CD4391"/>
    <w:rsid w:val="00CD50C2"/>
    <w:rsid w:val="00CD532E"/>
    <w:rsid w:val="00CD57A0"/>
    <w:rsid w:val="00CD585E"/>
    <w:rsid w:val="00CD592F"/>
    <w:rsid w:val="00CD5D39"/>
    <w:rsid w:val="00CD6138"/>
    <w:rsid w:val="00CD6303"/>
    <w:rsid w:val="00CD6935"/>
    <w:rsid w:val="00CD6F97"/>
    <w:rsid w:val="00CD71B4"/>
    <w:rsid w:val="00CD7456"/>
    <w:rsid w:val="00CD7556"/>
    <w:rsid w:val="00CD763F"/>
    <w:rsid w:val="00CD7F9F"/>
    <w:rsid w:val="00CE0631"/>
    <w:rsid w:val="00CE066F"/>
    <w:rsid w:val="00CE074C"/>
    <w:rsid w:val="00CE085C"/>
    <w:rsid w:val="00CE0AFA"/>
    <w:rsid w:val="00CE0E67"/>
    <w:rsid w:val="00CE161C"/>
    <w:rsid w:val="00CE1E9C"/>
    <w:rsid w:val="00CE22B5"/>
    <w:rsid w:val="00CE2693"/>
    <w:rsid w:val="00CE27BA"/>
    <w:rsid w:val="00CE2865"/>
    <w:rsid w:val="00CE2ABE"/>
    <w:rsid w:val="00CE31D6"/>
    <w:rsid w:val="00CE34CC"/>
    <w:rsid w:val="00CE3BD3"/>
    <w:rsid w:val="00CE4A6F"/>
    <w:rsid w:val="00CE4AD7"/>
    <w:rsid w:val="00CE4EF1"/>
    <w:rsid w:val="00CE5401"/>
    <w:rsid w:val="00CE5707"/>
    <w:rsid w:val="00CE5D44"/>
    <w:rsid w:val="00CE5D46"/>
    <w:rsid w:val="00CE5E95"/>
    <w:rsid w:val="00CE60D3"/>
    <w:rsid w:val="00CE657C"/>
    <w:rsid w:val="00CE6ACC"/>
    <w:rsid w:val="00CE6C1B"/>
    <w:rsid w:val="00CE6C2E"/>
    <w:rsid w:val="00CE6E9C"/>
    <w:rsid w:val="00CE7241"/>
    <w:rsid w:val="00CE7334"/>
    <w:rsid w:val="00CE7636"/>
    <w:rsid w:val="00CE7710"/>
    <w:rsid w:val="00CE7B63"/>
    <w:rsid w:val="00CE7B71"/>
    <w:rsid w:val="00CE7C25"/>
    <w:rsid w:val="00CF014B"/>
    <w:rsid w:val="00CF0E81"/>
    <w:rsid w:val="00CF1082"/>
    <w:rsid w:val="00CF1188"/>
    <w:rsid w:val="00CF1347"/>
    <w:rsid w:val="00CF1370"/>
    <w:rsid w:val="00CF1482"/>
    <w:rsid w:val="00CF1D0D"/>
    <w:rsid w:val="00CF2515"/>
    <w:rsid w:val="00CF2A31"/>
    <w:rsid w:val="00CF2CA1"/>
    <w:rsid w:val="00CF320E"/>
    <w:rsid w:val="00CF344F"/>
    <w:rsid w:val="00CF35AE"/>
    <w:rsid w:val="00CF3617"/>
    <w:rsid w:val="00CF3C33"/>
    <w:rsid w:val="00CF3CFF"/>
    <w:rsid w:val="00CF3D1A"/>
    <w:rsid w:val="00CF3EAA"/>
    <w:rsid w:val="00CF459B"/>
    <w:rsid w:val="00CF461F"/>
    <w:rsid w:val="00CF46BA"/>
    <w:rsid w:val="00CF4CE4"/>
    <w:rsid w:val="00CF4E92"/>
    <w:rsid w:val="00CF4FC1"/>
    <w:rsid w:val="00CF55C9"/>
    <w:rsid w:val="00CF5D69"/>
    <w:rsid w:val="00CF6BF1"/>
    <w:rsid w:val="00CF6DA3"/>
    <w:rsid w:val="00CF7210"/>
    <w:rsid w:val="00CF76A7"/>
    <w:rsid w:val="00CF784A"/>
    <w:rsid w:val="00CF7C01"/>
    <w:rsid w:val="00CF7D5B"/>
    <w:rsid w:val="00D0022A"/>
    <w:rsid w:val="00D008A0"/>
    <w:rsid w:val="00D00B5B"/>
    <w:rsid w:val="00D00BDA"/>
    <w:rsid w:val="00D0133C"/>
    <w:rsid w:val="00D01557"/>
    <w:rsid w:val="00D01CAD"/>
    <w:rsid w:val="00D01ED3"/>
    <w:rsid w:val="00D03033"/>
    <w:rsid w:val="00D030B2"/>
    <w:rsid w:val="00D0311F"/>
    <w:rsid w:val="00D03ABC"/>
    <w:rsid w:val="00D03E0C"/>
    <w:rsid w:val="00D03F85"/>
    <w:rsid w:val="00D03FA5"/>
    <w:rsid w:val="00D047A6"/>
    <w:rsid w:val="00D04BE3"/>
    <w:rsid w:val="00D04F4F"/>
    <w:rsid w:val="00D05062"/>
    <w:rsid w:val="00D0568A"/>
    <w:rsid w:val="00D0580B"/>
    <w:rsid w:val="00D0588C"/>
    <w:rsid w:val="00D06479"/>
    <w:rsid w:val="00D06960"/>
    <w:rsid w:val="00D06CD2"/>
    <w:rsid w:val="00D1048B"/>
    <w:rsid w:val="00D10985"/>
    <w:rsid w:val="00D10B74"/>
    <w:rsid w:val="00D10D90"/>
    <w:rsid w:val="00D10E68"/>
    <w:rsid w:val="00D10FFA"/>
    <w:rsid w:val="00D117F5"/>
    <w:rsid w:val="00D1228C"/>
    <w:rsid w:val="00D12412"/>
    <w:rsid w:val="00D12593"/>
    <w:rsid w:val="00D127EA"/>
    <w:rsid w:val="00D1292D"/>
    <w:rsid w:val="00D129F8"/>
    <w:rsid w:val="00D12B3D"/>
    <w:rsid w:val="00D12F0A"/>
    <w:rsid w:val="00D13137"/>
    <w:rsid w:val="00D1328B"/>
    <w:rsid w:val="00D140F2"/>
    <w:rsid w:val="00D14212"/>
    <w:rsid w:val="00D14F4B"/>
    <w:rsid w:val="00D15335"/>
    <w:rsid w:val="00D15B3A"/>
    <w:rsid w:val="00D15C14"/>
    <w:rsid w:val="00D15F9E"/>
    <w:rsid w:val="00D163A2"/>
    <w:rsid w:val="00D16738"/>
    <w:rsid w:val="00D168DA"/>
    <w:rsid w:val="00D17141"/>
    <w:rsid w:val="00D17205"/>
    <w:rsid w:val="00D174DD"/>
    <w:rsid w:val="00D1760A"/>
    <w:rsid w:val="00D17B2E"/>
    <w:rsid w:val="00D17DAA"/>
    <w:rsid w:val="00D17FC6"/>
    <w:rsid w:val="00D202AC"/>
    <w:rsid w:val="00D205BE"/>
    <w:rsid w:val="00D20621"/>
    <w:rsid w:val="00D2084F"/>
    <w:rsid w:val="00D20BB3"/>
    <w:rsid w:val="00D20C28"/>
    <w:rsid w:val="00D20DB3"/>
    <w:rsid w:val="00D20EC0"/>
    <w:rsid w:val="00D20FB1"/>
    <w:rsid w:val="00D2107C"/>
    <w:rsid w:val="00D21308"/>
    <w:rsid w:val="00D21AB7"/>
    <w:rsid w:val="00D21FB5"/>
    <w:rsid w:val="00D22094"/>
    <w:rsid w:val="00D22211"/>
    <w:rsid w:val="00D228FD"/>
    <w:rsid w:val="00D23007"/>
    <w:rsid w:val="00D233AE"/>
    <w:rsid w:val="00D23558"/>
    <w:rsid w:val="00D23EB2"/>
    <w:rsid w:val="00D23EC6"/>
    <w:rsid w:val="00D24529"/>
    <w:rsid w:val="00D24768"/>
    <w:rsid w:val="00D2504D"/>
    <w:rsid w:val="00D25076"/>
    <w:rsid w:val="00D25941"/>
    <w:rsid w:val="00D25DB4"/>
    <w:rsid w:val="00D25ECF"/>
    <w:rsid w:val="00D26722"/>
    <w:rsid w:val="00D26881"/>
    <w:rsid w:val="00D26C84"/>
    <w:rsid w:val="00D26F54"/>
    <w:rsid w:val="00D273CA"/>
    <w:rsid w:val="00D275DD"/>
    <w:rsid w:val="00D27BA3"/>
    <w:rsid w:val="00D27C56"/>
    <w:rsid w:val="00D30545"/>
    <w:rsid w:val="00D30563"/>
    <w:rsid w:val="00D30C79"/>
    <w:rsid w:val="00D30C7E"/>
    <w:rsid w:val="00D310FB"/>
    <w:rsid w:val="00D31320"/>
    <w:rsid w:val="00D31C8A"/>
    <w:rsid w:val="00D3210A"/>
    <w:rsid w:val="00D32137"/>
    <w:rsid w:val="00D327AA"/>
    <w:rsid w:val="00D32CF7"/>
    <w:rsid w:val="00D33182"/>
    <w:rsid w:val="00D33260"/>
    <w:rsid w:val="00D332C7"/>
    <w:rsid w:val="00D336CA"/>
    <w:rsid w:val="00D3395D"/>
    <w:rsid w:val="00D33CE0"/>
    <w:rsid w:val="00D33EF0"/>
    <w:rsid w:val="00D3401B"/>
    <w:rsid w:val="00D3429A"/>
    <w:rsid w:val="00D34345"/>
    <w:rsid w:val="00D34349"/>
    <w:rsid w:val="00D3436D"/>
    <w:rsid w:val="00D3516E"/>
    <w:rsid w:val="00D35284"/>
    <w:rsid w:val="00D35358"/>
    <w:rsid w:val="00D3597D"/>
    <w:rsid w:val="00D35AE4"/>
    <w:rsid w:val="00D35CB5"/>
    <w:rsid w:val="00D35E82"/>
    <w:rsid w:val="00D35F54"/>
    <w:rsid w:val="00D368BD"/>
    <w:rsid w:val="00D36C49"/>
    <w:rsid w:val="00D36ECB"/>
    <w:rsid w:val="00D3719A"/>
    <w:rsid w:val="00D373B9"/>
    <w:rsid w:val="00D37B83"/>
    <w:rsid w:val="00D37CF1"/>
    <w:rsid w:val="00D37E69"/>
    <w:rsid w:val="00D37FCD"/>
    <w:rsid w:val="00D40858"/>
    <w:rsid w:val="00D40E10"/>
    <w:rsid w:val="00D414FC"/>
    <w:rsid w:val="00D41812"/>
    <w:rsid w:val="00D41858"/>
    <w:rsid w:val="00D41A0A"/>
    <w:rsid w:val="00D41A7D"/>
    <w:rsid w:val="00D41E77"/>
    <w:rsid w:val="00D420C3"/>
    <w:rsid w:val="00D4243E"/>
    <w:rsid w:val="00D42A2E"/>
    <w:rsid w:val="00D43758"/>
    <w:rsid w:val="00D43ADC"/>
    <w:rsid w:val="00D43B3D"/>
    <w:rsid w:val="00D44113"/>
    <w:rsid w:val="00D444AD"/>
    <w:rsid w:val="00D44506"/>
    <w:rsid w:val="00D44558"/>
    <w:rsid w:val="00D44701"/>
    <w:rsid w:val="00D4480E"/>
    <w:rsid w:val="00D44CFC"/>
    <w:rsid w:val="00D44D06"/>
    <w:rsid w:val="00D45369"/>
    <w:rsid w:val="00D4554B"/>
    <w:rsid w:val="00D45566"/>
    <w:rsid w:val="00D4562B"/>
    <w:rsid w:val="00D45D78"/>
    <w:rsid w:val="00D46F44"/>
    <w:rsid w:val="00D471F6"/>
    <w:rsid w:val="00D47452"/>
    <w:rsid w:val="00D4758C"/>
    <w:rsid w:val="00D47612"/>
    <w:rsid w:val="00D47AC4"/>
    <w:rsid w:val="00D47D37"/>
    <w:rsid w:val="00D47F98"/>
    <w:rsid w:val="00D500BE"/>
    <w:rsid w:val="00D50B8B"/>
    <w:rsid w:val="00D50D1F"/>
    <w:rsid w:val="00D518B1"/>
    <w:rsid w:val="00D519F5"/>
    <w:rsid w:val="00D51A56"/>
    <w:rsid w:val="00D51DFD"/>
    <w:rsid w:val="00D521BE"/>
    <w:rsid w:val="00D5225B"/>
    <w:rsid w:val="00D52783"/>
    <w:rsid w:val="00D52796"/>
    <w:rsid w:val="00D52F1E"/>
    <w:rsid w:val="00D53291"/>
    <w:rsid w:val="00D532F3"/>
    <w:rsid w:val="00D541CA"/>
    <w:rsid w:val="00D5423E"/>
    <w:rsid w:val="00D542D4"/>
    <w:rsid w:val="00D543DD"/>
    <w:rsid w:val="00D5445C"/>
    <w:rsid w:val="00D54490"/>
    <w:rsid w:val="00D54580"/>
    <w:rsid w:val="00D552FD"/>
    <w:rsid w:val="00D55431"/>
    <w:rsid w:val="00D557DC"/>
    <w:rsid w:val="00D55863"/>
    <w:rsid w:val="00D55957"/>
    <w:rsid w:val="00D55A67"/>
    <w:rsid w:val="00D56113"/>
    <w:rsid w:val="00D561D2"/>
    <w:rsid w:val="00D5622A"/>
    <w:rsid w:val="00D56412"/>
    <w:rsid w:val="00D56A30"/>
    <w:rsid w:val="00D56C22"/>
    <w:rsid w:val="00D56D3A"/>
    <w:rsid w:val="00D56EA2"/>
    <w:rsid w:val="00D57047"/>
    <w:rsid w:val="00D57106"/>
    <w:rsid w:val="00D57B3B"/>
    <w:rsid w:val="00D60224"/>
    <w:rsid w:val="00D61429"/>
    <w:rsid w:val="00D61478"/>
    <w:rsid w:val="00D6150A"/>
    <w:rsid w:val="00D61CF7"/>
    <w:rsid w:val="00D61EEE"/>
    <w:rsid w:val="00D62B96"/>
    <w:rsid w:val="00D62E49"/>
    <w:rsid w:val="00D637E3"/>
    <w:rsid w:val="00D63A57"/>
    <w:rsid w:val="00D63BA1"/>
    <w:rsid w:val="00D63C69"/>
    <w:rsid w:val="00D63DFE"/>
    <w:rsid w:val="00D63F81"/>
    <w:rsid w:val="00D6423F"/>
    <w:rsid w:val="00D644B8"/>
    <w:rsid w:val="00D646E6"/>
    <w:rsid w:val="00D6472F"/>
    <w:rsid w:val="00D64DF8"/>
    <w:rsid w:val="00D6504E"/>
    <w:rsid w:val="00D65852"/>
    <w:rsid w:val="00D65AB2"/>
    <w:rsid w:val="00D6603A"/>
    <w:rsid w:val="00D66A4C"/>
    <w:rsid w:val="00D675B2"/>
    <w:rsid w:val="00D70246"/>
    <w:rsid w:val="00D70316"/>
    <w:rsid w:val="00D70352"/>
    <w:rsid w:val="00D70699"/>
    <w:rsid w:val="00D7090D"/>
    <w:rsid w:val="00D70932"/>
    <w:rsid w:val="00D71158"/>
    <w:rsid w:val="00D7187F"/>
    <w:rsid w:val="00D71A32"/>
    <w:rsid w:val="00D71C60"/>
    <w:rsid w:val="00D71D98"/>
    <w:rsid w:val="00D722BC"/>
    <w:rsid w:val="00D72625"/>
    <w:rsid w:val="00D727EE"/>
    <w:rsid w:val="00D72A49"/>
    <w:rsid w:val="00D72B23"/>
    <w:rsid w:val="00D72FAE"/>
    <w:rsid w:val="00D734E2"/>
    <w:rsid w:val="00D73B4B"/>
    <w:rsid w:val="00D74136"/>
    <w:rsid w:val="00D745C9"/>
    <w:rsid w:val="00D74BB8"/>
    <w:rsid w:val="00D759E2"/>
    <w:rsid w:val="00D75B34"/>
    <w:rsid w:val="00D76237"/>
    <w:rsid w:val="00D764F8"/>
    <w:rsid w:val="00D76652"/>
    <w:rsid w:val="00D766FA"/>
    <w:rsid w:val="00D76B26"/>
    <w:rsid w:val="00D76B74"/>
    <w:rsid w:val="00D76F8B"/>
    <w:rsid w:val="00D76FD7"/>
    <w:rsid w:val="00D771D4"/>
    <w:rsid w:val="00D77A3A"/>
    <w:rsid w:val="00D8008C"/>
    <w:rsid w:val="00D80207"/>
    <w:rsid w:val="00D80265"/>
    <w:rsid w:val="00D80426"/>
    <w:rsid w:val="00D80545"/>
    <w:rsid w:val="00D80838"/>
    <w:rsid w:val="00D80D55"/>
    <w:rsid w:val="00D80EBD"/>
    <w:rsid w:val="00D80EFA"/>
    <w:rsid w:val="00D81606"/>
    <w:rsid w:val="00D81917"/>
    <w:rsid w:val="00D81D8B"/>
    <w:rsid w:val="00D8233F"/>
    <w:rsid w:val="00D824FB"/>
    <w:rsid w:val="00D82A6E"/>
    <w:rsid w:val="00D82D93"/>
    <w:rsid w:val="00D83455"/>
    <w:rsid w:val="00D83927"/>
    <w:rsid w:val="00D83AF6"/>
    <w:rsid w:val="00D8409D"/>
    <w:rsid w:val="00D84C3A"/>
    <w:rsid w:val="00D84FC2"/>
    <w:rsid w:val="00D8519D"/>
    <w:rsid w:val="00D851AD"/>
    <w:rsid w:val="00D8582F"/>
    <w:rsid w:val="00D859CC"/>
    <w:rsid w:val="00D85D40"/>
    <w:rsid w:val="00D86760"/>
    <w:rsid w:val="00D8698E"/>
    <w:rsid w:val="00D86C79"/>
    <w:rsid w:val="00D86EE2"/>
    <w:rsid w:val="00D8774D"/>
    <w:rsid w:val="00D87A84"/>
    <w:rsid w:val="00D900A1"/>
    <w:rsid w:val="00D90122"/>
    <w:rsid w:val="00D9018D"/>
    <w:rsid w:val="00D90387"/>
    <w:rsid w:val="00D9063F"/>
    <w:rsid w:val="00D908DD"/>
    <w:rsid w:val="00D90BAD"/>
    <w:rsid w:val="00D90DC9"/>
    <w:rsid w:val="00D90EFC"/>
    <w:rsid w:val="00D90FE4"/>
    <w:rsid w:val="00D91A15"/>
    <w:rsid w:val="00D91C7B"/>
    <w:rsid w:val="00D91F04"/>
    <w:rsid w:val="00D9221B"/>
    <w:rsid w:val="00D9277B"/>
    <w:rsid w:val="00D9278E"/>
    <w:rsid w:val="00D92848"/>
    <w:rsid w:val="00D92C7B"/>
    <w:rsid w:val="00D92CAA"/>
    <w:rsid w:val="00D93055"/>
    <w:rsid w:val="00D93123"/>
    <w:rsid w:val="00D93D01"/>
    <w:rsid w:val="00D94090"/>
    <w:rsid w:val="00D94489"/>
    <w:rsid w:val="00D94657"/>
    <w:rsid w:val="00D94F8D"/>
    <w:rsid w:val="00D94F9B"/>
    <w:rsid w:val="00D953F8"/>
    <w:rsid w:val="00D95564"/>
    <w:rsid w:val="00D955E8"/>
    <w:rsid w:val="00D95786"/>
    <w:rsid w:val="00D95E1B"/>
    <w:rsid w:val="00D960DA"/>
    <w:rsid w:val="00D9623A"/>
    <w:rsid w:val="00D971EC"/>
    <w:rsid w:val="00D97584"/>
    <w:rsid w:val="00D97ABD"/>
    <w:rsid w:val="00D97E89"/>
    <w:rsid w:val="00D97F42"/>
    <w:rsid w:val="00DA009F"/>
    <w:rsid w:val="00DA05D8"/>
    <w:rsid w:val="00DA0A06"/>
    <w:rsid w:val="00DA1728"/>
    <w:rsid w:val="00DA25D8"/>
    <w:rsid w:val="00DA278F"/>
    <w:rsid w:val="00DA2DF8"/>
    <w:rsid w:val="00DA30B5"/>
    <w:rsid w:val="00DA332E"/>
    <w:rsid w:val="00DA347B"/>
    <w:rsid w:val="00DA3ADB"/>
    <w:rsid w:val="00DA3C32"/>
    <w:rsid w:val="00DA3D9B"/>
    <w:rsid w:val="00DA3DF8"/>
    <w:rsid w:val="00DA4A25"/>
    <w:rsid w:val="00DA4C8E"/>
    <w:rsid w:val="00DA52F8"/>
    <w:rsid w:val="00DA53A3"/>
    <w:rsid w:val="00DA5605"/>
    <w:rsid w:val="00DA566E"/>
    <w:rsid w:val="00DA5B9B"/>
    <w:rsid w:val="00DA61A3"/>
    <w:rsid w:val="00DA62E1"/>
    <w:rsid w:val="00DA65A7"/>
    <w:rsid w:val="00DA6A11"/>
    <w:rsid w:val="00DA760A"/>
    <w:rsid w:val="00DA7AAB"/>
    <w:rsid w:val="00DB033A"/>
    <w:rsid w:val="00DB0446"/>
    <w:rsid w:val="00DB1C65"/>
    <w:rsid w:val="00DB2443"/>
    <w:rsid w:val="00DB29D1"/>
    <w:rsid w:val="00DB2BCD"/>
    <w:rsid w:val="00DB38B2"/>
    <w:rsid w:val="00DB3A36"/>
    <w:rsid w:val="00DB3F57"/>
    <w:rsid w:val="00DB4109"/>
    <w:rsid w:val="00DB436E"/>
    <w:rsid w:val="00DB43C8"/>
    <w:rsid w:val="00DB5326"/>
    <w:rsid w:val="00DB5538"/>
    <w:rsid w:val="00DB557F"/>
    <w:rsid w:val="00DB5C6E"/>
    <w:rsid w:val="00DB6047"/>
    <w:rsid w:val="00DB629C"/>
    <w:rsid w:val="00DB7098"/>
    <w:rsid w:val="00DB709B"/>
    <w:rsid w:val="00DB732C"/>
    <w:rsid w:val="00DB7B7F"/>
    <w:rsid w:val="00DB7F04"/>
    <w:rsid w:val="00DC0F72"/>
    <w:rsid w:val="00DC1450"/>
    <w:rsid w:val="00DC14A4"/>
    <w:rsid w:val="00DC16EC"/>
    <w:rsid w:val="00DC24B7"/>
    <w:rsid w:val="00DC2B37"/>
    <w:rsid w:val="00DC2F1D"/>
    <w:rsid w:val="00DC3184"/>
    <w:rsid w:val="00DC343F"/>
    <w:rsid w:val="00DC40DB"/>
    <w:rsid w:val="00DC509C"/>
    <w:rsid w:val="00DC5881"/>
    <w:rsid w:val="00DC58D0"/>
    <w:rsid w:val="00DC5C58"/>
    <w:rsid w:val="00DC6599"/>
    <w:rsid w:val="00DC6FCA"/>
    <w:rsid w:val="00DC715E"/>
    <w:rsid w:val="00DC7636"/>
    <w:rsid w:val="00DC7657"/>
    <w:rsid w:val="00DC7A6F"/>
    <w:rsid w:val="00DC7D05"/>
    <w:rsid w:val="00DD0D53"/>
    <w:rsid w:val="00DD1196"/>
    <w:rsid w:val="00DD1488"/>
    <w:rsid w:val="00DD14F5"/>
    <w:rsid w:val="00DD1928"/>
    <w:rsid w:val="00DD1B4C"/>
    <w:rsid w:val="00DD2EF4"/>
    <w:rsid w:val="00DD30D7"/>
    <w:rsid w:val="00DD33AA"/>
    <w:rsid w:val="00DD36A0"/>
    <w:rsid w:val="00DD3BE5"/>
    <w:rsid w:val="00DD3E72"/>
    <w:rsid w:val="00DD40A4"/>
    <w:rsid w:val="00DD43EC"/>
    <w:rsid w:val="00DD469D"/>
    <w:rsid w:val="00DD498D"/>
    <w:rsid w:val="00DD52C3"/>
    <w:rsid w:val="00DD5968"/>
    <w:rsid w:val="00DD5CE8"/>
    <w:rsid w:val="00DD633B"/>
    <w:rsid w:val="00DD6417"/>
    <w:rsid w:val="00DD643E"/>
    <w:rsid w:val="00DD6543"/>
    <w:rsid w:val="00DD65B5"/>
    <w:rsid w:val="00DD6CC0"/>
    <w:rsid w:val="00DD6DD4"/>
    <w:rsid w:val="00DD71A1"/>
    <w:rsid w:val="00DD75E4"/>
    <w:rsid w:val="00DD779D"/>
    <w:rsid w:val="00DD7FD8"/>
    <w:rsid w:val="00DE055B"/>
    <w:rsid w:val="00DE05C3"/>
    <w:rsid w:val="00DE0857"/>
    <w:rsid w:val="00DE0914"/>
    <w:rsid w:val="00DE0996"/>
    <w:rsid w:val="00DE0B5D"/>
    <w:rsid w:val="00DE146C"/>
    <w:rsid w:val="00DE176E"/>
    <w:rsid w:val="00DE17E6"/>
    <w:rsid w:val="00DE198B"/>
    <w:rsid w:val="00DE1CA9"/>
    <w:rsid w:val="00DE2093"/>
    <w:rsid w:val="00DE20F4"/>
    <w:rsid w:val="00DE261E"/>
    <w:rsid w:val="00DE2A52"/>
    <w:rsid w:val="00DE352D"/>
    <w:rsid w:val="00DE3787"/>
    <w:rsid w:val="00DE3861"/>
    <w:rsid w:val="00DE3941"/>
    <w:rsid w:val="00DE3ABB"/>
    <w:rsid w:val="00DE3AF8"/>
    <w:rsid w:val="00DE3B82"/>
    <w:rsid w:val="00DE3C42"/>
    <w:rsid w:val="00DE5463"/>
    <w:rsid w:val="00DE5629"/>
    <w:rsid w:val="00DE5670"/>
    <w:rsid w:val="00DE5CE9"/>
    <w:rsid w:val="00DE600C"/>
    <w:rsid w:val="00DE603D"/>
    <w:rsid w:val="00DE61C5"/>
    <w:rsid w:val="00DE61EE"/>
    <w:rsid w:val="00DE668F"/>
    <w:rsid w:val="00DE757D"/>
    <w:rsid w:val="00DE78BC"/>
    <w:rsid w:val="00DF0192"/>
    <w:rsid w:val="00DF03F4"/>
    <w:rsid w:val="00DF06DC"/>
    <w:rsid w:val="00DF095A"/>
    <w:rsid w:val="00DF0A91"/>
    <w:rsid w:val="00DF1BCC"/>
    <w:rsid w:val="00DF1DC6"/>
    <w:rsid w:val="00DF20D5"/>
    <w:rsid w:val="00DF2334"/>
    <w:rsid w:val="00DF2A94"/>
    <w:rsid w:val="00DF3246"/>
    <w:rsid w:val="00DF38DE"/>
    <w:rsid w:val="00DF3B9E"/>
    <w:rsid w:val="00DF4162"/>
    <w:rsid w:val="00DF432A"/>
    <w:rsid w:val="00DF4339"/>
    <w:rsid w:val="00DF43F8"/>
    <w:rsid w:val="00DF46FA"/>
    <w:rsid w:val="00DF4C50"/>
    <w:rsid w:val="00DF5164"/>
    <w:rsid w:val="00DF6142"/>
    <w:rsid w:val="00DF62D0"/>
    <w:rsid w:val="00DF68FC"/>
    <w:rsid w:val="00DF6B68"/>
    <w:rsid w:val="00DF6CFE"/>
    <w:rsid w:val="00DF71D2"/>
    <w:rsid w:val="00DF7394"/>
    <w:rsid w:val="00DF7824"/>
    <w:rsid w:val="00DF7E6E"/>
    <w:rsid w:val="00DF7EDC"/>
    <w:rsid w:val="00DF7F7C"/>
    <w:rsid w:val="00E00971"/>
    <w:rsid w:val="00E00AEE"/>
    <w:rsid w:val="00E00D03"/>
    <w:rsid w:val="00E00DAA"/>
    <w:rsid w:val="00E01514"/>
    <w:rsid w:val="00E016D9"/>
    <w:rsid w:val="00E01B9A"/>
    <w:rsid w:val="00E01F2A"/>
    <w:rsid w:val="00E02267"/>
    <w:rsid w:val="00E024FC"/>
    <w:rsid w:val="00E02758"/>
    <w:rsid w:val="00E0296A"/>
    <w:rsid w:val="00E03235"/>
    <w:rsid w:val="00E032E1"/>
    <w:rsid w:val="00E036CA"/>
    <w:rsid w:val="00E03747"/>
    <w:rsid w:val="00E03839"/>
    <w:rsid w:val="00E0459C"/>
    <w:rsid w:val="00E045AF"/>
    <w:rsid w:val="00E04B89"/>
    <w:rsid w:val="00E04D4F"/>
    <w:rsid w:val="00E05091"/>
    <w:rsid w:val="00E05153"/>
    <w:rsid w:val="00E057AA"/>
    <w:rsid w:val="00E0598C"/>
    <w:rsid w:val="00E05B56"/>
    <w:rsid w:val="00E05ED2"/>
    <w:rsid w:val="00E05FD2"/>
    <w:rsid w:val="00E06299"/>
    <w:rsid w:val="00E0644C"/>
    <w:rsid w:val="00E06642"/>
    <w:rsid w:val="00E070B9"/>
    <w:rsid w:val="00E0733B"/>
    <w:rsid w:val="00E073F3"/>
    <w:rsid w:val="00E07536"/>
    <w:rsid w:val="00E078B5"/>
    <w:rsid w:val="00E10060"/>
    <w:rsid w:val="00E100CE"/>
    <w:rsid w:val="00E106D7"/>
    <w:rsid w:val="00E10A53"/>
    <w:rsid w:val="00E10A7A"/>
    <w:rsid w:val="00E10CCB"/>
    <w:rsid w:val="00E117BD"/>
    <w:rsid w:val="00E119DD"/>
    <w:rsid w:val="00E11E29"/>
    <w:rsid w:val="00E11FE8"/>
    <w:rsid w:val="00E1204E"/>
    <w:rsid w:val="00E1232C"/>
    <w:rsid w:val="00E12976"/>
    <w:rsid w:val="00E12CEF"/>
    <w:rsid w:val="00E12ECA"/>
    <w:rsid w:val="00E130CD"/>
    <w:rsid w:val="00E13368"/>
    <w:rsid w:val="00E13470"/>
    <w:rsid w:val="00E1460B"/>
    <w:rsid w:val="00E14BFA"/>
    <w:rsid w:val="00E14E51"/>
    <w:rsid w:val="00E14F2E"/>
    <w:rsid w:val="00E15213"/>
    <w:rsid w:val="00E1573D"/>
    <w:rsid w:val="00E15ABE"/>
    <w:rsid w:val="00E15BCE"/>
    <w:rsid w:val="00E16850"/>
    <w:rsid w:val="00E169A0"/>
    <w:rsid w:val="00E16EA6"/>
    <w:rsid w:val="00E16F84"/>
    <w:rsid w:val="00E1724C"/>
    <w:rsid w:val="00E174B5"/>
    <w:rsid w:val="00E178C5"/>
    <w:rsid w:val="00E17BDC"/>
    <w:rsid w:val="00E17DE1"/>
    <w:rsid w:val="00E17E7F"/>
    <w:rsid w:val="00E200C1"/>
    <w:rsid w:val="00E20C1B"/>
    <w:rsid w:val="00E21403"/>
    <w:rsid w:val="00E21547"/>
    <w:rsid w:val="00E21648"/>
    <w:rsid w:val="00E22020"/>
    <w:rsid w:val="00E225F2"/>
    <w:rsid w:val="00E22722"/>
    <w:rsid w:val="00E2286B"/>
    <w:rsid w:val="00E232B1"/>
    <w:rsid w:val="00E2338F"/>
    <w:rsid w:val="00E23584"/>
    <w:rsid w:val="00E23BE9"/>
    <w:rsid w:val="00E23DE9"/>
    <w:rsid w:val="00E243F0"/>
    <w:rsid w:val="00E245EF"/>
    <w:rsid w:val="00E24769"/>
    <w:rsid w:val="00E24BF6"/>
    <w:rsid w:val="00E24EE5"/>
    <w:rsid w:val="00E25085"/>
    <w:rsid w:val="00E2510D"/>
    <w:rsid w:val="00E25C45"/>
    <w:rsid w:val="00E25CFD"/>
    <w:rsid w:val="00E260C8"/>
    <w:rsid w:val="00E261AE"/>
    <w:rsid w:val="00E27705"/>
    <w:rsid w:val="00E27ACE"/>
    <w:rsid w:val="00E27BF8"/>
    <w:rsid w:val="00E27D25"/>
    <w:rsid w:val="00E30434"/>
    <w:rsid w:val="00E305F6"/>
    <w:rsid w:val="00E30738"/>
    <w:rsid w:val="00E3076A"/>
    <w:rsid w:val="00E307F7"/>
    <w:rsid w:val="00E309C8"/>
    <w:rsid w:val="00E30FC7"/>
    <w:rsid w:val="00E31149"/>
    <w:rsid w:val="00E314AB"/>
    <w:rsid w:val="00E317D8"/>
    <w:rsid w:val="00E31D40"/>
    <w:rsid w:val="00E32035"/>
    <w:rsid w:val="00E325D8"/>
    <w:rsid w:val="00E32AB1"/>
    <w:rsid w:val="00E32BA9"/>
    <w:rsid w:val="00E32E1F"/>
    <w:rsid w:val="00E3306D"/>
    <w:rsid w:val="00E33335"/>
    <w:rsid w:val="00E33BF6"/>
    <w:rsid w:val="00E33D0C"/>
    <w:rsid w:val="00E33EFC"/>
    <w:rsid w:val="00E3410D"/>
    <w:rsid w:val="00E34160"/>
    <w:rsid w:val="00E34296"/>
    <w:rsid w:val="00E34471"/>
    <w:rsid w:val="00E344A1"/>
    <w:rsid w:val="00E34598"/>
    <w:rsid w:val="00E349C1"/>
    <w:rsid w:val="00E3513D"/>
    <w:rsid w:val="00E351E3"/>
    <w:rsid w:val="00E357DE"/>
    <w:rsid w:val="00E3580B"/>
    <w:rsid w:val="00E35987"/>
    <w:rsid w:val="00E359E8"/>
    <w:rsid w:val="00E35D20"/>
    <w:rsid w:val="00E362A1"/>
    <w:rsid w:val="00E3661C"/>
    <w:rsid w:val="00E36B68"/>
    <w:rsid w:val="00E36DEE"/>
    <w:rsid w:val="00E3709A"/>
    <w:rsid w:val="00E370A0"/>
    <w:rsid w:val="00E37AD0"/>
    <w:rsid w:val="00E37B70"/>
    <w:rsid w:val="00E408F4"/>
    <w:rsid w:val="00E40AC1"/>
    <w:rsid w:val="00E411B9"/>
    <w:rsid w:val="00E41335"/>
    <w:rsid w:val="00E41617"/>
    <w:rsid w:val="00E416D4"/>
    <w:rsid w:val="00E42F99"/>
    <w:rsid w:val="00E43002"/>
    <w:rsid w:val="00E431E2"/>
    <w:rsid w:val="00E433EB"/>
    <w:rsid w:val="00E43467"/>
    <w:rsid w:val="00E43530"/>
    <w:rsid w:val="00E4371E"/>
    <w:rsid w:val="00E43802"/>
    <w:rsid w:val="00E43BF2"/>
    <w:rsid w:val="00E43EC3"/>
    <w:rsid w:val="00E43F3A"/>
    <w:rsid w:val="00E446D2"/>
    <w:rsid w:val="00E44AE2"/>
    <w:rsid w:val="00E44C8D"/>
    <w:rsid w:val="00E44DE9"/>
    <w:rsid w:val="00E452F3"/>
    <w:rsid w:val="00E454C5"/>
    <w:rsid w:val="00E457F9"/>
    <w:rsid w:val="00E458C9"/>
    <w:rsid w:val="00E46716"/>
    <w:rsid w:val="00E46718"/>
    <w:rsid w:val="00E46777"/>
    <w:rsid w:val="00E46825"/>
    <w:rsid w:val="00E46872"/>
    <w:rsid w:val="00E46967"/>
    <w:rsid w:val="00E469A3"/>
    <w:rsid w:val="00E46C9B"/>
    <w:rsid w:val="00E46EE2"/>
    <w:rsid w:val="00E46F16"/>
    <w:rsid w:val="00E46F6F"/>
    <w:rsid w:val="00E471C1"/>
    <w:rsid w:val="00E4756D"/>
    <w:rsid w:val="00E47692"/>
    <w:rsid w:val="00E50A2A"/>
    <w:rsid w:val="00E519CB"/>
    <w:rsid w:val="00E51C39"/>
    <w:rsid w:val="00E51CA0"/>
    <w:rsid w:val="00E523EA"/>
    <w:rsid w:val="00E523F7"/>
    <w:rsid w:val="00E525C8"/>
    <w:rsid w:val="00E527F6"/>
    <w:rsid w:val="00E52967"/>
    <w:rsid w:val="00E53072"/>
    <w:rsid w:val="00E5364B"/>
    <w:rsid w:val="00E5365F"/>
    <w:rsid w:val="00E536F9"/>
    <w:rsid w:val="00E537EF"/>
    <w:rsid w:val="00E53941"/>
    <w:rsid w:val="00E53A22"/>
    <w:rsid w:val="00E53BC8"/>
    <w:rsid w:val="00E54AD9"/>
    <w:rsid w:val="00E555E1"/>
    <w:rsid w:val="00E55CC4"/>
    <w:rsid w:val="00E55D52"/>
    <w:rsid w:val="00E55FC9"/>
    <w:rsid w:val="00E55FE3"/>
    <w:rsid w:val="00E5614C"/>
    <w:rsid w:val="00E56414"/>
    <w:rsid w:val="00E5651E"/>
    <w:rsid w:val="00E56630"/>
    <w:rsid w:val="00E56BA0"/>
    <w:rsid w:val="00E56D5A"/>
    <w:rsid w:val="00E5711A"/>
    <w:rsid w:val="00E57142"/>
    <w:rsid w:val="00E5717E"/>
    <w:rsid w:val="00E574D5"/>
    <w:rsid w:val="00E57858"/>
    <w:rsid w:val="00E578B2"/>
    <w:rsid w:val="00E57A07"/>
    <w:rsid w:val="00E57A6F"/>
    <w:rsid w:val="00E57C56"/>
    <w:rsid w:val="00E6014C"/>
    <w:rsid w:val="00E60644"/>
    <w:rsid w:val="00E60676"/>
    <w:rsid w:val="00E60739"/>
    <w:rsid w:val="00E60876"/>
    <w:rsid w:val="00E608E5"/>
    <w:rsid w:val="00E614B5"/>
    <w:rsid w:val="00E6183C"/>
    <w:rsid w:val="00E61C91"/>
    <w:rsid w:val="00E62183"/>
    <w:rsid w:val="00E62318"/>
    <w:rsid w:val="00E6246A"/>
    <w:rsid w:val="00E62482"/>
    <w:rsid w:val="00E626D7"/>
    <w:rsid w:val="00E62CDF"/>
    <w:rsid w:val="00E62CE8"/>
    <w:rsid w:val="00E62E69"/>
    <w:rsid w:val="00E63592"/>
    <w:rsid w:val="00E635F8"/>
    <w:rsid w:val="00E637B0"/>
    <w:rsid w:val="00E638E6"/>
    <w:rsid w:val="00E639DD"/>
    <w:rsid w:val="00E63A63"/>
    <w:rsid w:val="00E640DA"/>
    <w:rsid w:val="00E643AC"/>
    <w:rsid w:val="00E64571"/>
    <w:rsid w:val="00E6478E"/>
    <w:rsid w:val="00E64D69"/>
    <w:rsid w:val="00E6587B"/>
    <w:rsid w:val="00E65DE0"/>
    <w:rsid w:val="00E65F86"/>
    <w:rsid w:val="00E6665D"/>
    <w:rsid w:val="00E668F9"/>
    <w:rsid w:val="00E669DA"/>
    <w:rsid w:val="00E66C02"/>
    <w:rsid w:val="00E6702B"/>
    <w:rsid w:val="00E67B2D"/>
    <w:rsid w:val="00E67B69"/>
    <w:rsid w:val="00E704B5"/>
    <w:rsid w:val="00E7106B"/>
    <w:rsid w:val="00E72278"/>
    <w:rsid w:val="00E729A9"/>
    <w:rsid w:val="00E72CD9"/>
    <w:rsid w:val="00E72F93"/>
    <w:rsid w:val="00E73610"/>
    <w:rsid w:val="00E736BE"/>
    <w:rsid w:val="00E73DB8"/>
    <w:rsid w:val="00E74367"/>
    <w:rsid w:val="00E74938"/>
    <w:rsid w:val="00E74EB0"/>
    <w:rsid w:val="00E74FFB"/>
    <w:rsid w:val="00E75886"/>
    <w:rsid w:val="00E76296"/>
    <w:rsid w:val="00E768DE"/>
    <w:rsid w:val="00E77235"/>
    <w:rsid w:val="00E77433"/>
    <w:rsid w:val="00E775D2"/>
    <w:rsid w:val="00E779B1"/>
    <w:rsid w:val="00E77C26"/>
    <w:rsid w:val="00E77D42"/>
    <w:rsid w:val="00E8015C"/>
    <w:rsid w:val="00E806F4"/>
    <w:rsid w:val="00E807EC"/>
    <w:rsid w:val="00E80DA5"/>
    <w:rsid w:val="00E8108A"/>
    <w:rsid w:val="00E816D5"/>
    <w:rsid w:val="00E81826"/>
    <w:rsid w:val="00E81BC2"/>
    <w:rsid w:val="00E81E3F"/>
    <w:rsid w:val="00E81EF3"/>
    <w:rsid w:val="00E81F90"/>
    <w:rsid w:val="00E8237B"/>
    <w:rsid w:val="00E82383"/>
    <w:rsid w:val="00E82AD4"/>
    <w:rsid w:val="00E82B50"/>
    <w:rsid w:val="00E8318D"/>
    <w:rsid w:val="00E8339D"/>
    <w:rsid w:val="00E834BA"/>
    <w:rsid w:val="00E83B06"/>
    <w:rsid w:val="00E83BBF"/>
    <w:rsid w:val="00E83CCB"/>
    <w:rsid w:val="00E84020"/>
    <w:rsid w:val="00E845AE"/>
    <w:rsid w:val="00E84641"/>
    <w:rsid w:val="00E84CFD"/>
    <w:rsid w:val="00E85855"/>
    <w:rsid w:val="00E85874"/>
    <w:rsid w:val="00E85C50"/>
    <w:rsid w:val="00E85C84"/>
    <w:rsid w:val="00E85F27"/>
    <w:rsid w:val="00E85FFF"/>
    <w:rsid w:val="00E86452"/>
    <w:rsid w:val="00E86A01"/>
    <w:rsid w:val="00E86D07"/>
    <w:rsid w:val="00E86D7F"/>
    <w:rsid w:val="00E86E63"/>
    <w:rsid w:val="00E86E99"/>
    <w:rsid w:val="00E86FB0"/>
    <w:rsid w:val="00E87914"/>
    <w:rsid w:val="00E87BDF"/>
    <w:rsid w:val="00E87CEA"/>
    <w:rsid w:val="00E90091"/>
    <w:rsid w:val="00E912C5"/>
    <w:rsid w:val="00E915BB"/>
    <w:rsid w:val="00E915D3"/>
    <w:rsid w:val="00E91A9A"/>
    <w:rsid w:val="00E91F7A"/>
    <w:rsid w:val="00E92164"/>
    <w:rsid w:val="00E923CC"/>
    <w:rsid w:val="00E929E7"/>
    <w:rsid w:val="00E92A5D"/>
    <w:rsid w:val="00E92BDB"/>
    <w:rsid w:val="00E932FA"/>
    <w:rsid w:val="00E93436"/>
    <w:rsid w:val="00E9398F"/>
    <w:rsid w:val="00E93C97"/>
    <w:rsid w:val="00E93F93"/>
    <w:rsid w:val="00E93FF4"/>
    <w:rsid w:val="00E9411F"/>
    <w:rsid w:val="00E94239"/>
    <w:rsid w:val="00E942D7"/>
    <w:rsid w:val="00E94AB7"/>
    <w:rsid w:val="00E95155"/>
    <w:rsid w:val="00E958C9"/>
    <w:rsid w:val="00E95905"/>
    <w:rsid w:val="00E95C9C"/>
    <w:rsid w:val="00E975E6"/>
    <w:rsid w:val="00E97A58"/>
    <w:rsid w:val="00E97B40"/>
    <w:rsid w:val="00E97C36"/>
    <w:rsid w:val="00E97FB3"/>
    <w:rsid w:val="00EA0350"/>
    <w:rsid w:val="00EA059B"/>
    <w:rsid w:val="00EA0660"/>
    <w:rsid w:val="00EA0676"/>
    <w:rsid w:val="00EA16F5"/>
    <w:rsid w:val="00EA1E04"/>
    <w:rsid w:val="00EA2015"/>
    <w:rsid w:val="00EA2507"/>
    <w:rsid w:val="00EA2591"/>
    <w:rsid w:val="00EA2BEE"/>
    <w:rsid w:val="00EA2C8C"/>
    <w:rsid w:val="00EA2E1A"/>
    <w:rsid w:val="00EA32B9"/>
    <w:rsid w:val="00EA32D8"/>
    <w:rsid w:val="00EA33D4"/>
    <w:rsid w:val="00EA37AA"/>
    <w:rsid w:val="00EA39F4"/>
    <w:rsid w:val="00EA3E49"/>
    <w:rsid w:val="00EA40C4"/>
    <w:rsid w:val="00EA45BA"/>
    <w:rsid w:val="00EA5252"/>
    <w:rsid w:val="00EA53CE"/>
    <w:rsid w:val="00EA5B57"/>
    <w:rsid w:val="00EA5F4C"/>
    <w:rsid w:val="00EA62D1"/>
    <w:rsid w:val="00EA647A"/>
    <w:rsid w:val="00EA664E"/>
    <w:rsid w:val="00EA6810"/>
    <w:rsid w:val="00EA6D5B"/>
    <w:rsid w:val="00EA7454"/>
    <w:rsid w:val="00EA75AE"/>
    <w:rsid w:val="00EA7841"/>
    <w:rsid w:val="00EA786F"/>
    <w:rsid w:val="00EA7A19"/>
    <w:rsid w:val="00EA7C12"/>
    <w:rsid w:val="00EA7C27"/>
    <w:rsid w:val="00EB02C8"/>
    <w:rsid w:val="00EB066E"/>
    <w:rsid w:val="00EB0675"/>
    <w:rsid w:val="00EB074E"/>
    <w:rsid w:val="00EB0933"/>
    <w:rsid w:val="00EB0AE0"/>
    <w:rsid w:val="00EB0C64"/>
    <w:rsid w:val="00EB1089"/>
    <w:rsid w:val="00EB14D4"/>
    <w:rsid w:val="00EB1924"/>
    <w:rsid w:val="00EB1D94"/>
    <w:rsid w:val="00EB1FFA"/>
    <w:rsid w:val="00EB24A3"/>
    <w:rsid w:val="00EB24E0"/>
    <w:rsid w:val="00EB2578"/>
    <w:rsid w:val="00EB25E7"/>
    <w:rsid w:val="00EB2BFD"/>
    <w:rsid w:val="00EB2E89"/>
    <w:rsid w:val="00EB33DD"/>
    <w:rsid w:val="00EB3502"/>
    <w:rsid w:val="00EB3A1E"/>
    <w:rsid w:val="00EB42E2"/>
    <w:rsid w:val="00EB45B7"/>
    <w:rsid w:val="00EB4622"/>
    <w:rsid w:val="00EB4E06"/>
    <w:rsid w:val="00EB539D"/>
    <w:rsid w:val="00EB53BD"/>
    <w:rsid w:val="00EB59AF"/>
    <w:rsid w:val="00EB5D74"/>
    <w:rsid w:val="00EB6042"/>
    <w:rsid w:val="00EB65D7"/>
    <w:rsid w:val="00EB6664"/>
    <w:rsid w:val="00EB6678"/>
    <w:rsid w:val="00EB66F2"/>
    <w:rsid w:val="00EB6815"/>
    <w:rsid w:val="00EB6D5F"/>
    <w:rsid w:val="00EB6DA7"/>
    <w:rsid w:val="00EB7360"/>
    <w:rsid w:val="00EB74DA"/>
    <w:rsid w:val="00EB7637"/>
    <w:rsid w:val="00EB7A7A"/>
    <w:rsid w:val="00EB7AFB"/>
    <w:rsid w:val="00EB7EB1"/>
    <w:rsid w:val="00EC0016"/>
    <w:rsid w:val="00EC0145"/>
    <w:rsid w:val="00EC055C"/>
    <w:rsid w:val="00EC0707"/>
    <w:rsid w:val="00EC077E"/>
    <w:rsid w:val="00EC0A72"/>
    <w:rsid w:val="00EC0AFC"/>
    <w:rsid w:val="00EC0F50"/>
    <w:rsid w:val="00EC1B92"/>
    <w:rsid w:val="00EC1E04"/>
    <w:rsid w:val="00EC1F74"/>
    <w:rsid w:val="00EC21FA"/>
    <w:rsid w:val="00EC2539"/>
    <w:rsid w:val="00EC2813"/>
    <w:rsid w:val="00EC2936"/>
    <w:rsid w:val="00EC32E9"/>
    <w:rsid w:val="00EC3321"/>
    <w:rsid w:val="00EC3BAB"/>
    <w:rsid w:val="00EC3CAB"/>
    <w:rsid w:val="00EC4020"/>
    <w:rsid w:val="00EC40C1"/>
    <w:rsid w:val="00EC4317"/>
    <w:rsid w:val="00EC474E"/>
    <w:rsid w:val="00EC4BDB"/>
    <w:rsid w:val="00EC4C36"/>
    <w:rsid w:val="00EC4CC2"/>
    <w:rsid w:val="00EC5360"/>
    <w:rsid w:val="00EC555A"/>
    <w:rsid w:val="00EC559C"/>
    <w:rsid w:val="00EC582C"/>
    <w:rsid w:val="00EC60C8"/>
    <w:rsid w:val="00EC6828"/>
    <w:rsid w:val="00EC6EF1"/>
    <w:rsid w:val="00EC7845"/>
    <w:rsid w:val="00EC7867"/>
    <w:rsid w:val="00EC7A91"/>
    <w:rsid w:val="00EC7B78"/>
    <w:rsid w:val="00ED0193"/>
    <w:rsid w:val="00ED0339"/>
    <w:rsid w:val="00ED105D"/>
    <w:rsid w:val="00ED1543"/>
    <w:rsid w:val="00ED1923"/>
    <w:rsid w:val="00ED19A1"/>
    <w:rsid w:val="00ED1CEC"/>
    <w:rsid w:val="00ED1F20"/>
    <w:rsid w:val="00ED2B1F"/>
    <w:rsid w:val="00ED2BE5"/>
    <w:rsid w:val="00ED32C3"/>
    <w:rsid w:val="00ED32D7"/>
    <w:rsid w:val="00ED350C"/>
    <w:rsid w:val="00ED3718"/>
    <w:rsid w:val="00ED38B3"/>
    <w:rsid w:val="00ED39D0"/>
    <w:rsid w:val="00ED39D7"/>
    <w:rsid w:val="00ED3ABD"/>
    <w:rsid w:val="00ED4071"/>
    <w:rsid w:val="00ED41AE"/>
    <w:rsid w:val="00ED50E6"/>
    <w:rsid w:val="00ED54B7"/>
    <w:rsid w:val="00ED5685"/>
    <w:rsid w:val="00ED5C64"/>
    <w:rsid w:val="00ED5E8A"/>
    <w:rsid w:val="00ED5F19"/>
    <w:rsid w:val="00ED61D9"/>
    <w:rsid w:val="00ED665D"/>
    <w:rsid w:val="00ED66FB"/>
    <w:rsid w:val="00ED679C"/>
    <w:rsid w:val="00ED6B7D"/>
    <w:rsid w:val="00ED725D"/>
    <w:rsid w:val="00ED7500"/>
    <w:rsid w:val="00ED75CD"/>
    <w:rsid w:val="00ED7F07"/>
    <w:rsid w:val="00ED7F0C"/>
    <w:rsid w:val="00EE01C9"/>
    <w:rsid w:val="00EE0758"/>
    <w:rsid w:val="00EE09D4"/>
    <w:rsid w:val="00EE0C50"/>
    <w:rsid w:val="00EE0FB3"/>
    <w:rsid w:val="00EE148A"/>
    <w:rsid w:val="00EE149E"/>
    <w:rsid w:val="00EE14ED"/>
    <w:rsid w:val="00EE1668"/>
    <w:rsid w:val="00EE16AB"/>
    <w:rsid w:val="00EE16B9"/>
    <w:rsid w:val="00EE1A3A"/>
    <w:rsid w:val="00EE1FB9"/>
    <w:rsid w:val="00EE2110"/>
    <w:rsid w:val="00EE2328"/>
    <w:rsid w:val="00EE23E2"/>
    <w:rsid w:val="00EE24BB"/>
    <w:rsid w:val="00EE2709"/>
    <w:rsid w:val="00EE2A44"/>
    <w:rsid w:val="00EE3C0B"/>
    <w:rsid w:val="00EE3C37"/>
    <w:rsid w:val="00EE4846"/>
    <w:rsid w:val="00EE4E70"/>
    <w:rsid w:val="00EE523C"/>
    <w:rsid w:val="00EE5421"/>
    <w:rsid w:val="00EE59AB"/>
    <w:rsid w:val="00EE5B0C"/>
    <w:rsid w:val="00EE5E5B"/>
    <w:rsid w:val="00EE5F70"/>
    <w:rsid w:val="00EE6559"/>
    <w:rsid w:val="00EE68C7"/>
    <w:rsid w:val="00EE6EC9"/>
    <w:rsid w:val="00EE6F7E"/>
    <w:rsid w:val="00EE6F93"/>
    <w:rsid w:val="00EE70EB"/>
    <w:rsid w:val="00EE7E3D"/>
    <w:rsid w:val="00EF005E"/>
    <w:rsid w:val="00EF1A44"/>
    <w:rsid w:val="00EF1B60"/>
    <w:rsid w:val="00EF1F70"/>
    <w:rsid w:val="00EF23B7"/>
    <w:rsid w:val="00EF23F7"/>
    <w:rsid w:val="00EF2473"/>
    <w:rsid w:val="00EF2705"/>
    <w:rsid w:val="00EF2779"/>
    <w:rsid w:val="00EF2897"/>
    <w:rsid w:val="00EF2ED8"/>
    <w:rsid w:val="00EF302E"/>
    <w:rsid w:val="00EF30FF"/>
    <w:rsid w:val="00EF378F"/>
    <w:rsid w:val="00EF3A0A"/>
    <w:rsid w:val="00EF4D23"/>
    <w:rsid w:val="00EF4E11"/>
    <w:rsid w:val="00EF5390"/>
    <w:rsid w:val="00EF546F"/>
    <w:rsid w:val="00EF5C15"/>
    <w:rsid w:val="00EF63BD"/>
    <w:rsid w:val="00EF65D9"/>
    <w:rsid w:val="00EF736D"/>
    <w:rsid w:val="00EF73EC"/>
    <w:rsid w:val="00EF78FC"/>
    <w:rsid w:val="00EF7CB8"/>
    <w:rsid w:val="00F002EE"/>
    <w:rsid w:val="00F00482"/>
    <w:rsid w:val="00F00620"/>
    <w:rsid w:val="00F00D86"/>
    <w:rsid w:val="00F00E0F"/>
    <w:rsid w:val="00F00E37"/>
    <w:rsid w:val="00F010D6"/>
    <w:rsid w:val="00F016BA"/>
    <w:rsid w:val="00F016C2"/>
    <w:rsid w:val="00F01956"/>
    <w:rsid w:val="00F01A12"/>
    <w:rsid w:val="00F01A46"/>
    <w:rsid w:val="00F02548"/>
    <w:rsid w:val="00F02578"/>
    <w:rsid w:val="00F02D26"/>
    <w:rsid w:val="00F03193"/>
    <w:rsid w:val="00F0329C"/>
    <w:rsid w:val="00F03B40"/>
    <w:rsid w:val="00F03D3D"/>
    <w:rsid w:val="00F04329"/>
    <w:rsid w:val="00F046CE"/>
    <w:rsid w:val="00F04A13"/>
    <w:rsid w:val="00F04C46"/>
    <w:rsid w:val="00F04C73"/>
    <w:rsid w:val="00F04E01"/>
    <w:rsid w:val="00F04EA0"/>
    <w:rsid w:val="00F0501B"/>
    <w:rsid w:val="00F0502E"/>
    <w:rsid w:val="00F054B4"/>
    <w:rsid w:val="00F054DD"/>
    <w:rsid w:val="00F05B33"/>
    <w:rsid w:val="00F05CD8"/>
    <w:rsid w:val="00F05E0F"/>
    <w:rsid w:val="00F060FF"/>
    <w:rsid w:val="00F065C9"/>
    <w:rsid w:val="00F068B0"/>
    <w:rsid w:val="00F06DB6"/>
    <w:rsid w:val="00F07749"/>
    <w:rsid w:val="00F07FC0"/>
    <w:rsid w:val="00F103BD"/>
    <w:rsid w:val="00F10703"/>
    <w:rsid w:val="00F10830"/>
    <w:rsid w:val="00F10E78"/>
    <w:rsid w:val="00F1102D"/>
    <w:rsid w:val="00F110C7"/>
    <w:rsid w:val="00F12135"/>
    <w:rsid w:val="00F12AD9"/>
    <w:rsid w:val="00F12F39"/>
    <w:rsid w:val="00F133A5"/>
    <w:rsid w:val="00F1378F"/>
    <w:rsid w:val="00F13873"/>
    <w:rsid w:val="00F13C78"/>
    <w:rsid w:val="00F14444"/>
    <w:rsid w:val="00F14526"/>
    <w:rsid w:val="00F147A4"/>
    <w:rsid w:val="00F147F4"/>
    <w:rsid w:val="00F14BFE"/>
    <w:rsid w:val="00F150CA"/>
    <w:rsid w:val="00F150E5"/>
    <w:rsid w:val="00F156AC"/>
    <w:rsid w:val="00F1577F"/>
    <w:rsid w:val="00F15953"/>
    <w:rsid w:val="00F15DEF"/>
    <w:rsid w:val="00F16034"/>
    <w:rsid w:val="00F1640A"/>
    <w:rsid w:val="00F16642"/>
    <w:rsid w:val="00F16C79"/>
    <w:rsid w:val="00F1719C"/>
    <w:rsid w:val="00F17201"/>
    <w:rsid w:val="00F17509"/>
    <w:rsid w:val="00F179C5"/>
    <w:rsid w:val="00F17AEC"/>
    <w:rsid w:val="00F17D02"/>
    <w:rsid w:val="00F200BE"/>
    <w:rsid w:val="00F20F07"/>
    <w:rsid w:val="00F21A75"/>
    <w:rsid w:val="00F21E34"/>
    <w:rsid w:val="00F2223C"/>
    <w:rsid w:val="00F2225B"/>
    <w:rsid w:val="00F22B82"/>
    <w:rsid w:val="00F23177"/>
    <w:rsid w:val="00F2321E"/>
    <w:rsid w:val="00F23519"/>
    <w:rsid w:val="00F235BA"/>
    <w:rsid w:val="00F23683"/>
    <w:rsid w:val="00F236B5"/>
    <w:rsid w:val="00F23888"/>
    <w:rsid w:val="00F23CD1"/>
    <w:rsid w:val="00F23DD2"/>
    <w:rsid w:val="00F24A9C"/>
    <w:rsid w:val="00F24AFC"/>
    <w:rsid w:val="00F24D22"/>
    <w:rsid w:val="00F2521C"/>
    <w:rsid w:val="00F2522D"/>
    <w:rsid w:val="00F253E3"/>
    <w:rsid w:val="00F255A8"/>
    <w:rsid w:val="00F2591A"/>
    <w:rsid w:val="00F26088"/>
    <w:rsid w:val="00F26325"/>
    <w:rsid w:val="00F265A1"/>
    <w:rsid w:val="00F26CEE"/>
    <w:rsid w:val="00F26EBE"/>
    <w:rsid w:val="00F27848"/>
    <w:rsid w:val="00F27988"/>
    <w:rsid w:val="00F27D5B"/>
    <w:rsid w:val="00F301F4"/>
    <w:rsid w:val="00F307A5"/>
    <w:rsid w:val="00F30A63"/>
    <w:rsid w:val="00F30D40"/>
    <w:rsid w:val="00F30F68"/>
    <w:rsid w:val="00F3197C"/>
    <w:rsid w:val="00F31D45"/>
    <w:rsid w:val="00F321C8"/>
    <w:rsid w:val="00F327B1"/>
    <w:rsid w:val="00F32B2A"/>
    <w:rsid w:val="00F32D64"/>
    <w:rsid w:val="00F32E7A"/>
    <w:rsid w:val="00F32FD0"/>
    <w:rsid w:val="00F3358D"/>
    <w:rsid w:val="00F33606"/>
    <w:rsid w:val="00F33CA1"/>
    <w:rsid w:val="00F33F4D"/>
    <w:rsid w:val="00F340BB"/>
    <w:rsid w:val="00F345FA"/>
    <w:rsid w:val="00F348BE"/>
    <w:rsid w:val="00F34CB5"/>
    <w:rsid w:val="00F3528C"/>
    <w:rsid w:val="00F35426"/>
    <w:rsid w:val="00F35650"/>
    <w:rsid w:val="00F35775"/>
    <w:rsid w:val="00F35E0F"/>
    <w:rsid w:val="00F360F8"/>
    <w:rsid w:val="00F36115"/>
    <w:rsid w:val="00F3639A"/>
    <w:rsid w:val="00F366AD"/>
    <w:rsid w:val="00F367B2"/>
    <w:rsid w:val="00F36801"/>
    <w:rsid w:val="00F36840"/>
    <w:rsid w:val="00F36864"/>
    <w:rsid w:val="00F369A6"/>
    <w:rsid w:val="00F36B43"/>
    <w:rsid w:val="00F36BF7"/>
    <w:rsid w:val="00F36F84"/>
    <w:rsid w:val="00F37166"/>
    <w:rsid w:val="00F37305"/>
    <w:rsid w:val="00F37882"/>
    <w:rsid w:val="00F37EC0"/>
    <w:rsid w:val="00F37EF3"/>
    <w:rsid w:val="00F40090"/>
    <w:rsid w:val="00F40138"/>
    <w:rsid w:val="00F40218"/>
    <w:rsid w:val="00F402F3"/>
    <w:rsid w:val="00F40738"/>
    <w:rsid w:val="00F40B1A"/>
    <w:rsid w:val="00F41057"/>
    <w:rsid w:val="00F41287"/>
    <w:rsid w:val="00F417D4"/>
    <w:rsid w:val="00F41869"/>
    <w:rsid w:val="00F42265"/>
    <w:rsid w:val="00F4231B"/>
    <w:rsid w:val="00F4259B"/>
    <w:rsid w:val="00F4294B"/>
    <w:rsid w:val="00F42A99"/>
    <w:rsid w:val="00F42DD2"/>
    <w:rsid w:val="00F438CF"/>
    <w:rsid w:val="00F439A7"/>
    <w:rsid w:val="00F43B2A"/>
    <w:rsid w:val="00F43C39"/>
    <w:rsid w:val="00F44623"/>
    <w:rsid w:val="00F447D9"/>
    <w:rsid w:val="00F447E5"/>
    <w:rsid w:val="00F4498C"/>
    <w:rsid w:val="00F44A18"/>
    <w:rsid w:val="00F450CD"/>
    <w:rsid w:val="00F46081"/>
    <w:rsid w:val="00F4656B"/>
    <w:rsid w:val="00F46FBF"/>
    <w:rsid w:val="00F47AE2"/>
    <w:rsid w:val="00F47F2C"/>
    <w:rsid w:val="00F5014F"/>
    <w:rsid w:val="00F504A7"/>
    <w:rsid w:val="00F504F1"/>
    <w:rsid w:val="00F50560"/>
    <w:rsid w:val="00F50874"/>
    <w:rsid w:val="00F50ED3"/>
    <w:rsid w:val="00F5112B"/>
    <w:rsid w:val="00F52056"/>
    <w:rsid w:val="00F5223E"/>
    <w:rsid w:val="00F52303"/>
    <w:rsid w:val="00F52915"/>
    <w:rsid w:val="00F52FB6"/>
    <w:rsid w:val="00F52FF1"/>
    <w:rsid w:val="00F5306D"/>
    <w:rsid w:val="00F53255"/>
    <w:rsid w:val="00F532AD"/>
    <w:rsid w:val="00F5367A"/>
    <w:rsid w:val="00F53E55"/>
    <w:rsid w:val="00F53E76"/>
    <w:rsid w:val="00F5475D"/>
    <w:rsid w:val="00F5490D"/>
    <w:rsid w:val="00F54A68"/>
    <w:rsid w:val="00F54FE3"/>
    <w:rsid w:val="00F554E2"/>
    <w:rsid w:val="00F55634"/>
    <w:rsid w:val="00F55A3D"/>
    <w:rsid w:val="00F55A49"/>
    <w:rsid w:val="00F55BA2"/>
    <w:rsid w:val="00F55EB0"/>
    <w:rsid w:val="00F566D4"/>
    <w:rsid w:val="00F56C70"/>
    <w:rsid w:val="00F56F18"/>
    <w:rsid w:val="00F56F5A"/>
    <w:rsid w:val="00F57330"/>
    <w:rsid w:val="00F576BF"/>
    <w:rsid w:val="00F5778F"/>
    <w:rsid w:val="00F578A0"/>
    <w:rsid w:val="00F57BFC"/>
    <w:rsid w:val="00F57F52"/>
    <w:rsid w:val="00F60005"/>
    <w:rsid w:val="00F6001D"/>
    <w:rsid w:val="00F604D0"/>
    <w:rsid w:val="00F60872"/>
    <w:rsid w:val="00F60C3F"/>
    <w:rsid w:val="00F613E6"/>
    <w:rsid w:val="00F614A0"/>
    <w:rsid w:val="00F614E5"/>
    <w:rsid w:val="00F61528"/>
    <w:rsid w:val="00F61918"/>
    <w:rsid w:val="00F61BE9"/>
    <w:rsid w:val="00F61CD6"/>
    <w:rsid w:val="00F61E58"/>
    <w:rsid w:val="00F62975"/>
    <w:rsid w:val="00F62C85"/>
    <w:rsid w:val="00F62EF6"/>
    <w:rsid w:val="00F631D7"/>
    <w:rsid w:val="00F63280"/>
    <w:rsid w:val="00F636D2"/>
    <w:rsid w:val="00F63DC6"/>
    <w:rsid w:val="00F6409A"/>
    <w:rsid w:val="00F6458A"/>
    <w:rsid w:val="00F650CB"/>
    <w:rsid w:val="00F65157"/>
    <w:rsid w:val="00F65460"/>
    <w:rsid w:val="00F65944"/>
    <w:rsid w:val="00F65DAB"/>
    <w:rsid w:val="00F65FE4"/>
    <w:rsid w:val="00F668DE"/>
    <w:rsid w:val="00F66E13"/>
    <w:rsid w:val="00F66E6B"/>
    <w:rsid w:val="00F675F0"/>
    <w:rsid w:val="00F6768D"/>
    <w:rsid w:val="00F67784"/>
    <w:rsid w:val="00F677EB"/>
    <w:rsid w:val="00F6799A"/>
    <w:rsid w:val="00F67E7C"/>
    <w:rsid w:val="00F67EF2"/>
    <w:rsid w:val="00F700C1"/>
    <w:rsid w:val="00F703C2"/>
    <w:rsid w:val="00F705F2"/>
    <w:rsid w:val="00F70AF4"/>
    <w:rsid w:val="00F70E34"/>
    <w:rsid w:val="00F7130E"/>
    <w:rsid w:val="00F713ED"/>
    <w:rsid w:val="00F713F3"/>
    <w:rsid w:val="00F71679"/>
    <w:rsid w:val="00F72C62"/>
    <w:rsid w:val="00F73028"/>
    <w:rsid w:val="00F73213"/>
    <w:rsid w:val="00F73325"/>
    <w:rsid w:val="00F7345C"/>
    <w:rsid w:val="00F73B0C"/>
    <w:rsid w:val="00F73CC8"/>
    <w:rsid w:val="00F73D5A"/>
    <w:rsid w:val="00F73DCF"/>
    <w:rsid w:val="00F74522"/>
    <w:rsid w:val="00F7462A"/>
    <w:rsid w:val="00F74CF7"/>
    <w:rsid w:val="00F74F47"/>
    <w:rsid w:val="00F7503D"/>
    <w:rsid w:val="00F75142"/>
    <w:rsid w:val="00F75238"/>
    <w:rsid w:val="00F75CBD"/>
    <w:rsid w:val="00F7614A"/>
    <w:rsid w:val="00F76257"/>
    <w:rsid w:val="00F76561"/>
    <w:rsid w:val="00F7660D"/>
    <w:rsid w:val="00F767DF"/>
    <w:rsid w:val="00F77D1C"/>
    <w:rsid w:val="00F77D74"/>
    <w:rsid w:val="00F80703"/>
    <w:rsid w:val="00F809C9"/>
    <w:rsid w:val="00F80D18"/>
    <w:rsid w:val="00F81406"/>
    <w:rsid w:val="00F8146B"/>
    <w:rsid w:val="00F8169E"/>
    <w:rsid w:val="00F81723"/>
    <w:rsid w:val="00F81831"/>
    <w:rsid w:val="00F81846"/>
    <w:rsid w:val="00F81975"/>
    <w:rsid w:val="00F8197D"/>
    <w:rsid w:val="00F81C3D"/>
    <w:rsid w:val="00F81D36"/>
    <w:rsid w:val="00F81F76"/>
    <w:rsid w:val="00F829EF"/>
    <w:rsid w:val="00F82FBE"/>
    <w:rsid w:val="00F83130"/>
    <w:rsid w:val="00F83724"/>
    <w:rsid w:val="00F8378A"/>
    <w:rsid w:val="00F83940"/>
    <w:rsid w:val="00F83989"/>
    <w:rsid w:val="00F83B02"/>
    <w:rsid w:val="00F83DC7"/>
    <w:rsid w:val="00F83DED"/>
    <w:rsid w:val="00F84295"/>
    <w:rsid w:val="00F8473F"/>
    <w:rsid w:val="00F84745"/>
    <w:rsid w:val="00F84974"/>
    <w:rsid w:val="00F84B7E"/>
    <w:rsid w:val="00F84B83"/>
    <w:rsid w:val="00F84C25"/>
    <w:rsid w:val="00F84EF3"/>
    <w:rsid w:val="00F85019"/>
    <w:rsid w:val="00F8518E"/>
    <w:rsid w:val="00F85335"/>
    <w:rsid w:val="00F853B0"/>
    <w:rsid w:val="00F8549F"/>
    <w:rsid w:val="00F85758"/>
    <w:rsid w:val="00F857D8"/>
    <w:rsid w:val="00F85870"/>
    <w:rsid w:val="00F858CF"/>
    <w:rsid w:val="00F8648D"/>
    <w:rsid w:val="00F8676D"/>
    <w:rsid w:val="00F86DEB"/>
    <w:rsid w:val="00F86E76"/>
    <w:rsid w:val="00F874A0"/>
    <w:rsid w:val="00F87630"/>
    <w:rsid w:val="00F87A71"/>
    <w:rsid w:val="00F87D84"/>
    <w:rsid w:val="00F87F3E"/>
    <w:rsid w:val="00F9033A"/>
    <w:rsid w:val="00F9056F"/>
    <w:rsid w:val="00F90B43"/>
    <w:rsid w:val="00F90F98"/>
    <w:rsid w:val="00F91448"/>
    <w:rsid w:val="00F91532"/>
    <w:rsid w:val="00F918E7"/>
    <w:rsid w:val="00F92030"/>
    <w:rsid w:val="00F9248A"/>
    <w:rsid w:val="00F92DBF"/>
    <w:rsid w:val="00F92E48"/>
    <w:rsid w:val="00F92EF4"/>
    <w:rsid w:val="00F9314D"/>
    <w:rsid w:val="00F93926"/>
    <w:rsid w:val="00F93F03"/>
    <w:rsid w:val="00F93F95"/>
    <w:rsid w:val="00F940CD"/>
    <w:rsid w:val="00F9476D"/>
    <w:rsid w:val="00F948D6"/>
    <w:rsid w:val="00F94BD1"/>
    <w:rsid w:val="00F94D93"/>
    <w:rsid w:val="00F94DD2"/>
    <w:rsid w:val="00F95084"/>
    <w:rsid w:val="00F954BD"/>
    <w:rsid w:val="00F954DA"/>
    <w:rsid w:val="00F958E5"/>
    <w:rsid w:val="00F95A00"/>
    <w:rsid w:val="00F96318"/>
    <w:rsid w:val="00F964DD"/>
    <w:rsid w:val="00F96A31"/>
    <w:rsid w:val="00F96B61"/>
    <w:rsid w:val="00F96C56"/>
    <w:rsid w:val="00F96CF3"/>
    <w:rsid w:val="00F97226"/>
    <w:rsid w:val="00F97C7B"/>
    <w:rsid w:val="00F97F2C"/>
    <w:rsid w:val="00FA025A"/>
    <w:rsid w:val="00FA03B4"/>
    <w:rsid w:val="00FA07AC"/>
    <w:rsid w:val="00FA08FF"/>
    <w:rsid w:val="00FA0A53"/>
    <w:rsid w:val="00FA1799"/>
    <w:rsid w:val="00FA19B0"/>
    <w:rsid w:val="00FA1E21"/>
    <w:rsid w:val="00FA218E"/>
    <w:rsid w:val="00FA21C0"/>
    <w:rsid w:val="00FA22BA"/>
    <w:rsid w:val="00FA2431"/>
    <w:rsid w:val="00FA2853"/>
    <w:rsid w:val="00FA294D"/>
    <w:rsid w:val="00FA2B7B"/>
    <w:rsid w:val="00FA2BA7"/>
    <w:rsid w:val="00FA3102"/>
    <w:rsid w:val="00FA3BE3"/>
    <w:rsid w:val="00FA3D93"/>
    <w:rsid w:val="00FA3E7E"/>
    <w:rsid w:val="00FA4A47"/>
    <w:rsid w:val="00FA4A5B"/>
    <w:rsid w:val="00FA50A9"/>
    <w:rsid w:val="00FA5B4C"/>
    <w:rsid w:val="00FA5D74"/>
    <w:rsid w:val="00FA5E9E"/>
    <w:rsid w:val="00FA61B3"/>
    <w:rsid w:val="00FA6ACB"/>
    <w:rsid w:val="00FA70F0"/>
    <w:rsid w:val="00FA7198"/>
    <w:rsid w:val="00FA72DF"/>
    <w:rsid w:val="00FA736A"/>
    <w:rsid w:val="00FA76E6"/>
    <w:rsid w:val="00FA79B2"/>
    <w:rsid w:val="00FA7D47"/>
    <w:rsid w:val="00FA7E52"/>
    <w:rsid w:val="00FA7FCC"/>
    <w:rsid w:val="00FB01C9"/>
    <w:rsid w:val="00FB01D4"/>
    <w:rsid w:val="00FB08AE"/>
    <w:rsid w:val="00FB0FF0"/>
    <w:rsid w:val="00FB1283"/>
    <w:rsid w:val="00FB146C"/>
    <w:rsid w:val="00FB15A0"/>
    <w:rsid w:val="00FB192C"/>
    <w:rsid w:val="00FB1955"/>
    <w:rsid w:val="00FB2360"/>
    <w:rsid w:val="00FB244E"/>
    <w:rsid w:val="00FB2BD4"/>
    <w:rsid w:val="00FB2EA5"/>
    <w:rsid w:val="00FB2F8B"/>
    <w:rsid w:val="00FB2FB2"/>
    <w:rsid w:val="00FB334A"/>
    <w:rsid w:val="00FB3C25"/>
    <w:rsid w:val="00FB3E25"/>
    <w:rsid w:val="00FB4B9A"/>
    <w:rsid w:val="00FB4C9A"/>
    <w:rsid w:val="00FB4DC0"/>
    <w:rsid w:val="00FB523B"/>
    <w:rsid w:val="00FB57B6"/>
    <w:rsid w:val="00FB58B5"/>
    <w:rsid w:val="00FB5AA5"/>
    <w:rsid w:val="00FB5C4D"/>
    <w:rsid w:val="00FB5E8C"/>
    <w:rsid w:val="00FB663A"/>
    <w:rsid w:val="00FB7161"/>
    <w:rsid w:val="00FB7839"/>
    <w:rsid w:val="00FB784E"/>
    <w:rsid w:val="00FC0222"/>
    <w:rsid w:val="00FC043D"/>
    <w:rsid w:val="00FC0992"/>
    <w:rsid w:val="00FC0C77"/>
    <w:rsid w:val="00FC0DD2"/>
    <w:rsid w:val="00FC1AF0"/>
    <w:rsid w:val="00FC1BAC"/>
    <w:rsid w:val="00FC1C55"/>
    <w:rsid w:val="00FC1D7E"/>
    <w:rsid w:val="00FC1FD9"/>
    <w:rsid w:val="00FC2343"/>
    <w:rsid w:val="00FC2765"/>
    <w:rsid w:val="00FC3075"/>
    <w:rsid w:val="00FC38C3"/>
    <w:rsid w:val="00FC4144"/>
    <w:rsid w:val="00FC432D"/>
    <w:rsid w:val="00FC47B5"/>
    <w:rsid w:val="00FC4942"/>
    <w:rsid w:val="00FC4C8E"/>
    <w:rsid w:val="00FC4D39"/>
    <w:rsid w:val="00FC4F1C"/>
    <w:rsid w:val="00FC559E"/>
    <w:rsid w:val="00FC55AE"/>
    <w:rsid w:val="00FC5A5F"/>
    <w:rsid w:val="00FC5DAD"/>
    <w:rsid w:val="00FC5F2A"/>
    <w:rsid w:val="00FC60F1"/>
    <w:rsid w:val="00FC612C"/>
    <w:rsid w:val="00FC632B"/>
    <w:rsid w:val="00FC653B"/>
    <w:rsid w:val="00FC6918"/>
    <w:rsid w:val="00FC6DA2"/>
    <w:rsid w:val="00FC6F76"/>
    <w:rsid w:val="00FC6F93"/>
    <w:rsid w:val="00FC785B"/>
    <w:rsid w:val="00FD02A3"/>
    <w:rsid w:val="00FD04A4"/>
    <w:rsid w:val="00FD04C1"/>
    <w:rsid w:val="00FD0802"/>
    <w:rsid w:val="00FD0E96"/>
    <w:rsid w:val="00FD1092"/>
    <w:rsid w:val="00FD153C"/>
    <w:rsid w:val="00FD1598"/>
    <w:rsid w:val="00FD17BE"/>
    <w:rsid w:val="00FD1A25"/>
    <w:rsid w:val="00FD2241"/>
    <w:rsid w:val="00FD2494"/>
    <w:rsid w:val="00FD271D"/>
    <w:rsid w:val="00FD29E9"/>
    <w:rsid w:val="00FD2D6B"/>
    <w:rsid w:val="00FD33BC"/>
    <w:rsid w:val="00FD358D"/>
    <w:rsid w:val="00FD35D2"/>
    <w:rsid w:val="00FD3F69"/>
    <w:rsid w:val="00FD4C29"/>
    <w:rsid w:val="00FD52CF"/>
    <w:rsid w:val="00FD628A"/>
    <w:rsid w:val="00FD62B4"/>
    <w:rsid w:val="00FD654B"/>
    <w:rsid w:val="00FD699E"/>
    <w:rsid w:val="00FD6DA6"/>
    <w:rsid w:val="00FD6FA3"/>
    <w:rsid w:val="00FD7CCA"/>
    <w:rsid w:val="00FE0181"/>
    <w:rsid w:val="00FE050A"/>
    <w:rsid w:val="00FE0B25"/>
    <w:rsid w:val="00FE0BC3"/>
    <w:rsid w:val="00FE0E88"/>
    <w:rsid w:val="00FE0EE3"/>
    <w:rsid w:val="00FE1105"/>
    <w:rsid w:val="00FE1738"/>
    <w:rsid w:val="00FE1B89"/>
    <w:rsid w:val="00FE1F5A"/>
    <w:rsid w:val="00FE20F0"/>
    <w:rsid w:val="00FE2345"/>
    <w:rsid w:val="00FE25DA"/>
    <w:rsid w:val="00FE2829"/>
    <w:rsid w:val="00FE2905"/>
    <w:rsid w:val="00FE31D4"/>
    <w:rsid w:val="00FE34B5"/>
    <w:rsid w:val="00FE357F"/>
    <w:rsid w:val="00FE3B4E"/>
    <w:rsid w:val="00FE3C9C"/>
    <w:rsid w:val="00FE40E2"/>
    <w:rsid w:val="00FE47CB"/>
    <w:rsid w:val="00FE4ADC"/>
    <w:rsid w:val="00FE4E40"/>
    <w:rsid w:val="00FE509B"/>
    <w:rsid w:val="00FE51DC"/>
    <w:rsid w:val="00FE5317"/>
    <w:rsid w:val="00FE5956"/>
    <w:rsid w:val="00FE5B9E"/>
    <w:rsid w:val="00FE5D68"/>
    <w:rsid w:val="00FE6080"/>
    <w:rsid w:val="00FE6685"/>
    <w:rsid w:val="00FE66EC"/>
    <w:rsid w:val="00FE676C"/>
    <w:rsid w:val="00FE682F"/>
    <w:rsid w:val="00FE6A74"/>
    <w:rsid w:val="00FE6DE2"/>
    <w:rsid w:val="00FE71E2"/>
    <w:rsid w:val="00FE750A"/>
    <w:rsid w:val="00FE7597"/>
    <w:rsid w:val="00FE766F"/>
    <w:rsid w:val="00FE7BF7"/>
    <w:rsid w:val="00FE7CC5"/>
    <w:rsid w:val="00FE7DD5"/>
    <w:rsid w:val="00FF01D7"/>
    <w:rsid w:val="00FF0673"/>
    <w:rsid w:val="00FF06A0"/>
    <w:rsid w:val="00FF070C"/>
    <w:rsid w:val="00FF09A8"/>
    <w:rsid w:val="00FF0D5A"/>
    <w:rsid w:val="00FF0DF5"/>
    <w:rsid w:val="00FF0E0B"/>
    <w:rsid w:val="00FF10A1"/>
    <w:rsid w:val="00FF1235"/>
    <w:rsid w:val="00FF12C0"/>
    <w:rsid w:val="00FF187E"/>
    <w:rsid w:val="00FF18CC"/>
    <w:rsid w:val="00FF1C3C"/>
    <w:rsid w:val="00FF1EB0"/>
    <w:rsid w:val="00FF214E"/>
    <w:rsid w:val="00FF2801"/>
    <w:rsid w:val="00FF2B1F"/>
    <w:rsid w:val="00FF2B62"/>
    <w:rsid w:val="00FF2C33"/>
    <w:rsid w:val="00FF2F86"/>
    <w:rsid w:val="00FF4669"/>
    <w:rsid w:val="00FF4749"/>
    <w:rsid w:val="00FF4968"/>
    <w:rsid w:val="00FF4981"/>
    <w:rsid w:val="00FF4C1D"/>
    <w:rsid w:val="00FF5602"/>
    <w:rsid w:val="00FF56E4"/>
    <w:rsid w:val="00FF5A9B"/>
    <w:rsid w:val="00FF5ABB"/>
    <w:rsid w:val="00FF5EAD"/>
    <w:rsid w:val="00FF61DD"/>
    <w:rsid w:val="00FF6382"/>
    <w:rsid w:val="00FF63B1"/>
    <w:rsid w:val="00FF69E1"/>
    <w:rsid w:val="00FF6E4E"/>
    <w:rsid w:val="00FF7766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3FE6FE0"/>
  <w15:docId w15:val="{C31A4AB4-AC96-4475-BB73-F79EA8AA8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6F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028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730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F730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730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D383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C629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B52564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B52564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B52564"/>
    <w:rPr>
      <w:rFonts w:cs="EucrosiaUPC"/>
      <w:b/>
      <w:bCs/>
      <w:sz w:val="30"/>
      <w:szCs w:val="30"/>
      <w:u w:val="single"/>
    </w:rPr>
  </w:style>
  <w:style w:type="character" w:customStyle="1" w:styleId="Heading6Char1">
    <w:name w:val="Heading 6 Char1"/>
    <w:basedOn w:val="DefaultParagraphFont"/>
    <w:link w:val="Heading6"/>
    <w:rsid w:val="00B5256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EF65D9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B52564"/>
    <w:rPr>
      <w:rFonts w:cs="EucrosiaUPC"/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B5256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F7302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32BA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rsid w:val="00F730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F730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7302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3C2E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73028"/>
    <w:rPr>
      <w:rFonts w:cs="Times New Roman"/>
      <w:b/>
      <w:bCs/>
    </w:rPr>
  </w:style>
  <w:style w:type="paragraph" w:styleId="ListBullet">
    <w:name w:val="List Bullet"/>
    <w:basedOn w:val="Normal"/>
    <w:rsid w:val="00F73028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F73028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F73028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F73028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F73028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F73028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F73028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F73028"/>
    <w:pPr>
      <w:ind w:left="284"/>
    </w:pPr>
  </w:style>
  <w:style w:type="paragraph" w:customStyle="1" w:styleId="AAFrameAddress">
    <w:name w:val="AA Frame Address"/>
    <w:basedOn w:val="Heading1"/>
    <w:rsid w:val="00F730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73028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73028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F7302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7302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7302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73028"/>
    <w:pPr>
      <w:ind w:left="851" w:hanging="284"/>
    </w:pPr>
  </w:style>
  <w:style w:type="paragraph" w:styleId="Index4">
    <w:name w:val="index 4"/>
    <w:basedOn w:val="Normal"/>
    <w:next w:val="Normal"/>
    <w:semiHidden/>
    <w:rsid w:val="00F73028"/>
    <w:pPr>
      <w:ind w:left="1135" w:hanging="284"/>
    </w:pPr>
  </w:style>
  <w:style w:type="paragraph" w:styleId="Index6">
    <w:name w:val="index 6"/>
    <w:basedOn w:val="Normal"/>
    <w:next w:val="Normal"/>
    <w:semiHidden/>
    <w:rsid w:val="00F73028"/>
    <w:pPr>
      <w:ind w:left="1702" w:hanging="284"/>
    </w:pPr>
  </w:style>
  <w:style w:type="paragraph" w:styleId="Index5">
    <w:name w:val="index 5"/>
    <w:basedOn w:val="Normal"/>
    <w:next w:val="Normal"/>
    <w:semiHidden/>
    <w:rsid w:val="00F73028"/>
    <w:pPr>
      <w:ind w:left="1418" w:hanging="284"/>
    </w:pPr>
  </w:style>
  <w:style w:type="paragraph" w:styleId="Index7">
    <w:name w:val="index 7"/>
    <w:basedOn w:val="Normal"/>
    <w:next w:val="Normal"/>
    <w:semiHidden/>
    <w:rsid w:val="00F73028"/>
    <w:pPr>
      <w:ind w:left="1985" w:hanging="284"/>
    </w:pPr>
  </w:style>
  <w:style w:type="paragraph" w:styleId="Index8">
    <w:name w:val="index 8"/>
    <w:basedOn w:val="Normal"/>
    <w:next w:val="Normal"/>
    <w:semiHidden/>
    <w:rsid w:val="00F73028"/>
    <w:pPr>
      <w:ind w:left="2269" w:hanging="284"/>
    </w:pPr>
  </w:style>
  <w:style w:type="paragraph" w:styleId="Index9">
    <w:name w:val="index 9"/>
    <w:basedOn w:val="Normal"/>
    <w:next w:val="Normal"/>
    <w:semiHidden/>
    <w:rsid w:val="00F73028"/>
    <w:pPr>
      <w:ind w:left="2552" w:hanging="284"/>
    </w:pPr>
  </w:style>
  <w:style w:type="paragraph" w:styleId="TOC2">
    <w:name w:val="toc 2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73028"/>
    <w:pPr>
      <w:ind w:left="851"/>
    </w:pPr>
  </w:style>
  <w:style w:type="paragraph" w:styleId="TOC5">
    <w:name w:val="toc 5"/>
    <w:basedOn w:val="Normal"/>
    <w:next w:val="Normal"/>
    <w:semiHidden/>
    <w:rsid w:val="00F73028"/>
    <w:pPr>
      <w:ind w:left="1134"/>
    </w:pPr>
  </w:style>
  <w:style w:type="paragraph" w:styleId="TOC6">
    <w:name w:val="toc 6"/>
    <w:basedOn w:val="Normal"/>
    <w:next w:val="Normal"/>
    <w:semiHidden/>
    <w:rsid w:val="00F73028"/>
    <w:pPr>
      <w:ind w:left="1418"/>
    </w:pPr>
  </w:style>
  <w:style w:type="paragraph" w:styleId="TOC7">
    <w:name w:val="toc 7"/>
    <w:basedOn w:val="Normal"/>
    <w:next w:val="Normal"/>
    <w:semiHidden/>
    <w:rsid w:val="00F73028"/>
    <w:pPr>
      <w:ind w:left="1701"/>
    </w:pPr>
  </w:style>
  <w:style w:type="paragraph" w:styleId="TOC8">
    <w:name w:val="toc 8"/>
    <w:basedOn w:val="Normal"/>
    <w:next w:val="Normal"/>
    <w:semiHidden/>
    <w:rsid w:val="00F73028"/>
    <w:pPr>
      <w:ind w:left="1985"/>
    </w:pPr>
  </w:style>
  <w:style w:type="paragraph" w:styleId="TOC9">
    <w:name w:val="toc 9"/>
    <w:basedOn w:val="Normal"/>
    <w:next w:val="Normal"/>
    <w:semiHidden/>
    <w:rsid w:val="00F73028"/>
    <w:pPr>
      <w:ind w:left="2268"/>
    </w:pPr>
  </w:style>
  <w:style w:type="paragraph" w:styleId="TableofFigures">
    <w:name w:val="table of figures"/>
    <w:basedOn w:val="Normal"/>
    <w:next w:val="Normal"/>
    <w:semiHidden/>
    <w:rsid w:val="00F73028"/>
    <w:pPr>
      <w:ind w:left="567" w:hanging="567"/>
    </w:pPr>
  </w:style>
  <w:style w:type="paragraph" w:styleId="ListBullet5">
    <w:name w:val="List Bullet 5"/>
    <w:basedOn w:val="Normal"/>
    <w:rsid w:val="00F73028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F73028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F73028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5E7FF8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1"/>
    <w:rsid w:val="00F73028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5256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73028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B52564"/>
    <w:rPr>
      <w:rFonts w:ascii="Arial" w:hAnsi="Arial"/>
      <w:sz w:val="18"/>
      <w:szCs w:val="18"/>
    </w:rPr>
  </w:style>
  <w:style w:type="character" w:styleId="Strong">
    <w:name w:val="Strong"/>
    <w:basedOn w:val="DefaultParagraphFont"/>
    <w:qFormat/>
    <w:rsid w:val="00F7302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730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730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F730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7302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730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73028"/>
    <w:pPr>
      <w:framePr w:h="1054" w:wrap="around" w:y="5920"/>
    </w:pPr>
  </w:style>
  <w:style w:type="paragraph" w:customStyle="1" w:styleId="ReportHeading3">
    <w:name w:val="ReportHeading3"/>
    <w:basedOn w:val="ReportHeading2"/>
    <w:rsid w:val="00F73028"/>
    <w:pPr>
      <w:framePr w:h="443" w:wrap="around" w:y="8223"/>
    </w:pPr>
  </w:style>
  <w:style w:type="paragraph" w:customStyle="1" w:styleId="a">
    <w:name w:val="¢éÍ¤ÇÒÁ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730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730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730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730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730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8585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F73028"/>
  </w:style>
  <w:style w:type="paragraph" w:customStyle="1" w:styleId="a0">
    <w:name w:val="ºÇ¡"/>
    <w:basedOn w:val="Normal"/>
    <w:uiPriority w:val="99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61B80"/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1"/>
    <w:rsid w:val="00BD6BDE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rsid w:val="00B52564"/>
    <w:rPr>
      <w:rFonts w:ascii="Arial" w:hAnsi="Arial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52564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,Left:  0.38&quot;,H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basedOn w:val="BodyTextChar"/>
    <w:link w:val="block"/>
    <w:locked/>
    <w:rsid w:val="00261B80"/>
    <w:rPr>
      <w:rFonts w:ascii="Arial" w:hAnsi="Arial" w:cs="Angsana New"/>
      <w:sz w:val="22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E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E5A65"/>
    <w:rPr>
      <w:rFonts w:ascii="Angsana New" w:eastAsia="Calibri" w:hAnsi="Angsana New"/>
      <w:i/>
      <w:iCs/>
      <w:sz w:val="30"/>
      <w:szCs w:val="30"/>
    </w:rPr>
  </w:style>
  <w:style w:type="paragraph" w:customStyle="1" w:styleId="a5">
    <w:name w:val="ลบ"/>
    <w:basedOn w:val="Normal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0"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770605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770605"/>
    <w:rPr>
      <w:rFonts w:ascii="Tahoma" w:hAnsi="Tahoma"/>
      <w:sz w:val="16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261B80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rsid w:val="00E858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E85855"/>
    <w:rPr>
      <w:rFonts w:ascii="Consolas" w:hAnsi="Consolas"/>
      <w:sz w:val="21"/>
      <w:szCs w:val="26"/>
    </w:rPr>
  </w:style>
  <w:style w:type="paragraph" w:customStyle="1" w:styleId="Default">
    <w:name w:val="Default"/>
    <w:rsid w:val="0040683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235D"/>
    <w:pPr>
      <w:tabs>
        <w:tab w:val="clear" w:pos="9315"/>
        <w:tab w:val="left" w:pos="540"/>
      </w:tabs>
      <w:spacing w:line="240" w:lineRule="auto"/>
      <w:ind w:right="-43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rsid w:val="00B0235D"/>
    <w:rPr>
      <w:rFonts w:ascii="Angsana New" w:eastAsia="Calibri" w:hAnsi="Angsana New"/>
      <w:i/>
      <w:i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D42A2E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rsid w:val="00E32B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character" w:customStyle="1" w:styleId="Heading1Char1">
    <w:name w:val="Heading 1 Char1"/>
    <w:basedOn w:val="DefaultParagraphFont"/>
    <w:uiPriority w:val="99"/>
    <w:rsid w:val="00B5256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B5256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7Char1">
    <w:name w:val="Heading 7 Char1"/>
    <w:basedOn w:val="DefaultParagraphFont"/>
    <w:rsid w:val="00B525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B5256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5256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52564"/>
    <w:rPr>
      <w:rFonts w:ascii="Arial" w:eastAsia="Times New Roman" w:hAnsi="Arial" w:cs="Angsana New"/>
      <w:sz w:val="18"/>
      <w:szCs w:val="18"/>
    </w:rPr>
  </w:style>
  <w:style w:type="character" w:customStyle="1" w:styleId="BodyText2Char1">
    <w:name w:val="Body Text 2 Char1"/>
    <w:basedOn w:val="DefaultParagraphFont"/>
    <w:rsid w:val="00B5256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B52564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B52564"/>
    <w:pPr>
      <w:spacing w:line="240" w:lineRule="auto"/>
    </w:pPr>
    <w:rPr>
      <w:rFonts w:cs="Times New Roman"/>
    </w:rPr>
  </w:style>
  <w:style w:type="character" w:customStyle="1" w:styleId="SignatureChar1">
    <w:name w:val="Signature Char1"/>
    <w:basedOn w:val="DefaultParagraphFont"/>
    <w:link w:val="Signature"/>
    <w:rsid w:val="00B52564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B52564"/>
    <w:rPr>
      <w:rFonts w:ascii="Arial" w:hAnsi="Arial"/>
      <w:sz w:val="18"/>
      <w:szCs w:val="22"/>
    </w:rPr>
  </w:style>
  <w:style w:type="paragraph" w:styleId="FootnoteText">
    <w:name w:val="footnote text"/>
    <w:aliases w:val="ft"/>
    <w:basedOn w:val="Normal"/>
    <w:link w:val="FootnoteTextChar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5256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25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2564"/>
    <w:pPr>
      <w:spacing w:after="0"/>
    </w:pPr>
  </w:style>
  <w:style w:type="paragraph" w:customStyle="1" w:styleId="acctdividends">
    <w:name w:val="acct dividends"/>
    <w:aliases w:val="a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2564"/>
    <w:pPr>
      <w:spacing w:after="0"/>
    </w:pPr>
  </w:style>
  <w:style w:type="paragraph" w:customStyle="1" w:styleId="acctindent">
    <w:name w:val="acct indent"/>
    <w:aliases w:val="ai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256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256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256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256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256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256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256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256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2564"/>
    <w:pPr>
      <w:spacing w:after="0"/>
    </w:pPr>
  </w:style>
  <w:style w:type="paragraph" w:customStyle="1" w:styleId="List1a">
    <w:name w:val="List 1a"/>
    <w:aliases w:val="1a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25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52564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B5256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2564"/>
    <w:rPr>
      <w:rFonts w:ascii="Times New Roman" w:hAnsi="Times New Roman" w:cs="Times New Roman"/>
    </w:rPr>
  </w:style>
  <w:style w:type="paragraph" w:customStyle="1" w:styleId="zreportaddinfo">
    <w:name w:val="zreport addinfo"/>
    <w:basedOn w:val="Normal"/>
    <w:rsid w:val="00B5256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256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256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256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256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2564"/>
    <w:rPr>
      <w:b/>
      <w:bCs/>
    </w:rPr>
  </w:style>
  <w:style w:type="paragraph" w:customStyle="1" w:styleId="nineptbodytext">
    <w:name w:val="nine pt body text"/>
    <w:aliases w:val="9bt"/>
    <w:basedOn w:val="nineptnormal"/>
    <w:rsid w:val="00B52564"/>
    <w:pPr>
      <w:spacing w:after="220"/>
    </w:pPr>
  </w:style>
  <w:style w:type="paragraph" w:customStyle="1" w:styleId="nineptnormal">
    <w:name w:val="nine pt normal"/>
    <w:aliases w:val="9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2564"/>
    <w:pPr>
      <w:jc w:val="center"/>
    </w:pPr>
  </w:style>
  <w:style w:type="paragraph" w:customStyle="1" w:styleId="heading">
    <w:name w:val="heading"/>
    <w:aliases w:val="h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256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2564"/>
  </w:style>
  <w:style w:type="paragraph" w:customStyle="1" w:styleId="nineptheadingcentredbold">
    <w:name w:val="nine pt heading centred bold"/>
    <w:aliases w:val="9hc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256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256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2564"/>
    <w:rPr>
      <w:b/>
    </w:rPr>
  </w:style>
  <w:style w:type="paragraph" w:customStyle="1" w:styleId="nineptcolumntab1">
    <w:name w:val="nine pt column tab1"/>
    <w:aliases w:val="a91"/>
    <w:basedOn w:val="nineptnormal"/>
    <w:rsid w:val="00B5256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256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2564"/>
    <w:pPr>
      <w:jc w:val="center"/>
    </w:pPr>
  </w:style>
  <w:style w:type="paragraph" w:customStyle="1" w:styleId="Normalheading">
    <w:name w:val="Normal heading"/>
    <w:aliases w:val="nh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256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256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256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256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256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256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256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256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256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256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256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256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256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256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256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256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256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2564"/>
    <w:pPr>
      <w:spacing w:after="0"/>
    </w:pPr>
  </w:style>
  <w:style w:type="paragraph" w:customStyle="1" w:styleId="smallreturn">
    <w:name w:val="small return"/>
    <w:aliases w:val="sr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2564"/>
    <w:pPr>
      <w:spacing w:after="0"/>
    </w:pPr>
  </w:style>
  <w:style w:type="paragraph" w:customStyle="1" w:styleId="headingbolditalic">
    <w:name w:val="heading bold italic"/>
    <w:aliases w:val="hbi"/>
    <w:basedOn w:val="heading"/>
    <w:rsid w:val="00B5256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256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256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256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2564"/>
    <w:pPr>
      <w:spacing w:after="0"/>
    </w:pPr>
  </w:style>
  <w:style w:type="paragraph" w:customStyle="1" w:styleId="blockbullet">
    <w:name w:val="block bullet"/>
    <w:aliases w:val="bb"/>
    <w:basedOn w:val="block"/>
    <w:rsid w:val="00B5256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256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2564"/>
    <w:pPr>
      <w:spacing w:after="0"/>
    </w:pPr>
  </w:style>
  <w:style w:type="paragraph" w:customStyle="1" w:styleId="eightptnormal">
    <w:name w:val="eight pt normal"/>
    <w:aliases w:val="8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256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256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256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2564"/>
    <w:rPr>
      <w:b/>
      <w:bCs/>
    </w:rPr>
  </w:style>
  <w:style w:type="paragraph" w:customStyle="1" w:styleId="eightptbodytext">
    <w:name w:val="eight pt body text"/>
    <w:aliases w:val="8bt"/>
    <w:basedOn w:val="eightptnormal"/>
    <w:rsid w:val="00B5256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256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256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256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2564"/>
    <w:pPr>
      <w:spacing w:after="0"/>
    </w:pPr>
  </w:style>
  <w:style w:type="paragraph" w:customStyle="1" w:styleId="eightptblock">
    <w:name w:val="eight pt block"/>
    <w:aliases w:val="8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256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256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256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2564"/>
    <w:pPr>
      <w:spacing w:after="0"/>
    </w:pPr>
  </w:style>
  <w:style w:type="paragraph" w:customStyle="1" w:styleId="blockindent">
    <w:name w:val="block indent"/>
    <w:aliases w:val="bi"/>
    <w:basedOn w:val="block"/>
    <w:rsid w:val="00B5256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2564"/>
    <w:pPr>
      <w:jc w:val="center"/>
    </w:pPr>
  </w:style>
  <w:style w:type="paragraph" w:customStyle="1" w:styleId="nineptcol">
    <w:name w:val="nine pt %col"/>
    <w:aliases w:val="9%"/>
    <w:basedOn w:val="nineptnormal"/>
    <w:rsid w:val="00B5256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256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256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2564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256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256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256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256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256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256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256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256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256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256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256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2564"/>
    <w:pPr>
      <w:spacing w:after="80"/>
    </w:pPr>
  </w:style>
  <w:style w:type="paragraph" w:customStyle="1" w:styleId="nineptratecol">
    <w:name w:val="nine pt rate col"/>
    <w:aliases w:val="a9r"/>
    <w:basedOn w:val="nineptnormal"/>
    <w:rsid w:val="00B5256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256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256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256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256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256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256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256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256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256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256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256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256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256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256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256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256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256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256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2564"/>
    <w:pPr>
      <w:spacing w:after="80"/>
    </w:pPr>
  </w:style>
  <w:style w:type="paragraph" w:customStyle="1" w:styleId="blockbullet2">
    <w:name w:val="block bullet 2"/>
    <w:aliases w:val="bb2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256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256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256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256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5256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B52564"/>
    <w:rPr>
      <w:sz w:val="29"/>
      <w:szCs w:val="29"/>
    </w:rPr>
  </w:style>
  <w:style w:type="character" w:customStyle="1" w:styleId="shorttext">
    <w:name w:val="short_text"/>
    <w:basedOn w:val="DefaultParagraphFont"/>
    <w:rsid w:val="00B52564"/>
  </w:style>
  <w:style w:type="paragraph" w:styleId="CommentText">
    <w:name w:val="annotation text"/>
    <w:basedOn w:val="Normal"/>
    <w:link w:val="CommentTextChar"/>
    <w:rsid w:val="00B5256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52564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25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564"/>
    <w:rPr>
      <w:rFonts w:ascii="Arial" w:hAnsi="Arial"/>
      <w:b/>
      <w:bCs/>
      <w:szCs w:val="25"/>
    </w:rPr>
  </w:style>
  <w:style w:type="character" w:customStyle="1" w:styleId="Heading3Char">
    <w:name w:val="Heading 3 Char"/>
    <w:basedOn w:val="BodyTextChar"/>
    <w:locked/>
    <w:rsid w:val="00B52564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B5256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B5256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B5256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basedOn w:val="DefaultParagraphFont"/>
    <w:locked/>
    <w:rsid w:val="00B5256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B52564"/>
    <w:rPr>
      <w:rFonts w:cs="EucrosiaUPC"/>
      <w:b/>
      <w:bCs/>
      <w:sz w:val="30"/>
      <w:szCs w:val="30"/>
      <w:lang w:bidi="th-TH"/>
    </w:rPr>
  </w:style>
  <w:style w:type="character" w:customStyle="1" w:styleId="BodyTextIndentChar">
    <w:name w:val="Body Text Indent Char"/>
    <w:aliases w:val="i Char"/>
    <w:basedOn w:val="DefaultParagraphFont"/>
    <w:locked/>
    <w:rsid w:val="00B52564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B52564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B52564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rsid w:val="00B52564"/>
    <w:rPr>
      <w:rFonts w:cs="Times New Roman"/>
    </w:rPr>
  </w:style>
  <w:style w:type="character" w:customStyle="1" w:styleId="gt-icon-text1">
    <w:name w:val="gt-icon-text1"/>
    <w:basedOn w:val="DefaultParagraphFont"/>
    <w:rsid w:val="00B52564"/>
    <w:rPr>
      <w:rFonts w:cs="Times New Roman"/>
    </w:rPr>
  </w:style>
  <w:style w:type="character" w:customStyle="1" w:styleId="longtext">
    <w:name w:val="long_text"/>
    <w:basedOn w:val="DefaultParagraphFont"/>
    <w:rsid w:val="00B52564"/>
    <w:rPr>
      <w:rFonts w:cs="Times New Roman"/>
    </w:rPr>
  </w:style>
  <w:style w:type="character" w:styleId="CommentReference">
    <w:name w:val="annotation reference"/>
    <w:basedOn w:val="DefaultParagraphFont"/>
    <w:rsid w:val="00B52564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B5256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5256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5256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2564"/>
  </w:style>
  <w:style w:type="character" w:styleId="Emphasis">
    <w:name w:val="Emphasis"/>
    <w:basedOn w:val="DefaultParagraphFont"/>
    <w:uiPriority w:val="20"/>
    <w:qFormat/>
    <w:rsid w:val="00B5256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2564"/>
  </w:style>
  <w:style w:type="character" w:styleId="Hyperlink">
    <w:name w:val="Hyperlink"/>
    <w:basedOn w:val="DefaultParagraphFont"/>
    <w:uiPriority w:val="99"/>
    <w:unhideWhenUsed/>
    <w:rsid w:val="00B5256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B52564"/>
    <w:rPr>
      <w:color w:val="4D90F0"/>
    </w:rPr>
  </w:style>
  <w:style w:type="paragraph" w:styleId="NormalWeb">
    <w:name w:val="Normal (Web)"/>
    <w:basedOn w:val="Normal"/>
    <w:uiPriority w:val="99"/>
    <w:unhideWhenUsed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B525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52564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3C1E06"/>
    <w:rPr>
      <w:vertAlign w:val="superscript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9465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1C07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646B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6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50863-CFD6-4EF9-81D7-E18F5788F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86</TotalTime>
  <Pages>6</Pages>
  <Words>1546</Words>
  <Characters>8815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10341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Nanthawat Jan-on</dc:creator>
  <cp:keywords/>
  <dc:description/>
  <cp:lastModifiedBy>Phatchareephorn, Jansao</cp:lastModifiedBy>
  <cp:revision>15</cp:revision>
  <cp:lastPrinted>2022-02-18T07:38:00Z</cp:lastPrinted>
  <dcterms:created xsi:type="dcterms:W3CDTF">2022-02-18T06:29:00Z</dcterms:created>
  <dcterms:modified xsi:type="dcterms:W3CDTF">2022-02-18T10:01:00Z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2021-12-21T06:22:15Z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293db102-bb6a-42a6-b1bc-09a751f31478</vt:lpwstr>
  </property>
  <property fmtid="{D5CDD505-2E9C-101B-9397-08002B2CF9AE}" pid="8" name="MSIP_Label_4ed8881d-4062-46d6-b0ca-1cc939420954_ContentBits">
    <vt:lpwstr>0</vt:lpwstr>
  </property>
</Properties>
</file>