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E807EC" w:rsidRPr="005D612B" w14:paraId="028954F3" w14:textId="77777777" w:rsidTr="001366A3">
        <w:trPr>
          <w:tblHeader/>
        </w:trPr>
        <w:tc>
          <w:tcPr>
            <w:tcW w:w="1458" w:type="dxa"/>
          </w:tcPr>
          <w:p w14:paraId="2C8C4960" w14:textId="77777777" w:rsidR="00E807EC" w:rsidRPr="005D612B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CE7C550" w14:textId="77777777" w:rsidR="00E807EC" w:rsidRPr="005D612B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E807EC" w:rsidRPr="005D612B" w14:paraId="6FB204D8" w14:textId="77777777" w:rsidTr="006673C6">
        <w:tc>
          <w:tcPr>
            <w:tcW w:w="1458" w:type="dxa"/>
          </w:tcPr>
          <w:p w14:paraId="0A2DB33B" w14:textId="77777777" w:rsidR="00E807EC" w:rsidRPr="005D612B" w:rsidRDefault="00E807EC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641A70B" w14:textId="77777777" w:rsidR="00E807EC" w:rsidRPr="005D612B" w:rsidRDefault="007C7811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</w:t>
            </w:r>
            <w:r w:rsidR="00D20EC0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ทั่วไป</w:t>
            </w:r>
          </w:p>
        </w:tc>
      </w:tr>
      <w:tr w:rsidR="00E807EC" w:rsidRPr="005D612B" w14:paraId="04614ADA" w14:textId="77777777" w:rsidTr="006673C6">
        <w:tc>
          <w:tcPr>
            <w:tcW w:w="1458" w:type="dxa"/>
          </w:tcPr>
          <w:p w14:paraId="1B70C6FC" w14:textId="77777777" w:rsidR="0034604A" w:rsidRPr="005D612B" w:rsidRDefault="0034604A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08E7668" w14:textId="77777777" w:rsidR="00F43C39" w:rsidRPr="005D612B" w:rsidRDefault="00D20EC0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</w:t>
            </w:r>
            <w:r w:rsidR="00F439A7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</w:tr>
      <w:tr w:rsidR="00E357DE" w:rsidRPr="005D612B" w14:paraId="6600070E" w14:textId="77777777" w:rsidTr="006673C6">
        <w:tc>
          <w:tcPr>
            <w:tcW w:w="1458" w:type="dxa"/>
          </w:tcPr>
          <w:p w14:paraId="502085DA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ABBE9AB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EC3BAB" w:rsidRPr="005D612B" w14:paraId="5D0815B9" w14:textId="77777777" w:rsidTr="006673C6">
        <w:tc>
          <w:tcPr>
            <w:tcW w:w="1458" w:type="dxa"/>
          </w:tcPr>
          <w:p w14:paraId="2A1B9E4C" w14:textId="77777777" w:rsidR="00EC3BAB" w:rsidRPr="005D612B" w:rsidRDefault="00EC3BAB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09486E8" w14:textId="786913F3" w:rsidR="00EC3BAB" w:rsidRPr="005D612B" w:rsidRDefault="00EC3BAB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(Covid-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57DE" w:rsidRPr="005D612B" w14:paraId="7BA84935" w14:textId="77777777" w:rsidTr="006673C6">
        <w:tc>
          <w:tcPr>
            <w:tcW w:w="1458" w:type="dxa"/>
          </w:tcPr>
          <w:p w14:paraId="1A3630D4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BFBF30F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E357DE" w:rsidRPr="005D612B" w14:paraId="28E42E57" w14:textId="77777777" w:rsidTr="006673C6">
        <w:tc>
          <w:tcPr>
            <w:tcW w:w="1458" w:type="dxa"/>
          </w:tcPr>
          <w:p w14:paraId="020D7064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89D62CD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4A45FF" w:rsidRPr="005D612B" w14:paraId="67D3BFEE" w14:textId="77777777" w:rsidTr="006673C6">
        <w:tc>
          <w:tcPr>
            <w:tcW w:w="1458" w:type="dxa"/>
          </w:tcPr>
          <w:p w14:paraId="15FE7E82" w14:textId="77777777" w:rsidR="004A45FF" w:rsidRPr="005D612B" w:rsidRDefault="004A45FF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F47FD78" w14:textId="66234FC4" w:rsidR="004A45FF" w:rsidRPr="005D612B" w:rsidRDefault="004A45F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E357DE" w:rsidRPr="005D612B" w14:paraId="42AE0B12" w14:textId="77777777" w:rsidTr="006673C6">
        <w:tc>
          <w:tcPr>
            <w:tcW w:w="1458" w:type="dxa"/>
          </w:tcPr>
          <w:p w14:paraId="54D27E3F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A420B08" w14:textId="021B898E" w:rsidR="00E357DE" w:rsidRPr="005D612B" w:rsidRDefault="003F78A1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อสังหาริมทรัพย์พัฒนาเพื่อขาย</w:t>
            </w:r>
          </w:p>
        </w:tc>
      </w:tr>
      <w:tr w:rsidR="00C7086C" w:rsidRPr="005D612B" w14:paraId="4A641093" w14:textId="77777777" w:rsidTr="006673C6">
        <w:tc>
          <w:tcPr>
            <w:tcW w:w="1458" w:type="dxa"/>
          </w:tcPr>
          <w:p w14:paraId="1CB2CED3" w14:textId="77777777" w:rsidR="00C7086C" w:rsidRPr="005D612B" w:rsidRDefault="00C7086C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2B52549" w14:textId="465EEB6A" w:rsidR="00C7086C" w:rsidRPr="005D612B" w:rsidRDefault="00C7086C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สินค้าคงเหลือ</w:t>
            </w:r>
          </w:p>
        </w:tc>
      </w:tr>
      <w:tr w:rsidR="00602625" w:rsidRPr="005D612B" w14:paraId="217EDC82" w14:textId="77777777" w:rsidTr="0074442F">
        <w:tc>
          <w:tcPr>
            <w:tcW w:w="1458" w:type="dxa"/>
          </w:tcPr>
          <w:p w14:paraId="29EB9139" w14:textId="77777777" w:rsidR="00602625" w:rsidRPr="005D612B" w:rsidRDefault="00602625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D2F0FD2" w14:textId="77777777" w:rsidR="00602625" w:rsidRPr="005D612B" w:rsidRDefault="00602625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E357DE" w:rsidRPr="005D612B" w14:paraId="12DD9C83" w14:textId="77777777" w:rsidTr="006673C6">
        <w:tc>
          <w:tcPr>
            <w:tcW w:w="1458" w:type="dxa"/>
          </w:tcPr>
          <w:p w14:paraId="1ADE2C50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856BEAB" w14:textId="77777777" w:rsidR="00E357DE" w:rsidRPr="005D612B" w:rsidRDefault="008231E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3A1337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E357DE" w:rsidRPr="005D612B" w14:paraId="28CE48A9" w14:textId="77777777" w:rsidTr="006673C6">
        <w:tc>
          <w:tcPr>
            <w:tcW w:w="1458" w:type="dxa"/>
          </w:tcPr>
          <w:p w14:paraId="5ACA00C4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28C3B5E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E357DE" w:rsidRPr="005D612B" w14:paraId="2C1C621E" w14:textId="77777777" w:rsidTr="006673C6">
        <w:tc>
          <w:tcPr>
            <w:tcW w:w="1458" w:type="dxa"/>
          </w:tcPr>
          <w:p w14:paraId="0CC64820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DC9A71A" w14:textId="77777777" w:rsidR="00E357DE" w:rsidRPr="005D612B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ED19A1" w:rsidRPr="005D612B" w14:paraId="047130EE" w14:textId="77777777" w:rsidTr="006673C6">
        <w:tc>
          <w:tcPr>
            <w:tcW w:w="1458" w:type="dxa"/>
          </w:tcPr>
          <w:p w14:paraId="57ECF249" w14:textId="77777777" w:rsidR="00ED19A1" w:rsidRPr="005D612B" w:rsidRDefault="00ED19A1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817CF1C" w14:textId="77777777" w:rsidR="00ED19A1" w:rsidRPr="005D612B" w:rsidRDefault="00ED19A1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สัญญาเช่า</w:t>
            </w:r>
          </w:p>
        </w:tc>
      </w:tr>
      <w:tr w:rsidR="00E357DE" w:rsidRPr="005D612B" w14:paraId="0D0BE88B" w14:textId="77777777" w:rsidTr="006673C6">
        <w:tc>
          <w:tcPr>
            <w:tcW w:w="1458" w:type="dxa"/>
          </w:tcPr>
          <w:p w14:paraId="056EC014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4CB79CA" w14:textId="77777777" w:rsidR="00E357DE" w:rsidRPr="005D612B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</w:tr>
      <w:tr w:rsidR="00E357DE" w:rsidRPr="005D612B" w14:paraId="5B668280" w14:textId="77777777" w:rsidTr="006673C6">
        <w:tc>
          <w:tcPr>
            <w:tcW w:w="1458" w:type="dxa"/>
          </w:tcPr>
          <w:p w14:paraId="1CE4CBC7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106A5C60" w14:textId="77777777" w:rsidR="00E357DE" w:rsidRPr="005D612B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E357DE" w:rsidRPr="005D612B" w14:paraId="49AA6358" w14:textId="77777777" w:rsidTr="006673C6">
        <w:tc>
          <w:tcPr>
            <w:tcW w:w="1458" w:type="dxa"/>
          </w:tcPr>
          <w:p w14:paraId="72F89EE9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6F54023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E357DE" w:rsidRPr="005D612B" w14:paraId="5BA70392" w14:textId="77777777" w:rsidTr="006673C6">
        <w:tc>
          <w:tcPr>
            <w:tcW w:w="1458" w:type="dxa"/>
          </w:tcPr>
          <w:p w14:paraId="28B1FEA3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F827A9F" w14:textId="77777777" w:rsidR="00E357DE" w:rsidRPr="005D612B" w:rsidRDefault="00415EC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E357DE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E357DE" w:rsidRPr="005D612B" w14:paraId="2ADB245B" w14:textId="77777777" w:rsidTr="006673C6">
        <w:tc>
          <w:tcPr>
            <w:tcW w:w="1458" w:type="dxa"/>
          </w:tcPr>
          <w:p w14:paraId="3140E1C4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121DAFF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ทุนเรือนหุ้น </w:t>
            </w:r>
          </w:p>
        </w:tc>
      </w:tr>
      <w:tr w:rsidR="00E357DE" w:rsidRPr="005D612B" w14:paraId="7C0BE811" w14:textId="77777777" w:rsidTr="006673C6">
        <w:tc>
          <w:tcPr>
            <w:tcW w:w="1458" w:type="dxa"/>
          </w:tcPr>
          <w:p w14:paraId="68C277F6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7810791" w14:textId="4F38E112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="009104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ตามกฏหมาย </w:t>
            </w:r>
          </w:p>
        </w:tc>
      </w:tr>
      <w:tr w:rsidR="000C0069" w:rsidRPr="005D612B" w14:paraId="7057FB10" w14:textId="77777777" w:rsidTr="00D047A6">
        <w:tc>
          <w:tcPr>
            <w:tcW w:w="1458" w:type="dxa"/>
          </w:tcPr>
          <w:p w14:paraId="6A721332" w14:textId="77777777" w:rsidR="000C0069" w:rsidRPr="005D612B" w:rsidRDefault="000C0069" w:rsidP="00D047A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5574753" w14:textId="77777777" w:rsidR="000C0069" w:rsidRPr="005D612B" w:rsidRDefault="000C0069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E357DE" w:rsidRPr="005D612B" w14:paraId="5C42E2F2" w14:textId="77777777" w:rsidTr="006673C6">
        <w:tc>
          <w:tcPr>
            <w:tcW w:w="1458" w:type="dxa"/>
          </w:tcPr>
          <w:p w14:paraId="6FD2BC53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28FA894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</w:t>
            </w:r>
            <w:r w:rsidR="00614183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F8197D" w:rsidRPr="005D612B" w14:paraId="4C4D6A4B" w14:textId="77777777" w:rsidTr="006673C6">
        <w:tc>
          <w:tcPr>
            <w:tcW w:w="1458" w:type="dxa"/>
          </w:tcPr>
          <w:p w14:paraId="108E7F2D" w14:textId="77777777" w:rsidR="00F8197D" w:rsidRPr="005D612B" w:rsidRDefault="00F8197D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45B1AD2D" w14:textId="6E39EFF6" w:rsidR="00F8197D" w:rsidRPr="005D612B" w:rsidRDefault="00F8197D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="00C32A48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</w:tr>
      <w:tr w:rsidR="00E357DE" w:rsidRPr="005D612B" w14:paraId="312D285A" w14:textId="77777777" w:rsidTr="006673C6">
        <w:tc>
          <w:tcPr>
            <w:tcW w:w="1458" w:type="dxa"/>
          </w:tcPr>
          <w:p w14:paraId="0736FDC2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3B1A5A9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E357DE" w:rsidRPr="005D612B" w14:paraId="0EE91109" w14:textId="77777777" w:rsidTr="00013B13">
        <w:tc>
          <w:tcPr>
            <w:tcW w:w="1458" w:type="dxa"/>
          </w:tcPr>
          <w:p w14:paraId="71A5B47E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7D0A4AEB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C32A48" w:rsidRPr="005D612B" w14:paraId="44185BB6" w14:textId="77777777" w:rsidTr="00013B13">
        <w:tc>
          <w:tcPr>
            <w:tcW w:w="1458" w:type="dxa"/>
          </w:tcPr>
          <w:p w14:paraId="22F55262" w14:textId="77777777" w:rsidR="00C32A48" w:rsidRPr="005D612B" w:rsidRDefault="00C32A48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38663552" w14:textId="77696D6F" w:rsidR="00C32A48" w:rsidRPr="005D612B" w:rsidRDefault="00C32A48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  <w:tr w:rsidR="00E357DE" w:rsidRPr="005D612B" w14:paraId="5A2C12CA" w14:textId="77777777" w:rsidTr="00013B13">
        <w:tc>
          <w:tcPr>
            <w:tcW w:w="1458" w:type="dxa"/>
          </w:tcPr>
          <w:p w14:paraId="6978BCEB" w14:textId="77777777" w:rsidR="00E357DE" w:rsidRPr="005D612B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7F48200" w14:textId="7BA78521" w:rsidR="00E357DE" w:rsidRPr="005D612B" w:rsidRDefault="00E357DE" w:rsidP="004F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336BD1" w:rsidRPr="005D612B" w14:paraId="489233F6" w14:textId="77777777" w:rsidTr="00013B13">
        <w:tc>
          <w:tcPr>
            <w:tcW w:w="1458" w:type="dxa"/>
          </w:tcPr>
          <w:p w14:paraId="67D9B296" w14:textId="77777777" w:rsidR="00336BD1" w:rsidRPr="005D612B" w:rsidRDefault="00336BD1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5A51137" w14:textId="77777777" w:rsidR="00336BD1" w:rsidRPr="005D612B" w:rsidRDefault="00336BD1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E357DE" w:rsidRPr="005D612B" w14:paraId="31D02615" w14:textId="77777777" w:rsidTr="00013B13">
        <w:tc>
          <w:tcPr>
            <w:tcW w:w="1458" w:type="dxa"/>
          </w:tcPr>
          <w:p w14:paraId="2BE03B10" w14:textId="77777777" w:rsidR="00CC664B" w:rsidRPr="005D612B" w:rsidRDefault="00CC664B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54468E5B" w14:textId="77777777" w:rsidR="00E357DE" w:rsidRPr="005D612B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7465F" w:rsidRPr="005D612B" w14:paraId="05E37E01" w14:textId="77777777" w:rsidTr="00013B13">
        <w:tc>
          <w:tcPr>
            <w:tcW w:w="1458" w:type="dxa"/>
          </w:tcPr>
          <w:p w14:paraId="1951B21F" w14:textId="77777777" w:rsidR="0067465F" w:rsidRPr="005D612B" w:rsidRDefault="0067465F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E2B1578" w14:textId="77777777" w:rsidR="0067465F" w:rsidRPr="005D612B" w:rsidRDefault="0067465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F23CD1" w:rsidRPr="005D612B" w14:paraId="46BDE83F" w14:textId="77777777" w:rsidTr="00E35D20">
        <w:tc>
          <w:tcPr>
            <w:tcW w:w="1458" w:type="dxa"/>
          </w:tcPr>
          <w:p w14:paraId="0365A4F0" w14:textId="77777777" w:rsidR="00F23CD1" w:rsidRPr="005D612B" w:rsidRDefault="00F23CD1" w:rsidP="00E35D2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D7543FB" w14:textId="77777777" w:rsidR="00F23CD1" w:rsidRPr="005D612B" w:rsidRDefault="00F23CD1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</w:t>
            </w:r>
            <w:r w:rsidRPr="005D61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</w:tr>
      <w:tr w:rsidR="00C0094F" w:rsidRPr="005D612B" w14:paraId="13C8E333" w14:textId="77777777" w:rsidTr="00347EEE">
        <w:tc>
          <w:tcPr>
            <w:tcW w:w="1458" w:type="dxa"/>
          </w:tcPr>
          <w:p w14:paraId="2C2A44E4" w14:textId="77777777" w:rsidR="00C0094F" w:rsidRPr="005D612B" w:rsidRDefault="00C0094F" w:rsidP="00347EEE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6CA1BC7C" w14:textId="77777777" w:rsidR="00C0094F" w:rsidRPr="005D612B" w:rsidRDefault="00C0094F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BA13C0" w:rsidRPr="005D612B" w14:paraId="3EBFF1CC" w14:textId="77777777" w:rsidTr="00013B13">
        <w:tc>
          <w:tcPr>
            <w:tcW w:w="1458" w:type="dxa"/>
          </w:tcPr>
          <w:p w14:paraId="4D991923" w14:textId="77777777" w:rsidR="00BA13C0" w:rsidRPr="005D612B" w:rsidRDefault="00BA13C0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0566405D" w14:textId="77777777" w:rsidR="00BA13C0" w:rsidRPr="005D612B" w:rsidRDefault="00BA13C0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025EA0" w:rsidRPr="005D612B" w14:paraId="53FEF5E6" w14:textId="77777777" w:rsidTr="00013B13">
        <w:tc>
          <w:tcPr>
            <w:tcW w:w="1458" w:type="dxa"/>
          </w:tcPr>
          <w:p w14:paraId="543FA285" w14:textId="77777777" w:rsidR="00025EA0" w:rsidRPr="005D612B" w:rsidRDefault="00025EA0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5" w:type="dxa"/>
          </w:tcPr>
          <w:p w14:paraId="284AADEC" w14:textId="1401FA27" w:rsidR="00025EA0" w:rsidRPr="005D612B" w:rsidRDefault="00025EA0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4ABF9EC" w14:textId="77777777" w:rsidR="00E6478E" w:rsidRPr="005D612B" w:rsidRDefault="00C81489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br w:type="page"/>
      </w:r>
      <w:r w:rsidR="00E6478E" w:rsidRPr="005D612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9FB245" w14:textId="77777777" w:rsidR="007B4306" w:rsidRPr="00AC5D52" w:rsidRDefault="007B4306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6D86CB3E" w14:textId="57971F86" w:rsidR="00E6478E" w:rsidRPr="005D612B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CD6F97" w:rsidRPr="005D612B">
        <w:rPr>
          <w:rFonts w:asciiTheme="majorBidi" w:hAnsiTheme="majorBidi" w:cstheme="majorBidi"/>
          <w:sz w:val="28"/>
          <w:szCs w:val="28"/>
          <w:cs/>
        </w:rPr>
        <w:t>คณะกรรมการเมื่อวันที่</w:t>
      </w:r>
      <w:r w:rsidR="00CD6F97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18</w:t>
      </w:r>
      <w:r w:rsidR="00CD6F97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8231EE" w:rsidRPr="005D612B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ED41AE" w:rsidRPr="00ED41AE">
        <w:rPr>
          <w:rFonts w:asciiTheme="majorBidi" w:hAnsiTheme="majorBidi" w:cstheme="majorBidi"/>
          <w:sz w:val="28"/>
          <w:szCs w:val="28"/>
        </w:rPr>
        <w:t>2565</w:t>
      </w:r>
    </w:p>
    <w:p w14:paraId="673002FB" w14:textId="77777777" w:rsidR="00E6478E" w:rsidRPr="00AC5D52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37EF41F5" w14:textId="5D5D0864" w:rsidR="00E6478E" w:rsidRPr="005D612B" w:rsidRDefault="00E6478E" w:rsidP="0018314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70C2279F" w14:textId="77777777" w:rsidR="00BF18CF" w:rsidRPr="00AC5D52" w:rsidRDefault="00BF18CF" w:rsidP="003D3FE5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76F3DF" w14:textId="7E3566D0" w:rsidR="00415ECF" w:rsidRPr="005D612B" w:rsidRDefault="00E6478E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บริษัท พฤกษา </w:t>
      </w:r>
      <w:r w:rsidR="00F6001D" w:rsidRPr="005D612B">
        <w:rPr>
          <w:rFonts w:asciiTheme="majorBidi" w:hAnsiTheme="majorBidi" w:cstheme="majorBidi"/>
          <w:sz w:val="28"/>
          <w:szCs w:val="28"/>
          <w:cs/>
        </w:rPr>
        <w:t>โฮลดิ้ง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จำกัด (มหาชน) “บริษัท” เป็นนิติบุคคลที่จัดตั้งขึ้นในประเทศไทย </w:t>
      </w:r>
      <w:r w:rsidR="00365AF6" w:rsidRPr="005D612B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 โดย</w:t>
      </w:r>
      <w:r w:rsidRPr="005D612B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4B5E7B" w:rsidRPr="005D612B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8231EE" w:rsidRPr="005D612B">
        <w:rPr>
          <w:rFonts w:asciiTheme="majorBidi" w:hAnsiTheme="majorBidi" w:cstheme="majorBidi"/>
          <w:sz w:val="28"/>
          <w:szCs w:val="28"/>
          <w:cs/>
        </w:rPr>
        <w:t>เลข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1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177</w:t>
      </w:r>
      <w:r w:rsidR="00415ECF" w:rsidRPr="005D612B">
        <w:rPr>
          <w:rFonts w:asciiTheme="majorBidi" w:hAnsiTheme="majorBidi" w:cstheme="majorBidi"/>
          <w:sz w:val="28"/>
          <w:szCs w:val="28"/>
          <w:cs/>
        </w:rPr>
        <w:t xml:space="preserve"> อาคารเพิร์ล แบงก์ค็อก ชั้น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24</w:t>
      </w:r>
      <w:r w:rsidR="00415ECF" w:rsidRPr="005D612B">
        <w:rPr>
          <w:rFonts w:asciiTheme="majorBidi" w:hAnsiTheme="majorBidi" w:cstheme="majorBidi"/>
          <w:sz w:val="28"/>
          <w:szCs w:val="28"/>
          <w:cs/>
        </w:rPr>
        <w:t xml:space="preserve"> ถนนพหลโยธิน แขวง</w:t>
      </w:r>
      <w:r w:rsidR="00085C75" w:rsidRPr="005D612B">
        <w:rPr>
          <w:rFonts w:asciiTheme="majorBidi" w:hAnsiTheme="majorBidi" w:cstheme="majorBidi"/>
          <w:sz w:val="28"/>
          <w:szCs w:val="28"/>
          <w:cs/>
        </w:rPr>
        <w:t>พญาไท</w:t>
      </w:r>
      <w:r w:rsidR="00415ECF" w:rsidRPr="005D612B">
        <w:rPr>
          <w:rFonts w:asciiTheme="majorBidi" w:hAnsiTheme="majorBidi" w:cstheme="majorBidi"/>
          <w:sz w:val="28"/>
          <w:szCs w:val="28"/>
          <w:cs/>
        </w:rPr>
        <w:t xml:space="preserve"> เขตพญาไท กรุงเทพมหานคร</w:t>
      </w:r>
      <w:r w:rsidR="00BF18CF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76AE9E" w14:textId="77777777" w:rsidR="00415ECF" w:rsidRPr="00AC5D52" w:rsidRDefault="00415ECF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15BFDD" w14:textId="265A2B62" w:rsidR="00415ECF" w:rsidRPr="005D612B" w:rsidRDefault="00415ECF" w:rsidP="00415E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ผู้ถือหุ้นรายใหญ่ในระหว่างปีได้แก่ ครอบครัววิจิตรพงศ์พันธุ์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ถือหุ้นร้อยละ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7D1A27" w:rsidRPr="005D612B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E6E3A4D" w14:textId="77777777" w:rsidR="00536A7F" w:rsidRPr="00AC5D52" w:rsidRDefault="00536A7F" w:rsidP="009324EF">
      <w:pPr>
        <w:pStyle w:val="a"/>
        <w:tabs>
          <w:tab w:val="clear" w:pos="1080"/>
          <w:tab w:val="left" w:pos="-4410"/>
          <w:tab w:val="left" w:pos="-423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65BFA4F1" w14:textId="0B97EEA1" w:rsidR="00536A7F" w:rsidRPr="005D612B" w:rsidRDefault="00536A7F" w:rsidP="00536A7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</w:t>
      </w:r>
      <w:r w:rsidR="00A605B6" w:rsidRPr="005D612B">
        <w:rPr>
          <w:rFonts w:asciiTheme="majorBidi" w:hAnsiTheme="majorBidi" w:cstheme="majorBidi"/>
          <w:sz w:val="28"/>
          <w:szCs w:val="28"/>
          <w:cs/>
        </w:rPr>
        <w:t xml:space="preserve">มทรัพย์ </w:t>
      </w:r>
      <w:r w:rsidR="008A3B24" w:rsidRPr="005D612B">
        <w:rPr>
          <w:rFonts w:asciiTheme="majorBidi" w:hAnsiTheme="majorBidi" w:cstheme="majorBidi"/>
          <w:sz w:val="28"/>
          <w:szCs w:val="28"/>
          <w:cs/>
        </w:rPr>
        <w:t>โดย</w:t>
      </w:r>
      <w:r w:rsidR="00A605B6" w:rsidRPr="005D612B">
        <w:rPr>
          <w:rFonts w:asciiTheme="majorBidi" w:hAnsiTheme="majorBidi" w:cstheme="majorBidi"/>
          <w:sz w:val="28"/>
          <w:szCs w:val="28"/>
          <w:cs/>
        </w:rPr>
        <w:t>รายละเอียดของบริษัทย่อย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 ณ 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51E16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251E16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ได้เปิดเผยไว้ในหมายเหตุข้อ</w:t>
      </w:r>
      <w:r w:rsidR="00602625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14:paraId="04278CE4" w14:textId="77777777" w:rsidR="00BB63C1" w:rsidRPr="00AC5D52" w:rsidRDefault="00BB63C1" w:rsidP="00C26FC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C54CA69" w14:textId="7511E26C" w:rsidR="00CE085C" w:rsidRDefault="00CE085C" w:rsidP="0018314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เกณฑ์การจัดทำงบการเงิน </w:t>
      </w:r>
    </w:p>
    <w:p w14:paraId="4A284E62" w14:textId="0753D6E7" w:rsidR="00D57106" w:rsidRPr="00AC5D52" w:rsidRDefault="00D57106" w:rsidP="00D57106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199420F" w14:textId="77777777" w:rsidR="00D57106" w:rsidRPr="00243EB2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bookmarkStart w:id="0" w:name="_Hlk92458654"/>
      <w:bookmarkStart w:id="1" w:name="_Hlk95412173"/>
      <w:r w:rsidRPr="00243EB2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243EB2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bookmarkEnd w:id="0"/>
    <w:p w14:paraId="7F8829B0" w14:textId="77777777" w:rsidR="00D57106" w:rsidRPr="00AC5D52" w:rsidRDefault="00D57106" w:rsidP="00D5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CE24B2" w14:textId="4EE87D92" w:rsidR="00F5475D" w:rsidRDefault="000E3793" w:rsidP="00D57106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0E3793">
        <w:rPr>
          <w:rFonts w:asciiTheme="majorBidi" w:hAnsiTheme="majorBidi"/>
          <w:sz w:val="28"/>
          <w:szCs w:val="28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8261C89" w14:textId="77777777" w:rsidR="000E3793" w:rsidRPr="00AC5D52" w:rsidRDefault="000E3793" w:rsidP="00D57106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0D347BAC" w14:textId="7401F8C3" w:rsidR="00D57106" w:rsidRDefault="00D57106" w:rsidP="00D57106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57106">
        <w:rPr>
          <w:rFonts w:asciiTheme="majorBidi" w:hAnsiTheme="majorBidi"/>
          <w:sz w:val="28"/>
          <w:szCs w:val="28"/>
          <w:cs/>
          <w:lang w:val="en-US" w:bidi="th-TH"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571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57106">
        <w:rPr>
          <w:rFonts w:asciiTheme="majorBidi" w:hAnsiTheme="majorBidi"/>
          <w:sz w:val="28"/>
          <w:szCs w:val="28"/>
          <w:cs/>
          <w:lang w:val="en-US" w:bidi="th-TH"/>
        </w:rPr>
        <w:t xml:space="preserve">มกราคม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43069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D571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57106">
        <w:rPr>
          <w:rFonts w:asciiTheme="majorBidi" w:hAnsiTheme="majorBidi"/>
          <w:sz w:val="28"/>
          <w:szCs w:val="28"/>
          <w:cs/>
          <w:lang w:val="en-US" w:bidi="th-TH"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5DEF2AF1" w14:textId="77777777" w:rsidR="00D57106" w:rsidRPr="00AC5D52" w:rsidRDefault="00D57106" w:rsidP="00D5710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rtl/>
          <w:lang w:val="en-US" w:bidi="th-TH"/>
        </w:rPr>
      </w:pPr>
    </w:p>
    <w:p w14:paraId="31792EE1" w14:textId="77777777" w:rsidR="00D57106" w:rsidRPr="006D414A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43EB2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243EB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243E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43EB2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6D414A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11084CD3" w14:textId="77777777" w:rsidR="00D57106" w:rsidRPr="00AC5D52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780163" w14:textId="77777777" w:rsidR="00D57106" w:rsidRPr="006D414A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D414A">
        <w:rPr>
          <w:rFonts w:asciiTheme="majorBidi" w:hAnsiTheme="majorBidi" w:cstheme="majorBidi"/>
          <w:sz w:val="28"/>
          <w:szCs w:val="28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14:paraId="2BFC3A71" w14:textId="0593668F" w:rsidR="003F4B09" w:rsidRDefault="003F4B09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2D24250" w14:textId="574699AE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A827EE8" w14:textId="0B4B5AD5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4E85AF8" w14:textId="40F6C1C6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5748F10" w14:textId="73A13340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A38014F" w14:textId="2196EC46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5F2F23A" w14:textId="444368C5" w:rsidR="00AC5D52" w:rsidRDefault="00AC5D52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9B427E0" w14:textId="66581C25" w:rsidR="00D57106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/>
          <w:i/>
          <w:iCs/>
          <w:sz w:val="28"/>
          <w:szCs w:val="28"/>
        </w:rPr>
      </w:pPr>
      <w:r w:rsidRPr="00243EB2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243EB2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243EB2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D57106">
        <w:rPr>
          <w:rFonts w:asciiTheme="majorBidi" w:hAnsi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D3CA416" w14:textId="77777777" w:rsidR="00D57106" w:rsidRPr="003F4B09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3B6CA621" w14:textId="065ADEB7" w:rsidR="00D57106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57106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 ข้อมูลที่เกี่ยวข้องกับเรื่องดังกล่าวได้เปิดเผยในหมายเหตุข้อต่อไปนี้</w:t>
      </w:r>
    </w:p>
    <w:p w14:paraId="671EC7E7" w14:textId="77777777" w:rsidR="003F4B09" w:rsidRPr="003F4B09" w:rsidRDefault="003F4B09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"/>
    <w:p w14:paraId="1D60370B" w14:textId="77777777" w:rsidR="00D57106" w:rsidRPr="00681189" w:rsidRDefault="00D57106" w:rsidP="00D5710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hanging="180"/>
        <w:contextualSpacing/>
        <w:jc w:val="both"/>
        <w:rPr>
          <w:rFonts w:ascii="Angsana New" w:hAnsi="Angsana New"/>
          <w:sz w:val="28"/>
          <w:szCs w:val="28"/>
        </w:rPr>
      </w:pPr>
      <w:r w:rsidRPr="00681189">
        <w:rPr>
          <w:rFonts w:ascii="Angsana New" w:hAnsi="Angsana New"/>
          <w:sz w:val="28"/>
          <w:szCs w:val="28"/>
          <w:cs/>
        </w:rPr>
        <w:t xml:space="preserve">การใช้วิจารณญาณ </w:t>
      </w:r>
    </w:p>
    <w:p w14:paraId="0F2C6915" w14:textId="77777777" w:rsidR="00D57106" w:rsidRPr="003F4B09" w:rsidRDefault="00D57106" w:rsidP="00D5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35C7F411" w14:textId="77777777" w:rsidR="00D57106" w:rsidRPr="00681189" w:rsidRDefault="00D57106" w:rsidP="00D5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72"/>
        <w:jc w:val="thaiDistribute"/>
        <w:rPr>
          <w:rFonts w:ascii="Angsana New" w:hAnsi="Angsana New"/>
          <w:sz w:val="28"/>
          <w:szCs w:val="28"/>
        </w:rPr>
      </w:pPr>
      <w:r w:rsidRPr="00681189">
        <w:rPr>
          <w:rFonts w:ascii="Angsana New" w:hAnsi="Angsana New"/>
          <w:sz w:val="28"/>
          <w:szCs w:val="28"/>
          <w:cs/>
        </w:rPr>
        <w:t xml:space="preserve">ข้อมูลเกี่ยวกับการใช้วิจารณญาณในการปฏิบัติตามนโยบายบัญชี 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 </w:t>
      </w:r>
    </w:p>
    <w:p w14:paraId="62F99F46" w14:textId="77777777" w:rsidR="00D57106" w:rsidRPr="003F4B09" w:rsidRDefault="00D57106" w:rsidP="00D57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8823" w:type="dxa"/>
        <w:tblInd w:w="900" w:type="dxa"/>
        <w:tblLook w:val="04A0" w:firstRow="1" w:lastRow="0" w:firstColumn="1" w:lastColumn="0" w:noHBand="0" w:noVBand="1"/>
      </w:tblPr>
      <w:tblGrid>
        <w:gridCol w:w="1092"/>
        <w:gridCol w:w="7731"/>
      </w:tblGrid>
      <w:tr w:rsidR="00631494" w:rsidRPr="005D612B" w14:paraId="0CF416A9" w14:textId="77777777" w:rsidTr="00631494">
        <w:trPr>
          <w:trHeight w:val="2179"/>
        </w:trPr>
        <w:tc>
          <w:tcPr>
            <w:tcW w:w="1092" w:type="dxa"/>
          </w:tcPr>
          <w:p w14:paraId="109C446B" w14:textId="620F954E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31494"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2A48">
              <w:rPr>
                <w:rFonts w:asciiTheme="majorBidi" w:hAnsiTheme="majorBidi" w:cstheme="majorBidi"/>
                <w:sz w:val="28"/>
                <w:szCs w:val="28"/>
                <w:cs/>
              </w:rPr>
              <w:t>ฏ</w:t>
            </w:r>
            <w:r w:rsidR="00631494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31494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31" w:type="dxa"/>
          </w:tcPr>
          <w:p w14:paraId="55F96688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  <w:p w14:paraId="5BDF48F2" w14:textId="77777777" w:rsidR="00631494" w:rsidRPr="005D612B" w:rsidRDefault="00631494" w:rsidP="006314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hanging="2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FFE4814" w14:textId="77777777" w:rsidR="00631494" w:rsidRPr="005D612B" w:rsidRDefault="00631494" w:rsidP="006314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hanging="2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791FEAC6" w14:textId="77777777" w:rsidR="00631494" w:rsidRPr="005D612B" w:rsidRDefault="00631494" w:rsidP="006314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hanging="2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587EA105" w14:textId="77777777" w:rsidR="00631494" w:rsidRPr="005D612B" w:rsidRDefault="00631494" w:rsidP="006314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hanging="2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กลุ่มบริษัทได้โอนความเสี่ยงและผลตอบแทนเกือบท้ังหมดของสินทรัพย์ที่ผู้เป็นเจ้าของ                                  พึงได้รับให้กับผู้เช่าช่วงหรือไม่</w:t>
            </w:r>
          </w:p>
        </w:tc>
      </w:tr>
      <w:tr w:rsidR="00631494" w:rsidRPr="005D612B" w14:paraId="551CECE1" w14:textId="77777777" w:rsidTr="00631494">
        <w:trPr>
          <w:trHeight w:val="361"/>
        </w:trPr>
        <w:tc>
          <w:tcPr>
            <w:tcW w:w="1092" w:type="dxa"/>
          </w:tcPr>
          <w:p w14:paraId="0B15FCB5" w14:textId="4579A3B2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731" w:type="dxa"/>
          </w:tcPr>
          <w:p w14:paraId="658C5EC7" w14:textId="26D28C05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b/>
                <w:sz w:val="28"/>
                <w:szCs w:val="28"/>
                <w:cs/>
              </w:rPr>
              <w:t>ผลกระทบจากการแพร่ระบาดของโรคติดเชื้อไวรัสโคโรนา</w:t>
            </w:r>
            <w:r w:rsidRPr="005D612B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/>
                <w:bCs/>
                <w:sz w:val="28"/>
                <w:szCs w:val="28"/>
              </w:rPr>
              <w:t>0</w:t>
            </w:r>
            <w:r w:rsidR="00ED41AE" w:rsidRPr="00ED41AE">
              <w:rPr>
                <w:rFonts w:asciiTheme="majorBidi" w:hAnsiTheme="majorBidi"/>
                <w:bCs/>
                <w:sz w:val="28"/>
                <w:szCs w:val="28"/>
              </w:rPr>
              <w:t>19</w:t>
            </w:r>
            <w:r w:rsidRPr="005D612B">
              <w:rPr>
                <w:rFonts w:asciiTheme="majorBidi" w:hAnsiTheme="majorBidi"/>
                <w:bCs/>
                <w:sz w:val="28"/>
                <w:szCs w:val="28"/>
              </w:rPr>
              <w:t xml:space="preserve"> (Covid-</w:t>
            </w:r>
            <w:r w:rsidR="00ED41AE" w:rsidRPr="00ED41AE">
              <w:rPr>
                <w:rFonts w:asciiTheme="majorBidi" w:hAnsiTheme="majorBidi"/>
                <w:bCs/>
                <w:sz w:val="28"/>
                <w:szCs w:val="28"/>
              </w:rPr>
              <w:t>19</w:t>
            </w:r>
            <w:r w:rsidRPr="005D612B">
              <w:rPr>
                <w:rFonts w:asciiTheme="majorBidi" w:hAnsiTheme="majorBidi"/>
                <w:bCs/>
                <w:sz w:val="28"/>
                <w:szCs w:val="28"/>
              </w:rPr>
              <w:t>)</w:t>
            </w:r>
            <w:r w:rsidRPr="005D612B">
              <w:rPr>
                <w:rFonts w:asciiTheme="majorBidi" w:hAnsiTheme="majorBidi"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0F7793AC" w14:textId="77777777" w:rsidR="00D57106" w:rsidRPr="003F4B09" w:rsidRDefault="00D57106" w:rsidP="00D571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1B865DA" w14:textId="282E336D" w:rsidR="00631494" w:rsidRPr="005D612B" w:rsidRDefault="00631494" w:rsidP="0063149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hanging="18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2A284E8A" w14:textId="77777777" w:rsidR="00631494" w:rsidRPr="003F4B09" w:rsidRDefault="00631494" w:rsidP="0063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759BEA6" w14:textId="054335C7" w:rsidR="00631494" w:rsidRPr="005D612B" w:rsidRDefault="00631494" w:rsidP="006314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ข้อสมมติและความไม่แน่นอนของการประมาณการ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</w:p>
    <w:p w14:paraId="78F3E12F" w14:textId="77777777" w:rsidR="00631494" w:rsidRPr="003F4B09" w:rsidRDefault="00631494" w:rsidP="0063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7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53" w:type="dxa"/>
        <w:tblInd w:w="900" w:type="dxa"/>
        <w:tblLook w:val="04A0" w:firstRow="1" w:lastRow="0" w:firstColumn="1" w:lastColumn="0" w:noHBand="0" w:noVBand="1"/>
      </w:tblPr>
      <w:tblGrid>
        <w:gridCol w:w="877"/>
        <w:gridCol w:w="8076"/>
      </w:tblGrid>
      <w:tr w:rsidR="00631494" w:rsidRPr="005D612B" w14:paraId="6A04ED9C" w14:textId="77777777" w:rsidTr="00631494">
        <w:trPr>
          <w:trHeight w:val="321"/>
        </w:trPr>
        <w:tc>
          <w:tcPr>
            <w:tcW w:w="877" w:type="dxa"/>
          </w:tcPr>
          <w:p w14:paraId="3F12C415" w14:textId="51ECED60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076" w:type="dxa"/>
          </w:tcPr>
          <w:p w14:paraId="4DF924C8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การประมาณการต้นทุนทั้งหมดที่จะใช้ในการพัฒนาอสังหาริมทรัพย์เพื่อขาย</w:t>
            </w:r>
          </w:p>
        </w:tc>
      </w:tr>
      <w:tr w:rsidR="00631494" w:rsidRPr="005D612B" w14:paraId="6457B757" w14:textId="77777777" w:rsidTr="00631494">
        <w:trPr>
          <w:trHeight w:val="321"/>
        </w:trPr>
        <w:tc>
          <w:tcPr>
            <w:tcW w:w="877" w:type="dxa"/>
          </w:tcPr>
          <w:p w14:paraId="5A1C7B85" w14:textId="11BD2A98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076" w:type="dxa"/>
          </w:tcPr>
          <w:p w14:paraId="11BB9534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631494" w:rsidRPr="005D612B" w14:paraId="22430953" w14:textId="77777777" w:rsidTr="00631494">
        <w:trPr>
          <w:trHeight w:val="331"/>
        </w:trPr>
        <w:tc>
          <w:tcPr>
            <w:tcW w:w="877" w:type="dxa"/>
          </w:tcPr>
          <w:p w14:paraId="14218170" w14:textId="2627B06B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8076" w:type="dxa"/>
          </w:tcPr>
          <w:p w14:paraId="646F70B0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631494" w:rsidRPr="005D612B" w14:paraId="37A429DB" w14:textId="77777777" w:rsidTr="00631494">
        <w:trPr>
          <w:trHeight w:val="642"/>
        </w:trPr>
        <w:tc>
          <w:tcPr>
            <w:tcW w:w="877" w:type="dxa"/>
          </w:tcPr>
          <w:p w14:paraId="00C97286" w14:textId="63EBC182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8076" w:type="dxa"/>
          </w:tcPr>
          <w:p w14:paraId="4B3B2917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การรับรู้สินทรัพย์ภาษีเงินได้ และการคาดการณ์กำไรทางภาษีในอนาคตที่จะนำผลแตกต่างชั่วคราวที่ใช้</w:t>
            </w:r>
            <w:r w:rsidRPr="005D612B">
              <w:rPr>
                <w:rFonts w:asciiTheme="majorBidi" w:hAnsiTheme="majorBidi"/>
                <w:sz w:val="28"/>
                <w:szCs w:val="28"/>
              </w:rPr>
              <w:t xml:space="preserve">        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หักภาษีและขาดทุนทางภาษีไปใช้ประโยชน์ และ</w:t>
            </w:r>
          </w:p>
        </w:tc>
      </w:tr>
      <w:tr w:rsidR="00631494" w:rsidRPr="005D612B" w14:paraId="3BE5D6FA" w14:textId="77777777" w:rsidTr="00631494">
        <w:trPr>
          <w:trHeight w:val="321"/>
        </w:trPr>
        <w:tc>
          <w:tcPr>
            <w:tcW w:w="877" w:type="dxa"/>
          </w:tcPr>
          <w:p w14:paraId="2FE674FA" w14:textId="52F75108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4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8076" w:type="dxa"/>
          </w:tcPr>
          <w:p w14:paraId="37225A10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006D18D1" w14:textId="0F8F5E51" w:rsidR="00AC542B" w:rsidRDefault="00AC542B" w:rsidP="003D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1F064" w14:textId="77777777" w:rsidR="003F4B09" w:rsidRPr="0001123C" w:rsidRDefault="003F4B09" w:rsidP="003D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C1F1D70" w14:textId="3936A6D3" w:rsidR="00E6478E" w:rsidRPr="005D612B" w:rsidRDefault="00E6478E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20B8F7E7" w14:textId="77777777" w:rsidR="00E6478E" w:rsidRPr="0001123C" w:rsidRDefault="00E6478E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B24D1" w14:textId="6FF1958F" w:rsidR="00C12602" w:rsidRPr="005D612B" w:rsidRDefault="00C12602" w:rsidP="00C12602">
      <w:pPr>
        <w:pStyle w:val="AccPolicyalternative"/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</w:pPr>
      <w:r w:rsidRPr="005D612B"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B0B568C" w14:textId="77777777" w:rsidR="00AC542B" w:rsidRPr="0001123C" w:rsidRDefault="00AC542B" w:rsidP="00AC542B">
      <w:pPr>
        <w:pStyle w:val="BodyText2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DB187" w14:textId="77777777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5D8083AC" w14:textId="77777777" w:rsidR="00C12602" w:rsidRPr="0001123C" w:rsidRDefault="00C12602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85299" w14:textId="0EF5052E" w:rsidR="00C12602" w:rsidRPr="005D612B" w:rsidRDefault="00C12602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5D612B">
        <w:rPr>
          <w:rFonts w:asciiTheme="majorBidi" w:hAnsiTheme="majorBidi" w:cstheme="majorBidi"/>
          <w:sz w:val="28"/>
          <w:szCs w:val="28"/>
        </w:rPr>
        <w:t xml:space="preserve"> “</w:t>
      </w: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>”</w:t>
      </w:r>
      <w:r w:rsidRPr="005D612B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และส่วนได้เสียของกลุ่มบริษัทในการร่วมค้า</w:t>
      </w:r>
    </w:p>
    <w:p w14:paraId="75A942C9" w14:textId="1CE40DE7" w:rsidR="00A76983" w:rsidRPr="005D612B" w:rsidRDefault="008A3B24" w:rsidP="00AE1C6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5B9344C" w14:textId="77777777" w:rsidR="00B30E96" w:rsidRPr="00AB535D" w:rsidRDefault="00B30E96" w:rsidP="008A3B24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5ED13" w14:textId="77777777" w:rsidR="00B30E96" w:rsidRPr="005D612B" w:rsidRDefault="00B30E96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C15667" w:rsidRPr="005D612B">
        <w:rPr>
          <w:rFonts w:asciiTheme="majorBidi" w:hAnsiTheme="majorBidi" w:cstheme="majorBidi"/>
          <w:sz w:val="28"/>
          <w:szCs w:val="28"/>
          <w:cs/>
        </w:rPr>
        <w:t>โดยถือเป็นรายการในส่วนของผู้ถือหุ้น</w:t>
      </w:r>
    </w:p>
    <w:p w14:paraId="3884B426" w14:textId="77777777" w:rsidR="00C12602" w:rsidRPr="00AB535D" w:rsidRDefault="00C12602" w:rsidP="008A3B24">
      <w:pPr>
        <w:pStyle w:val="BodyText2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FFF377" w14:textId="77777777" w:rsidR="00C12602" w:rsidRPr="005D612B" w:rsidRDefault="00C12602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44285F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F2F344F" w14:textId="77777777" w:rsidR="00B95405" w:rsidRPr="00AB535D" w:rsidRDefault="00B95405" w:rsidP="008A3B24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62C73D" w14:textId="17CC5A35" w:rsidR="00C12602" w:rsidRPr="005D612B" w:rsidRDefault="00C12602" w:rsidP="00ED407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5AD5ADB" w14:textId="2D85A72A" w:rsidR="006D414A" w:rsidRPr="00AB535D" w:rsidRDefault="006D414A" w:rsidP="00ED407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EC2A30" w14:textId="4B2C3DB0" w:rsidR="008A3B24" w:rsidRPr="005D612B" w:rsidRDefault="008A3B24" w:rsidP="008A3B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กลุ่มบริษัทรับรู้เงินลงทุนในการร่วมค้าในงบการเงิ</w:t>
      </w:r>
      <w:r w:rsidR="00B96BDC" w:rsidRPr="005D612B">
        <w:rPr>
          <w:rFonts w:ascii="Angsana New" w:hAnsi="Angsana New"/>
          <w:sz w:val="28"/>
          <w:szCs w:val="28"/>
          <w:cs/>
        </w:rPr>
        <w:t>น</w:t>
      </w:r>
      <w:r w:rsidRPr="005D612B">
        <w:rPr>
          <w:rFonts w:ascii="Angsana New" w:hAnsi="Angsana New"/>
          <w:sz w:val="28"/>
          <w:szCs w:val="28"/>
          <w:cs/>
        </w:rPr>
        <w:t>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</w:p>
    <w:p w14:paraId="4FBC5C33" w14:textId="77777777" w:rsidR="00C12602" w:rsidRPr="00AB535D" w:rsidRDefault="00C12602" w:rsidP="008A3B24">
      <w:pPr>
        <w:pStyle w:val="BodyText2"/>
        <w:tabs>
          <w:tab w:val="left" w:pos="540"/>
        </w:tabs>
        <w:ind w:left="0" w:right="47" w:firstLine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29FE00" w14:textId="21A47EDE" w:rsidR="00C12602" w:rsidRPr="005D612B" w:rsidRDefault="009A1957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pacing w:val="-2"/>
          <w:sz w:val="28"/>
          <w:szCs w:val="28"/>
        </w:rPr>
      </w:pP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</w:t>
      </w:r>
      <w:r w:rsidR="00E25085" w:rsidRPr="005D61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ถูกตัดรายการในการจัดทำงบการเงินรวม</w:t>
      </w:r>
      <w:r w:rsidR="00E25085" w:rsidRPr="005D61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2B456F" w:rsidRPr="005D612B">
        <w:rPr>
          <w:rFonts w:asciiTheme="majorBidi" w:hAnsiTheme="majorBidi" w:cstheme="majorBidi"/>
          <w:spacing w:val="-2"/>
          <w:sz w:val="28"/>
          <w:szCs w:val="28"/>
          <w:cs/>
        </w:rPr>
        <w:t>การร่วมค้า</w:t>
      </w: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</w:t>
      </w:r>
      <w:r w:rsidR="00E25085" w:rsidRPr="005D612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D612B">
        <w:rPr>
          <w:rFonts w:asciiTheme="majorBidi" w:eastAsia="EucrosiaUPCBold" w:hAnsiTheme="majorBidi" w:cstheme="majorBidi"/>
          <w:spacing w:val="-2"/>
          <w:sz w:val="28"/>
          <w:szCs w:val="28"/>
          <w:cs/>
        </w:rPr>
        <w:t>เมื่อไม่มีหลักฐานการด้อยค่าเกิดขึ้น</w:t>
      </w:r>
    </w:p>
    <w:p w14:paraId="74F2584C" w14:textId="77777777" w:rsidR="00AC542B" w:rsidRPr="00AB535D" w:rsidRDefault="00AC542B" w:rsidP="00AC542B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eastAsia="EucrosiaUPCBold" w:hAnsiTheme="majorBidi" w:cstheme="majorBidi"/>
          <w:spacing w:val="-2"/>
          <w:sz w:val="32"/>
          <w:szCs w:val="32"/>
        </w:rPr>
      </w:pPr>
    </w:p>
    <w:p w14:paraId="3EF75608" w14:textId="77777777" w:rsidR="00925214" w:rsidRPr="005D612B" w:rsidRDefault="00925214" w:rsidP="00925214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เงินลงทุนในบริษัทย่อยและการร่วมค้า</w:t>
      </w:r>
    </w:p>
    <w:p w14:paraId="31AC5490" w14:textId="77777777" w:rsidR="00925214" w:rsidRPr="003F4B09" w:rsidRDefault="00925214" w:rsidP="00925214">
      <w:pPr>
        <w:ind w:left="540"/>
        <w:rPr>
          <w:rFonts w:asciiTheme="majorBidi" w:eastAsia="Arial Unicode MS" w:hAnsiTheme="majorBidi" w:cstheme="majorBidi"/>
          <w:sz w:val="28"/>
          <w:szCs w:val="28"/>
        </w:rPr>
      </w:pPr>
    </w:p>
    <w:p w14:paraId="2E05074C" w14:textId="0A9C65CA" w:rsidR="0015506B" w:rsidRPr="005D612B" w:rsidRDefault="008A3B24" w:rsidP="00925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221C5D60" w14:textId="77777777" w:rsidR="00BF036F" w:rsidRPr="003F4B09" w:rsidRDefault="00BF036F" w:rsidP="003C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9F52133" w14:textId="77777777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3C076C02" w14:textId="77777777" w:rsidR="00C12602" w:rsidRPr="003F4B09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3E519C8" w14:textId="2F00C728" w:rsidR="00F6799A" w:rsidRPr="005D612B" w:rsidRDefault="0015506B" w:rsidP="00C12602">
      <w:pPr>
        <w:pStyle w:val="BodyText2"/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 xml:space="preserve"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 </w:t>
      </w:r>
    </w:p>
    <w:p w14:paraId="4BE5259E" w14:textId="77777777" w:rsidR="0015506B" w:rsidRPr="003F4B09" w:rsidRDefault="0015506B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CA41D" w14:textId="54E41F67" w:rsidR="00C12602" w:rsidRPr="005D612B" w:rsidRDefault="00C12602" w:rsidP="00140220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D612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1A0B9B" w14:textId="77777777" w:rsidR="00EC60C8" w:rsidRPr="003F4B09" w:rsidRDefault="00EC60C8" w:rsidP="00140220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80D822" w14:textId="77777777" w:rsidR="00C12602" w:rsidRPr="005D612B" w:rsidRDefault="00C12602" w:rsidP="0014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 </w:t>
      </w:r>
    </w:p>
    <w:p w14:paraId="20F063E6" w14:textId="77777777" w:rsidR="00C12602" w:rsidRPr="003F4B09" w:rsidRDefault="00C12602" w:rsidP="00140220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2E0CB6" w14:textId="7C1257F8" w:rsidR="00D06CD2" w:rsidRPr="005D612B" w:rsidRDefault="0015506B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 xml:space="preserve"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66C5C54B" w14:textId="77777777" w:rsidR="0015506B" w:rsidRPr="003F4B09" w:rsidRDefault="0015506B" w:rsidP="00140220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7F2556" w14:textId="77777777" w:rsidR="0015506B" w:rsidRPr="005D612B" w:rsidRDefault="0015506B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89FB8AE" w14:textId="77777777" w:rsidR="0015506B" w:rsidRPr="003F4B09" w:rsidRDefault="0015506B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</w:p>
    <w:p w14:paraId="0EC944E3" w14:textId="6BC8277C" w:rsidR="00C12602" w:rsidRPr="005D612B" w:rsidRDefault="00C12602" w:rsidP="00140220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C10AFE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5E4352" w:rsidRPr="005D612B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</w:t>
      </w:r>
      <w:r w:rsidRPr="005D612B">
        <w:rPr>
          <w:rFonts w:asciiTheme="majorBidi" w:hAnsiTheme="majorBidi" w:cstheme="majorBidi"/>
          <w:sz w:val="28"/>
          <w:szCs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DCB257C" w14:textId="26B82C72" w:rsidR="00222AFD" w:rsidRDefault="00222AFD" w:rsidP="00140220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8DC6B1" w14:textId="77777777" w:rsidR="003F4B09" w:rsidRPr="00BF036F" w:rsidRDefault="003F4B09" w:rsidP="00140220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4A276B" w14:textId="57CB5051" w:rsidR="00C12602" w:rsidRPr="005D612B" w:rsidRDefault="0015506B" w:rsidP="00140220">
      <w:pPr>
        <w:pStyle w:val="BodyText2"/>
        <w:ind w:left="547" w:right="43" w:firstLine="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5F47EFC" w14:textId="77777777" w:rsidR="00BF036F" w:rsidRPr="003F4B09" w:rsidRDefault="00BF036F" w:rsidP="00140220">
      <w:pPr>
        <w:pStyle w:val="BodyText2"/>
        <w:ind w:left="547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3EB197C" w14:textId="29FAC9BD" w:rsidR="00E62318" w:rsidRPr="005D612B" w:rsidRDefault="00E62318" w:rsidP="00A948C5">
      <w:pPr>
        <w:pStyle w:val="BodyText2"/>
        <w:numPr>
          <w:ilvl w:val="0"/>
          <w:numId w:val="11"/>
        </w:numPr>
        <w:ind w:left="540" w:hanging="45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D612B">
        <w:rPr>
          <w:rFonts w:ascii="Angsana New" w:hAnsi="Angsana New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1D3D9B44" w14:textId="77777777" w:rsidR="00E62318" w:rsidRPr="003F4B09" w:rsidRDefault="00E62318" w:rsidP="00E62318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5F7A44DC" w14:textId="77777777" w:rsidR="00E62318" w:rsidRPr="005D612B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5D612B">
        <w:rPr>
          <w:rFonts w:ascii="Angsana New" w:eastAsia="EucrosiaUPCBold" w:hAnsi="Angsana New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70B09EDC" w14:textId="77777777" w:rsidR="00E62318" w:rsidRPr="003F4B09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22"/>
          <w:szCs w:val="22"/>
        </w:rPr>
      </w:pPr>
      <w:r w:rsidRPr="003F4B09">
        <w:rPr>
          <w:rFonts w:ascii="Angsana New" w:eastAsia="EucrosiaUPCBold" w:hAnsi="Angsana New"/>
          <w:i/>
          <w:iCs/>
          <w:sz w:val="22"/>
          <w:szCs w:val="22"/>
          <w:cs/>
        </w:rPr>
        <w:t xml:space="preserve"> </w:t>
      </w:r>
    </w:p>
    <w:p w14:paraId="64BA08BA" w14:textId="36AB2396" w:rsidR="008E6BFE" w:rsidRPr="005D612B" w:rsidRDefault="00E62318" w:rsidP="008E6BF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</w:t>
      </w:r>
      <w:r w:rsidR="008E6BFE" w:rsidRPr="005D612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8E6BFE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(นอกเหนือจากลูกหนี้การค้าและลูกหนี้อื่น (ดูหมายเหตุข้อ</w:t>
      </w:r>
      <w:r w:rsidR="008E6BFE" w:rsidRPr="005D612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ED41AE" w:rsidRPr="00ED41AE">
        <w:rPr>
          <w:rFonts w:ascii="Angsana New" w:hAnsi="Angsana New"/>
          <w:color w:val="000000"/>
          <w:sz w:val="28"/>
          <w:szCs w:val="28"/>
        </w:rPr>
        <w:t>3</w:t>
      </w:r>
      <w:r w:rsidR="008E6BFE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(</w:t>
      </w:r>
      <w:r w:rsidR="00A948C5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ฉ</w:t>
      </w:r>
      <w:r w:rsidR="008E6BFE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))</w:t>
      </w:r>
      <w:r w:rsidR="005E4041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8E6BFE" w:rsidRPr="005D612B">
        <w:rPr>
          <w:rFonts w:ascii="Angsana New" w:hAnsi="Angsana New"/>
          <w:color w:val="000000"/>
          <w:sz w:val="28"/>
          <w:szCs w:val="28"/>
          <w:cs/>
          <w:lang w:val="en-GB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</w:p>
    <w:p w14:paraId="0CD01B6E" w14:textId="77777777" w:rsidR="00E62318" w:rsidRPr="003F4B09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B90435" w14:textId="77777777" w:rsidR="00E62318" w:rsidRPr="005D612B" w:rsidRDefault="00E62318" w:rsidP="00E62318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2E33667" w14:textId="77777777" w:rsidR="00E62318" w:rsidRPr="003F4B09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01AADC66" w14:textId="732F3C5D" w:rsidR="00E62318" w:rsidRPr="005D612B" w:rsidRDefault="00E62318" w:rsidP="00E6231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5D612B">
        <w:rPr>
          <w:rFonts w:ascii="Angsana New" w:hAnsi="Angsana New"/>
          <w:color w:val="000000"/>
          <w:sz w:val="28"/>
          <w:szCs w:val="28"/>
        </w:rPr>
        <w:t xml:space="preserve"> </w:t>
      </w:r>
      <w:r w:rsidRPr="005D612B">
        <w:rPr>
          <w:rFonts w:ascii="Angsana New" w:hAnsi="Angsana New"/>
          <w:color w:val="000000"/>
          <w:sz w:val="28"/>
          <w:szCs w:val="28"/>
          <w:cs/>
        </w:rPr>
        <w:t xml:space="preserve"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12D5D367" w14:textId="77777777" w:rsidR="00E62318" w:rsidRPr="003F4B09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01BDF8D" w14:textId="77777777" w:rsidR="00E62318" w:rsidRPr="005D612B" w:rsidRDefault="00E62318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85BF97E" w14:textId="77777777" w:rsidR="00E62318" w:rsidRPr="003F4B09" w:rsidRDefault="00E62318" w:rsidP="00E6231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3B7F2560" w14:textId="77777777" w:rsidR="00E62318" w:rsidRPr="005D612B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  <w:r w:rsidRPr="005D612B">
        <w:rPr>
          <w:rFonts w:ascii="Angsana New" w:eastAsia="EucrosiaUPCBold" w:hAnsi="Angsana New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C99C1C" w14:textId="77777777" w:rsidR="00E62318" w:rsidRPr="003F4B09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22"/>
          <w:szCs w:val="22"/>
        </w:rPr>
      </w:pPr>
    </w:p>
    <w:p w14:paraId="2C76958C" w14:textId="199B5B8D" w:rsidR="00E62318" w:rsidRDefault="00E62318" w:rsidP="00E62318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612B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79BF887" w14:textId="66CE89C6" w:rsidR="00E62318" w:rsidRDefault="00E62318" w:rsidP="00E623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612B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1C885915" w14:textId="77777777" w:rsidR="003F4B09" w:rsidRPr="00AC5D52" w:rsidRDefault="003F4B09" w:rsidP="00E623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226C06A" w14:textId="2327B6DD" w:rsidR="00E62318" w:rsidRPr="00AC5D52" w:rsidRDefault="00E62318" w:rsidP="00E62318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</w:rPr>
      </w:pPr>
      <w:r w:rsidRPr="00AC5D52">
        <w:rPr>
          <w:rFonts w:ascii="Angsana New" w:hAnsi="Angsana New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59F105B" w14:textId="77777777" w:rsidR="00E62318" w:rsidRPr="00AC5D52" w:rsidRDefault="00E62318" w:rsidP="00E62318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</w:p>
    <w:p w14:paraId="73B04AD1" w14:textId="77777777" w:rsidR="00E62318" w:rsidRPr="005D612B" w:rsidRDefault="00E62318" w:rsidP="00E6231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D33297D" w14:textId="520E79CF" w:rsidR="00E62318" w:rsidRPr="00AC5D52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ECB7A1A" w14:textId="0A2C5578" w:rsidR="00E62318" w:rsidRPr="005D612B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28"/>
          <w:szCs w:val="28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424DFD" w:rsidRPr="005D612B">
        <w:rPr>
          <w:rFonts w:ascii="Angsana New" w:hAnsi="Angsana New"/>
          <w:i/>
          <w:iCs/>
          <w:sz w:val="28"/>
          <w:szCs w:val="28"/>
          <w:cs/>
        </w:rPr>
        <w:t>นอกเหนือจากลูกหนี้การค้า</w:t>
      </w:r>
    </w:p>
    <w:p w14:paraId="1F17FB2F" w14:textId="77777777" w:rsidR="00E62318" w:rsidRPr="00AC5D52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  <w:cs/>
        </w:rPr>
      </w:pPr>
    </w:p>
    <w:p w14:paraId="760BF557" w14:textId="77777777" w:rsidR="00E62318" w:rsidRPr="005D612B" w:rsidRDefault="00E62318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3CFFE72" w14:textId="77777777" w:rsidR="00E62318" w:rsidRPr="00AC5D52" w:rsidRDefault="00E62318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D612E5D" w14:textId="6FD8FBFF" w:rsidR="00E62318" w:rsidRPr="005D612B" w:rsidRDefault="00E62318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D41AE" w:rsidRPr="00ED41AE">
        <w:rPr>
          <w:rFonts w:ascii="Angsana New" w:hAnsi="Angsana New"/>
          <w:sz w:val="28"/>
          <w:szCs w:val="28"/>
        </w:rPr>
        <w:t>12</w:t>
      </w:r>
      <w:r w:rsidRPr="005D612B">
        <w:rPr>
          <w:rFonts w:ascii="Angsana New" w:hAnsi="Angsana New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43C5C2F" w14:textId="77777777" w:rsidR="00E62318" w:rsidRPr="00AC5D52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0AA94BF9" w14:textId="77777777" w:rsidR="00E62318" w:rsidRPr="005D612B" w:rsidRDefault="00E62318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1BD43B38" w14:textId="77777777" w:rsidR="00E62318" w:rsidRPr="00AC5D52" w:rsidRDefault="00E62318" w:rsidP="00E62318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37F089D1" w14:textId="5A16AD4A" w:rsidR="00E62318" w:rsidRPr="005D612B" w:rsidRDefault="001C1D8D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bookmarkStart w:id="2" w:name="_Hlk94261299"/>
      <w:r w:rsidRPr="005D612B">
        <w:rPr>
          <w:rFonts w:ascii="Angsana New" w:hAnsi="Angsana New"/>
          <w:sz w:val="28"/>
          <w:szCs w:val="28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ED41AE" w:rsidRPr="00ED41AE">
        <w:rPr>
          <w:rFonts w:ascii="Angsana New" w:hAnsi="Angsana New"/>
          <w:sz w:val="28"/>
          <w:szCs w:val="28"/>
        </w:rPr>
        <w:t>12</w:t>
      </w:r>
      <w:r w:rsidRPr="005D612B">
        <w:rPr>
          <w:rFonts w:ascii="Angsana New" w:hAnsi="Angsana New"/>
          <w:sz w:val="28"/>
          <w:szCs w:val="28"/>
          <w:cs/>
        </w:rPr>
        <w:t xml:space="preserve"> เดือนข้างหน้า </w:t>
      </w:r>
      <w:r w:rsidR="00E62318" w:rsidRPr="005D612B">
        <w:rPr>
          <w:rFonts w:ascii="Angsana New" w:hAnsi="Angsana New"/>
          <w:sz w:val="28"/>
          <w:szCs w:val="28"/>
          <w:cs/>
        </w:rPr>
        <w:t xml:space="preserve"> </w:t>
      </w:r>
    </w:p>
    <w:bookmarkEnd w:id="2"/>
    <w:p w14:paraId="21E3F2CA" w14:textId="77777777" w:rsidR="00E62318" w:rsidRPr="00AC5D52" w:rsidRDefault="00E62318" w:rsidP="00E623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07F8825B" w14:textId="6CCB2688" w:rsidR="003F4B09" w:rsidRDefault="00E62318" w:rsidP="00AC5D5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D41AE" w:rsidRPr="00ED41AE">
        <w:rPr>
          <w:rFonts w:ascii="Angsana New" w:hAnsi="Angsana New"/>
          <w:sz w:val="28"/>
          <w:szCs w:val="28"/>
        </w:rPr>
        <w:t>3</w:t>
      </w:r>
      <w:r w:rsidR="00EA1E04" w:rsidRPr="00EA1E04">
        <w:rPr>
          <w:rFonts w:ascii="Angsana New" w:hAnsi="Angsana New"/>
          <w:sz w:val="28"/>
          <w:szCs w:val="28"/>
        </w:rPr>
        <w:t>0</w:t>
      </w:r>
      <w:r w:rsidRPr="005D612B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]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892250B" w14:textId="2DB4E751" w:rsidR="00AC5D52" w:rsidRDefault="00AC5D52" w:rsidP="00AC5D5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101AC8E0" w14:textId="77777777" w:rsidR="00AC5D52" w:rsidRPr="00AC5D52" w:rsidRDefault="00AC5D52" w:rsidP="00AC5D52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E5284E8" w14:textId="77777777" w:rsidR="00E62318" w:rsidRPr="005D612B" w:rsidRDefault="00E62318" w:rsidP="00E62318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0EC171AE" w14:textId="250E6EAF" w:rsidR="00E62318" w:rsidRPr="005D612B" w:rsidRDefault="00E62318" w:rsidP="00E62318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170" w:hanging="18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-</w:t>
      </w:r>
      <w:r w:rsidRPr="005D612B">
        <w:rPr>
          <w:rFonts w:ascii="Angsana New" w:hAnsi="Angsana New"/>
          <w:sz w:val="28"/>
          <w:szCs w:val="28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อีกทั้งไม่มีสิทธิในการไล่เบี้ย เช่น การยึดหลักประกัน (หากมีการวางหลักประกัน)</w:t>
      </w:r>
    </w:p>
    <w:p w14:paraId="0E6CC6A5" w14:textId="77777777" w:rsidR="00BF036F" w:rsidRPr="003F4B09" w:rsidRDefault="00BF036F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both"/>
        <w:rPr>
          <w:rFonts w:ascii="Angsana New" w:hAnsi="Angsana New"/>
          <w:sz w:val="28"/>
          <w:szCs w:val="28"/>
        </w:rPr>
      </w:pPr>
    </w:p>
    <w:p w14:paraId="6FB90F8E" w14:textId="77777777" w:rsidR="00E62318" w:rsidRPr="005D612B" w:rsidRDefault="00E62318" w:rsidP="00E62318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t xml:space="preserve">การตัดจำหน่าย </w:t>
      </w:r>
    </w:p>
    <w:p w14:paraId="2996A669" w14:textId="77777777" w:rsidR="00E62318" w:rsidRPr="003F4B09" w:rsidRDefault="00E62318" w:rsidP="00E623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137ACC4F" w14:textId="77777777" w:rsidR="00E62318" w:rsidRPr="005D612B" w:rsidRDefault="00E62318" w:rsidP="00E623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45E32DE" w14:textId="661CB0C7" w:rsidR="00F450CD" w:rsidRPr="003F4B09" w:rsidRDefault="00F450CD" w:rsidP="00783AA3">
      <w:pPr>
        <w:pStyle w:val="BodyText2"/>
        <w:ind w:left="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F64714" w14:textId="37C39170" w:rsidR="001C1D8D" w:rsidRPr="005D612B" w:rsidRDefault="001C1D8D" w:rsidP="001C1D8D">
      <w:pPr>
        <w:pStyle w:val="BodyText"/>
        <w:numPr>
          <w:ilvl w:val="0"/>
          <w:numId w:val="3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t>ดอกเบี้ย</w:t>
      </w:r>
    </w:p>
    <w:p w14:paraId="64AF5764" w14:textId="77777777" w:rsidR="001C1D8D" w:rsidRPr="003F4B09" w:rsidRDefault="001C1D8D" w:rsidP="001C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75B69FBA" w14:textId="7189A6CE" w:rsidR="001C1D8D" w:rsidRPr="005D612B" w:rsidRDefault="001C1D8D" w:rsidP="001C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8D1209A" w14:textId="77777777" w:rsidR="001C1D8D" w:rsidRPr="003F4B09" w:rsidRDefault="001C1D8D" w:rsidP="001C1D8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D710C7" w14:textId="77777777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33ABAB7D" w14:textId="77777777" w:rsidR="00C12602" w:rsidRPr="003F4B09" w:rsidRDefault="00C12602" w:rsidP="00F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01B2C68" w14:textId="47B0F5F9" w:rsidR="00234B2D" w:rsidRDefault="00F450CD" w:rsidP="0023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5D612B">
        <w:rPr>
          <w:rFonts w:asciiTheme="majorBidi" w:eastAsia="Arial Unicode MS" w:hAnsi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AD9235A" w14:textId="77777777" w:rsidR="00AC542B" w:rsidRPr="003F4B09" w:rsidRDefault="00AC542B" w:rsidP="0023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/>
          <w:sz w:val="24"/>
          <w:szCs w:val="24"/>
        </w:rPr>
      </w:pPr>
    </w:p>
    <w:p w14:paraId="4C33A24E" w14:textId="00D35617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</w:t>
      </w:r>
      <w:r w:rsidR="00E325D8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การค้า</w:t>
      </w:r>
      <w:r w:rsidR="00487072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</w:t>
      </w:r>
      <w:r w:rsidR="00E325D8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  <w:r w:rsidR="00E325D8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3E655DC" w14:textId="77777777" w:rsidR="00C12602" w:rsidRPr="003F4B09" w:rsidRDefault="00C12602" w:rsidP="0023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19D4D02C" w14:textId="2A95DD09" w:rsidR="00971B18" w:rsidRPr="005D612B" w:rsidRDefault="001B6C5C" w:rsidP="000102F9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E92A5D" w:rsidRPr="005D612B">
        <w:rPr>
          <w:rFonts w:asciiTheme="majorBidi" w:hAnsiTheme="majorBidi" w:cstheme="majorBidi"/>
          <w:sz w:val="28"/>
          <w:szCs w:val="28"/>
          <w:cs/>
        </w:rPr>
        <w:t>การค้าและลูกหนี้อื่น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197624" w:rsidRPr="005D612B">
        <w:rPr>
          <w:rFonts w:ascii="Angsana New" w:hAnsi="Angsana New"/>
          <w:sz w:val="28"/>
          <w:szCs w:val="28"/>
          <w:cs/>
        </w:rPr>
        <w:t>ลูกหนี้</w:t>
      </w:r>
      <w:r w:rsidR="00487072" w:rsidRPr="005D612B">
        <w:rPr>
          <w:rFonts w:ascii="Angsana New" w:hAnsi="Angsana New"/>
          <w:sz w:val="28"/>
          <w:szCs w:val="28"/>
          <w:cs/>
        </w:rPr>
        <w:t>การค้าและลูกหนี้</w:t>
      </w:r>
      <w:r w:rsidR="00197624" w:rsidRPr="005D612B">
        <w:rPr>
          <w:rFonts w:ascii="Angsana New" w:hAnsi="Angsana New"/>
          <w:sz w:val="28"/>
          <w:szCs w:val="28"/>
          <w:cs/>
        </w:rPr>
        <w:t>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197624" w:rsidRPr="005D612B">
        <w:rPr>
          <w:rFonts w:ascii="Angsana New" w:hAnsi="Angsana New"/>
          <w:sz w:val="28"/>
          <w:szCs w:val="28"/>
        </w:rPr>
        <w:t xml:space="preserve"> </w:t>
      </w:r>
    </w:p>
    <w:p w14:paraId="45B86C2A" w14:textId="77777777" w:rsidR="001B6C5C" w:rsidRPr="003F4B09" w:rsidRDefault="001B6C5C" w:rsidP="00371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6654D5" w14:textId="662C4C1D" w:rsidR="00E325D8" w:rsidRPr="005D612B" w:rsidRDefault="00197624" w:rsidP="00E32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F01483F" w14:textId="77777777" w:rsidR="00BF036F" w:rsidRPr="0001123C" w:rsidRDefault="00BF036F" w:rsidP="0001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</w:rPr>
      </w:pPr>
    </w:p>
    <w:p w14:paraId="15FE95EC" w14:textId="54BF63BF" w:rsidR="00C12602" w:rsidRPr="005D612B" w:rsidRDefault="00CD7F9F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อสังหาริมทรัพย์พัฒนาเพื่อขาย</w:t>
      </w:r>
    </w:p>
    <w:p w14:paraId="62CA35BB" w14:textId="77777777" w:rsidR="00C12602" w:rsidRPr="009D4D5F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7C2D37" w14:textId="03F966A7" w:rsidR="00CD7F9F" w:rsidRDefault="00CD7F9F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    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</w:p>
    <w:p w14:paraId="11E3BCE8" w14:textId="77777777" w:rsidR="00140A06" w:rsidRDefault="00140A06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F2030" w14:textId="77777777" w:rsidR="00CD7F9F" w:rsidRPr="005D612B" w:rsidRDefault="00CD7F9F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 ๆ ที่เกี่ยวข้อง</w:t>
      </w:r>
      <w:r w:rsidRPr="005D612B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หรือราคาขาย</w:t>
      </w:r>
    </w:p>
    <w:p w14:paraId="7847865B" w14:textId="77777777" w:rsidR="00E62318" w:rsidRPr="009D4D5F" w:rsidRDefault="00E62318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8D9E5" w14:textId="4620ED97" w:rsidR="00CD7F9F" w:rsidRPr="005D612B" w:rsidRDefault="00CD7F9F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46158BC1" w14:textId="77777777" w:rsidR="006E5679" w:rsidRPr="009D4D5F" w:rsidRDefault="006E5679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69E38B" w14:textId="26A96258" w:rsidR="00CD7F9F" w:rsidRDefault="00CD7F9F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4B2E9E43" w14:textId="77777777" w:rsidR="00D95564" w:rsidRPr="005D612B" w:rsidRDefault="00D95564" w:rsidP="00CD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E198F" w14:textId="77777777" w:rsidR="00C12602" w:rsidRPr="005D612B" w:rsidRDefault="00C12602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D612B">
        <w:rPr>
          <w:rFonts w:asciiTheme="majorBidi" w:hAnsiTheme="majorBidi" w:cstheme="majorBidi"/>
          <w:b/>
          <w:sz w:val="28"/>
          <w:szCs w:val="28"/>
          <w:cs/>
        </w:rPr>
        <w:t>ต้นทุนของวัสดุก่อสร้างคำนวณโดยใช้วิธีถัวเฉลี่ยถ่วงน้ำหนัก</w:t>
      </w:r>
      <w:r w:rsidR="000C7ECA" w:rsidRPr="005D612B">
        <w:rPr>
          <w:rFonts w:asciiTheme="majorBidi" w:hAnsiTheme="majorBidi" w:cstheme="majorBidi"/>
          <w:b/>
          <w:sz w:val="28"/>
          <w:szCs w:val="28"/>
          <w:cs/>
        </w:rPr>
        <w:t>เคลื่อนที่</w:t>
      </w:r>
    </w:p>
    <w:p w14:paraId="08E73BE6" w14:textId="77777777" w:rsidR="00371714" w:rsidRPr="009D4D5F" w:rsidRDefault="00371714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9F19BD5" w14:textId="6539FEC2" w:rsidR="00C12602" w:rsidRPr="005D612B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D612B">
        <w:rPr>
          <w:rFonts w:asciiTheme="majorBidi" w:hAnsiTheme="majorBidi" w:cstheme="majorBidi"/>
          <w:b/>
          <w:sz w:val="28"/>
          <w:szCs w:val="28"/>
          <w:cs/>
        </w:rPr>
        <w:t>ต้นทุนของที่ดินคำนวณโดยใช้วิธีเฉพาะเจาะจง</w:t>
      </w:r>
    </w:p>
    <w:p w14:paraId="634B6842" w14:textId="77777777" w:rsidR="005D612B" w:rsidRPr="009D4D5F" w:rsidRDefault="005D612B" w:rsidP="005D612B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559439A" w14:textId="17474275" w:rsidR="00E325D8" w:rsidRPr="005D612B" w:rsidRDefault="00E325D8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4A4A1501" w14:textId="77777777" w:rsidR="006B5B77" w:rsidRPr="009D4D5F" w:rsidRDefault="006B5B77" w:rsidP="006B5B7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BB8C7D" w14:textId="1442EE58" w:rsidR="006B5B77" w:rsidRPr="005D612B" w:rsidRDefault="006B5B77" w:rsidP="006B5B77">
      <w:pPr>
        <w:spacing w:line="26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A27BC3" w14:textId="77777777" w:rsidR="006B5B77" w:rsidRPr="009D4D5F" w:rsidRDefault="006B5B77" w:rsidP="006B5B7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D05289" w14:textId="1CECD94E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BFB02A0" w14:textId="77777777" w:rsidR="00C12602" w:rsidRPr="009D4D5F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E41F83" w14:textId="62BB9D6A" w:rsidR="00751887" w:rsidRPr="005D612B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C99C82B" w14:textId="77777777" w:rsidR="00751887" w:rsidRPr="009D4D5F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2A102D3" w14:textId="282A93EA" w:rsidR="00751887" w:rsidRPr="005D612B" w:rsidRDefault="00751887" w:rsidP="00751887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ค่าเสื่อมราคาคำนวณโดยวิธีเส้นตรงตามอายุการให้ประโยชน์โดยประมาณของอาคารเพื่อให้เช่าจำนวน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="00EA1E04" w:rsidRPr="00EA1E04">
        <w:rPr>
          <w:rFonts w:ascii="Angsana New" w:hAnsi="Angsana New"/>
          <w:sz w:val="28"/>
          <w:szCs w:val="28"/>
        </w:rPr>
        <w:t>0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45F60D07" w14:textId="77777777" w:rsidR="00751887" w:rsidRPr="009D4D5F" w:rsidRDefault="00751887" w:rsidP="0075188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B5E9E1D" w14:textId="2AC5670F" w:rsidR="00751887" w:rsidRDefault="00751887" w:rsidP="007518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3E7FEFF0" w14:textId="567B5D2A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ที่ดิน อาคารและอุปกรณ์</w:t>
      </w:r>
    </w:p>
    <w:p w14:paraId="113F7F91" w14:textId="77777777" w:rsidR="00C12602" w:rsidRPr="005D612B" w:rsidRDefault="00C12602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DA498" w14:textId="68D2D883" w:rsidR="00C12602" w:rsidRDefault="00C12602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3E7D98" w:rsidRPr="005D612B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Pr="005D612B">
        <w:rPr>
          <w:rFonts w:asciiTheme="majorBidi" w:hAnsiTheme="majorBidi" w:cstheme="majorBidi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14:paraId="7BC8F752" w14:textId="77777777" w:rsidR="00140A06" w:rsidRPr="005D612B" w:rsidRDefault="00140A06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9DAE1" w14:textId="77777777" w:rsidR="004C6035" w:rsidRPr="005D612B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22DEDBEE" w14:textId="77777777" w:rsidR="004C6035" w:rsidRPr="005D612B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AA80C68" w14:textId="77777777" w:rsidR="004C6035" w:rsidRPr="005D612B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7BF0CE8A" w14:textId="77777777" w:rsidR="004C6035" w:rsidRPr="005D612B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20752A00" w14:textId="3F93F186" w:rsidR="001F6158" w:rsidRPr="005D612B" w:rsidRDefault="004C6035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120294D8" w14:textId="77777777" w:rsidR="005D612B" w:rsidRPr="005D612B" w:rsidRDefault="005D612B" w:rsidP="004C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49667D9" w14:textId="48131E10" w:rsidR="009312BC" w:rsidRPr="005D612B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591AD668" w14:textId="77777777" w:rsidR="009312BC" w:rsidRPr="005D612B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5A0472B" w14:textId="77777777" w:rsidR="009312BC" w:rsidRPr="005D612B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20D73256" w14:textId="5B643CF2" w:rsidR="009312BC" w:rsidRPr="005D612B" w:rsidRDefault="009312BC" w:rsidP="00931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089A6EA" w14:textId="77777777" w:rsidR="00C12602" w:rsidRPr="005D612B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BD5388C" w14:textId="77777777" w:rsidR="00FA2B7B" w:rsidRPr="005D612B" w:rsidRDefault="00FA2B7B" w:rsidP="00552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85E38BA" w14:textId="48CBBDB1" w:rsidR="00B14F72" w:rsidRPr="005D612B" w:rsidRDefault="00B14F72" w:rsidP="00B14F72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bookmarkStart w:id="3" w:name="_Hlk93187453"/>
      <w:r w:rsidRPr="005D612B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1B3F66" w:rsidRPr="005D612B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ที่ดิน </w:t>
      </w:r>
      <w:r w:rsidRPr="005D612B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อาคารและอุปกรณ์ </w:t>
      </w:r>
      <w:r w:rsidR="001B3F66" w:rsidRPr="005D612B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เมื่อก</w:t>
      </w:r>
      <w:r w:rsidRPr="005D612B">
        <w:rPr>
          <w:rFonts w:ascii="Angsana New" w:eastAsia="Times New Roman" w:hAnsi="Angsana New" w:cs="Angsana New"/>
          <w:color w:val="auto"/>
          <w:sz w:val="28"/>
          <w:szCs w:val="28"/>
          <w:cs/>
        </w:rPr>
        <w:t>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B38FCC7" w14:textId="77777777" w:rsidR="004C6035" w:rsidRPr="005D612B" w:rsidRDefault="004C6035" w:rsidP="00B14F72">
      <w:pPr>
        <w:pStyle w:val="Default"/>
        <w:ind w:left="547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</w:p>
    <w:bookmarkEnd w:id="3"/>
    <w:p w14:paraId="5F6A9F07" w14:textId="47CFF323" w:rsidR="00C12602" w:rsidRPr="005D612B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5D612B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863A962" w14:textId="77777777" w:rsidR="00C12602" w:rsidRPr="005D612B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4265E646" w14:textId="444CBDF0" w:rsidR="00C12602" w:rsidRDefault="00C12602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D612B">
        <w:rPr>
          <w:rFonts w:asciiTheme="majorBidi" w:hAnsiTheme="majorBidi" w:cstheme="majorBidi"/>
          <w:color w:val="auto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1C712B6E" w14:textId="68EB0BDF" w:rsidR="00993C73" w:rsidRDefault="00993C73" w:rsidP="0001123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C335EFA" w14:textId="79CF650C" w:rsidR="0001123C" w:rsidRDefault="0001123C" w:rsidP="0001123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4648176" w14:textId="77777777" w:rsidR="0001123C" w:rsidRPr="005D612B" w:rsidRDefault="0001123C" w:rsidP="0001123C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01805B5" w14:textId="65BCAE03" w:rsidR="00C12602" w:rsidRDefault="00B14F72" w:rsidP="009D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lastRenderedPageBreak/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D612B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D612B">
        <w:rPr>
          <w:rFonts w:ascii="Angsana New" w:hAnsi="Angsana New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26C9EE1" w14:textId="77777777" w:rsidR="009D4D5F" w:rsidRPr="00BF036F" w:rsidRDefault="009D4D5F" w:rsidP="009D4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7920" w:type="dxa"/>
        <w:tblInd w:w="558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487459" w:rsidRPr="005D612B" w14:paraId="15631600" w14:textId="77777777" w:rsidTr="005D612B">
        <w:tc>
          <w:tcPr>
            <w:tcW w:w="6480" w:type="dxa"/>
          </w:tcPr>
          <w:p w14:paraId="28FAC592" w14:textId="47C04ED8" w:rsidR="00487459" w:rsidRPr="005D612B" w:rsidRDefault="00487459" w:rsidP="005D6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ประมาณการอายุการให้ประโยชน์ของสินทรัพย์แสดงได้ดังนี้</w:t>
            </w:r>
          </w:p>
        </w:tc>
        <w:tc>
          <w:tcPr>
            <w:tcW w:w="900" w:type="dxa"/>
          </w:tcPr>
          <w:p w14:paraId="377A4356" w14:textId="30B3E053" w:rsidR="00487459" w:rsidRPr="005D612B" w:rsidRDefault="00487459" w:rsidP="005D6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8761727" w14:textId="154FC7E2" w:rsidR="00487459" w:rsidRPr="005D612B" w:rsidRDefault="00487459" w:rsidP="005D6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</w:tr>
      <w:tr w:rsidR="000212DF" w:rsidRPr="005D612B" w14:paraId="1CB4FB0F" w14:textId="77777777" w:rsidTr="000212DF">
        <w:tc>
          <w:tcPr>
            <w:tcW w:w="6480" w:type="dxa"/>
          </w:tcPr>
          <w:p w14:paraId="249FBCBC" w14:textId="6C261826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14:paraId="1F1832D1" w14:textId="4833CC19" w:rsidR="000212DF" w:rsidRPr="005D612B" w:rsidRDefault="00ED41AE" w:rsidP="0048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0212DF"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14:paraId="7E625071" w14:textId="6025E15F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212DF" w:rsidRPr="005D612B" w14:paraId="13890D4E" w14:textId="77777777" w:rsidTr="000212DF">
        <w:tc>
          <w:tcPr>
            <w:tcW w:w="6480" w:type="dxa"/>
          </w:tcPr>
          <w:p w14:paraId="6610399A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14:paraId="177EA9E8" w14:textId="0B1F7B9D" w:rsidR="000212DF" w:rsidRPr="005D612B" w:rsidRDefault="00ED41AE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0212DF"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14:paraId="7148DE67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BE7414" w:rsidRPr="005D612B" w14:paraId="7261E8C2" w14:textId="77777777" w:rsidTr="000212DF">
        <w:tc>
          <w:tcPr>
            <w:tcW w:w="6480" w:type="dxa"/>
          </w:tcPr>
          <w:p w14:paraId="461063B6" w14:textId="18BABAE4" w:rsidR="00BE7414" w:rsidRPr="005D612B" w:rsidRDefault="00BE7414" w:rsidP="00BE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900" w:type="dxa"/>
          </w:tcPr>
          <w:p w14:paraId="7DCE13F5" w14:textId="17B3C985" w:rsidR="00BE7414" w:rsidRPr="005D612B" w:rsidRDefault="00ED41AE" w:rsidP="00BE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  <w:r w:rsidR="00E351E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="00BE7414"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  <w:r w:rsidR="00E351E3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14:paraId="65E08BD9" w14:textId="0508E93D" w:rsidR="00BE7414" w:rsidRPr="005D612B" w:rsidRDefault="00BE7414" w:rsidP="00BE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212DF" w:rsidRPr="005D612B" w14:paraId="46948C8C" w14:textId="77777777" w:rsidTr="000212DF">
        <w:tc>
          <w:tcPr>
            <w:tcW w:w="6480" w:type="dxa"/>
          </w:tcPr>
          <w:p w14:paraId="0BD034CB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14:paraId="4D85FFD9" w14:textId="78EF2EE0" w:rsidR="000212DF" w:rsidRPr="005D612B" w:rsidRDefault="00ED41AE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0212DF"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14:paraId="28B51933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212DF" w:rsidRPr="005D612B" w14:paraId="167EE1DD" w14:textId="77777777" w:rsidTr="000212DF">
        <w:tc>
          <w:tcPr>
            <w:tcW w:w="6480" w:type="dxa"/>
          </w:tcPr>
          <w:p w14:paraId="4BE0BA97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14:paraId="076303A2" w14:textId="20BDDA47" w:rsidR="000212DF" w:rsidRPr="005D612B" w:rsidRDefault="00ED41AE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3</w:t>
            </w:r>
            <w:r w:rsidR="000212DF"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, </w:t>
            </w: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C8F09FB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212DF" w:rsidRPr="005D612B" w14:paraId="227B1304" w14:textId="77777777" w:rsidTr="000212DF">
        <w:tc>
          <w:tcPr>
            <w:tcW w:w="6480" w:type="dxa"/>
          </w:tcPr>
          <w:p w14:paraId="1CABA28B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สาธารณูปโภคส่วนกลาง</w:t>
            </w: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F877E5E" w14:textId="102D7297" w:rsidR="000212DF" w:rsidRPr="005D612B" w:rsidRDefault="00ED41AE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eastAsia="Arial Unicode MS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14:paraId="0C07CE1E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212DF" w:rsidRPr="005D612B" w14:paraId="305C3B79" w14:textId="77777777" w:rsidTr="000212DF">
        <w:tc>
          <w:tcPr>
            <w:tcW w:w="6480" w:type="dxa"/>
          </w:tcPr>
          <w:p w14:paraId="66954A2E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0" w:type="dxa"/>
          </w:tcPr>
          <w:p w14:paraId="084BBCBA" w14:textId="6F75229D" w:rsidR="000212DF" w:rsidRPr="005D612B" w:rsidRDefault="00ED41AE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eastAsia="Arial Unicode MS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5C93E244" w14:textId="77777777" w:rsidR="000212DF" w:rsidRPr="005D612B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EC98E83" w14:textId="77777777" w:rsidR="00AA59C7" w:rsidRPr="00BF036F" w:rsidRDefault="00AA59C7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rial Unicode MS" w:hAnsi="Angsana New"/>
          <w:sz w:val="24"/>
          <w:szCs w:val="24"/>
        </w:rPr>
      </w:pPr>
    </w:p>
    <w:p w14:paraId="000C09BB" w14:textId="4AC2418C" w:rsidR="00B14F72" w:rsidRPr="005D612B" w:rsidRDefault="00B14F72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5D612B">
        <w:rPr>
          <w:rFonts w:ascii="Angsana New" w:eastAsia="Arial Unicode MS" w:hAnsi="Angsana New"/>
          <w:sz w:val="28"/>
          <w:szCs w:val="28"/>
          <w:cs/>
        </w:rPr>
        <w:t xml:space="preserve">ตั้งแต่วันที่ </w:t>
      </w:r>
      <w:r w:rsidR="00ED41AE" w:rsidRPr="00ED41AE">
        <w:rPr>
          <w:rFonts w:ascii="Angsana New" w:eastAsia="Arial Unicode MS" w:hAnsi="Angsana New"/>
          <w:sz w:val="28"/>
          <w:szCs w:val="28"/>
        </w:rPr>
        <w:t>1</w:t>
      </w:r>
      <w:r w:rsidRPr="005D612B">
        <w:rPr>
          <w:rFonts w:ascii="Angsana New" w:eastAsia="Arial Unicode MS" w:hAnsi="Angsana New"/>
          <w:sz w:val="28"/>
          <w:szCs w:val="28"/>
          <w:cs/>
        </w:rPr>
        <w:t xml:space="preserve"> มกราคม </w:t>
      </w:r>
      <w:r w:rsidR="00ED41AE" w:rsidRPr="00ED41AE">
        <w:rPr>
          <w:rFonts w:ascii="Angsana New" w:eastAsia="Arial Unicode MS" w:hAnsi="Angsana New"/>
          <w:sz w:val="28"/>
          <w:szCs w:val="28"/>
        </w:rPr>
        <w:t>2563</w:t>
      </w:r>
      <w:r w:rsidRPr="005D612B">
        <w:rPr>
          <w:rFonts w:ascii="Angsana New" w:eastAsia="Arial Unicode MS" w:hAnsi="Angsana New"/>
          <w:sz w:val="28"/>
          <w:szCs w:val="28"/>
          <w:cs/>
        </w:rPr>
        <w:t xml:space="preserve"> กลุ่มบริษัทได้เปลี่ยนแปลงวิธีคิดค่าเสื่อมราคาของเครื่องจักรและอุปกรณ์บางส่วน จากเดิมกลุ่มบริษัทคำนวณโดยวิธีเส้นตรง อายุการให้ประโยชน์คงเหลือ </w:t>
      </w:r>
      <w:r w:rsidR="00ED41AE" w:rsidRPr="00ED41AE">
        <w:rPr>
          <w:rFonts w:ascii="Angsana New" w:eastAsia="Arial Unicode MS" w:hAnsi="Angsana New"/>
          <w:sz w:val="28"/>
          <w:szCs w:val="28"/>
        </w:rPr>
        <w:t>1</w:t>
      </w:r>
      <w:r w:rsidRPr="005D612B">
        <w:rPr>
          <w:rFonts w:ascii="Angsana New" w:eastAsia="Arial Unicode MS" w:hAnsi="Angsana New"/>
          <w:sz w:val="28"/>
          <w:szCs w:val="28"/>
        </w:rPr>
        <w:t xml:space="preserve"> - </w:t>
      </w:r>
      <w:r w:rsidR="00ED41AE" w:rsidRPr="00ED41AE">
        <w:rPr>
          <w:rFonts w:ascii="Angsana New" w:eastAsia="Arial Unicode MS" w:hAnsi="Angsana New"/>
          <w:sz w:val="28"/>
          <w:szCs w:val="28"/>
        </w:rPr>
        <w:t>18</w:t>
      </w:r>
      <w:r w:rsidRPr="005D612B">
        <w:rPr>
          <w:rFonts w:ascii="Angsana New" w:eastAsia="Arial Unicode MS" w:hAnsi="Angsana New"/>
          <w:sz w:val="28"/>
          <w:szCs w:val="28"/>
          <w:cs/>
        </w:rPr>
        <w:t xml:space="preserve"> ปี เปลี่ยนเป็นวิธีคำนวณตามผลผลิต</w:t>
      </w:r>
    </w:p>
    <w:p w14:paraId="7DF00BF2" w14:textId="7D0735B3" w:rsidR="00E87BDF" w:rsidRPr="00BF036F" w:rsidRDefault="00E87BDF" w:rsidP="00B1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F3395D9" w14:textId="77777777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390887EB" w14:textId="77777777" w:rsidR="00C12602" w:rsidRPr="00BF036F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E7EEA9B" w14:textId="4FEEC6CB" w:rsidR="00635330" w:rsidRPr="005D612B" w:rsidRDefault="00635330" w:rsidP="0063533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93187432"/>
      <w:r w:rsidRPr="005D612B">
        <w:rPr>
          <w:rFonts w:ascii="Angsana New" w:hAnsi="Angsana New"/>
          <w:sz w:val="28"/>
          <w:szCs w:val="28"/>
          <w:cs/>
        </w:rPr>
        <w:t>ลิขสิทธิ์ซอฟต์แวร์วัดมูลค่าด้วยราคาทุนหัก</w:t>
      </w:r>
      <w:r w:rsidR="00DE1CA9" w:rsidRPr="005D612B">
        <w:rPr>
          <w:rFonts w:ascii="Angsana New" w:hAnsi="Angsana New"/>
          <w:sz w:val="28"/>
          <w:szCs w:val="28"/>
          <w:cs/>
        </w:rPr>
        <w:t>ค่าตัดจำหน่ายสะสมและ</w:t>
      </w:r>
      <w:r w:rsidRPr="005D612B">
        <w:rPr>
          <w:rFonts w:ascii="Angsana New" w:hAnsi="Angsana New"/>
          <w:sz w:val="28"/>
          <w:szCs w:val="28"/>
          <w:cs/>
        </w:rPr>
        <w:t>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</w:t>
      </w:r>
      <w:r w:rsidR="00DE1CA9" w:rsidRPr="005D612B">
        <w:rPr>
          <w:rFonts w:ascii="Angsana New" w:hAnsi="Angsana New"/>
          <w:sz w:val="28"/>
          <w:szCs w:val="28"/>
          <w:cs/>
        </w:rPr>
        <w:t>ลิขสิทธิ์ซอฟต์แวร์</w:t>
      </w:r>
      <w:r w:rsidRPr="005D612B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  <w:r w:rsidRPr="005D612B">
        <w:rPr>
          <w:rFonts w:ascii="Angsana New" w:eastAsia="Calibri" w:hAnsi="Angsana New"/>
          <w:color w:val="000000"/>
          <w:sz w:val="28"/>
          <w:szCs w:val="28"/>
          <w:lang w:eastAsia="en-GB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ประมาณการระยะเวลาที่คาดว่าจะได้รับประโยชน์</w:t>
      </w:r>
      <w:r w:rsidR="00DE1CA9" w:rsidRPr="005D612B">
        <w:rPr>
          <w:rFonts w:ascii="Angsana New" w:hAnsi="Angsana New"/>
          <w:sz w:val="28"/>
          <w:szCs w:val="28"/>
          <w:cs/>
        </w:rPr>
        <w:t>คือ</w:t>
      </w:r>
      <w:r w:rsidRPr="005D612B">
        <w:rPr>
          <w:rFonts w:ascii="Angsana New" w:hAnsi="Angsana New"/>
          <w:sz w:val="28"/>
          <w:szCs w:val="28"/>
          <w:cs/>
        </w:rPr>
        <w:t xml:space="preserve">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="00EA1E04" w:rsidRPr="00EA1E04">
        <w:rPr>
          <w:rFonts w:ascii="Angsana New" w:hAnsi="Angsana New"/>
          <w:sz w:val="28"/>
          <w:szCs w:val="28"/>
        </w:rPr>
        <w:t>0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ปี</w:t>
      </w:r>
    </w:p>
    <w:bookmarkEnd w:id="4"/>
    <w:p w14:paraId="3E35E183" w14:textId="77777777" w:rsidR="00487072" w:rsidRPr="00BF036F" w:rsidRDefault="00487072" w:rsidP="00783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C4834DB" w14:textId="77777777" w:rsidR="00D93123" w:rsidRPr="005D612B" w:rsidRDefault="00D93123" w:rsidP="00337FC0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AE78B9B" w14:textId="77777777" w:rsidR="00D93123" w:rsidRPr="00BF036F" w:rsidRDefault="00D93123" w:rsidP="00635330">
      <w:pPr>
        <w:tabs>
          <w:tab w:val="clear" w:pos="680"/>
        </w:tabs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55F48C52" w14:textId="77777777" w:rsidR="00635330" w:rsidRPr="005D612B" w:rsidRDefault="00635330" w:rsidP="00635330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D92BC5D" w14:textId="2C32B3F6" w:rsidR="00971B18" w:rsidRPr="00BF036F" w:rsidRDefault="00D93123" w:rsidP="000102F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  <w:r w:rsidRPr="00BF036F" w:rsidDel="005868E9">
        <w:rPr>
          <w:rFonts w:asciiTheme="majorBidi" w:hAnsiTheme="majorBidi" w:cstheme="majorBidi"/>
          <w:sz w:val="24"/>
          <w:szCs w:val="24"/>
          <w:shd w:val="clear" w:color="auto" w:fill="CCCCCC"/>
        </w:rPr>
        <w:t xml:space="preserve"> </w:t>
      </w:r>
    </w:p>
    <w:p w14:paraId="08119EB4" w14:textId="771A9B76" w:rsidR="00D93123" w:rsidRPr="005D612B" w:rsidRDefault="00D93123" w:rsidP="00D9312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27021E8F" w14:textId="77777777" w:rsidR="00D93123" w:rsidRPr="00BF036F" w:rsidRDefault="00D93123" w:rsidP="00D9312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A26F5D" w14:textId="5C89C47A" w:rsidR="00222AFD" w:rsidRDefault="00635330" w:rsidP="00BF036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436DFD" w14:textId="77777777" w:rsidR="00BF036F" w:rsidRPr="00BF036F" w:rsidRDefault="00BF036F" w:rsidP="00BF036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702C98B" w14:textId="77777777" w:rsidR="00635330" w:rsidRPr="005D612B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6185C" w14:textId="77777777" w:rsidR="00635330" w:rsidRPr="005D612B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8C3C0E7" w14:textId="77777777" w:rsidR="006E5679" w:rsidRPr="00222AFD" w:rsidRDefault="006E5679" w:rsidP="00D9312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AFBE97B" w14:textId="77777777" w:rsidR="00635330" w:rsidRPr="005D612B" w:rsidRDefault="00635330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5D612B">
        <w:rPr>
          <w:rFonts w:ascii="Angsana New" w:hAnsi="Angsana New"/>
          <w:sz w:val="28"/>
          <w:szCs w:val="28"/>
        </w:rPr>
        <w:t xml:space="preserve"> </w:t>
      </w:r>
    </w:p>
    <w:p w14:paraId="6B815B5C" w14:textId="77777777" w:rsidR="00D93123" w:rsidRPr="00222AFD" w:rsidRDefault="00D93123" w:rsidP="00D93123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D3699A" w14:textId="56F7E81C" w:rsidR="000F65FF" w:rsidRPr="005D612B" w:rsidRDefault="00635330" w:rsidP="00783AA3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5D612B">
        <w:rPr>
          <w:rFonts w:ascii="Angsana New" w:hAnsi="Angsana New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FC67EC7" w14:textId="77777777" w:rsidR="000F65FF" w:rsidRPr="00222AFD" w:rsidRDefault="000F65FF" w:rsidP="00635330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BEC119" w14:textId="77777777" w:rsidR="005A39DC" w:rsidRPr="005D612B" w:rsidRDefault="005A39DC" w:rsidP="005A39DC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28"/>
          <w:szCs w:val="28"/>
        </w:rPr>
      </w:pPr>
      <w:r w:rsidRPr="005D612B">
        <w:rPr>
          <w:rFonts w:ascii="Angsana New" w:hAnsi="Angsana New"/>
          <w:b/>
          <w:i/>
          <w:iCs/>
          <w:sz w:val="28"/>
          <w:szCs w:val="28"/>
          <w:cs/>
        </w:rPr>
        <w:t>ในฐานะผู้ให้เช่า</w:t>
      </w:r>
    </w:p>
    <w:p w14:paraId="3A02A344" w14:textId="77777777" w:rsidR="005A39DC" w:rsidRPr="00222AFD" w:rsidRDefault="005A39DC" w:rsidP="005A39DC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4295559C" w14:textId="77777777" w:rsidR="00635330" w:rsidRPr="005D612B" w:rsidRDefault="00635330" w:rsidP="0063533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76DBA064" w14:textId="77777777" w:rsidR="005A39DC" w:rsidRPr="00222AFD" w:rsidRDefault="005A39DC" w:rsidP="005A39D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9928481" w14:textId="77777777" w:rsidR="00635330" w:rsidRPr="005D612B" w:rsidRDefault="00635330" w:rsidP="00635330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5D612B">
        <w:rPr>
          <w:rFonts w:ascii="Angsana New" w:hAnsi="Angsana New"/>
          <w:b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2418B0C" w14:textId="77777777" w:rsidR="00DD498D" w:rsidRPr="00222AFD" w:rsidRDefault="00DD498D" w:rsidP="005A39D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84ABDC4" w14:textId="576492E1" w:rsidR="00635330" w:rsidRDefault="00635330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5D612B">
        <w:rPr>
          <w:rFonts w:ascii="Angsana New" w:hAnsi="Angsana New"/>
          <w:b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4863AC83" w14:textId="77777777" w:rsidR="00BF036F" w:rsidRPr="005D612B" w:rsidRDefault="00BF036F" w:rsidP="0063533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676615D9" w14:textId="77169319" w:rsidR="00635330" w:rsidRDefault="00635330" w:rsidP="00BF036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5D612B">
        <w:rPr>
          <w:rFonts w:ascii="Angsana New" w:hAnsi="Angsana New"/>
          <w:b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ED41AE" w:rsidRPr="00ED41AE">
        <w:rPr>
          <w:rFonts w:ascii="Angsana New" w:hAnsi="Angsana New"/>
          <w:bCs/>
          <w:sz w:val="28"/>
          <w:szCs w:val="28"/>
        </w:rPr>
        <w:t>3</w:t>
      </w:r>
      <w:r w:rsidRPr="005D612B">
        <w:rPr>
          <w:rFonts w:ascii="Angsana New" w:hAnsi="Angsana New"/>
          <w:b/>
          <w:sz w:val="28"/>
          <w:szCs w:val="28"/>
          <w:cs/>
        </w:rPr>
        <w:t xml:space="preserve">(ง) </w:t>
      </w:r>
    </w:p>
    <w:p w14:paraId="3816156D" w14:textId="77777777" w:rsidR="00BF036F" w:rsidRPr="00BF036F" w:rsidRDefault="00BF036F" w:rsidP="00BF036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AF653F4" w14:textId="5BEBAEB4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การด้อยค่า</w:t>
      </w:r>
      <w:r w:rsidR="00A430C0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สินทรัพย์ที่ไม่ใช่สินทรัพย์ทางการเงิน</w:t>
      </w:r>
    </w:p>
    <w:p w14:paraId="16FF9587" w14:textId="77777777" w:rsidR="00C12602" w:rsidRPr="00745444" w:rsidRDefault="00C12602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6E66939" w14:textId="77777777" w:rsidR="00F67EF2" w:rsidRPr="005D612B" w:rsidRDefault="00F67EF2" w:rsidP="00F6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4784EB8B" w14:textId="77777777" w:rsidR="00A430C0" w:rsidRPr="00745444" w:rsidRDefault="00A430C0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7424260F" w14:textId="77777777" w:rsidR="00F67EF2" w:rsidRPr="005D612B" w:rsidRDefault="00F67EF2" w:rsidP="00F6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154FFF0B" w14:textId="77777777" w:rsidR="00A430C0" w:rsidRPr="00745444" w:rsidRDefault="00A430C0" w:rsidP="00F3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3DE783C8" w14:textId="683E2F3D" w:rsidR="00F67EF2" w:rsidRDefault="00F67EF2" w:rsidP="00F67EF2">
      <w:pPr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5D612B">
        <w:rPr>
          <w:rFonts w:ascii="Angsana New" w:eastAsia="Arial Unicode MS" w:hAnsi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4A73710" w14:textId="77777777" w:rsidR="00E057AA" w:rsidRPr="00745444" w:rsidRDefault="00E057AA" w:rsidP="00F67EF2">
      <w:pPr>
        <w:spacing w:line="240" w:lineRule="auto"/>
        <w:ind w:left="547"/>
        <w:jc w:val="thaiDistribute"/>
        <w:rPr>
          <w:rFonts w:ascii="Angsana New" w:eastAsia="Arial Unicode MS" w:hAnsi="Angsana New"/>
          <w:sz w:val="22"/>
          <w:szCs w:val="22"/>
        </w:rPr>
      </w:pPr>
    </w:p>
    <w:p w14:paraId="2593533F" w14:textId="51F39E93" w:rsidR="00F67EF2" w:rsidRPr="005D612B" w:rsidRDefault="00F67EF2" w:rsidP="00F67E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D612B">
        <w:rPr>
          <w:rFonts w:ascii="Angsana New" w:hAnsi="Angsana New"/>
          <w:b/>
          <w:bCs/>
          <w:color w:val="0000FF"/>
          <w:sz w:val="28"/>
          <w:szCs w:val="28"/>
        </w:rPr>
        <w:t xml:space="preserve"> </w:t>
      </w:r>
    </w:p>
    <w:p w14:paraId="6987A3C0" w14:textId="46060165" w:rsidR="00ED39D0" w:rsidRPr="00745444" w:rsidRDefault="00ED39D0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11360C3" w14:textId="63F8CDF6" w:rsidR="007A15C7" w:rsidRPr="005D612B" w:rsidRDefault="007A15C7" w:rsidP="007A15C7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F7839A2" w14:textId="3247BE8A" w:rsidR="00D16738" w:rsidRPr="00745444" w:rsidRDefault="00D16738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056580F0" w14:textId="37A56752" w:rsidR="00D16738" w:rsidRPr="005D612B" w:rsidRDefault="007A15C7" w:rsidP="0012011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94262011"/>
      <w:r w:rsidRPr="005D612B">
        <w:rPr>
          <w:rFonts w:asciiTheme="majorBidi" w:hAnsi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bookmarkEnd w:id="5"/>
    <w:p w14:paraId="76AA03C6" w14:textId="77777777" w:rsidR="00D16738" w:rsidRPr="00745444" w:rsidRDefault="00D16738" w:rsidP="007A15C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</w:rPr>
      </w:pPr>
    </w:p>
    <w:p w14:paraId="2289F5D7" w14:textId="2D05CB5D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21A90E27" w14:textId="77777777" w:rsidR="00C12602" w:rsidRPr="00745444" w:rsidRDefault="00C12602" w:rsidP="00075DC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6D90A7DC" w14:textId="77777777" w:rsidR="00C12602" w:rsidRPr="005D612B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D612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61849DE1" w14:textId="77777777" w:rsidR="00C12602" w:rsidRPr="00745444" w:rsidRDefault="00C12602" w:rsidP="00075DC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45CCD55C" w14:textId="033AE51A" w:rsidR="00F67EF2" w:rsidRPr="005D612B" w:rsidRDefault="00C12602" w:rsidP="007D17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D612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49725DD" w14:textId="77777777" w:rsidR="00E057AA" w:rsidRPr="00745444" w:rsidRDefault="00E057AA" w:rsidP="00BF03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57FDE6EC" w14:textId="7520D5B3" w:rsidR="00C12602" w:rsidRPr="005D612B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5D612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290C832" w14:textId="77777777" w:rsidR="00C12602" w:rsidRPr="00745444" w:rsidRDefault="00C12602" w:rsidP="00075DCB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58627AAD" w14:textId="259465AE" w:rsidR="00C12602" w:rsidRDefault="00F67EF2" w:rsidP="00075DCB">
      <w:pPr>
        <w:spacing w:line="240" w:lineRule="auto"/>
        <w:ind w:left="540"/>
        <w:jc w:val="thaiDistribute"/>
        <w:rPr>
          <w:rFonts w:asciiTheme="majorBidi" w:hAnsiTheme="majorBidi"/>
          <w:i/>
          <w:sz w:val="28"/>
          <w:szCs w:val="28"/>
        </w:rPr>
      </w:pPr>
      <w:r w:rsidRPr="005D612B">
        <w:rPr>
          <w:rFonts w:asciiTheme="majorBidi" w:hAnsi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4780AF47" w14:textId="2AE0069F" w:rsidR="00C12602" w:rsidRPr="005D612B" w:rsidRDefault="00C12602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D612B">
        <w:rPr>
          <w:rFonts w:asciiTheme="majorBidi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D612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D612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63E2C" w:rsidRPr="005D612B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63E2C" w:rsidRPr="005D612B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6F6ABF33" w14:textId="77777777" w:rsidR="005A7DBE" w:rsidRPr="00AC5D52" w:rsidRDefault="005A7DBE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3689560" w14:textId="5F8EF118" w:rsidR="00AA59C7" w:rsidRDefault="00C12602" w:rsidP="00B6514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D612B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09C40EC6" w14:textId="77777777" w:rsidR="00AC542B" w:rsidRPr="00AC5D52" w:rsidRDefault="00AC542B" w:rsidP="00B6514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81E06D8" w14:textId="77777777" w:rsidR="002663F2" w:rsidRPr="005D612B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  <w:r w:rsidRPr="005D612B">
        <w:rPr>
          <w:rFonts w:ascii="Angsana New" w:hAnsi="Angsana New"/>
          <w:iCs/>
          <w:sz w:val="28"/>
          <w:szCs w:val="28"/>
          <w:cs/>
        </w:rPr>
        <w:t xml:space="preserve">ผลประโยชน์ระยะยาวอื่น </w:t>
      </w:r>
    </w:p>
    <w:p w14:paraId="52F944AA" w14:textId="77777777" w:rsidR="002663F2" w:rsidRPr="00AC5D52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FCC1070" w14:textId="77777777" w:rsidR="002663F2" w:rsidRPr="005D612B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5D612B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5D612B">
        <w:rPr>
          <w:rFonts w:ascii="Angsana New" w:hAnsi="Angsana New"/>
          <w:sz w:val="28"/>
          <w:szCs w:val="28"/>
          <w:cs/>
        </w:rPr>
        <w:t>กลุ่มบริษัท</w:t>
      </w:r>
      <w:r w:rsidRPr="005D612B">
        <w:rPr>
          <w:rFonts w:ascii="Angsana New" w:hAnsi="Angsana New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9285000" w14:textId="646EE7D3" w:rsidR="002663F2" w:rsidRPr="00AC5D52" w:rsidRDefault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4"/>
          <w:szCs w:val="24"/>
        </w:rPr>
      </w:pPr>
    </w:p>
    <w:p w14:paraId="46D33F2E" w14:textId="77777777" w:rsidR="002663F2" w:rsidRPr="005D612B" w:rsidRDefault="002663F2" w:rsidP="002663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5D612B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312B9AE2" w14:textId="77777777" w:rsidR="002663F2" w:rsidRPr="00AC5D52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67BA94A4" w14:textId="5A74CFEB" w:rsidR="00AA59C7" w:rsidRPr="005D612B" w:rsidRDefault="002663F2" w:rsidP="00AA5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D612B">
        <w:rPr>
          <w:rFonts w:ascii="Angsana New" w:hAnsi="Angsana New"/>
          <w:i/>
          <w:sz w:val="28"/>
          <w:szCs w:val="28"/>
        </w:rPr>
        <w:t xml:space="preserve"> </w:t>
      </w:r>
      <w:r w:rsidRPr="005D612B">
        <w:rPr>
          <w:rFonts w:ascii="Angsana New" w:hAnsi="Angsana New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D612B">
        <w:rPr>
          <w:rFonts w:ascii="Angsana New" w:hAnsi="Angsana New"/>
          <w:sz w:val="28"/>
          <w:szCs w:val="28"/>
        </w:rPr>
        <w:t xml:space="preserve"> </w:t>
      </w:r>
    </w:p>
    <w:p w14:paraId="4E594EED" w14:textId="77777777" w:rsidR="007A15C7" w:rsidRPr="00AC5D52" w:rsidRDefault="007A15C7" w:rsidP="00AA5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5B2726B9" w14:textId="7BE532D6" w:rsidR="00C12602" w:rsidRPr="005D612B" w:rsidRDefault="00C12602" w:rsidP="00AA59C7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08057D86" w14:textId="77777777" w:rsidR="00C12602" w:rsidRPr="00AC5D52" w:rsidRDefault="00C12602" w:rsidP="00A4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5AD29E3" w14:textId="0842C489" w:rsidR="00FF69E1" w:rsidRDefault="00671AA3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7B4A37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D61478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077D14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077D14" w:rsidRPr="005D612B">
        <w:rPr>
          <w:rFonts w:asciiTheme="majorBidi" w:hAnsiTheme="majorBidi" w:cstheme="majorBidi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47A6EF3" w14:textId="77777777" w:rsidR="002F24F8" w:rsidRPr="00AC5D52" w:rsidRDefault="002F24F8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CC9BF" w14:textId="77777777" w:rsidR="00C12602" w:rsidRPr="005D612B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Cs/>
          <w:sz w:val="28"/>
          <w:szCs w:val="28"/>
          <w:cs/>
        </w:rPr>
        <w:t>ประมาณการค่าประกันความเสียหาย</w:t>
      </w:r>
    </w:p>
    <w:p w14:paraId="24448DE3" w14:textId="77777777" w:rsidR="00C12602" w:rsidRPr="00AC5D52" w:rsidRDefault="00C12602" w:rsidP="00A4597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5040DB6" w14:textId="08AF2AD6" w:rsidR="00C12602" w:rsidRPr="005D612B" w:rsidRDefault="00C12602" w:rsidP="00865E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ประมาณการค่าประกันความเสียหายจะบันทึกเมื่อได้ขายสินค้าแก่ลูกค้าแล้ว  ประมาณการค่าใช้จ่ายพิจารณาจากประวัติการจ่ายค่าประกันความเสียหาย</w:t>
      </w:r>
      <w:r w:rsidR="00371714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และปัจจัยต่าง</w:t>
      </w:r>
      <w:r w:rsidR="00A10204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ๆ ที่อาจเกี่ยวข้องกับความน่าจะเป็นที่จะเกิดความเสียหายดังกล่าว</w:t>
      </w:r>
    </w:p>
    <w:p w14:paraId="358F2E6C" w14:textId="7D0C5B13" w:rsidR="00993C73" w:rsidRDefault="00993C73" w:rsidP="00AB5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3C7D44" w14:textId="77777777" w:rsidR="002B7E35" w:rsidRPr="005D612B" w:rsidRDefault="002B7E35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089E45EA" w14:textId="77777777" w:rsidR="002B7E35" w:rsidRPr="0001123C" w:rsidRDefault="002B7E35" w:rsidP="000C2FC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D2311" w14:textId="77777777" w:rsidR="002663F2" w:rsidRPr="005D612B" w:rsidDel="001A6CC8" w:rsidRDefault="002663F2" w:rsidP="002663F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5D612B" w:rsidDel="001A6CC8">
        <w:rPr>
          <w:rFonts w:ascii="Angsana New" w:hAnsi="Angsana New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17A9A81" w14:textId="77777777" w:rsidR="002B7E35" w:rsidRPr="0001123C" w:rsidRDefault="002B7E35" w:rsidP="002663F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ADBC206" w14:textId="1B564C3D" w:rsidR="00B861A8" w:rsidRPr="005D612B" w:rsidRDefault="00B861A8" w:rsidP="002B203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5D612B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3BAF52AC" w14:textId="10D6FA83" w:rsidR="00B861A8" w:rsidRPr="005D612B" w:rsidRDefault="00B861A8" w:rsidP="002B203D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ข้อมูลระดับ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 xml:space="preserve">  </w:t>
      </w:r>
      <w:r w:rsidRPr="005D612B">
        <w:rPr>
          <w:rFonts w:asciiTheme="majorBidi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00358F0" w14:textId="34DC926A" w:rsidR="00B861A8" w:rsidRPr="005D612B" w:rsidRDefault="00B861A8" w:rsidP="002B203D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 xml:space="preserve"> 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</w:p>
    <w:p w14:paraId="2B77E1D4" w14:textId="3B549E78" w:rsidR="00B861A8" w:rsidRPr="005D612B" w:rsidRDefault="00B861A8" w:rsidP="002B203D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ข้อมูลระดับ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Pr="005D612B">
        <w:rPr>
          <w:rFonts w:asciiTheme="majorBidi" w:hAnsiTheme="majorBidi" w:cstheme="majorBidi"/>
          <w:sz w:val="28"/>
          <w:szCs w:val="28"/>
        </w:rPr>
        <w:t xml:space="preserve">  </w:t>
      </w:r>
      <w:r w:rsidRPr="005D612B">
        <w:rPr>
          <w:rFonts w:asciiTheme="majorBidi" w:hAnsiTheme="majorBidi" w:cstheme="majorBidi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1F5869" w14:textId="0DAF7FD9" w:rsidR="002B7E35" w:rsidRPr="0001123C" w:rsidRDefault="002B7E35" w:rsidP="002B203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6CD28" w14:textId="77777777" w:rsidR="002663F2" w:rsidRPr="005D612B" w:rsidDel="001A6CC8" w:rsidRDefault="002663F2" w:rsidP="002663F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5D612B" w:rsidDel="001A6CC8">
        <w:rPr>
          <w:rFonts w:ascii="Angsana New" w:hAnsi="Angsana New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0C8613B" w14:textId="77777777" w:rsidR="002663F2" w:rsidRPr="0001123C" w:rsidRDefault="002663F2" w:rsidP="002B203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98C417" w14:textId="77777777" w:rsidR="002663F2" w:rsidRPr="005D612B" w:rsidDel="001A6CC8" w:rsidRDefault="002663F2" w:rsidP="002663F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612B" w:rsidDel="001A6CC8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D612B">
        <w:rPr>
          <w:rFonts w:ascii="Angsana New" w:hAnsi="Angsana New"/>
          <w:sz w:val="28"/>
          <w:szCs w:val="28"/>
          <w:cs/>
        </w:rPr>
        <w:t xml:space="preserve"> </w:t>
      </w:r>
      <w:r w:rsidRPr="005D612B" w:rsidDel="001A6CC8">
        <w:rPr>
          <w:rFonts w:ascii="Angsana New" w:hAnsi="Angsana New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5D612B" w:rsidDel="001A6CC8">
        <w:rPr>
          <w:sz w:val="28"/>
          <w:szCs w:val="28"/>
          <w:cs/>
        </w:rPr>
        <w:t xml:space="preserve"> </w:t>
      </w:r>
    </w:p>
    <w:p w14:paraId="0D0253DB" w14:textId="260E7318" w:rsidR="002B7E35" w:rsidRPr="0001123C" w:rsidRDefault="002B7E35" w:rsidP="002B203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3A5C9" w14:textId="26867A18" w:rsidR="002B203D" w:rsidRDefault="002663F2" w:rsidP="00AC54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612B" w:rsidDel="001A6CC8">
        <w:rPr>
          <w:rFonts w:ascii="Angsana New" w:hAnsi="Angsana New"/>
          <w:color w:val="000000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ED41AE" w:rsidRPr="00ED41AE">
        <w:rPr>
          <w:rFonts w:ascii="Angsana New" w:hAnsi="Angsana New"/>
          <w:color w:val="000000"/>
          <w:sz w:val="28"/>
          <w:szCs w:val="28"/>
        </w:rPr>
        <w:t>3</w:t>
      </w:r>
      <w:r w:rsidRPr="005D612B" w:rsidDel="001A6CC8">
        <w:rPr>
          <w:rFonts w:ascii="Angsana New" w:hAnsi="Angsana New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99F9FEB" w14:textId="77777777" w:rsidR="00AB535D" w:rsidRPr="0001123C" w:rsidRDefault="00AB535D" w:rsidP="00AB535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DCB685" w14:textId="4743693C" w:rsidR="00C12602" w:rsidRPr="005D612B" w:rsidRDefault="008B3037" w:rsidP="002B203D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</w:t>
      </w:r>
    </w:p>
    <w:p w14:paraId="6652CD0D" w14:textId="3100B2CE" w:rsidR="00C12602" w:rsidRPr="0001123C" w:rsidRDefault="00C12602" w:rsidP="002B20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847E9" w14:textId="155983AC" w:rsidR="009326D6" w:rsidRPr="005D612B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ภาษีมูลค่าเพิ่มหรือภาษีขายอื่นๆและแสดงสุทธิจากส่วนลดการค้า</w:t>
      </w:r>
    </w:p>
    <w:p w14:paraId="137D0FED" w14:textId="3EC4D498" w:rsidR="0001123C" w:rsidRDefault="0001123C" w:rsidP="000112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01C8E95" w14:textId="0296A8EC" w:rsidR="00326C76" w:rsidRDefault="00326C76" w:rsidP="000112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B2173" w14:textId="77777777" w:rsidR="00326C76" w:rsidRPr="0001123C" w:rsidRDefault="00326C76" w:rsidP="000112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BDF7F" w14:textId="77777777" w:rsidR="009326D6" w:rsidRPr="005D612B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5D612B">
        <w:rPr>
          <w:rFonts w:ascii="Angsana New" w:hAnsi="Angsana New"/>
          <w:iCs/>
          <w:sz w:val="28"/>
          <w:szCs w:val="28"/>
          <w:cs/>
        </w:rPr>
        <w:lastRenderedPageBreak/>
        <w:t>การขายสินค้า</w:t>
      </w:r>
    </w:p>
    <w:p w14:paraId="7DBA04BE" w14:textId="77777777" w:rsidR="009326D6" w:rsidRPr="0001123C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3FE93DF" w14:textId="239EF3CD" w:rsidR="009326D6" w:rsidRPr="005D612B" w:rsidRDefault="009326D6" w:rsidP="009326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4ED06573" w14:textId="77777777" w:rsidR="00F17201" w:rsidRPr="005D612B" w:rsidRDefault="00F17201" w:rsidP="002B20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5FF60" w14:textId="3BA2973D" w:rsidR="002663F2" w:rsidRPr="005D612B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28"/>
          <w:szCs w:val="28"/>
        </w:rPr>
      </w:pPr>
      <w:r w:rsidRPr="005D612B">
        <w:rPr>
          <w:rFonts w:ascii="Angsana New" w:hAnsi="Angsana New"/>
          <w:iCs/>
          <w:sz w:val="28"/>
          <w:szCs w:val="28"/>
          <w:cs/>
        </w:rPr>
        <w:t>การขายอสังหาริมทรัพย์</w:t>
      </w:r>
    </w:p>
    <w:p w14:paraId="5472DE4A" w14:textId="77777777" w:rsidR="002663F2" w:rsidRPr="005D612B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5C6A39C" w14:textId="77777777" w:rsidR="002663F2" w:rsidRPr="005D612B" w:rsidRDefault="002663F2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 หรือภาษีขายอื่น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ๆ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4B3DCA7D" w14:textId="414893EC" w:rsidR="00CA359A" w:rsidRPr="005D612B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5D612B">
        <w:rPr>
          <w:rFonts w:ascii="Angsana New" w:hAnsi="Angsana New"/>
          <w:sz w:val="28"/>
          <w:szCs w:val="28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 ๆ</w:t>
      </w:r>
    </w:p>
    <w:p w14:paraId="185FA7CB" w14:textId="28B4CF2B" w:rsidR="009326D6" w:rsidRPr="005D612B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B7C75D8" w14:textId="7D7CAC3F" w:rsidR="009326D6" w:rsidRPr="005D612B" w:rsidRDefault="009326D6" w:rsidP="009326D6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612B">
        <w:rPr>
          <w:rFonts w:ascii="Angsana New" w:hAnsi="Angsana New"/>
          <w:color w:val="000000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Pr="005D612B">
        <w:rPr>
          <w:rFonts w:ascii="Angsana New" w:hAnsi="Angsana New"/>
          <w:color w:val="000000"/>
          <w:sz w:val="28"/>
          <w:szCs w:val="28"/>
        </w:rPr>
        <w:t> </w:t>
      </w:r>
      <w:r w:rsidRPr="005D612B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ED41AE" w:rsidRPr="00ED41AE">
        <w:rPr>
          <w:rFonts w:ascii="Angsana New" w:hAnsi="Angsana New"/>
          <w:color w:val="000000"/>
          <w:sz w:val="28"/>
          <w:szCs w:val="28"/>
        </w:rPr>
        <w:t>12</w:t>
      </w:r>
      <w:r w:rsidRPr="005D612B">
        <w:rPr>
          <w:rFonts w:ascii="Angsana New" w:hAnsi="Angsana New"/>
          <w:color w:val="000000"/>
          <w:sz w:val="28"/>
          <w:szCs w:val="28"/>
          <w:cs/>
        </w:rPr>
        <w:t xml:space="preserve"> เดือน</w:t>
      </w:r>
    </w:p>
    <w:p w14:paraId="6BF29E1A" w14:textId="77777777" w:rsidR="009326D6" w:rsidRPr="005D612B" w:rsidRDefault="009326D6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5F0B49C" w14:textId="45DA36DE" w:rsidR="007D178F" w:rsidRPr="005D612B" w:rsidRDefault="007D178F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5D612B">
        <w:rPr>
          <w:rFonts w:ascii="Angsana New" w:hAnsi="Angsana New"/>
          <w:i/>
          <w:iCs/>
          <w:sz w:val="28"/>
          <w:szCs w:val="28"/>
          <w:cs/>
          <w:lang w:val="en-GB"/>
        </w:rPr>
        <w:t>รายได้จากกิจการโรงพยาบาล</w:t>
      </w:r>
    </w:p>
    <w:p w14:paraId="5F77C387" w14:textId="5A53C167" w:rsidR="007D178F" w:rsidRPr="005D612B" w:rsidRDefault="007D178F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EE7BD36" w14:textId="370C85BC" w:rsidR="00F060FF" w:rsidRDefault="007D178F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5D612B">
        <w:rPr>
          <w:rFonts w:ascii="Angsana New" w:hAnsi="Angsana New"/>
          <w:sz w:val="28"/>
          <w:szCs w:val="28"/>
          <w:cs/>
          <w:lang w:val="en-GB"/>
        </w:rPr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หรือบริการซึ่งโดยทั่วไปเกิดขึ้นเมื่อได้ให้บริการหรือเมื่อได้ส่งมอบยาให้กับลูกค้าแล้ว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76734440" w14:textId="77777777" w:rsidR="002F24F8" w:rsidRPr="005D612B" w:rsidRDefault="002F24F8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5A207B8" w14:textId="577E3216" w:rsidR="007D178F" w:rsidRPr="005D612B" w:rsidRDefault="007D178F" w:rsidP="0026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  <w:r w:rsidRPr="005D612B">
        <w:rPr>
          <w:rFonts w:ascii="Angsana New" w:hAnsi="Angsana New"/>
          <w:sz w:val="28"/>
          <w:szCs w:val="28"/>
          <w:cs/>
          <w:lang w:val="en-GB"/>
        </w:rPr>
        <w:t>รายได้จากการให้บริการสำหรับคนไข้ภายใต้สัญญาบริการกับสำนักงานประกันสังคม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 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6D1A8FDA" w14:textId="5F356AC2" w:rsidR="00204046" w:rsidRPr="005D612B" w:rsidRDefault="00204046" w:rsidP="00204046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รายได้เงินปันผล</w:t>
      </w:r>
    </w:p>
    <w:p w14:paraId="1F4D8087" w14:textId="4B12CC74" w:rsidR="00204046" w:rsidRPr="00780983" w:rsidRDefault="00204046" w:rsidP="0020404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43B5A0" w14:textId="77777777" w:rsidR="00204046" w:rsidRPr="005D612B" w:rsidRDefault="00204046" w:rsidP="00204046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รายได้เงินปันผลบันทึกในกำไรหรือขาดทุนในวันที่กลุ่มบริษัทมีสิทธิได้รับเงินปันผล</w:t>
      </w:r>
    </w:p>
    <w:p w14:paraId="2B3A647F" w14:textId="77777777" w:rsidR="00204046" w:rsidRPr="00780983" w:rsidRDefault="00204046" w:rsidP="0020404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8CAEA80" w14:textId="257910A0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307F9FB2" w14:textId="77777777" w:rsidR="00F40218" w:rsidRPr="00780983" w:rsidRDefault="00F40218" w:rsidP="00F4021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3A7C4E83" w14:textId="77777777" w:rsidR="00F40218" w:rsidRPr="005D612B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DDCBA20" w14:textId="77777777" w:rsidR="00F40218" w:rsidRPr="00780983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27DD42DB" w14:textId="77777777" w:rsidR="00F40218" w:rsidRPr="005D612B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E5A8E3E" w14:textId="77777777" w:rsidR="00F40218" w:rsidRPr="00780983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230FD3B1" w14:textId="77777777" w:rsidR="00F40218" w:rsidRPr="005D612B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138E7D2" w14:textId="77777777" w:rsidR="00F40218" w:rsidRPr="00780983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6F2237CE" w14:textId="77777777" w:rsidR="00F40218" w:rsidRPr="005D612B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C3D5D8" w14:textId="77777777" w:rsidR="00F40218" w:rsidRPr="00780983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7A8CE73D" w14:textId="2B1E33C7" w:rsidR="00971B18" w:rsidRPr="005D612B" w:rsidRDefault="00F40218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7DA09A8" w14:textId="77777777" w:rsidR="00780983" w:rsidRPr="00780983" w:rsidRDefault="00780983" w:rsidP="00F40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09DD4A" w14:textId="141D28F2" w:rsidR="00C12602" w:rsidRPr="005D612B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กำไรต่อหุ้น</w:t>
      </w:r>
    </w:p>
    <w:p w14:paraId="127B17B5" w14:textId="77777777" w:rsidR="00C12602" w:rsidRPr="00780983" w:rsidRDefault="00C12602" w:rsidP="0031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cs/>
        </w:rPr>
      </w:pPr>
    </w:p>
    <w:p w14:paraId="18B6D168" w14:textId="7AFC546E" w:rsidR="00F060FF" w:rsidRPr="005D612B" w:rsidRDefault="00B63A7A" w:rsidP="00E87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5D612B">
        <w:rPr>
          <w:rFonts w:ascii="Angsana New" w:eastAsia="Calibri" w:hAnsi="Angsana New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67AD322B" w14:textId="05EA87E4" w:rsidR="00993C73" w:rsidRDefault="00993C73" w:rsidP="00AB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16BEDBA" w14:textId="748BBF60" w:rsidR="002F24F8" w:rsidRDefault="002F24F8" w:rsidP="00AB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3039B8AB" w14:textId="77777777" w:rsidR="002F24F8" w:rsidRPr="00F17201" w:rsidRDefault="002F24F8" w:rsidP="00AB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C25563A" w14:textId="237DBDAF" w:rsidR="00AF4B53" w:rsidRPr="005D612B" w:rsidRDefault="00AF4B53" w:rsidP="00AF4B53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29E2AF3A" w14:textId="77777777" w:rsidR="00AF4B53" w:rsidRPr="002F24F8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4343022" w14:textId="192EF2C6" w:rsidR="00AF4B53" w:rsidRPr="005D612B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132A847" w14:textId="77777777" w:rsidR="00F17201" w:rsidRPr="002F24F8" w:rsidRDefault="00F17201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5D94BCF" w14:textId="1E56FD71" w:rsidR="00AF4B53" w:rsidRPr="005D612B" w:rsidRDefault="00AF4B53" w:rsidP="00AF4B53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0A458FBA" w14:textId="29A78479" w:rsidR="00AF4B53" w:rsidRPr="002F24F8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A91EEC0" w14:textId="350BDC3D" w:rsidR="00AF4B53" w:rsidRPr="005D612B" w:rsidRDefault="00AF4B53" w:rsidP="00AF4B53">
      <w:pPr>
        <w:spacing w:line="240" w:lineRule="auto"/>
        <w:ind w:left="518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5D612B">
        <w:rPr>
          <w:rFonts w:ascii="Angsana New" w:hAnsi="Angsana New"/>
          <w:color w:val="000000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09190B6C" w14:textId="77777777" w:rsidR="00AF4B53" w:rsidRPr="002F24F8" w:rsidRDefault="00AF4B53" w:rsidP="00AF4B5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512848" w14:textId="30C8FBD1" w:rsidR="006E0789" w:rsidRPr="005D612B" w:rsidRDefault="006E0789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ED41AE" w:rsidRPr="00ED41AE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EA1E04" w:rsidRPr="00EA1E04">
        <w:rPr>
          <w:rFonts w:asciiTheme="majorBidi" w:hAnsiTheme="majorBidi" w:cstheme="majorBidi"/>
          <w:b/>
          <w:bCs/>
          <w:sz w:val="28"/>
          <w:szCs w:val="28"/>
          <w:lang w:val="en-US"/>
        </w:rPr>
        <w:t>0</w:t>
      </w:r>
      <w:r w:rsidR="00ED41AE" w:rsidRPr="00ED41AE">
        <w:rPr>
          <w:rFonts w:asciiTheme="majorBidi" w:hAnsiTheme="majorBidi" w:cstheme="majorBidi"/>
          <w:b/>
          <w:bCs/>
          <w:sz w:val="28"/>
          <w:szCs w:val="28"/>
          <w:lang w:val="en-US"/>
        </w:rPr>
        <w:t>19</w:t>
      </w: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b/>
          <w:bCs/>
          <w:sz w:val="28"/>
          <w:szCs w:val="28"/>
        </w:rPr>
        <w:t>(Covid-</w:t>
      </w:r>
      <w:r w:rsidR="00ED41AE" w:rsidRPr="00ED41AE">
        <w:rPr>
          <w:rFonts w:asciiTheme="majorBidi" w:hAnsiTheme="majorBidi" w:cstheme="majorBidi"/>
          <w:b/>
          <w:bCs/>
          <w:sz w:val="28"/>
          <w:szCs w:val="28"/>
          <w:lang w:val="en-US"/>
        </w:rPr>
        <w:t>19</w:t>
      </w:r>
      <w:r w:rsidRPr="005D612B">
        <w:rPr>
          <w:rFonts w:asciiTheme="majorBidi" w:hAnsiTheme="majorBidi" w:cstheme="majorBidi"/>
          <w:b/>
          <w:bCs/>
          <w:sz w:val="28"/>
          <w:szCs w:val="28"/>
        </w:rPr>
        <w:t>)</w:t>
      </w: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18330CB" w14:textId="77777777" w:rsidR="006E0789" w:rsidRPr="002F24F8" w:rsidRDefault="006E0789" w:rsidP="005B24EF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0F39F09" w14:textId="7966C8E5" w:rsidR="006E0789" w:rsidRPr="005D612B" w:rsidRDefault="00125A71" w:rsidP="006E07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92470200"/>
      <w:r w:rsidRPr="005D612B">
        <w:rPr>
          <w:rFonts w:asciiTheme="majorBidi" w:hAnsiTheme="majorBidi" w:cstheme="majorBidi"/>
          <w:sz w:val="28"/>
          <w:szCs w:val="28"/>
          <w:cs/>
        </w:rPr>
        <w:t xml:space="preserve">สถานการณ์การแพร่ระบาดของ </w:t>
      </w:r>
      <w:r w:rsidRPr="005D612B">
        <w:rPr>
          <w:rFonts w:asciiTheme="majorBidi" w:hAnsiTheme="majorBidi" w:cstheme="majorBidi"/>
          <w:sz w:val="28"/>
          <w:szCs w:val="28"/>
        </w:rPr>
        <w:t>COVID-</w:t>
      </w:r>
      <w:r w:rsidR="00ED41AE" w:rsidRPr="00ED41AE">
        <w:rPr>
          <w:rFonts w:asciiTheme="majorBidi" w:hAnsiTheme="majorBidi" w:cstheme="majorBidi"/>
          <w:sz w:val="28"/>
          <w:szCs w:val="28"/>
        </w:rPr>
        <w:t>19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จากความไม่แน่นอนของสถานการณ์ในปี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="006E0789" w:rsidRPr="005D612B">
        <w:rPr>
          <w:rFonts w:asciiTheme="majorBidi" w:hAnsiTheme="majorBidi" w:cstheme="majorBidi"/>
          <w:sz w:val="28"/>
          <w:szCs w:val="28"/>
        </w:rPr>
        <w:t xml:space="preserve"> </w:t>
      </w:r>
      <w:bookmarkEnd w:id="6"/>
      <w:r w:rsidR="006E0789" w:rsidRPr="005D612B">
        <w:rPr>
          <w:rFonts w:asciiTheme="majorBidi" w:hAnsiTheme="majorBidi" w:cstheme="majorBidi"/>
          <w:sz w:val="28"/>
          <w:szCs w:val="28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</w:t>
      </w:r>
      <w:r w:rsidR="006E0789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6E0789" w:rsidRPr="005D612B">
        <w:rPr>
          <w:rFonts w:asciiTheme="majorBidi" w:hAnsiTheme="majorBidi" w:cstheme="majorBidi"/>
          <w:sz w:val="28"/>
          <w:szCs w:val="28"/>
          <w:cs/>
        </w:rPr>
        <w:t>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3D28D418" w14:textId="77777777" w:rsidR="006E0789" w:rsidRPr="002F24F8" w:rsidRDefault="006E0789" w:rsidP="005B24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D680F" w14:textId="30911DB6" w:rsidR="006E0789" w:rsidRPr="005D612B" w:rsidRDefault="006E0789" w:rsidP="006E07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ทั้งนี้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390467BD" w14:textId="174BFC20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591426E6" w14:textId="75252622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2D34EBBA" w14:textId="6243FE55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6580F2D2" w14:textId="1EF04A5E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0361B718" w14:textId="56B9B702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2DAEB6C6" w14:textId="22A684C0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693F83C7" w14:textId="44AF54D1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1555A281" w14:textId="1147FAC5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116C0B1F" w14:textId="78F35689" w:rsidR="002F24F8" w:rsidRDefault="002F24F8" w:rsidP="00B15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7734BC5F" w14:textId="33F07AA0" w:rsidR="00F71679" w:rsidRPr="005D612B" w:rsidRDefault="00A24156" w:rsidP="005A7C0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3D2B7037" w14:textId="77777777" w:rsidR="00C77152" w:rsidRPr="002F24F8" w:rsidRDefault="00C77152" w:rsidP="0065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467CB071" w14:textId="13A04D78" w:rsidR="004E531A" w:rsidRPr="005D612B" w:rsidRDefault="004E531A" w:rsidP="004E53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ความสัมพันธ์ที่มีกับบริษัทย่อย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และการร่วมค้าได้เปิดเผยในหมายเหตุข้อ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11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3C78" w:rsidRPr="005D612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5D612B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889BD50" w14:textId="77777777" w:rsidR="00E57858" w:rsidRPr="002F24F8" w:rsidRDefault="00E57858" w:rsidP="00556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C77152" w:rsidRPr="005D612B" w14:paraId="27B99F9C" w14:textId="77777777" w:rsidTr="00F01A12">
        <w:trPr>
          <w:trHeight w:val="20"/>
          <w:tblHeader/>
        </w:trPr>
        <w:tc>
          <w:tcPr>
            <w:tcW w:w="3348" w:type="dxa"/>
          </w:tcPr>
          <w:p w14:paraId="17306CDF" w14:textId="77777777" w:rsidR="00C77152" w:rsidRPr="005D612B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CD7370" w14:textId="77777777" w:rsidR="00C77152" w:rsidRPr="005D612B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14:paraId="5FD27404" w14:textId="77777777" w:rsidR="00C77152" w:rsidRPr="005D612B" w:rsidRDefault="00C77152" w:rsidP="00FA6ACB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152" w:rsidRPr="005D612B" w14:paraId="315561E3" w14:textId="77777777" w:rsidTr="00F01A12">
        <w:trPr>
          <w:trHeight w:val="20"/>
          <w:tblHeader/>
        </w:trPr>
        <w:tc>
          <w:tcPr>
            <w:tcW w:w="3348" w:type="dxa"/>
          </w:tcPr>
          <w:p w14:paraId="172CFB91" w14:textId="77777777" w:rsidR="00C77152" w:rsidRPr="005D612B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33BB9FA0" w14:textId="77777777" w:rsidR="00C77152" w:rsidRPr="005D612B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</w:tcPr>
          <w:p w14:paraId="3FE78E93" w14:textId="77777777" w:rsidR="00C77152" w:rsidRPr="005D612B" w:rsidRDefault="00C77152" w:rsidP="00FA6AC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7152" w:rsidRPr="005D612B" w14:paraId="3FC4D627" w14:textId="77777777" w:rsidTr="00F01A12">
        <w:trPr>
          <w:trHeight w:val="20"/>
          <w:tblHeader/>
        </w:trPr>
        <w:tc>
          <w:tcPr>
            <w:tcW w:w="3348" w:type="dxa"/>
          </w:tcPr>
          <w:p w14:paraId="33991C0E" w14:textId="77777777" w:rsidR="00C77152" w:rsidRPr="005D612B" w:rsidRDefault="00C77152" w:rsidP="00556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D60FB8" w14:textId="77777777" w:rsidR="00C77152" w:rsidRPr="005D612B" w:rsidRDefault="00C77152" w:rsidP="0055684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410" w:type="dxa"/>
          </w:tcPr>
          <w:p w14:paraId="1625B607" w14:textId="77777777" w:rsidR="00C77152" w:rsidRPr="005D612B" w:rsidRDefault="00C77152" w:rsidP="00556840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77152" w:rsidRPr="005D612B" w14:paraId="68893E08" w14:textId="77777777" w:rsidTr="006E33BC">
        <w:trPr>
          <w:trHeight w:val="20"/>
        </w:trPr>
        <w:tc>
          <w:tcPr>
            <w:tcW w:w="3348" w:type="dxa"/>
          </w:tcPr>
          <w:p w14:paraId="7D586510" w14:textId="77777777" w:rsidR="00C77152" w:rsidRPr="005D612B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เกสร คอนสตรัคชั่น จำกัด</w:t>
            </w:r>
          </w:p>
        </w:tc>
        <w:tc>
          <w:tcPr>
            <w:tcW w:w="1530" w:type="dxa"/>
          </w:tcPr>
          <w:p w14:paraId="432A2148" w14:textId="77777777" w:rsidR="00C77152" w:rsidRPr="005D612B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มัลดีฟส์</w:t>
            </w:r>
          </w:p>
        </w:tc>
        <w:tc>
          <w:tcPr>
            <w:tcW w:w="4410" w:type="dxa"/>
            <w:shd w:val="clear" w:color="auto" w:fill="auto"/>
          </w:tcPr>
          <w:p w14:paraId="424B9468" w14:textId="77777777" w:rsidR="00C77152" w:rsidRPr="005D612B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เป็นสาขาของบริษัท เกสรก่อสร้าง จำกัด</w:t>
            </w:r>
          </w:p>
        </w:tc>
      </w:tr>
      <w:tr w:rsidR="00C77152" w:rsidRPr="005D612B" w14:paraId="70D15CCB" w14:textId="77777777" w:rsidTr="006E33BC">
        <w:trPr>
          <w:trHeight w:val="20"/>
        </w:trPr>
        <w:tc>
          <w:tcPr>
            <w:tcW w:w="3348" w:type="dxa"/>
          </w:tcPr>
          <w:p w14:paraId="741DBA74" w14:textId="77777777" w:rsidR="00C77152" w:rsidRPr="005D612B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14:paraId="3386F684" w14:textId="77777777" w:rsidR="00C77152" w:rsidRPr="005D612B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BAC01E4" w14:textId="398B1933" w:rsidR="00C77152" w:rsidRPr="005D612B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</w:t>
            </w:r>
            <w:r w:rsidR="009743EE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รายใหญ่ ถือหุ้นในบริษัทตั้งแต่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ขึ้นไปและเป็นกรรมการของบริษัท</w:t>
            </w:r>
          </w:p>
        </w:tc>
      </w:tr>
      <w:tr w:rsidR="009838E9" w:rsidRPr="005D612B" w14:paraId="4BE09335" w14:textId="77777777" w:rsidTr="006E33BC">
        <w:trPr>
          <w:trHeight w:val="20"/>
        </w:trPr>
        <w:tc>
          <w:tcPr>
            <w:tcW w:w="3348" w:type="dxa"/>
          </w:tcPr>
          <w:p w14:paraId="2AE1D733" w14:textId="77777777" w:rsidR="009838E9" w:rsidRPr="005D612B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14:paraId="35099852" w14:textId="77777777" w:rsidR="009838E9" w:rsidRPr="005D612B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C253EA1" w14:textId="77777777" w:rsidR="009838E9" w:rsidRPr="005D612B" w:rsidRDefault="009838E9" w:rsidP="009838E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838E9" w:rsidRPr="005D612B" w14:paraId="0112EBC5" w14:textId="77777777" w:rsidTr="006E33BC">
        <w:trPr>
          <w:trHeight w:val="20"/>
        </w:trPr>
        <w:tc>
          <w:tcPr>
            <w:tcW w:w="3348" w:type="dxa"/>
          </w:tcPr>
          <w:p w14:paraId="017C479A" w14:textId="77777777" w:rsidR="009838E9" w:rsidRPr="005D612B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7D38F47" w14:textId="77777777" w:rsidR="009838E9" w:rsidRPr="005D612B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A2C5057" w14:textId="77777777" w:rsidR="009838E9" w:rsidRPr="005D612B" w:rsidRDefault="009838E9" w:rsidP="009838E9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D1EF340" w14:textId="77777777" w:rsidR="003029CC" w:rsidRPr="002F24F8" w:rsidRDefault="003029CC" w:rsidP="0099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111"/>
        <w:gridCol w:w="268"/>
        <w:gridCol w:w="1094"/>
        <w:gridCol w:w="268"/>
        <w:gridCol w:w="1077"/>
        <w:gridCol w:w="252"/>
        <w:gridCol w:w="1097"/>
      </w:tblGrid>
      <w:tr w:rsidR="003029CC" w:rsidRPr="005D612B" w14:paraId="2879B897" w14:textId="77777777" w:rsidTr="00666B8B">
        <w:trPr>
          <w:tblHeader/>
        </w:trPr>
        <w:tc>
          <w:tcPr>
            <w:tcW w:w="2170" w:type="pct"/>
          </w:tcPr>
          <w:p w14:paraId="17669DB8" w14:textId="3A843A18" w:rsidR="003029CC" w:rsidRPr="005D612B" w:rsidRDefault="00B63A7A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4" w:type="pct"/>
            <w:gridSpan w:val="3"/>
          </w:tcPr>
          <w:p w14:paraId="56BD498D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6BB786B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510784AD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168" w:rsidRPr="005D612B" w14:paraId="0C8D76AD" w14:textId="77777777" w:rsidTr="00666B8B">
        <w:trPr>
          <w:tblHeader/>
        </w:trPr>
        <w:tc>
          <w:tcPr>
            <w:tcW w:w="2170" w:type="pct"/>
          </w:tcPr>
          <w:p w14:paraId="60AB473B" w14:textId="2D3F2CA6" w:rsidR="00B27168" w:rsidRPr="005D612B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vAlign w:val="center"/>
          </w:tcPr>
          <w:p w14:paraId="25D87C20" w14:textId="539AFD7A" w:rsidR="00B27168" w:rsidRPr="005D612B" w:rsidRDefault="00ED41AE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  <w:vAlign w:val="center"/>
          </w:tcPr>
          <w:p w14:paraId="7D1E9B5B" w14:textId="77777777" w:rsidR="00B27168" w:rsidRPr="005D612B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1A3AFA0E" w14:textId="6C7CEC4F" w:rsidR="00B27168" w:rsidRPr="005D612B" w:rsidRDefault="00ED41AE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6397B8A3" w14:textId="77777777" w:rsidR="00B27168" w:rsidRPr="005D612B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4E931EFA" w14:textId="1DB24C08" w:rsidR="00B27168" w:rsidRPr="005D612B" w:rsidRDefault="00ED41AE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vAlign w:val="center"/>
          </w:tcPr>
          <w:p w14:paraId="7D184DE2" w14:textId="77777777" w:rsidR="00B27168" w:rsidRPr="005D612B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2870DAFA" w14:textId="28D57F36" w:rsidR="00B27168" w:rsidRPr="005D612B" w:rsidRDefault="00ED41AE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29CC" w:rsidRPr="005D612B" w14:paraId="309DB076" w14:textId="77777777" w:rsidTr="00F150CA">
        <w:trPr>
          <w:tblHeader/>
        </w:trPr>
        <w:tc>
          <w:tcPr>
            <w:tcW w:w="2170" w:type="pct"/>
          </w:tcPr>
          <w:p w14:paraId="2A0E73C3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0" w:type="pct"/>
            <w:gridSpan w:val="7"/>
          </w:tcPr>
          <w:p w14:paraId="077BBA10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29CC" w:rsidRPr="005D612B" w14:paraId="03D9E6CC" w14:textId="77777777" w:rsidTr="00666B8B">
        <w:tc>
          <w:tcPr>
            <w:tcW w:w="2170" w:type="pct"/>
          </w:tcPr>
          <w:p w14:paraId="2C875EA2" w14:textId="77777777" w:rsidR="003029CC" w:rsidRPr="005D612B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6046366E" w14:textId="77777777" w:rsidR="003029CC" w:rsidRPr="005D612B" w:rsidRDefault="003029CC" w:rsidP="0064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0A3020A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891F894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2F9E90E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86EB8A2" w14:textId="77777777" w:rsidR="003029CC" w:rsidRPr="005D612B" w:rsidRDefault="003029CC" w:rsidP="00646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3AADE848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CB4EC4C" w14:textId="77777777" w:rsidR="003029CC" w:rsidRPr="005D612B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38B" w:rsidRPr="005D612B" w14:paraId="11523631" w14:textId="77777777" w:rsidTr="00666B8B">
        <w:tc>
          <w:tcPr>
            <w:tcW w:w="2170" w:type="pct"/>
          </w:tcPr>
          <w:p w14:paraId="5977C2A6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</w:tcPr>
          <w:p w14:paraId="62735064" w14:textId="141713CC" w:rsidR="0021438B" w:rsidRPr="005D612B" w:rsidRDefault="00B51070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CDFF05B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614BFB5" w14:textId="15C4A2B4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50B44EA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C5FADC2" w14:textId="7B095383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6D99C2C4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ED1CA7F" w14:textId="35DE586E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</w:tr>
      <w:tr w:rsidR="0021438B" w:rsidRPr="005D612B" w14:paraId="39CB44B4" w14:textId="77777777" w:rsidTr="00666B8B">
        <w:tc>
          <w:tcPr>
            <w:tcW w:w="2170" w:type="pct"/>
          </w:tcPr>
          <w:p w14:paraId="19F5B74A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8" w:type="pct"/>
          </w:tcPr>
          <w:p w14:paraId="02856249" w14:textId="61A30F25" w:rsidR="0021438B" w:rsidRPr="005D612B" w:rsidRDefault="00B51070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2183A2C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7C97E9" w14:textId="7E7A049B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4DC7BAA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9812789" w14:textId="36D5C680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1070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38" w:type="pct"/>
          </w:tcPr>
          <w:p w14:paraId="7AD6997E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5CB781A" w14:textId="5094890E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438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</w:tr>
      <w:tr w:rsidR="0021438B" w:rsidRPr="005D612B" w14:paraId="405DE092" w14:textId="77777777" w:rsidTr="00666B8B">
        <w:tc>
          <w:tcPr>
            <w:tcW w:w="2170" w:type="pct"/>
          </w:tcPr>
          <w:p w14:paraId="46177D44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08" w:type="pct"/>
          </w:tcPr>
          <w:p w14:paraId="0E2D654F" w14:textId="6C675F94" w:rsidR="0021438B" w:rsidRPr="005D612B" w:rsidRDefault="00B51070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E9445BD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444CCA" w14:textId="33695EB0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C428EDD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6F97F0" w14:textId="3B222B40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8" w:type="pct"/>
          </w:tcPr>
          <w:p w14:paraId="6424C281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146B36A" w14:textId="52901CA0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21438B" w:rsidRPr="005D612B" w14:paraId="306A2B55" w14:textId="77777777" w:rsidTr="00666B8B">
        <w:tc>
          <w:tcPr>
            <w:tcW w:w="2170" w:type="pct"/>
          </w:tcPr>
          <w:p w14:paraId="5F9527DC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7827114A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0DCF3314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</w:tcPr>
          <w:p w14:paraId="60E74F05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24CF5AF8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41E1A20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0810C5E7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1" w:type="pct"/>
          </w:tcPr>
          <w:p w14:paraId="0684D19D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438B" w:rsidRPr="005D612B" w14:paraId="4F7D9C44" w14:textId="77777777" w:rsidTr="00666B8B">
        <w:tc>
          <w:tcPr>
            <w:tcW w:w="2170" w:type="pct"/>
          </w:tcPr>
          <w:p w14:paraId="3AF5F0AA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</w:tcPr>
          <w:p w14:paraId="081E873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35500D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64CAFC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FF5F53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DF8AF5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86AB129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201B399A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38B" w:rsidRPr="005D612B" w14:paraId="3DD18B55" w14:textId="77777777" w:rsidTr="00666B8B">
        <w:tc>
          <w:tcPr>
            <w:tcW w:w="2170" w:type="pct"/>
          </w:tcPr>
          <w:p w14:paraId="20E0B5F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08" w:type="pct"/>
          </w:tcPr>
          <w:p w14:paraId="67B0C533" w14:textId="773CD69E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038A2FE4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75BE2B1" w14:textId="2EF01706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7" w:type="pct"/>
          </w:tcPr>
          <w:p w14:paraId="4B14883A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BAF06F" w14:textId="17FD81B2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" w:type="pct"/>
          </w:tcPr>
          <w:p w14:paraId="37A6CA96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4B6A480" w14:textId="3A0FCE45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1438B" w:rsidRPr="005D612B" w14:paraId="61B4132E" w14:textId="77777777" w:rsidTr="00666B8B">
        <w:tc>
          <w:tcPr>
            <w:tcW w:w="2170" w:type="pct"/>
          </w:tcPr>
          <w:p w14:paraId="2ADB04A3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2F4DA30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50732345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</w:tcPr>
          <w:p w14:paraId="6C1CF9F6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2EAE41C9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0" w:type="pct"/>
          </w:tcPr>
          <w:p w14:paraId="6E1E99C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pct"/>
          </w:tcPr>
          <w:p w14:paraId="26FD63DF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1" w:type="pct"/>
          </w:tcPr>
          <w:p w14:paraId="61ED251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438B" w:rsidRPr="005D612B" w14:paraId="1678C220" w14:textId="77777777" w:rsidTr="00666B8B">
        <w:tc>
          <w:tcPr>
            <w:tcW w:w="2170" w:type="pct"/>
          </w:tcPr>
          <w:p w14:paraId="5450BE46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38A07938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57217F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CAD0244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CD1BB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C46C368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1C349C4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BF1CE00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1438B" w:rsidRPr="005D612B" w14:paraId="4B6FBCA8" w14:textId="77777777" w:rsidTr="00666B8B">
        <w:tc>
          <w:tcPr>
            <w:tcW w:w="2170" w:type="pct"/>
            <w:shd w:val="clear" w:color="auto" w:fill="auto"/>
          </w:tcPr>
          <w:p w14:paraId="31BBFD39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13EE450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6DA1446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748A44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8D26838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F509ED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58AC447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798C94F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438B" w:rsidRPr="005D612B" w14:paraId="5472CA39" w14:textId="77777777" w:rsidTr="009C1F96">
        <w:tc>
          <w:tcPr>
            <w:tcW w:w="2170" w:type="pct"/>
          </w:tcPr>
          <w:p w14:paraId="18A55485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08" w:type="pct"/>
            <w:shd w:val="clear" w:color="auto" w:fill="auto"/>
          </w:tcPr>
          <w:p w14:paraId="19A843D7" w14:textId="5751C2EB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7" w:type="pct"/>
            <w:shd w:val="clear" w:color="auto" w:fill="auto"/>
          </w:tcPr>
          <w:p w14:paraId="673F5A8E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0481F66C" w14:textId="0D851813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7" w:type="pct"/>
            <w:shd w:val="clear" w:color="auto" w:fill="auto"/>
          </w:tcPr>
          <w:p w14:paraId="08D731E1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2A13165" w14:textId="4CD8CA90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8" w:type="pct"/>
          </w:tcPr>
          <w:p w14:paraId="3CF0D36C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DEBA701" w14:textId="1C8D7D32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21438B" w:rsidRPr="005D612B" w14:paraId="6BD05FD5" w14:textId="77777777" w:rsidTr="009C1F96">
        <w:trPr>
          <w:trHeight w:val="380"/>
        </w:trPr>
        <w:tc>
          <w:tcPr>
            <w:tcW w:w="2170" w:type="pct"/>
            <w:shd w:val="clear" w:color="auto" w:fill="auto"/>
          </w:tcPr>
          <w:p w14:paraId="52C4C618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08" w:type="pct"/>
            <w:shd w:val="clear" w:color="auto" w:fill="auto"/>
          </w:tcPr>
          <w:p w14:paraId="61F07B4E" w14:textId="3E8198AD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61B75173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50BC9B1E" w14:textId="2B4FC4B4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6E97AEC7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4C19032D" w14:textId="027C2072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</w:tcPr>
          <w:p w14:paraId="769BAAFD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CFB9D5A" w14:textId="649640B7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1438B" w:rsidRPr="005D612B" w14:paraId="12442AB1" w14:textId="77777777" w:rsidTr="009C1F96">
        <w:tc>
          <w:tcPr>
            <w:tcW w:w="2170" w:type="pct"/>
            <w:shd w:val="clear" w:color="auto" w:fill="FFFFFF"/>
          </w:tcPr>
          <w:p w14:paraId="33F95BED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85C28" w14:textId="1FB3C2CF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147" w:type="pct"/>
            <w:shd w:val="clear" w:color="auto" w:fill="auto"/>
          </w:tcPr>
          <w:p w14:paraId="730421D3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29DCF" w14:textId="13CB1B22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47" w:type="pct"/>
            <w:shd w:val="clear" w:color="auto" w:fill="auto"/>
          </w:tcPr>
          <w:p w14:paraId="13BCBD55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82305" w14:textId="0DEFFF5E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8" w:type="pct"/>
          </w:tcPr>
          <w:p w14:paraId="1524648D" w14:textId="77777777" w:rsidR="0021438B" w:rsidRPr="005D612B" w:rsidRDefault="0021438B" w:rsidP="0021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0323C68" w14:textId="4D7F5DC8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32E1ECEE" w14:textId="5D026B80" w:rsidR="007457E4" w:rsidRDefault="007457E4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3446C" w14:textId="59807096" w:rsidR="0071164E" w:rsidRPr="005D612B" w:rsidRDefault="006A1DDA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2EC4CFE2" w14:textId="77777777" w:rsidR="00AD44DF" w:rsidRPr="006F45A5" w:rsidRDefault="00AD44DF" w:rsidP="009B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46"/>
        <w:gridCol w:w="1194"/>
        <w:gridCol w:w="232"/>
        <w:gridCol w:w="1208"/>
      </w:tblGrid>
      <w:tr w:rsidR="00F964DD" w:rsidRPr="005D612B" w14:paraId="76868D1C" w14:textId="77777777" w:rsidTr="001D56D0">
        <w:trPr>
          <w:tblHeader/>
        </w:trPr>
        <w:tc>
          <w:tcPr>
            <w:tcW w:w="3690" w:type="dxa"/>
          </w:tcPr>
          <w:p w14:paraId="4F67D31D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5D1ADA59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6A3767DD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14:paraId="6A9879D3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4DD" w:rsidRPr="005D612B" w14:paraId="5C01ABD2" w14:textId="77777777" w:rsidTr="001D56D0">
        <w:trPr>
          <w:tblHeader/>
        </w:trPr>
        <w:tc>
          <w:tcPr>
            <w:tcW w:w="3690" w:type="dxa"/>
          </w:tcPr>
          <w:p w14:paraId="22E055DF" w14:textId="77777777" w:rsidR="00F964DD" w:rsidRPr="005D612B" w:rsidRDefault="008E7D9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34B18AB" w14:textId="19F31842" w:rsidR="00F964DD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2FE04A1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046A48" w14:textId="0EB1970A" w:rsidR="00F964DD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</w:tcPr>
          <w:p w14:paraId="126E252D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694DABC" w14:textId="5909A19A" w:rsidR="00F964DD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2" w:type="dxa"/>
          </w:tcPr>
          <w:p w14:paraId="3798184B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0E8BF59" w14:textId="725095FA" w:rsidR="00F964DD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964DD" w:rsidRPr="005D612B" w14:paraId="77868E2B" w14:textId="77777777" w:rsidTr="001D56D0">
        <w:trPr>
          <w:tblHeader/>
        </w:trPr>
        <w:tc>
          <w:tcPr>
            <w:tcW w:w="3690" w:type="dxa"/>
          </w:tcPr>
          <w:p w14:paraId="4729861C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1F0AAC74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64DD" w:rsidRPr="005D612B" w14:paraId="1DDB01A2" w14:textId="77777777" w:rsidTr="001D56D0">
        <w:trPr>
          <w:trHeight w:val="80"/>
        </w:trPr>
        <w:tc>
          <w:tcPr>
            <w:tcW w:w="3690" w:type="dxa"/>
          </w:tcPr>
          <w:p w14:paraId="0008F206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23980F5" w14:textId="35C15812" w:rsidR="00F964DD" w:rsidRPr="005D612B" w:rsidRDefault="00DC7A6F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151A5D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A11D80" w14:textId="77777777" w:rsidR="00F964DD" w:rsidRPr="005D612B" w:rsidRDefault="00F964DD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EF5AEC9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23F3573" w14:textId="67E6A973" w:rsidR="00F964DD" w:rsidRPr="005D612B" w:rsidRDefault="00ED41AE" w:rsidP="00CE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2" w:type="dxa"/>
          </w:tcPr>
          <w:p w14:paraId="2DF2744A" w14:textId="77777777" w:rsidR="00F964DD" w:rsidRPr="005D612B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496409DB" w14:textId="6521E69D" w:rsidR="00F964DD" w:rsidRPr="005D612B" w:rsidRDefault="00ED41AE" w:rsidP="00CE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</w:tr>
    </w:tbl>
    <w:p w14:paraId="75DA6CFB" w14:textId="77777777" w:rsidR="00996B9C" w:rsidRPr="002F24F8" w:rsidRDefault="00996B9C" w:rsidP="009B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22" w:type="dxa"/>
        <w:tblInd w:w="558" w:type="dxa"/>
        <w:tblLook w:val="04A0" w:firstRow="1" w:lastRow="0" w:firstColumn="1" w:lastColumn="0" w:noHBand="0" w:noVBand="1"/>
      </w:tblPr>
      <w:tblGrid>
        <w:gridCol w:w="2250"/>
        <w:gridCol w:w="1266"/>
        <w:gridCol w:w="235"/>
        <w:gridCol w:w="1205"/>
        <w:gridCol w:w="235"/>
        <w:gridCol w:w="1205"/>
        <w:gridCol w:w="235"/>
        <w:gridCol w:w="1180"/>
        <w:gridCol w:w="235"/>
        <w:gridCol w:w="1176"/>
      </w:tblGrid>
      <w:tr w:rsidR="00996B9C" w:rsidRPr="005D612B" w14:paraId="3E7655EF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793BDD0" w14:textId="77777777" w:rsidR="00996B9C" w:rsidRPr="005D612B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31393912"/>
          </w:p>
        </w:tc>
        <w:tc>
          <w:tcPr>
            <w:tcW w:w="1266" w:type="dxa"/>
            <w:shd w:val="clear" w:color="auto" w:fill="auto"/>
            <w:vAlign w:val="bottom"/>
          </w:tcPr>
          <w:p w14:paraId="59E5AC4D" w14:textId="77777777" w:rsidR="00996B9C" w:rsidRPr="005D612B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5B0FFAB6" w14:textId="77777777" w:rsidR="00996B9C" w:rsidRPr="005D612B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0F11F1CF" w14:textId="77777777" w:rsidR="00996B9C" w:rsidRPr="005D612B" w:rsidRDefault="009443A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7"/>
      <w:tr w:rsidR="003F5148" w:rsidRPr="005D612B" w14:paraId="017E1A35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CCB9374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8E4BCFC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A32BBFB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625B03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334A38DD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7447A8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4EDDBE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41A585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1BC6551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3878821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F5148" w:rsidRPr="005D612B" w14:paraId="0ECDD557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5DC009E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B494BB9" w14:textId="31711597" w:rsidR="003F5148" w:rsidRPr="005D612B" w:rsidRDefault="00ED41AE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35EAC4DC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8EFECC" w14:textId="4EE4D315" w:rsidR="003F5148" w:rsidRPr="005D612B" w:rsidRDefault="00ED41AE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2AD1878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499226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788D8C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3DB3A95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4C633062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43F9AB" w14:textId="3409D1FE" w:rsidR="003F5148" w:rsidRPr="005D612B" w:rsidRDefault="00ED41AE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F514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F5148" w:rsidRPr="005D612B" w14:paraId="761574BE" w14:textId="77777777" w:rsidTr="007F2BFF">
        <w:trPr>
          <w:tblHeader/>
        </w:trPr>
        <w:tc>
          <w:tcPr>
            <w:tcW w:w="2250" w:type="dxa"/>
            <w:shd w:val="clear" w:color="auto" w:fill="auto"/>
          </w:tcPr>
          <w:p w14:paraId="097E1146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469536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17B1F110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14:paraId="2079A757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5148" w:rsidRPr="005D612B" w14:paraId="7F85D87A" w14:textId="77777777" w:rsidTr="007F2BFF">
        <w:tc>
          <w:tcPr>
            <w:tcW w:w="2250" w:type="dxa"/>
            <w:shd w:val="clear" w:color="auto" w:fill="auto"/>
            <w:vAlign w:val="bottom"/>
          </w:tcPr>
          <w:p w14:paraId="302C8972" w14:textId="6891DC34" w:rsidR="003F5148" w:rsidRPr="005D612B" w:rsidRDefault="00ED41AE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A1ADF6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09B7E26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8435217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9B137D6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EB7F3C5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20F9D0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C08659F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92F4833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5F19249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5148" w:rsidRPr="005D612B" w14:paraId="72605CAA" w14:textId="77777777" w:rsidTr="007F2BFF">
        <w:tc>
          <w:tcPr>
            <w:tcW w:w="2250" w:type="dxa"/>
            <w:shd w:val="clear" w:color="auto" w:fill="auto"/>
          </w:tcPr>
          <w:p w14:paraId="4CCEB7FB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74F52C" w14:textId="5CD5E0BF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EEE5C6B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95C60FE" w14:textId="6D3ED054" w:rsidR="003F5148" w:rsidRPr="005D612B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801CE4E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85484F6" w14:textId="77777777" w:rsidR="003F5148" w:rsidRPr="005D612B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D7DD0AB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EBB2157" w14:textId="77777777" w:rsidR="003F5148" w:rsidRPr="005D612B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BFACBB1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F650AE9" w14:textId="77777777" w:rsidR="003F5148" w:rsidRPr="005D612B" w:rsidRDefault="003F5148" w:rsidP="008E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1CD0" w:rsidRPr="005D612B" w14:paraId="72B83392" w14:textId="77777777" w:rsidTr="007F2BFF">
        <w:tc>
          <w:tcPr>
            <w:tcW w:w="2250" w:type="dxa"/>
            <w:shd w:val="clear" w:color="auto" w:fill="auto"/>
          </w:tcPr>
          <w:p w14:paraId="75CFE5A8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AA60A2" w14:textId="1204E82A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1CD0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7A49F167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1BEF25C" w14:textId="3862FAB9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91CD0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235" w:type="dxa"/>
            <w:shd w:val="clear" w:color="auto" w:fill="auto"/>
          </w:tcPr>
          <w:p w14:paraId="1564634E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7425D70" w14:textId="3CD9325E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91CD0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5" w:type="dxa"/>
            <w:shd w:val="clear" w:color="auto" w:fill="auto"/>
          </w:tcPr>
          <w:p w14:paraId="580761B6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E3C5CA8" w14:textId="0784861F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CBB7531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E8BC2AD" w14:textId="59657761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291CD0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291CD0" w:rsidRPr="005D612B" w14:paraId="7FA3B2BD" w14:textId="77777777" w:rsidTr="007F2BFF">
        <w:tc>
          <w:tcPr>
            <w:tcW w:w="2250" w:type="dxa"/>
            <w:shd w:val="clear" w:color="auto" w:fill="auto"/>
          </w:tcPr>
          <w:p w14:paraId="1F9F683E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16EE445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6380B6C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3F1B1EB4" w14:textId="33E6CB8D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14:paraId="0E75AB85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341D5C5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FB2D936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B439CA6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BDD5057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45FF0BF" w14:textId="6A1FD592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291CD0" w:rsidRPr="005D612B" w14:paraId="5938DA80" w14:textId="77777777" w:rsidTr="007F2BFF">
        <w:tc>
          <w:tcPr>
            <w:tcW w:w="2250" w:type="dxa"/>
            <w:shd w:val="clear" w:color="auto" w:fill="auto"/>
          </w:tcPr>
          <w:p w14:paraId="460CF751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78C599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641835C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0ECE" w14:textId="73B96B61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291CD0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35" w:type="dxa"/>
            <w:shd w:val="clear" w:color="auto" w:fill="auto"/>
          </w:tcPr>
          <w:p w14:paraId="6599B905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55BD9E5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FC3014E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715E261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D9A834B" w14:textId="77777777" w:rsidR="00291CD0" w:rsidRPr="005D612B" w:rsidRDefault="00291CD0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BCF35" w14:textId="03457355" w:rsidR="00291CD0" w:rsidRPr="005D612B" w:rsidRDefault="00ED41AE" w:rsidP="0029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291CD0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</w:tr>
      <w:tr w:rsidR="009B3843" w:rsidRPr="005D612B" w14:paraId="38B76B52" w14:textId="77777777" w:rsidTr="007F2BFF">
        <w:tc>
          <w:tcPr>
            <w:tcW w:w="2250" w:type="dxa"/>
            <w:shd w:val="clear" w:color="auto" w:fill="auto"/>
          </w:tcPr>
          <w:p w14:paraId="26E2E9DF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A32EA5F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E5640F6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0E070047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DA24E47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16A1D343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5932602B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7CA03F9D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2AB55CC1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0AB40F30" w14:textId="77777777" w:rsidR="009B3843" w:rsidRPr="005D612B" w:rsidRDefault="009B3843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17201" w:rsidRPr="005D612B" w14:paraId="5A5E3521" w14:textId="77777777" w:rsidTr="007F2BFF">
        <w:tc>
          <w:tcPr>
            <w:tcW w:w="2250" w:type="dxa"/>
            <w:shd w:val="clear" w:color="auto" w:fill="auto"/>
          </w:tcPr>
          <w:p w14:paraId="556117DE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8DD72F9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2906D56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69BF3C87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8820166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14:paraId="5E7C97A5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6CD27CDD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620D2803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2DC4F380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14:paraId="77BE4B5D" w14:textId="77777777" w:rsidR="00F17201" w:rsidRPr="005D612B" w:rsidRDefault="00F17201" w:rsidP="009B3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F5148" w:rsidRPr="005D612B" w14:paraId="1E63230A" w14:textId="77777777" w:rsidTr="007F2BFF">
        <w:tc>
          <w:tcPr>
            <w:tcW w:w="2250" w:type="dxa"/>
            <w:shd w:val="clear" w:color="auto" w:fill="auto"/>
          </w:tcPr>
          <w:p w14:paraId="346B9DF0" w14:textId="734D0FC8" w:rsidR="003F5148" w:rsidRPr="005D612B" w:rsidRDefault="00ED41AE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96D7A2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8DB145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7A8AADF" w14:textId="77777777" w:rsidR="003F5148" w:rsidRPr="005D612B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CAFEF52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7D137A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D60FE5F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D0B4E30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C372CF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6185433" w14:textId="77777777" w:rsidR="003F5148" w:rsidRPr="005D612B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F5148" w:rsidRPr="005D612B" w14:paraId="76BC1C45" w14:textId="77777777" w:rsidTr="007F2BFF">
        <w:tc>
          <w:tcPr>
            <w:tcW w:w="2250" w:type="dxa"/>
            <w:shd w:val="clear" w:color="auto" w:fill="auto"/>
          </w:tcPr>
          <w:p w14:paraId="5C43E982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46206E1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FAEB9BC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D182C86" w14:textId="77777777" w:rsidR="003F5148" w:rsidRPr="005D612B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370F89C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FFE29AD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491A3BE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2439E52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71D71A7" w14:textId="77777777" w:rsidR="003F5148" w:rsidRPr="005D612B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F9DE08B" w14:textId="77777777" w:rsidR="003F5148" w:rsidRPr="005D612B" w:rsidRDefault="003F5148" w:rsidP="00F1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38B" w:rsidRPr="005D612B" w14:paraId="18341D33" w14:textId="77777777" w:rsidTr="007F2BFF">
        <w:tc>
          <w:tcPr>
            <w:tcW w:w="2250" w:type="dxa"/>
            <w:shd w:val="clear" w:color="auto" w:fill="auto"/>
          </w:tcPr>
          <w:p w14:paraId="299572DC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ให้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5643C0F" w14:textId="17AABFD8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438B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160F8FE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03D178C" w14:textId="096F5B73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1438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35" w:type="dxa"/>
            <w:shd w:val="clear" w:color="auto" w:fill="auto"/>
          </w:tcPr>
          <w:p w14:paraId="12BCFF39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797EB5F" w14:textId="6B97A391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1438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35" w:type="dxa"/>
            <w:shd w:val="clear" w:color="auto" w:fill="auto"/>
          </w:tcPr>
          <w:p w14:paraId="1A2D8829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FCD4F0E" w14:textId="6156045C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625EB4D5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64C4D08" w14:textId="1EC69749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1438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21438B" w:rsidRPr="005D612B" w14:paraId="0DC47494" w14:textId="77777777" w:rsidTr="007F2BFF">
        <w:tc>
          <w:tcPr>
            <w:tcW w:w="2250" w:type="dxa"/>
            <w:shd w:val="clear" w:color="auto" w:fill="auto"/>
          </w:tcPr>
          <w:p w14:paraId="2250F995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838A9E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C699FCC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B242B20" w14:textId="5B0AB525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5" w:type="dxa"/>
            <w:shd w:val="clear" w:color="auto" w:fill="auto"/>
          </w:tcPr>
          <w:p w14:paraId="6597588B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A2CB85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0A7E3E1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3DDEA4E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3729BAF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ECB713F" w14:textId="73FA3226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1438B" w:rsidRPr="005D612B" w14:paraId="11BA8A96" w14:textId="77777777" w:rsidTr="007F2BFF">
        <w:tc>
          <w:tcPr>
            <w:tcW w:w="2250" w:type="dxa"/>
            <w:shd w:val="clear" w:color="auto" w:fill="auto"/>
          </w:tcPr>
          <w:p w14:paraId="44B8FA74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76CFFD2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B9EE04B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FA89E" w14:textId="668AE0FC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21438B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35" w:type="dxa"/>
            <w:shd w:val="clear" w:color="auto" w:fill="auto"/>
          </w:tcPr>
          <w:p w14:paraId="08C4632F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11DB4DF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BB0D510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9EA78A3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322FD66" w14:textId="77777777" w:rsidR="0021438B" w:rsidRPr="005D612B" w:rsidRDefault="0021438B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1961" w14:textId="753C964F" w:rsidR="0021438B" w:rsidRPr="005D612B" w:rsidRDefault="00ED41AE" w:rsidP="0021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21438B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</w:tr>
    </w:tbl>
    <w:p w14:paraId="3C6368FF" w14:textId="77777777" w:rsidR="00F964DD" w:rsidRPr="002F24F8" w:rsidRDefault="00F964DD" w:rsidP="009B3843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6"/>
        <w:gridCol w:w="1170"/>
        <w:gridCol w:w="270"/>
        <w:gridCol w:w="1170"/>
        <w:gridCol w:w="246"/>
        <w:gridCol w:w="1194"/>
        <w:gridCol w:w="236"/>
        <w:gridCol w:w="1208"/>
      </w:tblGrid>
      <w:tr w:rsidR="00E81BC2" w:rsidRPr="005D612B" w14:paraId="13F5725F" w14:textId="77777777" w:rsidTr="00B421AE">
        <w:trPr>
          <w:tblHeader/>
        </w:trPr>
        <w:tc>
          <w:tcPr>
            <w:tcW w:w="3686" w:type="dxa"/>
          </w:tcPr>
          <w:p w14:paraId="02FE179B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8DC4CAE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667691F7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</w:tcPr>
          <w:p w14:paraId="6DCAB101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BC2" w:rsidRPr="005D612B" w14:paraId="4DBDCC73" w14:textId="77777777" w:rsidTr="00B421AE">
        <w:trPr>
          <w:tblHeader/>
        </w:trPr>
        <w:tc>
          <w:tcPr>
            <w:tcW w:w="3686" w:type="dxa"/>
          </w:tcPr>
          <w:p w14:paraId="4A31557E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99857" w14:textId="68AC02E1" w:rsidR="00E81BC2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2462C14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5D961" w14:textId="151199C5" w:rsidR="00E81BC2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</w:tcPr>
          <w:p w14:paraId="7641171B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A2061D7" w14:textId="6D53B128" w:rsidR="00E81BC2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075658D7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69ADA85" w14:textId="7182647D" w:rsidR="00E81BC2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81BC2" w:rsidRPr="005D612B" w14:paraId="797342B1" w14:textId="77777777" w:rsidTr="00B421AE">
        <w:trPr>
          <w:tblHeader/>
        </w:trPr>
        <w:tc>
          <w:tcPr>
            <w:tcW w:w="3686" w:type="dxa"/>
          </w:tcPr>
          <w:p w14:paraId="05593119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7"/>
          </w:tcPr>
          <w:p w14:paraId="49BD2CFA" w14:textId="77777777" w:rsidR="00E81BC2" w:rsidRPr="005D612B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21AE" w:rsidRPr="005D612B" w14:paraId="427DAFA3" w14:textId="77777777" w:rsidTr="00B421AE">
        <w:trPr>
          <w:trHeight w:val="449"/>
        </w:trPr>
        <w:tc>
          <w:tcPr>
            <w:tcW w:w="3686" w:type="dxa"/>
          </w:tcPr>
          <w:p w14:paraId="3B93F90C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14:paraId="34EA8EF9" w14:textId="36C60BC4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(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57BB1B0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C6E81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07FBDF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B56458B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47B6D3CA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7D49C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17D4318D" w14:textId="77777777" w:rsidR="00B421AE" w:rsidRPr="005D612B" w:rsidRDefault="00B421AE" w:rsidP="00B42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731B" w:rsidRPr="005D612B" w14:paraId="6F0B43E2" w14:textId="77777777" w:rsidTr="00347EEE">
        <w:trPr>
          <w:trHeight w:val="80"/>
        </w:trPr>
        <w:tc>
          <w:tcPr>
            <w:tcW w:w="3686" w:type="dxa"/>
          </w:tcPr>
          <w:p w14:paraId="06200AB3" w14:textId="77777777" w:rsidR="00AC731B" w:rsidRPr="005D612B" w:rsidRDefault="00AC731B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472C67" w14:textId="54E42CAE" w:rsidR="00AC731B" w:rsidRPr="005D612B" w:rsidRDefault="00ED41AE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437F27CF" w14:textId="77777777" w:rsidR="00AC731B" w:rsidRPr="005D612B" w:rsidRDefault="00AC731B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27197A" w14:textId="76F81276" w:rsidR="00AC731B" w:rsidRPr="005D612B" w:rsidRDefault="00ED41AE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46" w:type="dxa"/>
          </w:tcPr>
          <w:p w14:paraId="770918A9" w14:textId="77777777" w:rsidR="00AC731B" w:rsidRPr="005D612B" w:rsidRDefault="00AC731B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33040634" w14:textId="6776BD3C" w:rsidR="00AC731B" w:rsidRPr="005D612B" w:rsidRDefault="00ED41AE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C6ED607" w14:textId="77777777" w:rsidR="00AC731B" w:rsidRPr="005D612B" w:rsidRDefault="00AC731B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03159BEB" w14:textId="1AF245AC" w:rsidR="00AC731B" w:rsidRPr="005D612B" w:rsidRDefault="00ED41AE" w:rsidP="00AC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EF1F70" w:rsidRPr="005D612B" w14:paraId="4BF5905C" w14:textId="77777777" w:rsidTr="00D047A6">
        <w:trPr>
          <w:trHeight w:val="80"/>
        </w:trPr>
        <w:tc>
          <w:tcPr>
            <w:tcW w:w="3686" w:type="dxa"/>
          </w:tcPr>
          <w:p w14:paraId="5E815CDE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D4A22B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F5E0637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214778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28BF981E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93B825A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048D29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58A84F43" w14:textId="77777777" w:rsidR="00EF1F70" w:rsidRPr="005D612B" w:rsidRDefault="00EF1F70" w:rsidP="009B38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74B2" w:rsidRPr="005D612B" w14:paraId="27376398" w14:textId="77777777" w:rsidTr="00B421AE">
        <w:trPr>
          <w:trHeight w:val="80"/>
        </w:trPr>
        <w:tc>
          <w:tcPr>
            <w:tcW w:w="3686" w:type="dxa"/>
          </w:tcPr>
          <w:p w14:paraId="0B5B2C39" w14:textId="77777777" w:rsidR="005074B2" w:rsidRPr="005D612B" w:rsidRDefault="005074B2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3BC419A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D81F2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EE1F3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58F1A98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7DFC01AC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91620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6E32A02A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74B2" w:rsidRPr="005D612B" w14:paraId="28A4F94C" w14:textId="77777777" w:rsidTr="00B421AE">
        <w:trPr>
          <w:trHeight w:val="80"/>
        </w:trPr>
        <w:tc>
          <w:tcPr>
            <w:tcW w:w="3686" w:type="dxa"/>
          </w:tcPr>
          <w:p w14:paraId="12F48D45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DC5BBE" w14:textId="3122B0F4" w:rsidR="005074B2" w:rsidRPr="005D612B" w:rsidRDefault="00ED41AE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2B87366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2FCEB1" w14:textId="242CFFDB" w:rsidR="005074B2" w:rsidRPr="005D612B" w:rsidRDefault="00ED41AE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246" w:type="dxa"/>
          </w:tcPr>
          <w:p w14:paraId="3A1956D0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924335D" w14:textId="43EE1D89" w:rsidR="005074B2" w:rsidRPr="005D612B" w:rsidRDefault="00ED41AE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7CD373C3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570CFF24" w14:textId="545315E7" w:rsidR="005074B2" w:rsidRPr="005D612B" w:rsidRDefault="00ED41AE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</w:tr>
    </w:tbl>
    <w:p w14:paraId="24CC056D" w14:textId="5FDC97B8" w:rsidR="00F17201" w:rsidRDefault="00F17201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53A7B47" w14:textId="6B29270D" w:rsidR="000013E5" w:rsidRPr="005D612B" w:rsidRDefault="000013E5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สัญญาสำคัญที่มีกับบุคคลหรือกิจการที่เกี่ยวข้องกัน</w:t>
      </w:r>
    </w:p>
    <w:p w14:paraId="2F97FC74" w14:textId="77777777" w:rsidR="00436CBE" w:rsidRPr="002F24F8" w:rsidRDefault="00436CBE" w:rsidP="00EF1F70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BCC7AD" w14:textId="34AEFBEB" w:rsidR="00970522" w:rsidRPr="005D612B" w:rsidRDefault="00E3410D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บริษัทและบริษัทย่อย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ได้ทำสัญญาเช่าพื้นที่สำนักงาน 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รวมค่าบริการที่เกี่ยวข้อง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กับกิจการที่เกี่ยวข้องกันอื่น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ระยะเวลาตามสัญญา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เริ่มตั้งแต่วันที่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พฤศจิกายน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ถึงวันที่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73B4B" w:rsidRPr="005D612B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ED41AE" w:rsidRPr="00ED41AE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D73B4B" w:rsidRPr="005D612B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D73B4B" w:rsidRPr="005D612B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สิงหาคม </w:t>
      </w:r>
      <w:r w:rsidR="00ED41AE" w:rsidRPr="00ED41AE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A1E04" w:rsidRPr="00EA1E04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D73B4B" w:rsidRPr="005D612B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D73B4B" w:rsidRPr="005D612B">
        <w:rPr>
          <w:rFonts w:ascii="Angsana New" w:hAnsi="Angsana New" w:cs="Angsana New"/>
          <w:sz w:val="28"/>
          <w:szCs w:val="28"/>
          <w:cs/>
          <w:lang w:val="en-US"/>
        </w:rPr>
        <w:t xml:space="preserve">และต่อสัญญาถึงเดือนตุลาคม </w:t>
      </w:r>
      <w:r w:rsidR="00ED41AE" w:rsidRPr="00ED41AE">
        <w:rPr>
          <w:rFonts w:ascii="Angsana New" w:hAnsi="Angsana New" w:cs="Angsana New"/>
          <w:sz w:val="28"/>
          <w:szCs w:val="28"/>
          <w:lang w:val="en-US"/>
        </w:rPr>
        <w:t>2566</w:t>
      </w:r>
      <w:r w:rsidR="00D73B4B" w:rsidRPr="005D612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73B4B" w:rsidRPr="005D612B">
        <w:rPr>
          <w:rFonts w:ascii="Angsana New" w:hAnsi="Angsana New" w:cs="Angsana New"/>
          <w:sz w:val="28"/>
          <w:szCs w:val="28"/>
          <w:cs/>
          <w:lang w:val="en-US"/>
        </w:rPr>
        <w:t xml:space="preserve">โดยยกเลิกพื้นที่เช่าบางส่วน </w:t>
      </w:r>
      <w:r w:rsidR="00E27D25" w:rsidRPr="005D612B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D73B4B" w:rsidRPr="005D612B">
        <w:rPr>
          <w:rFonts w:ascii="Angsana New" w:hAnsi="Angsana New" w:cs="Angsana New"/>
          <w:sz w:val="28"/>
          <w:szCs w:val="28"/>
          <w:cs/>
          <w:lang w:val="en-US"/>
        </w:rPr>
        <w:t>รับรู้กำไร</w:t>
      </w:r>
      <w:r w:rsidR="00AD22B0" w:rsidRPr="005D612B">
        <w:rPr>
          <w:rFonts w:ascii="Angsana New" w:hAnsi="Angsana New" w:cs="Angsana New"/>
          <w:sz w:val="28"/>
          <w:szCs w:val="28"/>
          <w:cs/>
          <w:lang w:val="en-US"/>
        </w:rPr>
        <w:t>ของหนี้สินตามสัญญาเช่าดังกล่าว</w:t>
      </w:r>
      <w:r w:rsidR="00D73B4B" w:rsidRPr="005D612B">
        <w:rPr>
          <w:rFonts w:ascii="Angsana New" w:hAnsi="Angsana New" w:cs="Angsana New"/>
          <w:sz w:val="28"/>
          <w:szCs w:val="28"/>
          <w:cs/>
          <w:lang w:val="en-US"/>
        </w:rPr>
        <w:t xml:space="preserve">เป็นจำนวน </w:t>
      </w:r>
      <w:r w:rsidR="00ED41AE" w:rsidRPr="00ED41AE">
        <w:rPr>
          <w:rFonts w:ascii="Angsana New" w:hAnsi="Angsana New" w:cs="Angsana New"/>
          <w:sz w:val="28"/>
          <w:szCs w:val="28"/>
          <w:lang w:val="en-US"/>
        </w:rPr>
        <w:t>1</w:t>
      </w:r>
      <w:r w:rsidR="00EA1E04" w:rsidRPr="00EA1E04">
        <w:rPr>
          <w:rFonts w:ascii="Angsana New" w:hAnsi="Angsana New" w:cs="Angsana New"/>
          <w:sz w:val="28"/>
          <w:szCs w:val="28"/>
          <w:lang w:val="en-US"/>
        </w:rPr>
        <w:t>0</w:t>
      </w:r>
      <w:r w:rsidR="00D73B4B" w:rsidRPr="005D612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D73B4B" w:rsidRPr="005D612B">
        <w:rPr>
          <w:rFonts w:ascii="Angsana New" w:hAnsi="Angsana New" w:cs="Angsana New"/>
          <w:sz w:val="28"/>
          <w:szCs w:val="28"/>
          <w:cs/>
          <w:lang w:val="en-US"/>
        </w:rPr>
        <w:t xml:space="preserve">ล้านบาท </w:t>
      </w:r>
    </w:p>
    <w:p w14:paraId="10038E4D" w14:textId="77777777" w:rsidR="00B97971" w:rsidRPr="002F24F8" w:rsidRDefault="00B97971" w:rsidP="00B97971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</w:pPr>
    </w:p>
    <w:p w14:paraId="3FDD3889" w14:textId="6666435A" w:rsidR="00AC7A7F" w:rsidRPr="00B43069" w:rsidRDefault="00AC7A7F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ย่อยได้จดภาระจำยอมในที่ดินบางส่วนซึ่งมียอดสะสม ณ 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5CC0" w:rsidRPr="005D612B">
        <w:rPr>
          <w:rFonts w:asciiTheme="majorBidi" w:hAnsiTheme="majorBidi" w:cstheme="majorBidi"/>
          <w:sz w:val="28"/>
          <w:szCs w:val="28"/>
          <w:cs/>
        </w:rPr>
        <w:t>เป็น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C5420" w:rsidRPr="005D612B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178</w:t>
      </w:r>
      <w:r w:rsidR="00F67E7C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</w:t>
      </w:r>
      <w:r w:rsidR="00CC45C2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17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  <w:lang w:val="en-US"/>
        </w:rPr>
        <w:t>0</w:t>
      </w:r>
      <w:r w:rsidR="00CC45C2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53B82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กำหนดเวลา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F6F39" w:rsidRPr="005D612B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8F6F39"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F6F39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บริษัทย่อยได้จดภาระจำยอมในที่ดินรวม</w:t>
      </w:r>
      <w:r w:rsidR="00C466E4" w:rsidRPr="005D612B">
        <w:rPr>
          <w:rFonts w:asciiTheme="majorBidi" w:hAnsiTheme="majorBidi" w:cstheme="majorBidi"/>
          <w:sz w:val="28"/>
          <w:szCs w:val="28"/>
          <w:cs/>
        </w:rPr>
        <w:t>ถึงยกที่ดินเป็นที่สาธารณะประโยชน์</w:t>
      </w:r>
      <w:r w:rsidRPr="005D612B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8455BB" w:rsidRPr="005D612B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CC45C2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95</w:t>
      </w:r>
      <w:r w:rsidR="00CC45C2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5668AF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โดยได้รับค่าตอบแทนเป็นจำนวนเงิน</w:t>
      </w:r>
      <w:r w:rsidR="00620605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CC45C2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99</w:t>
      </w:r>
      <w:r w:rsidR="00CC45C2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44107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7C32BB51" w14:textId="77777777" w:rsidR="00B43069" w:rsidRPr="002F24F8" w:rsidRDefault="00B43069" w:rsidP="00B4306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9D305EC" w14:textId="729B27E3" w:rsidR="00C53B82" w:rsidRDefault="0023520A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บริษัท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</w:rPr>
        <w:t>มีสัญญา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กู้ยืมเงิน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แก่บริษัทย่อย</w:t>
      </w:r>
      <w:r w:rsidR="004164DE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บางแห่ง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วงเงินรวม 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="003D21BD" w:rsidRPr="005D612B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122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ล้านบาท 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</w:rPr>
        <w:t>มีสัญญา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กู้ยืมเงินจากบริษัทย่อย</w:t>
      </w:r>
      <w:r w:rsidR="004164DE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แห่ง</w:t>
      </w:r>
      <w:r w:rsidR="00550102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หนึ่ง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วงเงินรวม 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6</w:t>
      </w:r>
      <w:r w:rsidR="003D21BD" w:rsidRPr="005D612B">
        <w:rPr>
          <w:rFonts w:asciiTheme="majorBidi" w:hAnsiTheme="majorBidi" w:cstheme="majorBidi"/>
          <w:spacing w:val="-2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457</w:t>
      </w:r>
      <w:r w:rsidR="00726A69" w:rsidRPr="005D612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9E395D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ล้านบาท 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(MLR-</w:t>
      </w:r>
      <w:r w:rsidR="00ED41AE" w:rsidRPr="00ED41AE">
        <w:rPr>
          <w:rFonts w:asciiTheme="majorBidi" w:hAnsiTheme="majorBidi" w:cstheme="majorBidi"/>
          <w:spacing w:val="-2"/>
          <w:sz w:val="28"/>
          <w:szCs w:val="28"/>
          <w:lang w:val="en-US"/>
        </w:rPr>
        <w:t>2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) </w:t>
      </w:r>
      <w:r w:rsidR="00732F50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ต่อปี แล</w:t>
      </w:r>
      <w:r w:rsidR="00991BBA" w:rsidRPr="005D61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ะสามารถเรียกชำระเงินคืนได้ทันที</w:t>
      </w:r>
    </w:p>
    <w:p w14:paraId="75360A90" w14:textId="77777777" w:rsidR="00AC542B" w:rsidRPr="002F24F8" w:rsidRDefault="00AC542B" w:rsidP="00AC542B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</w:p>
    <w:p w14:paraId="4430DC1E" w14:textId="1B4EEC79" w:rsidR="006B3F54" w:rsidRPr="005D612B" w:rsidRDefault="006B3F54" w:rsidP="00E67B2D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1793A8D" w14:textId="77777777" w:rsidR="00E93F93" w:rsidRPr="002F24F8" w:rsidRDefault="00E93F93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24083F" w:rsidRPr="005D612B" w14:paraId="283DD8C7" w14:textId="77777777" w:rsidTr="00125329">
        <w:tc>
          <w:tcPr>
            <w:tcW w:w="3870" w:type="dxa"/>
          </w:tcPr>
          <w:p w14:paraId="42C7E9EC" w14:textId="77777777" w:rsidR="0024083F" w:rsidRPr="005D612B" w:rsidRDefault="0024083F" w:rsidP="0012532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65CD24" w14:textId="77777777" w:rsidR="0024083F" w:rsidRPr="005D612B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E7B9FB6" w14:textId="77777777" w:rsidR="0024083F" w:rsidRPr="005D612B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67AB0DD0" w14:textId="77777777" w:rsidR="0024083F" w:rsidRPr="005D612B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A51" w:rsidRPr="005D612B" w14:paraId="3637A7D1" w14:textId="77777777" w:rsidTr="00125329">
        <w:tc>
          <w:tcPr>
            <w:tcW w:w="3870" w:type="dxa"/>
          </w:tcPr>
          <w:p w14:paraId="67B21991" w14:textId="77777777" w:rsidR="00182A51" w:rsidRPr="005D612B" w:rsidRDefault="00182A51" w:rsidP="00182A5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368BB042" w14:textId="4D5156AD" w:rsidR="00182A51" w:rsidRPr="005D612B" w:rsidRDefault="00ED41A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27F5B2FD" w14:textId="77777777" w:rsidR="00182A51" w:rsidRPr="005D612B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7E053AD" w14:textId="2429CF0D" w:rsidR="00182A51" w:rsidRPr="005D612B" w:rsidRDefault="00ED41A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13F6DD6E" w14:textId="77777777" w:rsidR="00182A51" w:rsidRPr="005D612B" w:rsidRDefault="00182A51" w:rsidP="00182A51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009986AD" w14:textId="5476F43C" w:rsidR="00182A51" w:rsidRPr="005D612B" w:rsidRDefault="00ED41A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1CD059CA" w14:textId="77777777" w:rsidR="00182A51" w:rsidRPr="005D612B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011640B" w14:textId="617657A4" w:rsidR="00182A51" w:rsidRPr="005D612B" w:rsidRDefault="00ED41AE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4083F" w:rsidRPr="005D612B" w14:paraId="5490180D" w14:textId="77777777" w:rsidTr="00125329">
        <w:tc>
          <w:tcPr>
            <w:tcW w:w="3870" w:type="dxa"/>
          </w:tcPr>
          <w:p w14:paraId="102DC666" w14:textId="77777777" w:rsidR="0024083F" w:rsidRPr="005D612B" w:rsidRDefault="0024083F" w:rsidP="0012532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4720E8CF" w14:textId="77777777" w:rsidR="0024083F" w:rsidRPr="005D612B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94478" w:rsidRPr="005D612B" w14:paraId="3AE5957A" w14:textId="77777777" w:rsidTr="00125329">
        <w:tc>
          <w:tcPr>
            <w:tcW w:w="3870" w:type="dxa"/>
          </w:tcPr>
          <w:p w14:paraId="36F7962C" w14:textId="77777777" w:rsidR="00794478" w:rsidRPr="005D612B" w:rsidRDefault="00794478" w:rsidP="007944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07" w:type="dxa"/>
          </w:tcPr>
          <w:p w14:paraId="5348DB98" w14:textId="43A9A245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2D1D263E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250F210" w14:textId="1B9D9DBF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06632BFA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259AD955" w14:textId="471C58C6" w:rsidR="00794478" w:rsidRPr="005D612B" w:rsidRDefault="00794478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0905E9B" w14:textId="77777777" w:rsidR="00794478" w:rsidRPr="005D612B" w:rsidRDefault="00794478" w:rsidP="00794478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D8A3A25" w14:textId="25C8AE9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478" w:rsidRPr="005D612B" w14:paraId="3FDAFC2A" w14:textId="77777777" w:rsidTr="00125329">
        <w:tc>
          <w:tcPr>
            <w:tcW w:w="3870" w:type="dxa"/>
          </w:tcPr>
          <w:p w14:paraId="14A442DD" w14:textId="2F0A15E3" w:rsidR="00794478" w:rsidRPr="005D612B" w:rsidRDefault="00794478" w:rsidP="007944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07" w:type="dxa"/>
            <w:shd w:val="clear" w:color="auto" w:fill="auto"/>
          </w:tcPr>
          <w:p w14:paraId="7CA5CE15" w14:textId="70A99280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47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238" w:type="dxa"/>
            <w:shd w:val="clear" w:color="auto" w:fill="auto"/>
          </w:tcPr>
          <w:p w14:paraId="7FDFE580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B7452AA" w14:textId="4CB1D024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489424A4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64E7C18" w14:textId="72736A13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8" w:type="dxa"/>
            <w:shd w:val="clear" w:color="auto" w:fill="auto"/>
          </w:tcPr>
          <w:p w14:paraId="3BFBA0BA" w14:textId="77777777" w:rsidR="00794478" w:rsidRPr="005D612B" w:rsidRDefault="00794478" w:rsidP="007944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F51CAB9" w14:textId="055E1CA8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794478" w:rsidRPr="005D612B" w14:paraId="32B7C54D" w14:textId="77777777" w:rsidTr="0024083F">
        <w:tc>
          <w:tcPr>
            <w:tcW w:w="3870" w:type="dxa"/>
          </w:tcPr>
          <w:p w14:paraId="46A632EB" w14:textId="77777777" w:rsidR="00794478" w:rsidRPr="005D612B" w:rsidRDefault="00794478" w:rsidP="0079447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14:paraId="70FC3EA7" w14:textId="3AAEF669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238" w:type="dxa"/>
            <w:shd w:val="clear" w:color="auto" w:fill="auto"/>
          </w:tcPr>
          <w:p w14:paraId="17FC9258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14:paraId="4F86EF3E" w14:textId="43E5B338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84" w:type="dxa"/>
            <w:shd w:val="clear" w:color="auto" w:fill="auto"/>
          </w:tcPr>
          <w:p w14:paraId="0694FCFC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BA12C3" w14:textId="6D003670" w:rsidR="00794478" w:rsidRPr="005D612B" w:rsidRDefault="00794478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6E73B2" w14:textId="77777777" w:rsidR="00794478" w:rsidRPr="005D612B" w:rsidRDefault="00794478" w:rsidP="007944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D5937A1" w14:textId="5B8259A3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478" w:rsidRPr="005D612B" w14:paraId="2D1DB0B1" w14:textId="77777777" w:rsidTr="0024083F">
        <w:tc>
          <w:tcPr>
            <w:tcW w:w="3870" w:type="dxa"/>
          </w:tcPr>
          <w:p w14:paraId="4F18DC16" w14:textId="77777777" w:rsidR="00794478" w:rsidRPr="005D612B" w:rsidRDefault="00794478" w:rsidP="0079447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7C00BEA" w14:textId="79FABBC1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6D95D444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27FD20C0" w14:textId="1638FDFF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4DE3CE5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CD2DA2F" w14:textId="63B3F8DF" w:rsidR="00794478" w:rsidRPr="005D612B" w:rsidRDefault="00794478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09115E" w14:textId="77777777" w:rsidR="00794478" w:rsidRPr="005D612B" w:rsidRDefault="00794478" w:rsidP="00794478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6EC2A41" w14:textId="7BA3BD1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478" w:rsidRPr="005D612B" w14:paraId="6CFE4995" w14:textId="77777777" w:rsidTr="0024083F">
        <w:tc>
          <w:tcPr>
            <w:tcW w:w="3870" w:type="dxa"/>
          </w:tcPr>
          <w:p w14:paraId="67104F2A" w14:textId="77777777" w:rsidR="00794478" w:rsidRPr="005D612B" w:rsidRDefault="00794478" w:rsidP="00794478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9E86E" w14:textId="51FAF916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9447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38" w:type="dxa"/>
            <w:shd w:val="clear" w:color="auto" w:fill="auto"/>
          </w:tcPr>
          <w:p w14:paraId="3216AC90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6D9AB" w14:textId="796B3657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9447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84" w:type="dxa"/>
            <w:shd w:val="clear" w:color="auto" w:fill="auto"/>
          </w:tcPr>
          <w:p w14:paraId="7539484A" w14:textId="77777777" w:rsidR="00794478" w:rsidRPr="005D612B" w:rsidRDefault="00794478" w:rsidP="00794478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7308D" w14:textId="7AF27D86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8" w:type="dxa"/>
            <w:shd w:val="clear" w:color="auto" w:fill="auto"/>
          </w:tcPr>
          <w:p w14:paraId="102E59D5" w14:textId="77777777" w:rsidR="00794478" w:rsidRPr="005D612B" w:rsidRDefault="00794478" w:rsidP="00794478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8F43A" w14:textId="6D4D279B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</w:tr>
    </w:tbl>
    <w:p w14:paraId="1A3D22AF" w14:textId="3EEC9A82" w:rsidR="00B97971" w:rsidRDefault="00B97971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F047F8" w14:textId="3E05A74C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EFDCE8" w14:textId="01FAA95F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8404302" w14:textId="24575EA0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6D5E1C1" w14:textId="16427834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F0A1ED6" w14:textId="124DB736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7A4053" w14:textId="4F028259" w:rsidR="00AC542B" w:rsidRDefault="00AC542B" w:rsidP="004A45FF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4C4222" w14:textId="7FF625EE" w:rsidR="004A45FF" w:rsidRPr="005D612B" w:rsidRDefault="004A45FF" w:rsidP="004A45F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</w:p>
    <w:p w14:paraId="2661F051" w14:textId="63F62F90" w:rsidR="00CA359A" w:rsidRPr="002F24F8" w:rsidRDefault="00CA359A" w:rsidP="00EF1F7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4A45FF" w:rsidRPr="005D612B" w14:paraId="0C9619BD" w14:textId="77777777" w:rsidTr="00C7086C">
        <w:trPr>
          <w:tblHeader/>
        </w:trPr>
        <w:tc>
          <w:tcPr>
            <w:tcW w:w="4410" w:type="dxa"/>
          </w:tcPr>
          <w:p w14:paraId="469B162B" w14:textId="77777777" w:rsidR="004A45FF" w:rsidRPr="005D612B" w:rsidRDefault="004A45FF" w:rsidP="00C708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E3AED" w14:textId="77777777" w:rsidR="004A45FF" w:rsidRPr="005D612B" w:rsidRDefault="004A45FF" w:rsidP="00C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25175EA1" w14:textId="77777777" w:rsidR="004A45FF" w:rsidRPr="005D612B" w:rsidRDefault="004A45FF" w:rsidP="00C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45FF" w:rsidRPr="005D612B" w14:paraId="508EB30F" w14:textId="77777777" w:rsidTr="00C7086C">
        <w:trPr>
          <w:tblHeader/>
        </w:trPr>
        <w:tc>
          <w:tcPr>
            <w:tcW w:w="4410" w:type="dxa"/>
            <w:vAlign w:val="bottom"/>
          </w:tcPr>
          <w:p w14:paraId="75661391" w14:textId="6D3CD09A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8098C72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15DEB79" w14:textId="0CCA535E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" w:type="dxa"/>
          </w:tcPr>
          <w:p w14:paraId="1B1F56AD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C4CFCE6" w14:textId="454536E2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A45FF" w:rsidRPr="005D612B" w14:paraId="162F5DAD" w14:textId="77777777" w:rsidTr="004A45FF">
        <w:trPr>
          <w:tblHeader/>
        </w:trPr>
        <w:tc>
          <w:tcPr>
            <w:tcW w:w="4410" w:type="dxa"/>
            <w:vAlign w:val="bottom"/>
          </w:tcPr>
          <w:p w14:paraId="0D782670" w14:textId="77777777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73DF3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74C07402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45FF" w:rsidRPr="005D612B" w14:paraId="251A777F" w14:textId="77777777" w:rsidTr="004A45FF">
        <w:tc>
          <w:tcPr>
            <w:tcW w:w="4410" w:type="dxa"/>
          </w:tcPr>
          <w:p w14:paraId="32296D85" w14:textId="52D4EF76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A5B5F94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E6EAFEC" w14:textId="4B2357B3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175FADA7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C95ACFE" w14:textId="2C786D9A" w:rsidR="004A45FF" w:rsidRPr="005D612B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45FF" w:rsidRPr="005D612B" w14:paraId="723DB4E9" w14:textId="77777777" w:rsidTr="004A45FF">
        <w:tc>
          <w:tcPr>
            <w:tcW w:w="4410" w:type="dxa"/>
          </w:tcPr>
          <w:p w14:paraId="03671A35" w14:textId="32608850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5651947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2879136" w14:textId="2CA4DE89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5DA84FC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B2C6C25" w14:textId="23117960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5FF" w:rsidRPr="005D612B" w14:paraId="578E0B2B" w14:textId="77777777" w:rsidTr="004A45FF">
        <w:tc>
          <w:tcPr>
            <w:tcW w:w="4410" w:type="dxa"/>
          </w:tcPr>
          <w:p w14:paraId="44523705" w14:textId="04785316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11595B5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41D00E4" w14:textId="575E5A71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8" w:type="dxa"/>
          </w:tcPr>
          <w:p w14:paraId="77B8173F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C60C5B8" w14:textId="706A15D7" w:rsidR="004A45FF" w:rsidRPr="005D612B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45FF" w:rsidRPr="005D612B" w14:paraId="304FFD73" w14:textId="77777777" w:rsidTr="00C7086C">
        <w:tc>
          <w:tcPr>
            <w:tcW w:w="4410" w:type="dxa"/>
          </w:tcPr>
          <w:p w14:paraId="7F4F5D0A" w14:textId="2FFED66E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31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6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2B14278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54FB68F" w14:textId="153696A4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8" w:type="dxa"/>
          </w:tcPr>
          <w:p w14:paraId="5E1B51EE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9230A53" w14:textId="6C20D161" w:rsidR="004A45FF" w:rsidRPr="005D612B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45FF" w:rsidRPr="005D612B" w14:paraId="5C38580A" w14:textId="77777777" w:rsidTr="004A45FF">
        <w:tc>
          <w:tcPr>
            <w:tcW w:w="4410" w:type="dxa"/>
          </w:tcPr>
          <w:p w14:paraId="07BB02D1" w14:textId="4B988793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61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9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2C67BDD4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2EA46CF" w14:textId="1C0DD7DC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8" w:type="dxa"/>
          </w:tcPr>
          <w:p w14:paraId="10AB300B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25EDC5B" w14:textId="163B64C5" w:rsidR="004A45FF" w:rsidRPr="005D612B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45FF" w:rsidRPr="005D612B" w14:paraId="1CD143F5" w14:textId="77777777" w:rsidTr="004A45FF">
        <w:tc>
          <w:tcPr>
            <w:tcW w:w="4410" w:type="dxa"/>
          </w:tcPr>
          <w:p w14:paraId="78964E52" w14:textId="51980F16" w:rsidR="004A45FF" w:rsidRPr="005D612B" w:rsidRDefault="004A45FF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9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</w:tcPr>
          <w:p w14:paraId="3947A610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CBA7A79" w14:textId="3E40AB43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68F93272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B112BFC" w14:textId="2650DC2E" w:rsidR="004A45FF" w:rsidRPr="005D612B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45FF" w:rsidRPr="005D612B" w14:paraId="3B5759C2" w14:textId="77777777" w:rsidTr="004A45FF">
        <w:tc>
          <w:tcPr>
            <w:tcW w:w="4410" w:type="dxa"/>
          </w:tcPr>
          <w:p w14:paraId="31360A35" w14:textId="560E5490" w:rsidR="004A45FF" w:rsidRPr="005D612B" w:rsidRDefault="00C11A51" w:rsidP="004A45F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1325E56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459BCDF" w14:textId="60CB8417" w:rsidR="004A45FF" w:rsidRPr="005D612B" w:rsidRDefault="00ED41AE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88" w:type="dxa"/>
          </w:tcPr>
          <w:p w14:paraId="01AF7043" w14:textId="77777777" w:rsidR="004A45FF" w:rsidRPr="005D612B" w:rsidRDefault="004A45FF" w:rsidP="004A4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272709F" w14:textId="702E490E" w:rsidR="004A45FF" w:rsidRPr="00C50B69" w:rsidRDefault="00594B02" w:rsidP="00C50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0B6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43B347D" w14:textId="77777777" w:rsidR="00C11A51" w:rsidRPr="002F24F8" w:rsidRDefault="00C11A51" w:rsidP="00EF1F7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8CBA80A" w14:textId="1196596E" w:rsidR="00091CCD" w:rsidRDefault="001B0A17" w:rsidP="00F614E5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อสังหาริมทรัพย์พัฒนาเพื่อขาย</w:t>
      </w:r>
    </w:p>
    <w:p w14:paraId="4FF194B2" w14:textId="77777777" w:rsidR="00AC542B" w:rsidRPr="002F24F8" w:rsidRDefault="00AC542B" w:rsidP="00AC54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60585E" w:rsidRPr="005D612B" w14:paraId="7D4A1386" w14:textId="77777777" w:rsidTr="001B0A17">
        <w:trPr>
          <w:tblHeader/>
        </w:trPr>
        <w:tc>
          <w:tcPr>
            <w:tcW w:w="4410" w:type="dxa"/>
          </w:tcPr>
          <w:p w14:paraId="1E938D03" w14:textId="77777777" w:rsidR="0060585E" w:rsidRPr="005D612B" w:rsidRDefault="0060585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57393" w14:textId="77777777" w:rsidR="0060585E" w:rsidRPr="005D612B" w:rsidRDefault="0060585E" w:rsidP="00C5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097F8CD2" w14:textId="77777777" w:rsidR="0060585E" w:rsidRPr="005D612B" w:rsidRDefault="005A282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7C84" w:rsidRPr="005D612B" w14:paraId="498BBA01" w14:textId="77777777" w:rsidTr="001B0A17">
        <w:trPr>
          <w:tblHeader/>
        </w:trPr>
        <w:tc>
          <w:tcPr>
            <w:tcW w:w="4410" w:type="dxa"/>
          </w:tcPr>
          <w:p w14:paraId="1DDC0793" w14:textId="77777777" w:rsidR="004E7C84" w:rsidRPr="005D612B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1B4AAD" w14:textId="5E2B64E8" w:rsidR="004E7C84" w:rsidRPr="005D612B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B0C9222" w14:textId="07F4F59D" w:rsidR="004E7C84" w:rsidRPr="005D612B" w:rsidRDefault="00ED41AE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8" w:type="dxa"/>
          </w:tcPr>
          <w:p w14:paraId="6C4F0089" w14:textId="77777777" w:rsidR="004E7C84" w:rsidRPr="005D612B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DD46DF9" w14:textId="3A2F2CDE" w:rsidR="004E7C84" w:rsidRPr="005D612B" w:rsidRDefault="00ED41AE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E7C84" w:rsidRPr="005D612B" w14:paraId="609A01FD" w14:textId="77777777" w:rsidTr="001B0A17">
        <w:trPr>
          <w:tblHeader/>
        </w:trPr>
        <w:tc>
          <w:tcPr>
            <w:tcW w:w="4410" w:type="dxa"/>
          </w:tcPr>
          <w:p w14:paraId="106B9C52" w14:textId="77777777" w:rsidR="004E7C84" w:rsidRPr="005D612B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8B51B" w14:textId="77777777" w:rsidR="004E7C84" w:rsidRPr="005D612B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52892F1" w14:textId="77777777" w:rsidR="004E7C84" w:rsidRPr="005D612B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D09D3" w:rsidRPr="005D612B" w14:paraId="7D9B4C1D" w14:textId="77777777" w:rsidTr="0068659E">
        <w:tc>
          <w:tcPr>
            <w:tcW w:w="4410" w:type="dxa"/>
          </w:tcPr>
          <w:p w14:paraId="0F4B29F8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5195C784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A13E42C" w14:textId="5A01D4EC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88" w:type="dxa"/>
          </w:tcPr>
          <w:p w14:paraId="6825684A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E1EC5E8" w14:textId="6ECFBF88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2D09D3" w:rsidRPr="005D612B" w14:paraId="39B77F29" w14:textId="77777777" w:rsidTr="0068659E">
        <w:tc>
          <w:tcPr>
            <w:tcW w:w="4410" w:type="dxa"/>
          </w:tcPr>
          <w:p w14:paraId="49C3F809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080" w:type="dxa"/>
          </w:tcPr>
          <w:p w14:paraId="7E0F42B7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A7F5154" w14:textId="485BA1A8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88" w:type="dxa"/>
          </w:tcPr>
          <w:p w14:paraId="715FDE40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5DE3C2F" w14:textId="196C59FC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2D09D3" w:rsidRPr="005D612B" w14:paraId="324108B0" w14:textId="77777777" w:rsidTr="0068659E">
        <w:tc>
          <w:tcPr>
            <w:tcW w:w="4410" w:type="dxa"/>
          </w:tcPr>
          <w:p w14:paraId="4F96288D" w14:textId="1D6E3095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1080" w:type="dxa"/>
          </w:tcPr>
          <w:p w14:paraId="4E9E8F33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E87989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8B46B8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2250BC4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9D3" w:rsidRPr="005D612B" w14:paraId="18370FB5" w14:textId="77777777" w:rsidTr="0068659E">
        <w:tc>
          <w:tcPr>
            <w:tcW w:w="4410" w:type="dxa"/>
          </w:tcPr>
          <w:p w14:paraId="03F72168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080" w:type="dxa"/>
          </w:tcPr>
          <w:p w14:paraId="3AC9419D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5E6EBAA" w14:textId="249DB213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23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288" w:type="dxa"/>
          </w:tcPr>
          <w:p w14:paraId="16EBCB7A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EE9BE51" w14:textId="77C6AE4E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D09D3" w:rsidRPr="005D612B" w14:paraId="3608766F" w14:textId="77777777" w:rsidTr="0068659E">
        <w:tc>
          <w:tcPr>
            <w:tcW w:w="4410" w:type="dxa"/>
          </w:tcPr>
          <w:p w14:paraId="136243FC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ค่าปรับปรุงที่ดิน</w:t>
            </w:r>
          </w:p>
        </w:tc>
        <w:tc>
          <w:tcPr>
            <w:tcW w:w="1080" w:type="dxa"/>
          </w:tcPr>
          <w:p w14:paraId="3BD6DAFC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C9BD77B" w14:textId="28AF0C89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5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8" w:type="dxa"/>
          </w:tcPr>
          <w:p w14:paraId="41A64CAB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3D824CC" w14:textId="3351A0EF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2D09D3" w:rsidRPr="005D612B" w14:paraId="6F2943C3" w14:textId="77777777" w:rsidTr="0068659E">
        <w:tc>
          <w:tcPr>
            <w:tcW w:w="4410" w:type="dxa"/>
          </w:tcPr>
          <w:p w14:paraId="7DB44F5F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ค่าก่อสร้าง</w:t>
            </w:r>
          </w:p>
        </w:tc>
        <w:tc>
          <w:tcPr>
            <w:tcW w:w="1080" w:type="dxa"/>
          </w:tcPr>
          <w:p w14:paraId="0955E18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EBAC9BF" w14:textId="53E25EB7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4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47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1EDA70F7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D2C7FA2" w14:textId="4B13D6E5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2D09D3" w:rsidRPr="005D612B" w14:paraId="2311DFD6" w14:textId="77777777" w:rsidTr="0068659E">
        <w:tc>
          <w:tcPr>
            <w:tcW w:w="4410" w:type="dxa"/>
          </w:tcPr>
          <w:p w14:paraId="1D198ED9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ค่าสาธารณูปโภค</w:t>
            </w:r>
          </w:p>
        </w:tc>
        <w:tc>
          <w:tcPr>
            <w:tcW w:w="1080" w:type="dxa"/>
          </w:tcPr>
          <w:p w14:paraId="7889C9CF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9100621" w14:textId="1157566E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288" w:type="dxa"/>
          </w:tcPr>
          <w:p w14:paraId="56C80A9C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34BEEB8" w14:textId="28997967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2D09D3" w:rsidRPr="005D612B" w14:paraId="17E325AC" w14:textId="77777777" w:rsidTr="0068659E">
        <w:tc>
          <w:tcPr>
            <w:tcW w:w="4410" w:type="dxa"/>
          </w:tcPr>
          <w:p w14:paraId="7FC4EA28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ค่าโสหุ้ยการก่อสร้าง</w:t>
            </w:r>
          </w:p>
        </w:tc>
        <w:tc>
          <w:tcPr>
            <w:tcW w:w="1080" w:type="dxa"/>
          </w:tcPr>
          <w:p w14:paraId="4058036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B887964" w14:textId="5414EFF6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88" w:type="dxa"/>
          </w:tcPr>
          <w:p w14:paraId="0DA5B06C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86DD077" w14:textId="0C7FEAD4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2D09D3" w:rsidRPr="005D612B" w14:paraId="78F1C7A6" w14:textId="77777777" w:rsidTr="0068659E">
        <w:tc>
          <w:tcPr>
            <w:tcW w:w="4410" w:type="dxa"/>
          </w:tcPr>
          <w:p w14:paraId="0028F30E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ค่าดอกเบี้ย</w:t>
            </w:r>
          </w:p>
        </w:tc>
        <w:tc>
          <w:tcPr>
            <w:tcW w:w="1080" w:type="dxa"/>
          </w:tcPr>
          <w:p w14:paraId="3E012313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CAB5237" w14:textId="2A4D211B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39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637DE6B0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7007DE8D" w14:textId="69B28C2B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2D09D3" w:rsidRPr="005D612B" w14:paraId="748657E7" w14:textId="77777777" w:rsidTr="0068659E">
        <w:tc>
          <w:tcPr>
            <w:tcW w:w="4410" w:type="dxa"/>
          </w:tcPr>
          <w:p w14:paraId="6E851207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197F3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7FEED10" w14:textId="0147D3E3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34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54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09D969F7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4C2E98A" w14:textId="141BC585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D09D3" w:rsidRPr="005D612B" w14:paraId="5EE7AC6F" w14:textId="77777777" w:rsidTr="004252F4">
        <w:tc>
          <w:tcPr>
            <w:tcW w:w="4410" w:type="dxa"/>
          </w:tcPr>
          <w:p w14:paraId="60E73406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1080" w:type="dxa"/>
          </w:tcPr>
          <w:p w14:paraId="20C3B4C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EFC0886" w14:textId="34C91ECD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6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88" w:type="dxa"/>
          </w:tcPr>
          <w:p w14:paraId="75DFAD4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108851F" w14:textId="66E0CB26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2D09D3" w:rsidRPr="005D612B" w14:paraId="47C48177" w14:textId="77777777" w:rsidTr="0068659E">
        <w:tc>
          <w:tcPr>
            <w:tcW w:w="4410" w:type="dxa"/>
          </w:tcPr>
          <w:p w14:paraId="78CF04AC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080" w:type="dxa"/>
          </w:tcPr>
          <w:p w14:paraId="38F33F55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6D17BAA" w14:textId="617F747A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14</w:t>
            </w:r>
            <w:r w:rsidR="002D09D3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88" w:type="dxa"/>
          </w:tcPr>
          <w:p w14:paraId="0D821628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298B780" w14:textId="65290417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2D09D3" w:rsidRPr="005D612B" w14:paraId="63E6C7E1" w14:textId="77777777" w:rsidTr="0068659E">
        <w:tc>
          <w:tcPr>
            <w:tcW w:w="4410" w:type="dxa"/>
          </w:tcPr>
          <w:p w14:paraId="58A79582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01F8FEB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5E0EF3B" w14:textId="64F355D1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D09D3" w:rsidRPr="005D612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288" w:type="dxa"/>
          </w:tcPr>
          <w:p w14:paraId="61468180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E2E7E2" w14:textId="5DAE3E21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2D09D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985</w:t>
            </w:r>
          </w:p>
        </w:tc>
      </w:tr>
      <w:tr w:rsidR="002D09D3" w:rsidRPr="005D612B" w14:paraId="0BE7CDEE" w14:textId="77777777" w:rsidTr="0068659E">
        <w:tc>
          <w:tcPr>
            <w:tcW w:w="4410" w:type="dxa"/>
          </w:tcPr>
          <w:p w14:paraId="278EE977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1080" w:type="dxa"/>
          </w:tcPr>
          <w:p w14:paraId="309F5532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B942645" w14:textId="77955E29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2D8D0D5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746A2FF" w14:textId="72F18CF3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09D3" w:rsidRPr="005D612B" w14:paraId="1F7C1350" w14:textId="77777777" w:rsidTr="0068659E">
        <w:tc>
          <w:tcPr>
            <w:tcW w:w="4410" w:type="dxa"/>
          </w:tcPr>
          <w:p w14:paraId="56D3ED44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1B422053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52DEC2BA" w14:textId="5DE8F82C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D09D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88" w:type="dxa"/>
          </w:tcPr>
          <w:p w14:paraId="46E14AB6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BFC0C98" w14:textId="11643B8B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2D09D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863</w:t>
            </w:r>
          </w:p>
        </w:tc>
      </w:tr>
      <w:tr w:rsidR="00AC542B" w:rsidRPr="005D612B" w14:paraId="64395A97" w14:textId="77777777" w:rsidTr="002E261E">
        <w:tc>
          <w:tcPr>
            <w:tcW w:w="4410" w:type="dxa"/>
          </w:tcPr>
          <w:p w14:paraId="573BD548" w14:textId="77777777" w:rsidR="00AC542B" w:rsidRPr="00222AFD" w:rsidRDefault="00AC542B" w:rsidP="00D331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721CE6" w14:textId="77777777" w:rsidR="00AC542B" w:rsidRPr="005D612B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</w:tcPr>
          <w:p w14:paraId="0DCB730F" w14:textId="77777777" w:rsidR="00AC542B" w:rsidRPr="005D612B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5109AF36" w14:textId="77777777" w:rsidR="00AC542B" w:rsidRPr="005D612B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</w:tcPr>
          <w:p w14:paraId="7B937D43" w14:textId="77777777" w:rsidR="00AC542B" w:rsidRPr="005D612B" w:rsidRDefault="00AC542B" w:rsidP="00D3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2D09D3" w:rsidRPr="005D612B" w14:paraId="26431577" w14:textId="77777777" w:rsidTr="0068659E">
        <w:tc>
          <w:tcPr>
            <w:tcW w:w="4410" w:type="dxa"/>
          </w:tcPr>
          <w:p w14:paraId="1FB49131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ต้นทุนการกู้ยืมที่รวมเป็นส่วนหนึ่งของ</w:t>
            </w:r>
          </w:p>
          <w:p w14:paraId="6D32BCEB" w14:textId="7C635289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อสังหาริมทรัพย์พัฒนาเพื่อขายใน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ระหว่างปี                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</w:tcPr>
          <w:p w14:paraId="19BA4CD8" w14:textId="64F67675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26D5F77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2B990" w14:textId="3C5EA917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88" w:type="dxa"/>
          </w:tcPr>
          <w:p w14:paraId="1E357A8B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368047B1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A40C2" w14:textId="7B34EE89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2D09D3" w:rsidRPr="005D612B" w14:paraId="6AC5FCC9" w14:textId="77777777" w:rsidTr="0068659E">
        <w:tc>
          <w:tcPr>
            <w:tcW w:w="4410" w:type="dxa"/>
          </w:tcPr>
          <w:p w14:paraId="769B388A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3BD4FCD2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4F3D356" w14:textId="5E524588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88" w:type="dxa"/>
          </w:tcPr>
          <w:p w14:paraId="48FF7C48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0C4FC1AF" w14:textId="1A1E91A2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5074B2" w:rsidRPr="005D612B" w14:paraId="77DDF698" w14:textId="77777777" w:rsidTr="00FB0FF0">
        <w:tc>
          <w:tcPr>
            <w:tcW w:w="4410" w:type="dxa"/>
          </w:tcPr>
          <w:p w14:paraId="6FAF7CA3" w14:textId="77777777" w:rsidR="005074B2" w:rsidRPr="005D612B" w:rsidRDefault="005074B2" w:rsidP="005074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4D7D6D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92" w:type="dxa"/>
          </w:tcPr>
          <w:p w14:paraId="49D198BC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88" w:type="dxa"/>
          </w:tcPr>
          <w:p w14:paraId="08DD51D9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</w:tcPr>
          <w:p w14:paraId="2D999460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5074B2" w:rsidRPr="005D612B" w14:paraId="5842AE3C" w14:textId="77777777" w:rsidTr="00FB0FF0">
        <w:tc>
          <w:tcPr>
            <w:tcW w:w="4410" w:type="dxa"/>
          </w:tcPr>
          <w:p w14:paraId="0C749ABC" w14:textId="77777777" w:rsidR="005074B2" w:rsidRPr="005D612B" w:rsidRDefault="005074B2" w:rsidP="005074B2">
            <w:pPr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ต้นทุนของอสังหาริมทรัพย์พัฒนาเพื่อขายที่บันทึกรวม</w:t>
            </w:r>
          </w:p>
          <w:p w14:paraId="5AB29A07" w14:textId="7060DB83" w:rsidR="005074B2" w:rsidRPr="005D612B" w:rsidRDefault="005074B2" w:rsidP="005074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 xml:space="preserve">ในบัญชีต้นทุนขายอสังหาริมทรัพย์  </w:t>
            </w:r>
          </w:p>
        </w:tc>
        <w:tc>
          <w:tcPr>
            <w:tcW w:w="1080" w:type="dxa"/>
          </w:tcPr>
          <w:p w14:paraId="10CBDFCE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78558C78" w14:textId="47E423E0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FABF00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27E0997" w14:textId="77777777" w:rsidR="005074B2" w:rsidRPr="005D612B" w:rsidRDefault="005074B2" w:rsidP="00507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09D3" w:rsidRPr="005D612B" w14:paraId="58D41B91" w14:textId="77777777" w:rsidTr="00FB0FF0">
        <w:tc>
          <w:tcPr>
            <w:tcW w:w="4410" w:type="dxa"/>
          </w:tcPr>
          <w:p w14:paraId="2432EC82" w14:textId="5E1F81E8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50A7FB56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14:paraId="5761F05A" w14:textId="0C9E528C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88" w:type="dxa"/>
          </w:tcPr>
          <w:p w14:paraId="634E8BED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75AFE21" w14:textId="6FF98D4A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D09D3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</w:tr>
      <w:tr w:rsidR="002D09D3" w:rsidRPr="005D612B" w14:paraId="6170EC8A" w14:textId="77777777" w:rsidTr="00FB0FF0">
        <w:tc>
          <w:tcPr>
            <w:tcW w:w="4410" w:type="dxa"/>
          </w:tcPr>
          <w:p w14:paraId="487F9D49" w14:textId="3876DDA3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62C1D382" w14:textId="77777777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80" w:type="dxa"/>
          </w:tcPr>
          <w:p w14:paraId="40DC01D6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27B7033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F3FE4" w14:textId="685D433A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88" w:type="dxa"/>
          </w:tcPr>
          <w:p w14:paraId="3C82DCC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353FA4CE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58B6FE" w14:textId="3EBE41BB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2D09D3" w:rsidRPr="005D612B" w14:paraId="5A798B49" w14:textId="77777777" w:rsidTr="00FB0FF0">
        <w:tc>
          <w:tcPr>
            <w:tcW w:w="4410" w:type="dxa"/>
          </w:tcPr>
          <w:p w14:paraId="5999301D" w14:textId="6D1E2838" w:rsidR="002D09D3" w:rsidRPr="005D612B" w:rsidRDefault="002D09D3" w:rsidP="002D09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4D7A2D2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F8E4DC5" w14:textId="6205350C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D09D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88" w:type="dxa"/>
          </w:tcPr>
          <w:p w14:paraId="514A6598" w14:textId="77777777" w:rsidR="002D09D3" w:rsidRPr="005D612B" w:rsidRDefault="002D09D3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E2848B1" w14:textId="7550C08D" w:rsidR="002D09D3" w:rsidRPr="005D612B" w:rsidRDefault="00ED41AE" w:rsidP="002D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D09D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</w:t>
            </w:r>
          </w:p>
        </w:tc>
      </w:tr>
    </w:tbl>
    <w:p w14:paraId="442F41CD" w14:textId="77777777" w:rsidR="004D0C1B" w:rsidRPr="002F24F8" w:rsidRDefault="004D0C1B" w:rsidP="004D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FC1CE1" w14:textId="7E6B088D" w:rsidR="004D0C1B" w:rsidRPr="005D612B" w:rsidRDefault="004D0C1B" w:rsidP="004D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233F" w:rsidRPr="005D612B">
        <w:rPr>
          <w:rFonts w:asciiTheme="majorBidi" w:hAnsiTheme="majorBidi"/>
          <w:sz w:val="28"/>
          <w:szCs w:val="28"/>
          <w:cs/>
        </w:rPr>
        <w:t>อสังหาริมทรัพย์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ระหว่างพัฒนาของกลุ่มบริษัท 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2D09D3"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889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5074B2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484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="004C2C0A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นับจากรอบระยะเวลารายงาน</w:t>
      </w:r>
    </w:p>
    <w:p w14:paraId="0F0BF34C" w14:textId="77777777" w:rsidR="00F67E7C" w:rsidRPr="002F24F8" w:rsidRDefault="00F6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3369ED4F" w14:textId="07553863" w:rsidR="00606ACD" w:rsidRDefault="00370E39" w:rsidP="00606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606ACD" w:rsidRPr="005D612B">
        <w:rPr>
          <w:rFonts w:asciiTheme="majorBidi" w:hAnsiTheme="majorBidi" w:cstheme="majorBidi"/>
          <w:sz w:val="28"/>
          <w:szCs w:val="28"/>
          <w:cs/>
        </w:rPr>
        <w:t xml:space="preserve"> (ที่ดินและสิ่งปลูกสร้าง) ได้ใช้เป็นหลักประกันสำหรับวงเงินสินเชื่อกับธนาคาร</w:t>
      </w:r>
    </w:p>
    <w:p w14:paraId="6B60E629" w14:textId="77777777" w:rsidR="00AC542B" w:rsidRPr="002F24F8" w:rsidRDefault="00AC542B" w:rsidP="00606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58CD3C" w14:textId="0A47ECC4" w:rsidR="004A45FF" w:rsidRPr="005D612B" w:rsidRDefault="00C7086C" w:rsidP="004A45F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25301FFC" w14:textId="2FDBCE09" w:rsidR="004A45FF" w:rsidRPr="002F24F8" w:rsidRDefault="004A45F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C87FAD" w:rsidRPr="005D612B" w14:paraId="6D97BB62" w14:textId="77777777" w:rsidTr="00B2379B">
        <w:trPr>
          <w:tblHeader/>
        </w:trPr>
        <w:tc>
          <w:tcPr>
            <w:tcW w:w="4410" w:type="dxa"/>
          </w:tcPr>
          <w:p w14:paraId="38513C8B" w14:textId="77777777" w:rsidR="00C87FAD" w:rsidRPr="005D612B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8C625C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7A6304C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7FAD" w:rsidRPr="005D612B" w14:paraId="4DAF5568" w14:textId="77777777" w:rsidTr="00B2379B">
        <w:trPr>
          <w:tblHeader/>
        </w:trPr>
        <w:tc>
          <w:tcPr>
            <w:tcW w:w="4410" w:type="dxa"/>
            <w:vAlign w:val="bottom"/>
          </w:tcPr>
          <w:p w14:paraId="70FC8E64" w14:textId="3AAC5193" w:rsidR="00C87FAD" w:rsidRPr="005D612B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EF92D5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8E0BCA3" w14:textId="22B94EFA" w:rsidR="00C87FAD" w:rsidRPr="005D612B" w:rsidRDefault="00ED41AE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" w:type="dxa"/>
          </w:tcPr>
          <w:p w14:paraId="20B18917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5E502F5" w14:textId="33FD85A2" w:rsidR="00C87FAD" w:rsidRPr="005D612B" w:rsidRDefault="00ED41AE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87FAD" w:rsidRPr="005D612B" w14:paraId="4123F012" w14:textId="77777777" w:rsidTr="00B2379B">
        <w:trPr>
          <w:tblHeader/>
        </w:trPr>
        <w:tc>
          <w:tcPr>
            <w:tcW w:w="4410" w:type="dxa"/>
            <w:vAlign w:val="bottom"/>
          </w:tcPr>
          <w:p w14:paraId="5A6C5FE8" w14:textId="77777777" w:rsidR="00C87FAD" w:rsidRPr="005D612B" w:rsidRDefault="00C87FAD" w:rsidP="00B237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A81B0E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6E229E68" w14:textId="77777777" w:rsidR="00C87FAD" w:rsidRPr="005D612B" w:rsidRDefault="00C87FAD" w:rsidP="00B2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7FAD" w:rsidRPr="005D612B" w14:paraId="7B62752F" w14:textId="77777777" w:rsidTr="00C87FAD">
        <w:tc>
          <w:tcPr>
            <w:tcW w:w="4410" w:type="dxa"/>
          </w:tcPr>
          <w:p w14:paraId="1ABDB8C9" w14:textId="013238CA" w:rsidR="00C87FAD" w:rsidRPr="005D612B" w:rsidRDefault="00C87FAD" w:rsidP="00C87FA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7B66AD1D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D0C3749" w14:textId="43E3D437" w:rsidR="00C87FAD" w:rsidRPr="005D612B" w:rsidRDefault="00ED41AE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8" w:type="dxa"/>
          </w:tcPr>
          <w:p w14:paraId="48B1A7D6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2809F0C" w14:textId="2724FEE9" w:rsidR="00C87FAD" w:rsidRPr="005D612B" w:rsidRDefault="00E86D7F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FAD" w:rsidRPr="005D612B" w14:paraId="73A185AD" w14:textId="77777777" w:rsidTr="00C87FAD">
        <w:tc>
          <w:tcPr>
            <w:tcW w:w="4410" w:type="dxa"/>
          </w:tcPr>
          <w:p w14:paraId="0B368683" w14:textId="28C13E2E" w:rsidR="00C87FAD" w:rsidRPr="005D612B" w:rsidRDefault="00C87FAD" w:rsidP="00C87FA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วัสดุและอุปกรณ์</w:t>
            </w:r>
          </w:p>
        </w:tc>
        <w:tc>
          <w:tcPr>
            <w:tcW w:w="1080" w:type="dxa"/>
          </w:tcPr>
          <w:p w14:paraId="45D2FB93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0A01C8" w14:textId="6F2108E8" w:rsidR="00C87FAD" w:rsidRPr="005D612B" w:rsidRDefault="00ED41AE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</w:tcPr>
          <w:p w14:paraId="7CF32527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6E53EA9" w14:textId="1F59D1C6" w:rsidR="00C87FAD" w:rsidRPr="005D612B" w:rsidRDefault="00E86D7F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FAD" w:rsidRPr="005D612B" w14:paraId="5EF06DB6" w14:textId="77777777" w:rsidTr="00C87FAD">
        <w:tc>
          <w:tcPr>
            <w:tcW w:w="4410" w:type="dxa"/>
          </w:tcPr>
          <w:p w14:paraId="1692251A" w14:textId="4938C6F8" w:rsidR="00C87FAD" w:rsidRPr="005D612B" w:rsidRDefault="00C87FAD" w:rsidP="00C87FA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FA6159B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197E03C" w14:textId="4598FC20" w:rsidR="00C87FAD" w:rsidRPr="005D612B" w:rsidRDefault="00ED41AE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8" w:type="dxa"/>
          </w:tcPr>
          <w:p w14:paraId="5A821A43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4C366C95" w14:textId="225861D5" w:rsidR="00C87FAD" w:rsidRPr="006F45A5" w:rsidRDefault="00E86D7F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F45A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7FAD" w:rsidRPr="005D612B" w14:paraId="46DB85F3" w14:textId="77777777" w:rsidTr="00B43069">
        <w:tc>
          <w:tcPr>
            <w:tcW w:w="4410" w:type="dxa"/>
          </w:tcPr>
          <w:p w14:paraId="1E9C152F" w14:textId="74B623B5" w:rsidR="00C87FAD" w:rsidRPr="005D612B" w:rsidRDefault="00C87FAD" w:rsidP="00C87FA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5640B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4F3BEE22" w14:textId="6586AC56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2B7D05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double" w:sz="4" w:space="0" w:color="auto"/>
            </w:tcBorders>
          </w:tcPr>
          <w:p w14:paraId="24680D86" w14:textId="142B8B2B" w:rsidR="00C87FAD" w:rsidRPr="005D612B" w:rsidRDefault="00C87FAD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FAD" w:rsidRPr="005D612B" w14:paraId="32777F51" w14:textId="77777777" w:rsidTr="00B43069">
        <w:tc>
          <w:tcPr>
            <w:tcW w:w="4410" w:type="dxa"/>
          </w:tcPr>
          <w:p w14:paraId="236E3B3E" w14:textId="77777777" w:rsidR="00C87FAD" w:rsidRPr="005D612B" w:rsidRDefault="00C87FAD" w:rsidP="00C87FAD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6EAEA4EC" w14:textId="56E36F9F" w:rsidR="00C87FAD" w:rsidRPr="005D612B" w:rsidRDefault="00C87FAD" w:rsidP="00C87FA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ต้นทุนกิจการโรงพยาบาล</w:t>
            </w:r>
          </w:p>
        </w:tc>
        <w:tc>
          <w:tcPr>
            <w:tcW w:w="1080" w:type="dxa"/>
          </w:tcPr>
          <w:p w14:paraId="3CF9F648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5E2A94B5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6A0E6F" w14:textId="1F532B0C" w:rsidR="00C87FAD" w:rsidRPr="005D612B" w:rsidRDefault="00ED41AE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88" w:type="dxa"/>
          </w:tcPr>
          <w:p w14:paraId="6BB88FD7" w14:textId="77777777" w:rsidR="00C87FAD" w:rsidRPr="005D612B" w:rsidRDefault="00C87FAD" w:rsidP="00C87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324002AB" w14:textId="77777777" w:rsidR="00C87FAD" w:rsidRPr="006F45A5" w:rsidRDefault="00C87FAD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2730AF1" w14:textId="689B3852" w:rsidR="00C87FAD" w:rsidRPr="006F45A5" w:rsidRDefault="00E86D7F" w:rsidP="006F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5A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B1D494F" w14:textId="5EA177BD" w:rsidR="00C87FAD" w:rsidRPr="005D612B" w:rsidRDefault="00C87FAD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sectPr w:rsidR="00C87FAD" w:rsidRPr="005D612B" w:rsidSect="00101F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678" w:gutter="0"/>
          <w:pgNumType w:start="18"/>
          <w:cols w:space="720"/>
          <w:docGrid w:linePitch="245"/>
        </w:sectPr>
      </w:pPr>
    </w:p>
    <w:p w14:paraId="6D922B6A" w14:textId="4126E3B4" w:rsidR="009D0414" w:rsidRPr="005D612B" w:rsidRDefault="009D0414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B988443" w14:textId="77777777" w:rsidR="009D0414" w:rsidRPr="005D612B" w:rsidRDefault="009D0414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078" w14:textId="555934A1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D612B">
        <w:rPr>
          <w:rFonts w:asciiTheme="majorBidi" w:hAnsiTheme="majorBidi" w:cstheme="majorBidi"/>
          <w:sz w:val="28"/>
          <w:szCs w:val="28"/>
        </w:rPr>
        <w:tab/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และเงินปันผลรับจากเงินลงทุนสำหรับแต่ละปีมีดังนี้</w:t>
      </w:r>
    </w:p>
    <w:p w14:paraId="127CB2EE" w14:textId="77777777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W w:w="142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9"/>
        <w:gridCol w:w="2266"/>
        <w:gridCol w:w="990"/>
        <w:gridCol w:w="720"/>
        <w:gridCol w:w="270"/>
        <w:gridCol w:w="720"/>
        <w:gridCol w:w="270"/>
        <w:gridCol w:w="725"/>
        <w:gridCol w:w="270"/>
        <w:gridCol w:w="720"/>
        <w:gridCol w:w="270"/>
        <w:gridCol w:w="830"/>
        <w:gridCol w:w="240"/>
        <w:gridCol w:w="840"/>
        <w:gridCol w:w="270"/>
        <w:gridCol w:w="720"/>
        <w:gridCol w:w="270"/>
        <w:gridCol w:w="720"/>
      </w:tblGrid>
      <w:tr w:rsidR="008F5CEF" w:rsidRPr="005D612B" w14:paraId="21A3B2E1" w14:textId="77777777" w:rsidTr="00045A9B">
        <w:trPr>
          <w:tblHeader/>
        </w:trPr>
        <w:tc>
          <w:tcPr>
            <w:tcW w:w="3129" w:type="dxa"/>
          </w:tcPr>
          <w:p w14:paraId="54E904F0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0A6F5909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CB76CAF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5" w:type="dxa"/>
            <w:gridSpan w:val="15"/>
          </w:tcPr>
          <w:p w14:paraId="53D15B2D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5CEF" w:rsidRPr="005D612B" w14:paraId="44A2F81F" w14:textId="77777777" w:rsidTr="00045A9B">
        <w:trPr>
          <w:tblHeader/>
        </w:trPr>
        <w:tc>
          <w:tcPr>
            <w:tcW w:w="3129" w:type="dxa"/>
          </w:tcPr>
          <w:p w14:paraId="201219F0" w14:textId="77777777" w:rsidR="00403429" w:rsidRPr="005D612B" w:rsidRDefault="00403429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7179C881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0DDF2B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77375A72" w14:textId="77777777" w:rsidR="008F5CEF" w:rsidRPr="005D612B" w:rsidRDefault="008F5CEF" w:rsidP="00A40A85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ประเทศที่</w:t>
            </w:r>
            <w:r w:rsidR="007075F0"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2195C1D9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093A742F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  <w:gridSpan w:val="3"/>
          </w:tcPr>
          <w:p w14:paraId="2287D417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E045DB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69E4B1AE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0" w:type="dxa"/>
            <w:gridSpan w:val="3"/>
          </w:tcPr>
          <w:p w14:paraId="05815939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48A098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14:paraId="5345CC99" w14:textId="77777777" w:rsidR="008F5CEF" w:rsidRPr="005D612B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37C6DA35" w14:textId="77777777" w:rsidR="008F5CEF" w:rsidRPr="005D612B" w:rsidRDefault="008F5CEF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62ADE7D0" w14:textId="77777777" w:rsidR="007075F0" w:rsidRPr="005D612B" w:rsidDel="00685444" w:rsidRDefault="007075F0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5074B2" w:rsidRPr="005D612B" w14:paraId="1F7F0B91" w14:textId="77777777" w:rsidTr="00045A9B">
        <w:trPr>
          <w:tblHeader/>
        </w:trPr>
        <w:tc>
          <w:tcPr>
            <w:tcW w:w="3129" w:type="dxa"/>
          </w:tcPr>
          <w:p w14:paraId="3B1583C5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436CF37C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5C5AA7F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B2AAACB" w14:textId="221A2B46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EE713B9" w14:textId="77777777" w:rsidR="005074B2" w:rsidRPr="005D612B" w:rsidRDefault="005074B2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EC8237" w14:textId="10EFC9FE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94C41F0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6D8A5260" w14:textId="4F560982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E8723EF" w14:textId="77777777" w:rsidR="005074B2" w:rsidRPr="005D612B" w:rsidRDefault="005074B2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7A79CA" w14:textId="4ABAB789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29F1EDC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</w:tcPr>
          <w:p w14:paraId="0D6FCE05" w14:textId="782E6C0D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153F3F1B" w14:textId="77777777" w:rsidR="005074B2" w:rsidRPr="005D612B" w:rsidRDefault="005074B2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664A582" w14:textId="5A21353A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E2E36A1" w14:textId="77777777" w:rsidR="005074B2" w:rsidRPr="005D612B" w:rsidRDefault="005074B2" w:rsidP="005074B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DF2A67D" w14:textId="7AD4773B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0E9E7BF" w14:textId="77777777" w:rsidR="005074B2" w:rsidRPr="005D612B" w:rsidRDefault="005074B2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6C5829" w14:textId="45C4A7B9" w:rsidR="005074B2" w:rsidRPr="005D612B" w:rsidRDefault="00ED41AE" w:rsidP="005074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32E7A" w:rsidRPr="005D612B" w14:paraId="1A843774" w14:textId="77777777" w:rsidTr="00045A9B">
        <w:trPr>
          <w:tblHeader/>
        </w:trPr>
        <w:tc>
          <w:tcPr>
            <w:tcW w:w="3129" w:type="dxa"/>
          </w:tcPr>
          <w:p w14:paraId="67EB7804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14:paraId="4F681016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63E05A4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746B42C3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51ED190B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75" w:type="dxa"/>
            <w:gridSpan w:val="11"/>
          </w:tcPr>
          <w:p w14:paraId="0FE68B8C" w14:textId="77777777" w:rsidR="00F32E7A" w:rsidRPr="005D612B" w:rsidRDefault="00F32E7A" w:rsidP="00A40A85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ab/>
            </w: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F32E7A" w:rsidRPr="005D612B" w14:paraId="523FC60E" w14:textId="77777777" w:rsidTr="00045A9B">
        <w:tc>
          <w:tcPr>
            <w:tcW w:w="3129" w:type="dxa"/>
          </w:tcPr>
          <w:p w14:paraId="5D501C74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14:paraId="65607AA3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4D99A7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590C7EB9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F665DFE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530AA7F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09A014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74F0638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DAE5BDA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0" w:type="dxa"/>
          </w:tcPr>
          <w:p w14:paraId="450674F0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23C1049D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0" w:type="dxa"/>
          </w:tcPr>
          <w:p w14:paraId="3EDAC451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AA23A0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F25A6EA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81272A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FC84D06" w14:textId="77777777" w:rsidR="00F32E7A" w:rsidRPr="005D612B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794478" w:rsidRPr="005D612B" w14:paraId="15B98E72" w14:textId="77777777" w:rsidTr="00045A9B">
        <w:tc>
          <w:tcPr>
            <w:tcW w:w="3129" w:type="dxa"/>
          </w:tcPr>
          <w:p w14:paraId="739DEFFC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266" w:type="dxa"/>
          </w:tcPr>
          <w:p w14:paraId="0D0C7BC7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14:paraId="32F5440E" w14:textId="77777777" w:rsidR="00794478" w:rsidRPr="005D612B" w:rsidRDefault="00794478" w:rsidP="0079447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640A0DC" w14:textId="75D11021" w:rsidR="00794478" w:rsidRPr="005D612B" w:rsidRDefault="00ED41AE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7867CE3E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16014D0" w14:textId="63D3EB0C" w:rsidR="00794478" w:rsidRPr="005D612B" w:rsidRDefault="00ED41AE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E0B45CF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3181CC4C" w14:textId="1C368035" w:rsidR="00794478" w:rsidRPr="005D612B" w:rsidRDefault="00ED41AE" w:rsidP="007944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5B875EFE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5418E0" w14:textId="706C39BD" w:rsidR="00794478" w:rsidRPr="005D612B" w:rsidRDefault="00ED41AE" w:rsidP="007944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7C4B4B13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6F8C01EC" w14:textId="0E6FC29D" w:rsidR="00794478" w:rsidRPr="005D612B" w:rsidRDefault="00ED41AE" w:rsidP="007944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0" w:type="dxa"/>
          </w:tcPr>
          <w:p w14:paraId="6932BBD5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A5CD962" w14:textId="6CC24410" w:rsidR="00794478" w:rsidRPr="005D612B" w:rsidRDefault="00ED41AE" w:rsidP="007944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0" w:type="dxa"/>
          </w:tcPr>
          <w:p w14:paraId="370C59DF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E08E9C" w14:textId="493D6C8F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270" w:type="dxa"/>
          </w:tcPr>
          <w:p w14:paraId="14CBE545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273F70" w14:textId="7A4FB75D" w:rsidR="00794478" w:rsidRPr="005D612B" w:rsidRDefault="00ED41AE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794478" w:rsidRPr="005D612B" w14:paraId="0CB2793E" w14:textId="77777777" w:rsidTr="00045A9B">
        <w:tc>
          <w:tcPr>
            <w:tcW w:w="3129" w:type="dxa"/>
          </w:tcPr>
          <w:p w14:paraId="0A9A6E7A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266" w:type="dxa"/>
          </w:tcPr>
          <w:p w14:paraId="618D0799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7A696B25" w14:textId="77777777" w:rsidR="00794478" w:rsidRPr="005D612B" w:rsidRDefault="00794478" w:rsidP="00794478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940603B" w14:textId="692EB003" w:rsidR="00794478" w:rsidRPr="005D612B" w:rsidRDefault="00ED41AE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75B87F96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2039A9F" w14:textId="68ACE47A" w:rsidR="00794478" w:rsidRPr="005D612B" w:rsidRDefault="00ED41AE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1F4FACCA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4EA491DB" w14:textId="245B5252" w:rsidR="00794478" w:rsidRPr="005D612B" w:rsidRDefault="00ED41AE" w:rsidP="007944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A7C5B8C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D0CD4C" w14:textId="1509D62C" w:rsidR="00794478" w:rsidRPr="005D612B" w:rsidRDefault="00ED41AE" w:rsidP="007944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860A25D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2E41CE1C" w14:textId="4E102C36" w:rsidR="00794478" w:rsidRPr="005D612B" w:rsidRDefault="00ED41AE" w:rsidP="007944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0" w:type="dxa"/>
          </w:tcPr>
          <w:p w14:paraId="2D8CD99F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F856D40" w14:textId="3FF9C58A" w:rsidR="00794478" w:rsidRPr="005D612B" w:rsidRDefault="00ED41AE" w:rsidP="007944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94478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CBCE47A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95E6F3" w14:textId="70BFFB19" w:rsidR="00794478" w:rsidRPr="005D612B" w:rsidRDefault="00BD4D67" w:rsidP="0079447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C9CED2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102043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94478" w:rsidRPr="005D612B" w14:paraId="156FD026" w14:textId="77777777" w:rsidTr="00045A9B">
        <w:tc>
          <w:tcPr>
            <w:tcW w:w="3129" w:type="dxa"/>
          </w:tcPr>
          <w:p w14:paraId="35E1FD44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9BDE6F4" w14:textId="77777777" w:rsidR="00794478" w:rsidRPr="005D612B" w:rsidRDefault="00794478" w:rsidP="007944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55202E5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645E660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A3F33F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6B7BA31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16E987C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2ADC86BE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929FB9E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A6B903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9146F0C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5FF4F9B9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</w:tcPr>
          <w:p w14:paraId="541D0A4B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920C226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C52303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DD29FE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A0D182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925911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478" w:rsidRPr="005D612B" w14:paraId="7431DE5B" w14:textId="77777777" w:rsidTr="00045A9B">
        <w:tc>
          <w:tcPr>
            <w:tcW w:w="3129" w:type="dxa"/>
            <w:shd w:val="clear" w:color="auto" w:fill="auto"/>
          </w:tcPr>
          <w:p w14:paraId="7D90F5BA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 (ถือหุ้นโดยบริษัทย่อย)</w:t>
            </w:r>
          </w:p>
        </w:tc>
        <w:tc>
          <w:tcPr>
            <w:tcW w:w="2266" w:type="dxa"/>
            <w:shd w:val="clear" w:color="auto" w:fill="auto"/>
          </w:tcPr>
          <w:p w14:paraId="3D2FDC0D" w14:textId="77777777" w:rsidR="00794478" w:rsidRPr="005D612B" w:rsidRDefault="00794478" w:rsidP="007944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19C5BF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C4273A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2192D8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0B39D7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6D0FC" w14:textId="77777777" w:rsidR="00794478" w:rsidRPr="005D612B" w:rsidRDefault="00794478" w:rsidP="0079447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77C3241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A0D83B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F94297E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08D3B6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7AEE095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AEA8A85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2D0FAB7" w14:textId="77777777" w:rsidR="00794478" w:rsidRPr="005D612B" w:rsidRDefault="00794478" w:rsidP="0079447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2F159F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5D581E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A4B32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F37DE8" w14:textId="77777777" w:rsidR="00794478" w:rsidRPr="005D612B" w:rsidRDefault="00794478" w:rsidP="0079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4D67" w:rsidRPr="005D612B" w14:paraId="2C845C8F" w14:textId="77777777" w:rsidTr="00045A9B">
        <w:tc>
          <w:tcPr>
            <w:tcW w:w="3129" w:type="dxa"/>
            <w:shd w:val="clear" w:color="auto" w:fill="auto"/>
          </w:tcPr>
          <w:p w14:paraId="382C484A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14:paraId="15DE02D8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 บริหารจัดการ ตกแต่ง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บ้าน</w:t>
            </w: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011FE8A5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CC30E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2586825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43C403" w14:textId="0CE59AE9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2C35074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0AE6BD3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20DE7C" w14:textId="13AD5F40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03FD10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B5B7EC5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100343" w14:textId="158E5E17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45A00DF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DDFD496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2529AF" w14:textId="7F15034A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1BCE2FC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E91F2E0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5CB12C" w14:textId="001F5C69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058D5F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90D4BAE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D27B5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907E5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252D20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00BE6D" w14:textId="1140F2EE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61418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28DB4E9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622078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68A81F58" w14:textId="77777777" w:rsidTr="00045A9B">
        <w:tc>
          <w:tcPr>
            <w:tcW w:w="3129" w:type="dxa"/>
            <w:shd w:val="clear" w:color="auto" w:fill="auto"/>
          </w:tcPr>
          <w:p w14:paraId="6CDF9FEE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พุทธชาด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5A076BD4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9C077B5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7BD56D7" w14:textId="737062EE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B921CA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521840" w14:textId="286BF9A0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A792F3B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615DE6D" w14:textId="00EE3B4F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002B5F7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0BB1AD" w14:textId="3B064EA6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2AC17BB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F1751A1" w14:textId="11C8C591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A34829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F1408FE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99F50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C518BE4" w14:textId="35278025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707CC5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96F94B2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1E2E3416" w14:textId="77777777" w:rsidTr="00045A9B">
        <w:tc>
          <w:tcPr>
            <w:tcW w:w="3129" w:type="dxa"/>
            <w:shd w:val="clear" w:color="auto" w:fill="auto"/>
          </w:tcPr>
          <w:p w14:paraId="14C75308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พนาลี เอสเตท จำกัด</w:t>
            </w:r>
          </w:p>
        </w:tc>
        <w:tc>
          <w:tcPr>
            <w:tcW w:w="2266" w:type="dxa"/>
            <w:shd w:val="clear" w:color="auto" w:fill="auto"/>
          </w:tcPr>
          <w:p w14:paraId="3DC90823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44A0353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66E747A" w14:textId="611CFD20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6772052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1FC5E1" w14:textId="6CDA9805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F70547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3926C00" w14:textId="413740C5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3463BD4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72095C" w14:textId="0413953F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9DDE3FD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0804B62" w14:textId="3E0AAC32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D8CCB6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C32415A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01EE5D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2495D" w14:textId="1264600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655DFC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D36749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5261BEFD" w14:textId="77777777" w:rsidTr="00045A9B">
        <w:tc>
          <w:tcPr>
            <w:tcW w:w="3129" w:type="dxa"/>
            <w:shd w:val="clear" w:color="auto" w:fill="auto"/>
          </w:tcPr>
          <w:p w14:paraId="6D90FE4A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โอเวอร์ซีส์ จำกัด</w:t>
            </w:r>
          </w:p>
        </w:tc>
        <w:tc>
          <w:tcPr>
            <w:tcW w:w="2266" w:type="dxa"/>
            <w:shd w:val="clear" w:color="auto" w:fill="auto"/>
          </w:tcPr>
          <w:p w14:paraId="6E7855F7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1986D2F4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457959B" w14:textId="0DF6937C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F1359A4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462A57E" w14:textId="480C5C53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773C677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F918816" w14:textId="1CCE11C1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D1EB16D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D8958C5" w14:textId="1AD7B91E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91F63EB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54490D01" w14:textId="5EB64060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84C904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E205647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9AA1A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C379467" w14:textId="2743FA15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4F10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EDEBF67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156163C1" w14:textId="77777777" w:rsidTr="00045A9B">
        <w:tc>
          <w:tcPr>
            <w:tcW w:w="3129" w:type="dxa"/>
            <w:shd w:val="clear" w:color="auto" w:fill="auto"/>
          </w:tcPr>
          <w:p w14:paraId="0AE8D15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266" w:type="dxa"/>
            <w:shd w:val="clear" w:color="auto" w:fill="auto"/>
          </w:tcPr>
          <w:p w14:paraId="20B2EF5D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14:paraId="0B957B96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0B2D0D5" w14:textId="0C7C248F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7023CB7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E0214E" w14:textId="55FCD936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06A970F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5431FF9A" w14:textId="2494642B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279907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3267278" w14:textId="2EA23A2C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5021FAA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D858DD4" w14:textId="2A4D1EA5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9EEC64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6DF5ADE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ADECBC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85FCC54" w14:textId="571BF866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E78DF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7DFF25A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6EE2059A" w14:textId="77777777" w:rsidTr="00045A9B">
        <w:tc>
          <w:tcPr>
            <w:tcW w:w="3129" w:type="dxa"/>
            <w:shd w:val="clear" w:color="auto" w:fill="auto"/>
          </w:tcPr>
          <w:p w14:paraId="543C9CA8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พฤกษา เวนเจอร์ วัน จำกัด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*</w:t>
            </w:r>
          </w:p>
        </w:tc>
        <w:tc>
          <w:tcPr>
            <w:tcW w:w="2266" w:type="dxa"/>
            <w:shd w:val="clear" w:color="auto" w:fill="auto"/>
          </w:tcPr>
          <w:p w14:paraId="3452C60E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684C593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9C84FA" w14:textId="16DA3596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5A625DE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2076E37" w14:textId="63D5DE9A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21C3981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2FD6D7B7" w14:textId="73A4FFF8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01E56C1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6F30AB3" w14:textId="4D51034A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4EE2DAD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05B059D" w14:textId="100B8539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EF3219E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5D6C1C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95379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FD438FA" w14:textId="349DF392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A9780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B2EAAE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4AE95FC5" w14:textId="77777777" w:rsidTr="00045A9B">
        <w:tc>
          <w:tcPr>
            <w:tcW w:w="3129" w:type="dxa"/>
            <w:shd w:val="clear" w:color="auto" w:fill="auto"/>
          </w:tcPr>
          <w:p w14:paraId="6FFDD077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พฤกษา อินเดีย เฮาส์ซิง จำกัด</w:t>
            </w:r>
          </w:p>
        </w:tc>
        <w:tc>
          <w:tcPr>
            <w:tcW w:w="2266" w:type="dxa"/>
            <w:shd w:val="clear" w:color="auto" w:fill="auto"/>
          </w:tcPr>
          <w:p w14:paraId="7733583E" w14:textId="2B606D59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="001D1B8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07CD3BD6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7D3737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04358C8D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BC14D8" w14:textId="7AFD954A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F787078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394151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B01F2D" w14:textId="76F9D0E5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A8E11C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65D8BF4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D0A7E4" w14:textId="087A034A" w:rsidR="00BD4D67" w:rsidRPr="005D612B" w:rsidRDefault="00ED41AE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8C5C2EC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964A517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02070A" w14:textId="73B5B87B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0D4C60D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0E7F0F7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BEBC23" w14:textId="0D141DC2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445544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D8807A3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9F4AB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C3916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7546C19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36C938" w14:textId="5CC3F058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26D7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BD6AE1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BA29FB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D4D67" w:rsidRPr="005D612B" w14:paraId="78E1CD64" w14:textId="77777777" w:rsidTr="00045A9B">
        <w:tc>
          <w:tcPr>
            <w:tcW w:w="3129" w:type="dxa"/>
            <w:shd w:val="clear" w:color="auto" w:fill="auto"/>
          </w:tcPr>
          <w:p w14:paraId="760BDD6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พฤกษา อินเดีย คอนสตรัคชั่น จำกัด</w:t>
            </w:r>
          </w:p>
        </w:tc>
        <w:tc>
          <w:tcPr>
            <w:tcW w:w="2266" w:type="dxa"/>
            <w:shd w:val="clear" w:color="auto" w:fill="auto"/>
          </w:tcPr>
          <w:p w14:paraId="4038EA1E" w14:textId="77777777" w:rsidR="00BD4D67" w:rsidRPr="005D612B" w:rsidRDefault="00BD4D67" w:rsidP="00BD4D6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627A61EE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0C0BC9EC" w14:textId="667C91F0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4E09C6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D9BCC2" w14:textId="5A3A323D" w:rsidR="00BD4D67" w:rsidRPr="005D612B" w:rsidRDefault="00ED41AE" w:rsidP="00BD4D6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BD4D6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B2B316C" w14:textId="77777777" w:rsidR="00BD4D67" w:rsidRPr="005D612B" w:rsidRDefault="00BD4D67" w:rsidP="00BD4D6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3313D8FF" w14:textId="52ACB5EC" w:rsidR="00BD4D67" w:rsidRPr="005D612B" w:rsidRDefault="00ED41AE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788388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5ACA86" w14:textId="1951197C" w:rsidR="00BD4D67" w:rsidRPr="005D612B" w:rsidRDefault="00ED41AE" w:rsidP="00BD4D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1879E1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50888AC" w14:textId="6DF236C2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37029D2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1011004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0422B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08747DC" w14:textId="60885A2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DC8D67" w14:textId="77777777" w:rsidR="00BD4D67" w:rsidRPr="005D612B" w:rsidRDefault="00BD4D67" w:rsidP="00BD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97106" w14:textId="77777777" w:rsidR="00BD4D67" w:rsidRPr="005D612B" w:rsidRDefault="00BD4D67" w:rsidP="00BD4D6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267E8" w:rsidRPr="005D612B" w14:paraId="4433AAFB" w14:textId="77777777" w:rsidTr="00045A9B">
        <w:tc>
          <w:tcPr>
            <w:tcW w:w="3129" w:type="dxa"/>
            <w:shd w:val="clear" w:color="auto" w:fill="auto"/>
          </w:tcPr>
          <w:p w14:paraId="099169D8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 (ถือหุ้นโดยบริษัทย่อย)</w:t>
            </w:r>
          </w:p>
        </w:tc>
        <w:tc>
          <w:tcPr>
            <w:tcW w:w="2266" w:type="dxa"/>
            <w:shd w:val="clear" w:color="auto" w:fill="auto"/>
          </w:tcPr>
          <w:p w14:paraId="2A964854" w14:textId="77777777" w:rsidR="009267E8" w:rsidRPr="005D612B" w:rsidRDefault="009267E8" w:rsidP="009267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619595" w14:textId="77777777" w:rsidR="009267E8" w:rsidRPr="005D612B" w:rsidRDefault="009267E8" w:rsidP="009267E8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B45184" w14:textId="77777777" w:rsidR="009267E8" w:rsidRPr="005D612B" w:rsidRDefault="009267E8" w:rsidP="009267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A80D5F" w14:textId="77777777" w:rsidR="009267E8" w:rsidRPr="005D612B" w:rsidRDefault="009267E8" w:rsidP="009267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15B5E0" w14:textId="77777777" w:rsidR="009267E8" w:rsidRPr="005D612B" w:rsidRDefault="009267E8" w:rsidP="009267E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EF2D58" w14:textId="77777777" w:rsidR="009267E8" w:rsidRPr="005D612B" w:rsidRDefault="009267E8" w:rsidP="009267E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4FAB29B6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46C136B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131DAB7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A09F96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4D16EFC5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3F92DD7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603958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84AD33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BF55B43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BAFC18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6660DFD" w14:textId="77777777" w:rsidR="009267E8" w:rsidRPr="005D612B" w:rsidRDefault="009267E8" w:rsidP="00926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5057" w:rsidRPr="005D612B" w14:paraId="533D104C" w14:textId="77777777" w:rsidTr="00045A9B">
        <w:tc>
          <w:tcPr>
            <w:tcW w:w="3129" w:type="dxa"/>
            <w:shd w:val="clear" w:color="auto" w:fill="auto"/>
          </w:tcPr>
          <w:p w14:paraId="0D3333A2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พฤกษา เวียดนาม จำกัด</w:t>
            </w: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**</w:t>
            </w:r>
          </w:p>
        </w:tc>
        <w:tc>
          <w:tcPr>
            <w:tcW w:w="2266" w:type="dxa"/>
            <w:shd w:val="clear" w:color="auto" w:fill="auto"/>
          </w:tcPr>
          <w:p w14:paraId="0050762B" w14:textId="2D4FB9AA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="001D1B8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14:paraId="29D1F875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357A1E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6B3F749E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9AC26A" w14:textId="0124914C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1213D8B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342B997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D6A343" w14:textId="17B00C2E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241E6CE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4831F7D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403FC8" w14:textId="1106B9A1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1CDBCF6C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B12E10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40EEC3" w14:textId="4CDD2517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0D14653E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1A3535A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CAA0D" w14:textId="61C16242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94AD35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9C5A717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7F939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10A758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3321CD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0B82E" w14:textId="39A4B47A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6950D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E20F37C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2994C5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5057" w:rsidRPr="005D612B" w14:paraId="5CC4FB87" w14:textId="77777777" w:rsidTr="007A3C21">
        <w:tc>
          <w:tcPr>
            <w:tcW w:w="3129" w:type="dxa"/>
            <w:shd w:val="clear" w:color="auto" w:fill="auto"/>
          </w:tcPr>
          <w:p w14:paraId="68A71F6E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ธนะเทพเอ็นจิเนียริ่งแอนด์คอน</w:t>
            </w: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br/>
              <w:t xml:space="preserve">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สตรั๊คชั่น จำกัด</w:t>
            </w: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***</w:t>
            </w:r>
          </w:p>
        </w:tc>
        <w:tc>
          <w:tcPr>
            <w:tcW w:w="2266" w:type="dxa"/>
            <w:shd w:val="clear" w:color="auto" w:fill="auto"/>
          </w:tcPr>
          <w:p w14:paraId="6E6DA769" w14:textId="77777777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C48EC" w14:textId="77777777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14:paraId="75468795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DCC5717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B9BEBBC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35DFDB" w14:textId="5F50964A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4D98783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3073D8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D91BB4" w14:textId="43A33128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508BA82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73B97D1E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AE7D947" w14:textId="64548808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B8760A6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3936A56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6361A0" w14:textId="3030C2C1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A4FEAE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7A86B23C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B44F6" w14:textId="1C70AD79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214C7D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D8016F3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D4351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C4881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F72C54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463AAD" w14:textId="376C56C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5F96F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67EDEE2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39497D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5057" w:rsidRPr="005D612B" w14:paraId="4CED349F" w14:textId="77777777" w:rsidTr="007A3C21">
        <w:trPr>
          <w:trHeight w:val="920"/>
        </w:trPr>
        <w:tc>
          <w:tcPr>
            <w:tcW w:w="3129" w:type="dxa"/>
            <w:shd w:val="clear" w:color="auto" w:fill="auto"/>
          </w:tcPr>
          <w:p w14:paraId="554E9BE9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บริษัท โรงพยาบาลวิมุต จำกัด</w:t>
            </w: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</w:t>
            </w:r>
          </w:p>
          <w:p w14:paraId="7905974A" w14:textId="26E164CE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 xml:space="preserve"> (เดิมชื่อ โรงพยาบาลวิมุต </w:t>
            </w:r>
          </w:p>
          <w:p w14:paraId="69F1D1F3" w14:textId="6689DB4E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 xml:space="preserve">  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อินเตอร์เนชั่นแนล จำกัด)</w:t>
            </w:r>
          </w:p>
        </w:tc>
        <w:tc>
          <w:tcPr>
            <w:tcW w:w="2266" w:type="dxa"/>
            <w:shd w:val="clear" w:color="auto" w:fill="auto"/>
          </w:tcPr>
          <w:p w14:paraId="7D104BB6" w14:textId="77777777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5D612B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เอกชน สถานพยาบาล สถานที่</w:t>
            </w:r>
            <w:r w:rsidRPr="005D612B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14:paraId="75358FA8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22D51AB1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646DB91D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8F2DF5C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6FACB4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636BF1" w14:textId="6440C20C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130F7A8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99D295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305CD8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66A596" w14:textId="7D99C806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CEB1A2B" w14:textId="77777777" w:rsidR="00665057" w:rsidRPr="005D612B" w:rsidRDefault="00665057" w:rsidP="0066505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26774B0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F45F20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57EA0B" w14:textId="4DF60206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1BA8AFA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7270A3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57F28F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012D85" w14:textId="1D9DC654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523C0B6D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2064A6E5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636267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8F32B5" w14:textId="0FC2E0A3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9928FC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2C64694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8E7F58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4B83C2B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E9185C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5A2AECF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1936FA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5859FD" w14:textId="4B5F17B8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10D36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E4A357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5B0877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0781F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5057" w:rsidRPr="005D612B" w14:paraId="4D8EF7D6" w14:textId="77777777" w:rsidTr="007A3C21">
        <w:trPr>
          <w:trHeight w:val="253"/>
        </w:trPr>
        <w:tc>
          <w:tcPr>
            <w:tcW w:w="3129" w:type="dxa"/>
            <w:shd w:val="clear" w:color="auto" w:fill="auto"/>
          </w:tcPr>
          <w:p w14:paraId="687393D4" w14:textId="466B6DAC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วิมุต เวลเนส เซอร์วิส จำกัด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****</w:t>
            </w:r>
          </w:p>
        </w:tc>
        <w:tc>
          <w:tcPr>
            <w:tcW w:w="2266" w:type="dxa"/>
            <w:shd w:val="clear" w:color="auto" w:fill="auto"/>
          </w:tcPr>
          <w:p w14:paraId="34FB0AA7" w14:textId="4121BD97" w:rsidR="00665057" w:rsidRPr="005D612B" w:rsidRDefault="00665057" w:rsidP="006650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5D612B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br/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C31E5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กายภาพบำบัด</w:t>
            </w:r>
          </w:p>
        </w:tc>
        <w:tc>
          <w:tcPr>
            <w:tcW w:w="990" w:type="dxa"/>
            <w:shd w:val="clear" w:color="auto" w:fill="auto"/>
          </w:tcPr>
          <w:p w14:paraId="77D287BB" w14:textId="77777777" w:rsidR="00665057" w:rsidRPr="005D612B" w:rsidRDefault="00665057" w:rsidP="00665057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</w:p>
          <w:p w14:paraId="1DD46BF5" w14:textId="6169A7FF" w:rsidR="00665057" w:rsidRPr="005D612B" w:rsidRDefault="00665057" w:rsidP="00665057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eastAsia="ko-KR"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1AEA76F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3E4DD3" w14:textId="3D0DE07B" w:rsidR="00665057" w:rsidRPr="005D612B" w:rsidRDefault="00ED41AE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665057"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63C7DDA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57948CF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B50B1B" w14:textId="08EAF1EA" w:rsidR="00665057" w:rsidRPr="005D612B" w:rsidRDefault="00665057" w:rsidP="006650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7EEC3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5" w:type="dxa"/>
            <w:shd w:val="clear" w:color="auto" w:fill="auto"/>
          </w:tcPr>
          <w:p w14:paraId="76B8A71E" w14:textId="77777777" w:rsidR="00665057" w:rsidRPr="005D612B" w:rsidRDefault="00665057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0F9485" w14:textId="3B869A35" w:rsidR="00665057" w:rsidRPr="005D612B" w:rsidRDefault="00ED41AE" w:rsidP="006650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DC17886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06834F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98E16" w14:textId="50E86236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CC0ED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5C3E3B85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522342" w14:textId="5A7E44CB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F68AE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7419A63C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F9C8C" w14:textId="2F4BC140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58FAF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5654086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60AE9" w14:textId="186905E9" w:rsidR="00665057" w:rsidRPr="005D612B" w:rsidRDefault="00665057" w:rsidP="00665057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D5A6B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decimal" w:pos="385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5C3FC3A" w14:textId="77777777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2A989" w14:textId="5AB00FCA" w:rsidR="00665057" w:rsidRPr="005D612B" w:rsidRDefault="00665057" w:rsidP="0066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3C21" w:rsidRPr="005D612B" w14:paraId="5D957878" w14:textId="77777777" w:rsidTr="00045A9B">
        <w:tc>
          <w:tcPr>
            <w:tcW w:w="3129" w:type="dxa"/>
            <w:shd w:val="clear" w:color="auto" w:fill="auto"/>
          </w:tcPr>
          <w:p w14:paraId="43089F2A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Theme="majorBidi" w:hAnsiTheme="majorBidi" w:cstheme="majorBidi"/>
                <w:sz w:val="24"/>
                <w:szCs w:val="24"/>
                <w:cs/>
                <w:lang w:eastAsia="ko-KR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14:paraId="3CCEDB36" w14:textId="77777777" w:rsidR="007A3C21" w:rsidRPr="005D612B" w:rsidRDefault="007A3C21" w:rsidP="007A3C2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BC6EFF" w14:textId="77777777" w:rsidR="007A3C21" w:rsidRPr="005D612B" w:rsidRDefault="007A3C21" w:rsidP="007A3C21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14:paraId="65FB184F" w14:textId="77777777" w:rsidR="007A3C21" w:rsidRPr="005D612B" w:rsidRDefault="007A3C21" w:rsidP="007A3C2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E06936" w14:textId="77777777" w:rsidR="007A3C21" w:rsidRPr="005D612B" w:rsidRDefault="007A3C21" w:rsidP="007A3C2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83126A3" w14:textId="77777777" w:rsidR="007A3C21" w:rsidRPr="005D612B" w:rsidRDefault="007A3C21" w:rsidP="007A3C2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A43C52" w14:textId="77777777" w:rsidR="007A3C21" w:rsidRPr="005D612B" w:rsidRDefault="007A3C21" w:rsidP="007A3C2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07AAC812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DCA0972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AD92904" w14:textId="77777777" w:rsidR="007A3C21" w:rsidRPr="005D612B" w:rsidRDefault="007A3C21" w:rsidP="007A3C2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0746AF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854F" w14:textId="68C64A99" w:rsidR="007A3C21" w:rsidRPr="005D612B" w:rsidRDefault="00ED41AE" w:rsidP="007A3C2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="00665057"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40" w:type="dxa"/>
            <w:shd w:val="clear" w:color="auto" w:fill="auto"/>
          </w:tcPr>
          <w:p w14:paraId="6C1A0A74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FED6A" w14:textId="1BB3F43F" w:rsidR="007A3C21" w:rsidRPr="005D612B" w:rsidRDefault="00ED41AE" w:rsidP="007A3C2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</w:t>
            </w:r>
            <w:r w:rsidR="007A3C21"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0413DD4B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D3B4D" w14:textId="29FD4C19" w:rsidR="007A3C21" w:rsidRPr="005D612B" w:rsidRDefault="00ED41AE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65057"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270" w:type="dxa"/>
            <w:shd w:val="clear" w:color="auto" w:fill="auto"/>
          </w:tcPr>
          <w:p w14:paraId="41789D2A" w14:textId="77777777" w:rsidR="007A3C21" w:rsidRPr="005D612B" w:rsidRDefault="007A3C21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223D5" w14:textId="1398F559" w:rsidR="007A3C21" w:rsidRPr="005D612B" w:rsidRDefault="00ED41AE" w:rsidP="007A3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22211"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895</w:t>
            </w:r>
          </w:p>
        </w:tc>
      </w:tr>
    </w:tbl>
    <w:p w14:paraId="4A3B887B" w14:textId="77777777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8EFBE4F" w14:textId="77777777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 w:cstheme="majorBidi"/>
          <w:sz w:val="24"/>
          <w:szCs w:val="24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14:paraId="5064BE8E" w14:textId="1FCD5AE3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 w:cstheme="majorBidi"/>
          <w:sz w:val="24"/>
          <w:szCs w:val="24"/>
        </w:rPr>
        <w:t xml:space="preserve">* - </w:t>
      </w:r>
      <w:r w:rsidR="00A76604" w:rsidRPr="005D612B">
        <w:rPr>
          <w:rFonts w:asciiTheme="majorBidi" w:hAnsiTheme="majorBidi" w:cstheme="majorBidi"/>
          <w:sz w:val="24"/>
          <w:szCs w:val="24"/>
          <w:cs/>
        </w:rPr>
        <w:t>ใน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>ปี</w:t>
      </w:r>
      <w:r w:rsidR="00A76604" w:rsidRPr="005D6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4"/>
          <w:szCs w:val="24"/>
        </w:rPr>
        <w:t>2562</w:t>
      </w:r>
      <w:r w:rsidR="00A76604" w:rsidRPr="005D612B">
        <w:rPr>
          <w:rFonts w:asciiTheme="majorBidi" w:hAnsiTheme="majorBidi" w:cstheme="majorBidi"/>
          <w:sz w:val="24"/>
          <w:szCs w:val="24"/>
          <w:cs/>
        </w:rPr>
        <w:t xml:space="preserve"> บริษัท</w:t>
      </w:r>
      <w:r w:rsidR="008B0B7F" w:rsidRPr="005D612B">
        <w:rPr>
          <w:rFonts w:asciiTheme="majorBidi" w:hAnsiTheme="majorBidi" w:cstheme="majorBidi"/>
          <w:sz w:val="24"/>
          <w:szCs w:val="24"/>
          <w:cs/>
        </w:rPr>
        <w:t>ย่อยทางตรง</w:t>
      </w:r>
      <w:r w:rsidR="00ED5C64" w:rsidRPr="005D612B">
        <w:rPr>
          <w:rFonts w:asciiTheme="majorBidi" w:hAnsiTheme="majorBidi" w:cstheme="majorBidi"/>
          <w:sz w:val="24"/>
          <w:szCs w:val="24"/>
          <w:cs/>
        </w:rPr>
        <w:t>ของบริษัท</w:t>
      </w:r>
      <w:r w:rsidR="00A76604" w:rsidRPr="005D612B">
        <w:rPr>
          <w:rFonts w:asciiTheme="majorBidi" w:hAnsiTheme="majorBidi" w:cstheme="majorBidi"/>
          <w:sz w:val="24"/>
          <w:szCs w:val="24"/>
          <w:cs/>
        </w:rPr>
        <w:t xml:space="preserve">ได้ลงทุนในหุ้นทุนของบริษัท พฤกษา เวนเจอร์ วัน จำกัด 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ในอัตราร้อยละ </w:t>
      </w:r>
      <w:r w:rsidR="00ED41AE" w:rsidRPr="00ED41AE">
        <w:rPr>
          <w:rFonts w:asciiTheme="majorBidi" w:hAnsiTheme="majorBidi" w:cstheme="majorBidi"/>
          <w:sz w:val="24"/>
          <w:szCs w:val="24"/>
        </w:rPr>
        <w:t>99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>.</w:t>
      </w:r>
      <w:r w:rsidR="00ED41AE" w:rsidRPr="00ED41AE">
        <w:rPr>
          <w:rFonts w:asciiTheme="majorBidi" w:hAnsiTheme="majorBidi" w:cstheme="majorBidi"/>
          <w:sz w:val="24"/>
          <w:szCs w:val="24"/>
        </w:rPr>
        <w:t>99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 ของทุนจดทะเบียน โดยบริษัทดังกล่าวได้จดทะเบียนกับกระทรวงพาณิชย์เมื่อวันที่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3</w:t>
      </w:r>
      <w:r w:rsidR="0017137A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ED41AE" w:rsidRPr="00ED41AE">
        <w:rPr>
          <w:rFonts w:asciiTheme="majorBidi" w:hAnsiTheme="majorBidi" w:cstheme="majorBidi"/>
          <w:sz w:val="24"/>
          <w:szCs w:val="24"/>
        </w:rPr>
        <w:t>2562</w:t>
      </w:r>
      <w:r w:rsidR="0017137A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และมีทุนจดทะเบียนจำนวน </w:t>
      </w:r>
      <w:r w:rsidR="00ED41AE" w:rsidRPr="00ED41AE">
        <w:rPr>
          <w:rFonts w:asciiTheme="majorBidi" w:hAnsiTheme="majorBidi" w:cstheme="majorBidi"/>
          <w:sz w:val="24"/>
          <w:szCs w:val="24"/>
        </w:rPr>
        <w:t>8</w:t>
      </w:r>
      <w:r w:rsidR="00EA1E04" w:rsidRPr="00EA1E04">
        <w:rPr>
          <w:rFonts w:asciiTheme="majorBidi" w:hAnsiTheme="majorBidi" w:cstheme="majorBidi"/>
          <w:sz w:val="24"/>
          <w:szCs w:val="24"/>
        </w:rPr>
        <w:t>00</w:t>
      </w:r>
      <w:r w:rsidR="0017137A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ล้านบาท ณ </w:t>
      </w:r>
      <w:bookmarkStart w:id="8" w:name="_Hlk31620312"/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31</w:t>
      </w:r>
      <w:r w:rsidR="0017137A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17137A" w:rsidRPr="005D612B">
        <w:rPr>
          <w:rFonts w:asciiTheme="majorBidi" w:hAnsiTheme="majorBidi" w:cstheme="majorBidi"/>
          <w:sz w:val="24"/>
          <w:szCs w:val="24"/>
          <w:cs/>
          <w:lang w:val="en-GB"/>
        </w:rPr>
        <w:t>ธันวาคม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4"/>
          <w:szCs w:val="24"/>
        </w:rPr>
        <w:t>2564</w:t>
      </w:r>
      <w:r w:rsidR="0017137A" w:rsidRPr="005D612B">
        <w:rPr>
          <w:rFonts w:asciiTheme="majorBidi" w:hAnsiTheme="majorBidi" w:cstheme="majorBidi"/>
          <w:sz w:val="24"/>
          <w:szCs w:val="24"/>
        </w:rPr>
        <w:t xml:space="preserve"> </w:t>
      </w:r>
      <w:bookmarkEnd w:id="8"/>
      <w:r w:rsidR="0017137A" w:rsidRPr="005D612B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766F68" w:rsidRPr="005D612B">
        <w:rPr>
          <w:rFonts w:asciiTheme="majorBidi" w:hAnsiTheme="majorBidi" w:cstheme="majorBidi"/>
          <w:sz w:val="24"/>
          <w:szCs w:val="24"/>
          <w:cs/>
        </w:rPr>
        <w:t>ย่อย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ชำระค่าหุ้นแล้วเป็นจำนวนเงินรวม </w:t>
      </w:r>
      <w:r w:rsidR="00ED41AE" w:rsidRPr="00ED41AE">
        <w:rPr>
          <w:rFonts w:asciiTheme="majorBidi" w:hAnsiTheme="majorBidi" w:cstheme="majorBidi"/>
          <w:sz w:val="24"/>
          <w:szCs w:val="24"/>
        </w:rPr>
        <w:t>72</w:t>
      </w:r>
      <w:r w:rsidR="00EA1E04" w:rsidRPr="00EA1E04">
        <w:rPr>
          <w:rFonts w:asciiTheme="majorBidi" w:hAnsiTheme="majorBidi" w:cstheme="majorBidi"/>
          <w:sz w:val="24"/>
          <w:szCs w:val="24"/>
        </w:rPr>
        <w:t>0</w:t>
      </w:r>
      <w:r w:rsidR="0017137A" w:rsidRPr="005D612B">
        <w:rPr>
          <w:rFonts w:asciiTheme="majorBidi" w:hAnsiTheme="majorBidi" w:cstheme="majorBidi"/>
          <w:sz w:val="24"/>
          <w:szCs w:val="24"/>
          <w:cs/>
        </w:rPr>
        <w:t xml:space="preserve"> ล้านบาท</w:t>
      </w:r>
    </w:p>
    <w:p w14:paraId="43EF2FF8" w14:textId="6B9886A8" w:rsidR="004A3F06" w:rsidRPr="005D612B" w:rsidRDefault="004A3F06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 w:cstheme="majorBidi"/>
          <w:sz w:val="24"/>
          <w:szCs w:val="24"/>
        </w:rPr>
        <w:t xml:space="preserve">** -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การถือหุ้นในบริษัท พฤกษา เวียดนาม จำกัด สัดส่วนการถือหุ้นตามข้อตกลงคือ </w:t>
      </w:r>
      <w:r w:rsidR="00ED41AE" w:rsidRPr="00ED41AE">
        <w:rPr>
          <w:rFonts w:asciiTheme="majorBidi" w:hAnsiTheme="majorBidi" w:cstheme="majorBidi"/>
          <w:sz w:val="24"/>
          <w:szCs w:val="24"/>
        </w:rPr>
        <w:t>85</w:t>
      </w:r>
      <w:r w:rsidRPr="005D612B">
        <w:rPr>
          <w:rFonts w:asciiTheme="majorBidi" w:hAnsiTheme="majorBidi" w:cstheme="majorBidi"/>
          <w:sz w:val="24"/>
          <w:szCs w:val="24"/>
        </w:rPr>
        <w:t>:</w:t>
      </w:r>
      <w:r w:rsidR="00ED41AE" w:rsidRPr="00ED41AE">
        <w:rPr>
          <w:rFonts w:asciiTheme="majorBidi" w:hAnsiTheme="majorBidi" w:cstheme="majorBidi"/>
          <w:sz w:val="24"/>
          <w:szCs w:val="24"/>
        </w:rPr>
        <w:t>15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เมื่อมีการชำระค่าหุ้นครบถ้วนแล้ว ทั้งนี้ ณ 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31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4"/>
          <w:szCs w:val="24"/>
        </w:rPr>
        <w:t>2564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บริษัทถือหุ้นทางอ้อมในบริษัท พฤกษา เวียดนาม จำกัด ร้อยละ </w:t>
      </w:r>
      <w:r w:rsidR="00ED41AE" w:rsidRPr="00ED41AE">
        <w:rPr>
          <w:rFonts w:asciiTheme="majorBidi" w:hAnsiTheme="majorBidi" w:cstheme="majorBidi"/>
          <w:sz w:val="24"/>
          <w:szCs w:val="24"/>
        </w:rPr>
        <w:t>1</w:t>
      </w:r>
      <w:r w:rsidR="00EA1E04" w:rsidRPr="00EA1E04">
        <w:rPr>
          <w:rFonts w:asciiTheme="majorBidi" w:hAnsiTheme="majorBidi" w:cstheme="majorBidi"/>
          <w:sz w:val="24"/>
          <w:szCs w:val="24"/>
        </w:rPr>
        <w:t>00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 w:cstheme="majorBidi"/>
          <w:sz w:val="24"/>
          <w:szCs w:val="24"/>
          <w:cs/>
        </w:rPr>
        <w:t>เนื่องจากผู้ร่วมทุนยังมิได้ชำระค่าหุ้นในส่วนของตน</w:t>
      </w:r>
    </w:p>
    <w:p w14:paraId="18450ECA" w14:textId="2FC7BBC6" w:rsidR="008F5CEF" w:rsidRPr="005D612B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 w:cstheme="majorBidi"/>
          <w:sz w:val="24"/>
          <w:szCs w:val="24"/>
        </w:rPr>
        <w:t xml:space="preserve">*** -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บริษัท ธนะเทพเอ็นจิเนียริ่งแอนด์คอนสตรั๊คชั่น จำกัด ได้จดทะเบียนเลิกบริษัทกับกระทรวงพาณิชย์เมื่อวันที่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25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สิงหาคม </w:t>
      </w:r>
      <w:r w:rsidR="00ED41AE" w:rsidRPr="00ED41AE">
        <w:rPr>
          <w:rFonts w:asciiTheme="majorBidi" w:hAnsiTheme="majorBidi" w:cstheme="majorBidi"/>
          <w:sz w:val="24"/>
          <w:szCs w:val="24"/>
        </w:rPr>
        <w:t>2558</w:t>
      </w:r>
      <w:r w:rsidRPr="005D612B">
        <w:rPr>
          <w:rFonts w:asciiTheme="majorBidi" w:hAnsiTheme="majorBidi" w:cstheme="majorBidi"/>
          <w:sz w:val="24"/>
          <w:szCs w:val="24"/>
          <w:cs/>
        </w:rPr>
        <w:t xml:space="preserve"> ขณะนี้อยู่ระหว่างการชำระบัญชี</w:t>
      </w:r>
    </w:p>
    <w:p w14:paraId="4A100387" w14:textId="5CAB9D2E" w:rsidR="00906E71" w:rsidRPr="005D612B" w:rsidRDefault="00906E71" w:rsidP="0072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Theme="majorBidi" w:hAnsiTheme="majorBidi" w:cstheme="majorBidi"/>
          <w:sz w:val="24"/>
          <w:szCs w:val="24"/>
          <w:cs/>
        </w:rPr>
        <w:sectPr w:rsidR="00906E71" w:rsidRPr="005D612B" w:rsidSect="007955EB"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  <w:r w:rsidRPr="005D612B">
        <w:rPr>
          <w:rFonts w:asciiTheme="majorBidi" w:hAnsiTheme="majorBidi" w:cstheme="majorBidi"/>
          <w:sz w:val="24"/>
          <w:szCs w:val="24"/>
        </w:rPr>
        <w:t xml:space="preserve">**** - </w:t>
      </w:r>
      <w:r w:rsidRPr="007240E0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ED41AE" w:rsidRPr="00ED41AE">
        <w:rPr>
          <w:rFonts w:asciiTheme="majorBidi" w:hAnsiTheme="majorBidi" w:cstheme="majorBidi"/>
          <w:sz w:val="24"/>
          <w:szCs w:val="24"/>
        </w:rPr>
        <w:t>2564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7240E0">
        <w:rPr>
          <w:rFonts w:asciiTheme="majorBidi" w:hAnsiTheme="majorBidi" w:cstheme="majorBidi"/>
          <w:sz w:val="24"/>
          <w:szCs w:val="24"/>
          <w:cs/>
        </w:rPr>
        <w:t xml:space="preserve">บริษัทย่อยทางตรงของบริษัทได้ลงทุนในหุ้นทุนของบริษัท วิมุต เวลเนส เซอร์วิส จำกัด ในอัตราร้อยละ </w:t>
      </w:r>
      <w:r w:rsidR="00ED41AE" w:rsidRPr="00ED41AE">
        <w:rPr>
          <w:rFonts w:asciiTheme="majorBidi" w:hAnsiTheme="majorBidi" w:cstheme="majorBidi"/>
          <w:sz w:val="24"/>
          <w:szCs w:val="24"/>
        </w:rPr>
        <w:t>99</w:t>
      </w:r>
      <w:r w:rsidRPr="005D612B">
        <w:rPr>
          <w:rFonts w:asciiTheme="majorBidi" w:hAnsiTheme="majorBidi" w:cstheme="majorBidi"/>
          <w:sz w:val="24"/>
          <w:szCs w:val="24"/>
        </w:rPr>
        <w:t>.</w:t>
      </w:r>
      <w:r w:rsidR="00ED41AE" w:rsidRPr="00ED41AE">
        <w:rPr>
          <w:rFonts w:asciiTheme="majorBidi" w:hAnsiTheme="majorBidi" w:cstheme="majorBidi"/>
          <w:sz w:val="24"/>
          <w:szCs w:val="24"/>
        </w:rPr>
        <w:t>99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7240E0">
        <w:rPr>
          <w:rFonts w:asciiTheme="majorBidi" w:hAnsiTheme="majorBidi" w:cstheme="majorBidi"/>
          <w:sz w:val="24"/>
          <w:szCs w:val="24"/>
          <w:cs/>
        </w:rPr>
        <w:t xml:space="preserve">ของทุนจดทะเบียน โดยบริษัทดังกล่าวได้จดทะเบียนกับกระทรวงพาณิชย์เมื่อวันที่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17</w:t>
      </w:r>
      <w:r w:rsidR="007F745C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7F745C" w:rsidRPr="005D612B">
        <w:rPr>
          <w:rFonts w:asciiTheme="majorBidi" w:hAnsiTheme="majorBidi" w:cstheme="majorBidi"/>
          <w:sz w:val="24"/>
          <w:szCs w:val="24"/>
          <w:cs/>
        </w:rPr>
        <w:t>สิงหาคม</w:t>
      </w:r>
      <w:r w:rsidR="007F745C" w:rsidRPr="007240E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4"/>
          <w:szCs w:val="24"/>
        </w:rPr>
        <w:t>2564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/>
          <w:sz w:val="24"/>
          <w:szCs w:val="24"/>
          <w:cs/>
        </w:rPr>
        <w:t xml:space="preserve">และมีทุนจดทะเบียนจำนวน </w:t>
      </w:r>
      <w:r w:rsidR="00ED41AE" w:rsidRPr="00ED41AE">
        <w:rPr>
          <w:rFonts w:asciiTheme="majorBidi" w:hAnsiTheme="majorBidi" w:cstheme="majorBidi"/>
          <w:sz w:val="24"/>
          <w:szCs w:val="24"/>
        </w:rPr>
        <w:t>2</w:t>
      </w:r>
      <w:r w:rsidR="00EA1E04" w:rsidRPr="00EA1E04">
        <w:rPr>
          <w:rFonts w:asciiTheme="majorBidi" w:hAnsiTheme="majorBidi" w:cstheme="majorBidi"/>
          <w:sz w:val="24"/>
          <w:szCs w:val="24"/>
        </w:rPr>
        <w:t>00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/>
          <w:sz w:val="24"/>
          <w:szCs w:val="24"/>
          <w:cs/>
        </w:rPr>
        <w:t xml:space="preserve">ล้านบาท ณ วันที่ </w:t>
      </w:r>
      <w:r w:rsidR="00ED41AE" w:rsidRPr="00ED41AE">
        <w:rPr>
          <w:rFonts w:asciiTheme="majorBidi" w:hAnsiTheme="majorBidi" w:cstheme="majorBidi"/>
          <w:sz w:val="24"/>
          <w:szCs w:val="24"/>
        </w:rPr>
        <w:t>31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/>
          <w:sz w:val="24"/>
          <w:szCs w:val="24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4"/>
          <w:szCs w:val="24"/>
        </w:rPr>
        <w:t>2564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/>
          <w:sz w:val="24"/>
          <w:szCs w:val="24"/>
          <w:cs/>
        </w:rPr>
        <w:t xml:space="preserve">บริษัทย่อยชำระค่าหุ้นแล้วเป็นจำนวนเงินรวม </w:t>
      </w:r>
      <w:r w:rsidR="00ED41AE" w:rsidRPr="00ED41AE">
        <w:rPr>
          <w:rFonts w:asciiTheme="majorBidi" w:hAnsiTheme="majorBidi" w:cstheme="majorBidi"/>
          <w:sz w:val="24"/>
          <w:szCs w:val="24"/>
        </w:rPr>
        <w:t>5</w:t>
      </w:r>
      <w:r w:rsidR="00EA1E04" w:rsidRPr="00EA1E04">
        <w:rPr>
          <w:rFonts w:asciiTheme="majorBidi" w:hAnsiTheme="majorBidi" w:cstheme="majorBidi"/>
          <w:sz w:val="24"/>
          <w:szCs w:val="24"/>
        </w:rPr>
        <w:t>0</w:t>
      </w:r>
      <w:r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Pr="005D612B">
        <w:rPr>
          <w:rFonts w:asciiTheme="majorBidi" w:hAnsiTheme="majorBidi"/>
          <w:sz w:val="24"/>
          <w:szCs w:val="24"/>
          <w:cs/>
        </w:rPr>
        <w:t>ล้านบาท</w:t>
      </w:r>
    </w:p>
    <w:p w14:paraId="636421FD" w14:textId="72E6E752" w:rsidR="00306F4A" w:rsidRPr="005D612B" w:rsidRDefault="00306F4A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1378DFD9" w14:textId="77777777" w:rsidR="00306F4A" w:rsidRPr="005D612B" w:rsidRDefault="00306F4A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F3041C1" w14:textId="49E6DBF0" w:rsidR="008969FD" w:rsidRPr="005D612B" w:rsidRDefault="008969FD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เงินลงทุนในการร่วมค้า</w:t>
      </w:r>
      <w:r w:rsidRPr="005D612B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ณ 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5D61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5D61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ธันวาคม </w:t>
      </w:r>
      <w:r w:rsidR="00ED41AE" w:rsidRPr="00ED41AE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2564</w:t>
      </w:r>
      <w:r w:rsidR="0034415E" w:rsidRPr="005D61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="0034415E" w:rsidRPr="005D61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และ </w:t>
      </w:r>
      <w:r w:rsidR="00ED41AE" w:rsidRPr="00ED41AE">
        <w:rPr>
          <w:rFonts w:asciiTheme="majorBidi" w:hAnsiTheme="majorBidi" w:cstheme="majorBidi"/>
          <w:spacing w:val="-6"/>
          <w:sz w:val="28"/>
          <w:szCs w:val="28"/>
          <w:lang w:val="en-US" w:bidi="th-TH"/>
        </w:rPr>
        <w:t>2563</w:t>
      </w:r>
      <w:r w:rsidRPr="005D612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และเงินปันผลรับสำหรับแต่ละปี</w:t>
      </w:r>
      <w:r w:rsidRPr="005D612B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5D612B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มีดังนี้</w:t>
      </w:r>
    </w:p>
    <w:p w14:paraId="2363712B" w14:textId="77777777" w:rsidR="00D25DB4" w:rsidRPr="005D612B" w:rsidRDefault="00D25DB4" w:rsidP="008969FD">
      <w:pPr>
        <w:pStyle w:val="block"/>
        <w:spacing w:after="0"/>
        <w:ind w:left="540"/>
        <w:jc w:val="both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tbl>
      <w:tblPr>
        <w:tblW w:w="1481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980"/>
        <w:gridCol w:w="900"/>
        <w:gridCol w:w="900"/>
        <w:gridCol w:w="180"/>
        <w:gridCol w:w="900"/>
        <w:gridCol w:w="180"/>
        <w:gridCol w:w="767"/>
        <w:gridCol w:w="180"/>
        <w:gridCol w:w="812"/>
        <w:gridCol w:w="180"/>
        <w:gridCol w:w="810"/>
        <w:gridCol w:w="182"/>
        <w:gridCol w:w="819"/>
        <w:gridCol w:w="182"/>
        <w:gridCol w:w="797"/>
        <w:gridCol w:w="180"/>
        <w:gridCol w:w="810"/>
        <w:gridCol w:w="183"/>
        <w:gridCol w:w="810"/>
        <w:gridCol w:w="180"/>
        <w:gridCol w:w="813"/>
      </w:tblGrid>
      <w:tr w:rsidR="004E246C" w:rsidRPr="005D612B" w14:paraId="280E043A" w14:textId="77777777" w:rsidTr="00B2379B">
        <w:trPr>
          <w:cantSplit/>
          <w:tblHeader/>
        </w:trPr>
        <w:tc>
          <w:tcPr>
            <w:tcW w:w="4950" w:type="dxa"/>
            <w:gridSpan w:val="3"/>
          </w:tcPr>
          <w:p w14:paraId="720EA925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65" w:type="dxa"/>
            <w:gridSpan w:val="19"/>
          </w:tcPr>
          <w:p w14:paraId="377BEBB3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E246C" w:rsidRPr="005D612B" w14:paraId="5107A743" w14:textId="77777777" w:rsidTr="00B2379B">
        <w:trPr>
          <w:cantSplit/>
          <w:tblHeader/>
        </w:trPr>
        <w:tc>
          <w:tcPr>
            <w:tcW w:w="2070" w:type="dxa"/>
            <w:vAlign w:val="bottom"/>
          </w:tcPr>
          <w:p w14:paraId="3CC4E283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8329354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74AF240" w14:textId="77777777" w:rsidR="004E246C" w:rsidRPr="005D612B" w:rsidRDefault="004E246C" w:rsidP="00B2379B">
            <w:pPr>
              <w:tabs>
                <w:tab w:val="clear" w:pos="680"/>
              </w:tabs>
              <w:ind w:left="-7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113C814E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59395125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06EAE10C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D612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BC82C59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bottom"/>
          </w:tcPr>
          <w:p w14:paraId="495A4BDE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D612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281D4F1A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7" w:type="dxa"/>
            <w:gridSpan w:val="3"/>
            <w:vAlign w:val="bottom"/>
          </w:tcPr>
          <w:p w14:paraId="07706EEB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7F5BD202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5D612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  <w:vAlign w:val="bottom"/>
          </w:tcPr>
          <w:p w14:paraId="0094901D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28F003EF" w14:textId="77777777" w:rsidR="00842675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C771FB2" w14:textId="2C425E6B" w:rsidR="004E246C" w:rsidRPr="005D612B" w:rsidRDefault="004E246C" w:rsidP="00842675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  <w:r w:rsidR="00842675"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4E246C" w:rsidRPr="005D612B" w14:paraId="3FC03797" w14:textId="77777777" w:rsidTr="00B2379B">
        <w:trPr>
          <w:cantSplit/>
          <w:trHeight w:val="290"/>
          <w:tblHeader/>
        </w:trPr>
        <w:tc>
          <w:tcPr>
            <w:tcW w:w="2070" w:type="dxa"/>
            <w:vAlign w:val="bottom"/>
          </w:tcPr>
          <w:p w14:paraId="2DA886A3" w14:textId="77777777" w:rsidR="004E246C" w:rsidRPr="005D612B" w:rsidRDefault="004E246C" w:rsidP="00B2379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541F820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D8C675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424063" w14:textId="182222CD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1ACCD31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487F42" w14:textId="70FBFEB8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146D221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14:paraId="24F81CF3" w14:textId="41FB67BA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D7B4B66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E087FF0" w14:textId="452BD492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7210C02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D658D5" w14:textId="72D48C3F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  <w:vAlign w:val="bottom"/>
          </w:tcPr>
          <w:p w14:paraId="4F1AAE62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DA0B89F" w14:textId="4EE7E0ED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  <w:vAlign w:val="bottom"/>
          </w:tcPr>
          <w:p w14:paraId="29D78F7E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14:paraId="4DA8A58C" w14:textId="70AE72F3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9E3BE5B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0A8260" w14:textId="1EFF51C0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  <w:vAlign w:val="bottom"/>
          </w:tcPr>
          <w:p w14:paraId="5B386421" w14:textId="77777777" w:rsidR="004E246C" w:rsidRPr="005D612B" w:rsidRDefault="004E246C" w:rsidP="00B2379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663C3A" w14:textId="695F62B3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62148AC" w14:textId="77777777" w:rsidR="004E246C" w:rsidRPr="005D612B" w:rsidRDefault="004E246C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5EDD2E3" w14:textId="25A792EB" w:rsidR="004E246C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4E246C" w:rsidRPr="005D612B" w14:paraId="51B61A6C" w14:textId="77777777" w:rsidTr="00B2379B">
        <w:trPr>
          <w:cantSplit/>
          <w:trHeight w:val="270"/>
        </w:trPr>
        <w:tc>
          <w:tcPr>
            <w:tcW w:w="2070" w:type="dxa"/>
          </w:tcPr>
          <w:p w14:paraId="4C216FB3" w14:textId="77777777" w:rsidR="004E246C" w:rsidRPr="005D612B" w:rsidRDefault="004E246C" w:rsidP="00B2379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39C709AF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CB4861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8A487DB" w14:textId="77777777" w:rsidR="004E246C" w:rsidRPr="005D612B" w:rsidRDefault="004E246C" w:rsidP="00B2379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612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6AFCB57F" w14:textId="77777777" w:rsidR="004E246C" w:rsidRPr="005D612B" w:rsidRDefault="004E246C" w:rsidP="00B2379B">
            <w:pPr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705" w:type="dxa"/>
            <w:gridSpan w:val="15"/>
          </w:tcPr>
          <w:p w14:paraId="7BCBBA46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E246C" w:rsidRPr="005D612B" w14:paraId="5DB2E340" w14:textId="77777777" w:rsidTr="00B2379B">
        <w:trPr>
          <w:cantSplit/>
        </w:trPr>
        <w:tc>
          <w:tcPr>
            <w:tcW w:w="4050" w:type="dxa"/>
            <w:gridSpan w:val="2"/>
          </w:tcPr>
          <w:p w14:paraId="522078FA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00" w:type="dxa"/>
          </w:tcPr>
          <w:p w14:paraId="42CDDD32" w14:textId="77777777" w:rsidR="004E246C" w:rsidRPr="005D612B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EABA0DA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46B54B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8A5DFE1" w14:textId="77777777" w:rsidR="004E246C" w:rsidRPr="005D612B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8A8837" w14:textId="77777777" w:rsidR="004E246C" w:rsidRPr="005D612B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339878C7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5E391D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8C21108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1457B7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75F25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ADE5B41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2F5FA52E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0350A40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47B0D9CF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A0C86B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5A922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2A64548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BCC36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A0537B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CAF573F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13466" w:rsidRPr="005D612B" w14:paraId="67760778" w14:textId="77777777" w:rsidTr="00B2379B">
        <w:trPr>
          <w:cantSplit/>
        </w:trPr>
        <w:tc>
          <w:tcPr>
            <w:tcW w:w="2070" w:type="dxa"/>
          </w:tcPr>
          <w:p w14:paraId="32C50683" w14:textId="77777777" w:rsidR="00B13466" w:rsidRPr="005D612B" w:rsidRDefault="00B13466" w:rsidP="00B134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พฤกษา เอชดีซี       เฮาส์ซิง</w:t>
            </w:r>
            <w:r w:rsidRPr="005D612B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จำกัด </w:t>
            </w:r>
            <w:r w:rsidRPr="005D612B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980" w:type="dxa"/>
          </w:tcPr>
          <w:p w14:paraId="4B979785" w14:textId="77777777" w:rsidR="00B13466" w:rsidRPr="005D612B" w:rsidRDefault="00B13466" w:rsidP="00B134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00" w:type="dxa"/>
          </w:tcPr>
          <w:p w14:paraId="119CB18B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353EE5F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มัลดีฟส์</w:t>
            </w:r>
          </w:p>
        </w:tc>
        <w:tc>
          <w:tcPr>
            <w:tcW w:w="900" w:type="dxa"/>
          </w:tcPr>
          <w:p w14:paraId="38F6B58C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E7D250" w14:textId="397CDC58" w:rsidR="00B13466" w:rsidRPr="005D612B" w:rsidRDefault="00950008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7C2134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96DAC92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C0794CF" w14:textId="440DFFD6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9E498EC" w14:textId="77777777" w:rsidR="00B13466" w:rsidRPr="005D612B" w:rsidRDefault="00B13466" w:rsidP="00B13466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5B5D4DE8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0B1A7C" w14:textId="77D8C183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129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03EF6D" w14:textId="77777777" w:rsidR="00B13466" w:rsidRPr="005D612B" w:rsidRDefault="00B13466" w:rsidP="00B134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D070DFF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E136D30" w14:textId="6C9283C0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129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50BBCE" w14:textId="77777777" w:rsidR="00B13466" w:rsidRPr="005D612B" w:rsidRDefault="00B13466" w:rsidP="00B134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890F96B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C7B528" w14:textId="4A2D6061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7DB28B" w14:textId="77777777" w:rsidR="00B13466" w:rsidRPr="005D612B" w:rsidRDefault="00B13466" w:rsidP="00B134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0ABFEA71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5FBF6AC" w14:textId="4FD2570D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129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0E33005A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2390511B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1FBAE18" w14:textId="60329F16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5280B2" w14:textId="77777777" w:rsidR="00B13466" w:rsidRPr="005D612B" w:rsidRDefault="00B13466" w:rsidP="00B134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EBD2FD5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7896A52" w14:textId="5DD8832C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DC09286" w14:textId="77777777" w:rsidR="00B13466" w:rsidRPr="005D612B" w:rsidRDefault="00B13466" w:rsidP="00B13466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FC1E424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59FB2A" w14:textId="1E3A1359" w:rsidR="00B13466" w:rsidRPr="005D612B" w:rsidRDefault="003A1855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055C0A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0FA8C720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8EBC1C8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13466" w:rsidRPr="005D612B" w14:paraId="133D3F2B" w14:textId="77777777" w:rsidTr="00B2379B">
        <w:trPr>
          <w:cantSplit/>
        </w:trPr>
        <w:tc>
          <w:tcPr>
            <w:tcW w:w="2070" w:type="dxa"/>
          </w:tcPr>
          <w:p w14:paraId="3609836D" w14:textId="77777777" w:rsidR="00B13466" w:rsidRPr="005D612B" w:rsidRDefault="00B13466" w:rsidP="00B134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พฤกษา ลักซ์โซร่า เฮาส์ซิง จำกัด</w:t>
            </w:r>
          </w:p>
        </w:tc>
        <w:tc>
          <w:tcPr>
            <w:tcW w:w="1980" w:type="dxa"/>
          </w:tcPr>
          <w:p w14:paraId="2603B79A" w14:textId="77777777" w:rsidR="00B13466" w:rsidRPr="005D612B" w:rsidRDefault="00B13466" w:rsidP="00B1346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00" w:type="dxa"/>
          </w:tcPr>
          <w:p w14:paraId="77A761F6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662475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eastAsia="ko-KR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900" w:type="dxa"/>
          </w:tcPr>
          <w:p w14:paraId="2F6EB9D7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3DCAD06" w14:textId="4D829591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50008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E674FB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9F0A593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6496D64" w14:textId="08BFE8A7" w:rsidR="00B13466" w:rsidRPr="005D612B" w:rsidRDefault="00ED41AE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F66F2C" w14:textId="77777777" w:rsidR="00B13466" w:rsidRPr="005D612B" w:rsidRDefault="00B13466" w:rsidP="00B1346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3ED37FE1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7994A2" w14:textId="74BCF952" w:rsidR="00B13466" w:rsidRPr="005D612B" w:rsidRDefault="00EA1E04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ED41AE"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347FF71" w14:textId="77777777" w:rsidR="00B13466" w:rsidRPr="005D612B" w:rsidRDefault="00B13466" w:rsidP="00B134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7013190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A5E73D1" w14:textId="24846971" w:rsidR="00B13466" w:rsidRPr="005D612B" w:rsidRDefault="00EA1E04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ED41AE"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48DD398" w14:textId="77777777" w:rsidR="00B13466" w:rsidRPr="005D612B" w:rsidRDefault="00B13466" w:rsidP="00B134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DC7AD1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52CA3F" w14:textId="2415420C" w:rsidR="00B13466" w:rsidRPr="005D612B" w:rsidRDefault="00EA1E04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ED41AE"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E25C514" w14:textId="77777777" w:rsidR="00B13466" w:rsidRPr="005D612B" w:rsidRDefault="00B13466" w:rsidP="00B134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75644FDC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18EB61" w14:textId="5D0E9D62" w:rsidR="00B13466" w:rsidRPr="005D612B" w:rsidRDefault="00EA1E04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B13466" w:rsidRPr="005D612B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="00ED41AE"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210ABD22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</w:tcPr>
          <w:p w14:paraId="56FF3786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B5465CA" w14:textId="5EE916B2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1F89B" w14:textId="77777777" w:rsidR="00B13466" w:rsidRPr="005D612B" w:rsidRDefault="00B13466" w:rsidP="00B134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21064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E18D183" w14:textId="6E3BB0A8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2A65A9" w14:textId="77777777" w:rsidR="00B13466" w:rsidRPr="005D612B" w:rsidRDefault="00B13466" w:rsidP="00B134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8ABA6B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1E7349" w14:textId="1CCD21E3" w:rsidR="00B13466" w:rsidRPr="005D612B" w:rsidRDefault="003A1855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399E3F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B78B1ED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04E9F2C" w14:textId="77777777" w:rsidR="00B13466" w:rsidRPr="005D612B" w:rsidRDefault="00B13466" w:rsidP="00B13466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42675" w:rsidRPr="005D612B" w14:paraId="43E444AC" w14:textId="77777777" w:rsidTr="00B2379B">
        <w:trPr>
          <w:cantSplit/>
        </w:trPr>
        <w:tc>
          <w:tcPr>
            <w:tcW w:w="2070" w:type="dxa"/>
          </w:tcPr>
          <w:p w14:paraId="2FAD028E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เทพธัญญภา จำกัด</w:t>
            </w:r>
          </w:p>
        </w:tc>
        <w:tc>
          <w:tcPr>
            <w:tcW w:w="1980" w:type="dxa"/>
          </w:tcPr>
          <w:p w14:paraId="1B47C254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โรงพยาบาลรักษาโรคทั่วไปและให้บริการ  การฝึกอบรมด้านสุขภาพ การออกกำลังกาย</w:t>
            </w:r>
          </w:p>
        </w:tc>
        <w:tc>
          <w:tcPr>
            <w:tcW w:w="900" w:type="dxa"/>
          </w:tcPr>
          <w:p w14:paraId="2AF6C19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576DBD1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27FBB8C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7EED791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568A6CE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675FAD6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924DC4F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FD4F77" w14:textId="36AB735D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DE57B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3D8700F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14FC21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BD5F9F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AE3847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5DE695" w14:textId="77777777" w:rsidR="00842675" w:rsidRPr="005D612B" w:rsidRDefault="00842675" w:rsidP="0084267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18F512FD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90B1E63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478EA8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B8ADEF" w14:textId="1B2AFC22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271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0F57F3D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151F4A1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6907E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6001D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232F9C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A455DA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1FF04D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691D3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E91DB6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2EA171" w14:textId="2CD88BED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724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75F46C2D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3CE6EB9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1E7DED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5C845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4D09B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D79BC3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1BAAAD8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DCFCA83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9905D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AE54B3" w14:textId="2CD2C211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834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1F457FC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5E002E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DDB9BF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CFBAAAC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CF750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ACA7B90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4F34F9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540BBC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F719BE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4771DD3" w14:textId="194641A3" w:rsidR="00842675" w:rsidRPr="005D612B" w:rsidRDefault="003A185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BFFBE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482E7A2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A10B90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E9633DB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3501FE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42675" w:rsidRPr="005D612B" w14:paraId="0799C1A8" w14:textId="77777777" w:rsidTr="00B2379B">
        <w:trPr>
          <w:cantSplit/>
        </w:trPr>
        <w:tc>
          <w:tcPr>
            <w:tcW w:w="4050" w:type="dxa"/>
            <w:gridSpan w:val="2"/>
          </w:tcPr>
          <w:p w14:paraId="272B41F8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0" w:type="dxa"/>
          </w:tcPr>
          <w:p w14:paraId="418E8582" w14:textId="77777777" w:rsidR="00842675" w:rsidRPr="005D612B" w:rsidRDefault="00842675" w:rsidP="0084267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900" w:type="dxa"/>
          </w:tcPr>
          <w:p w14:paraId="13A4B1D5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046F78B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900" w:type="dxa"/>
          </w:tcPr>
          <w:p w14:paraId="2D936E0F" w14:textId="77777777" w:rsidR="00842675" w:rsidRPr="005D612B" w:rsidRDefault="00842675" w:rsidP="00842675">
            <w:pPr>
              <w:tabs>
                <w:tab w:val="clear" w:pos="454"/>
                <w:tab w:val="decimal" w:pos="281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BF1F1C5" w14:textId="77777777" w:rsidR="00842675" w:rsidRPr="005D612B" w:rsidRDefault="00842675" w:rsidP="0084267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767" w:type="dxa"/>
          </w:tcPr>
          <w:p w14:paraId="5BD4CE8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0E03370F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</w:tcPr>
          <w:p w14:paraId="2C63E82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0FCE18BB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0977B5F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2" w:type="dxa"/>
          </w:tcPr>
          <w:p w14:paraId="7E64E99D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9" w:type="dxa"/>
          </w:tcPr>
          <w:p w14:paraId="006320D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2" w:type="dxa"/>
          </w:tcPr>
          <w:p w14:paraId="75F0059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797" w:type="dxa"/>
          </w:tcPr>
          <w:p w14:paraId="14125243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DEA9A40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4C2C4EC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3" w:type="dxa"/>
          </w:tcPr>
          <w:p w14:paraId="5AD73E13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0E753C9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42A13C1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3" w:type="dxa"/>
          </w:tcPr>
          <w:p w14:paraId="3E8B787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</w:tr>
      <w:tr w:rsidR="00842675" w:rsidRPr="005D612B" w14:paraId="069E2566" w14:textId="77777777" w:rsidTr="00B2379B">
        <w:trPr>
          <w:cantSplit/>
        </w:trPr>
        <w:tc>
          <w:tcPr>
            <w:tcW w:w="4050" w:type="dxa"/>
            <w:gridSpan w:val="2"/>
          </w:tcPr>
          <w:p w14:paraId="30A6FBA3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(ถือหุ้นโดยการร่วมค้าทางอ้อม)</w:t>
            </w:r>
          </w:p>
        </w:tc>
        <w:tc>
          <w:tcPr>
            <w:tcW w:w="900" w:type="dxa"/>
          </w:tcPr>
          <w:p w14:paraId="11105922" w14:textId="77777777" w:rsidR="00842675" w:rsidRPr="005D612B" w:rsidRDefault="00842675" w:rsidP="0084267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383AAE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FEA11" w14:textId="77777777" w:rsidR="00842675" w:rsidRPr="005D612B" w:rsidRDefault="00842675" w:rsidP="0084267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338B9C" w14:textId="77777777" w:rsidR="00842675" w:rsidRPr="005D612B" w:rsidRDefault="00842675" w:rsidP="00842675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7F95D8" w14:textId="77777777" w:rsidR="00842675" w:rsidRPr="005D612B" w:rsidRDefault="00842675" w:rsidP="0084267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61A465D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AE307C5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2AE12A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B0E0402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BC7FE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832C63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4AB4A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D010052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0A76369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18E870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9A099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026FF933" w14:textId="77777777" w:rsidR="00842675" w:rsidRPr="005D612B" w:rsidRDefault="00842675" w:rsidP="0084267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7C45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F3000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15555B5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42675" w:rsidRPr="005D612B" w14:paraId="6CEC0CB5" w14:textId="77777777" w:rsidTr="00B2379B">
        <w:trPr>
          <w:cantSplit/>
        </w:trPr>
        <w:tc>
          <w:tcPr>
            <w:tcW w:w="2070" w:type="dxa"/>
          </w:tcPr>
          <w:p w14:paraId="7C0D7924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ดีเอ็ม ฟู้ด จำกัด</w:t>
            </w:r>
          </w:p>
        </w:tc>
        <w:tc>
          <w:tcPr>
            <w:tcW w:w="1980" w:type="dxa"/>
          </w:tcPr>
          <w:p w14:paraId="2BED5809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ห้องอาหาร</w:t>
            </w:r>
          </w:p>
        </w:tc>
        <w:tc>
          <w:tcPr>
            <w:tcW w:w="900" w:type="dxa"/>
          </w:tcPr>
          <w:p w14:paraId="4B5711C8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66520E8E" w14:textId="4E29DF5E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50542D0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5E10E9C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A69FE" w14:textId="77777777" w:rsidR="00842675" w:rsidRPr="005D612B" w:rsidRDefault="00842675" w:rsidP="0084267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72C0D74A" w14:textId="5226C886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B101D8D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44AAB2C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95A80E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B5CD83C" w14:textId="123B81A7" w:rsidR="00842675" w:rsidRPr="005D612B" w:rsidRDefault="003A185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3E043A6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0D90069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593C5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1F6D0158" w14:textId="25DF0185" w:rsidR="00842675" w:rsidRPr="005D612B" w:rsidRDefault="003A185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D94CBC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26191E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262673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69DEF15" w14:textId="31B7A7E2" w:rsidR="00842675" w:rsidRPr="005D612B" w:rsidRDefault="003A185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9C249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09CF3334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842675" w:rsidRPr="005D612B" w14:paraId="5001D212" w14:textId="77777777" w:rsidTr="00B2379B">
        <w:trPr>
          <w:cantSplit/>
        </w:trPr>
        <w:tc>
          <w:tcPr>
            <w:tcW w:w="2070" w:type="dxa"/>
          </w:tcPr>
          <w:p w14:paraId="36B06C26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แลปพลัส วัน จำกัด</w:t>
            </w:r>
          </w:p>
        </w:tc>
        <w:tc>
          <w:tcPr>
            <w:tcW w:w="1980" w:type="dxa"/>
          </w:tcPr>
          <w:p w14:paraId="2931B2F7" w14:textId="77777777" w:rsidR="00842675" w:rsidRPr="005D612B" w:rsidRDefault="00842675" w:rsidP="0084267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วิเคราะห์แลป</w:t>
            </w:r>
          </w:p>
        </w:tc>
        <w:tc>
          <w:tcPr>
            <w:tcW w:w="900" w:type="dxa"/>
          </w:tcPr>
          <w:p w14:paraId="72AB7A4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377FF49A" w14:textId="71070DF2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2D791EF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3065D6E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3B3C7A" w14:textId="77777777" w:rsidR="00842675" w:rsidRPr="005D612B" w:rsidRDefault="00842675" w:rsidP="0084267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298BBCEF" w14:textId="3F41C4DC" w:rsidR="00842675" w:rsidRPr="005D612B" w:rsidRDefault="00ED41AE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11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0DBE188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E680DE6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A152F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73B83BE" w14:textId="12913300" w:rsidR="00842675" w:rsidRPr="005D612B" w:rsidRDefault="003A185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139D76F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730A74C5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32E934A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5CD5631C" w14:textId="6E671068" w:rsidR="00842675" w:rsidRPr="005D612B" w:rsidRDefault="003A185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48124D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4F2C161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FF182ED" w14:textId="77777777" w:rsidR="00842675" w:rsidRPr="005D612B" w:rsidRDefault="00842675" w:rsidP="0084267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F38977C" w14:textId="23AAFF65" w:rsidR="00842675" w:rsidRPr="005D612B" w:rsidRDefault="003A185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64A3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57D98CF7" w14:textId="77777777" w:rsidR="00842675" w:rsidRPr="005D612B" w:rsidRDefault="00842675" w:rsidP="0084267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E246C" w:rsidRPr="005D612B" w14:paraId="3E44DA1C" w14:textId="77777777" w:rsidTr="00B2379B">
        <w:trPr>
          <w:cantSplit/>
        </w:trPr>
        <w:tc>
          <w:tcPr>
            <w:tcW w:w="4050" w:type="dxa"/>
            <w:gridSpan w:val="2"/>
          </w:tcPr>
          <w:p w14:paraId="70E4DD6B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0F4CC2" w14:textId="77777777" w:rsidR="004E246C" w:rsidRPr="005D612B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1005DC2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19A68E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76F93" w14:textId="77777777" w:rsidR="004E246C" w:rsidRPr="005D612B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03A02" w14:textId="77777777" w:rsidR="004E246C" w:rsidRPr="005D612B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7E5E563C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1F3123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ACD093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CA6E77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CCDFB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5476EEAC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71AF2A2D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67F1FD8D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4998F82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7468D4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64822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56A2641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4A66A7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50E2BF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2B17773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E246C" w:rsidRPr="005D612B" w14:paraId="134A8E68" w14:textId="77777777" w:rsidTr="00B2379B">
        <w:trPr>
          <w:cantSplit/>
        </w:trPr>
        <w:tc>
          <w:tcPr>
            <w:tcW w:w="4050" w:type="dxa"/>
            <w:gridSpan w:val="2"/>
          </w:tcPr>
          <w:p w14:paraId="7270444D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F93FE6" w14:textId="77777777" w:rsidR="004E246C" w:rsidRPr="005D612B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53333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59DA6F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1DA2EC" w14:textId="77777777" w:rsidR="004E246C" w:rsidRPr="005D612B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002653" w14:textId="77777777" w:rsidR="004E246C" w:rsidRPr="005D612B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16CB424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B97415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A7138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A43FD0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30E37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92D19F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2880C3F7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6EEA904D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37AED54E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39EA93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E8F00E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C4E1D14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E79DB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555AE7C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13A26A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E246C" w:rsidRPr="005D612B" w14:paraId="2020C1C0" w14:textId="77777777" w:rsidTr="00B2379B">
        <w:trPr>
          <w:cantSplit/>
        </w:trPr>
        <w:tc>
          <w:tcPr>
            <w:tcW w:w="4050" w:type="dxa"/>
            <w:gridSpan w:val="2"/>
          </w:tcPr>
          <w:p w14:paraId="2E45F3B7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A37558" w14:textId="77777777" w:rsidR="004E246C" w:rsidRPr="005D612B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D97DD9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BDAF3E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8CD51" w14:textId="77777777" w:rsidR="004E246C" w:rsidRPr="005D612B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E97691" w14:textId="77777777" w:rsidR="004E246C" w:rsidRPr="005D612B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4C765FDB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4843D3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35EEBBE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B8695B1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296D96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15DD582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D490AD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0BF1C62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0EB0A5C9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D4BCC1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59FC72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436946E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E912D5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844B2C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244B00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12593" w:rsidRPr="005D612B" w14:paraId="3845A021" w14:textId="77777777" w:rsidTr="00A957DC">
        <w:trPr>
          <w:cantSplit/>
          <w:trHeight w:val="270"/>
        </w:trPr>
        <w:tc>
          <w:tcPr>
            <w:tcW w:w="2070" w:type="dxa"/>
          </w:tcPr>
          <w:p w14:paraId="07A3430B" w14:textId="77777777" w:rsidR="00D12593" w:rsidRPr="005D612B" w:rsidRDefault="00D12593" w:rsidP="00A957DC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14:paraId="1D4FA2D6" w14:textId="77777777" w:rsidR="00D12593" w:rsidRPr="005D612B" w:rsidRDefault="00D12593" w:rsidP="00A957D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326BB2B" w14:textId="77777777" w:rsidR="00D12593" w:rsidRPr="005D612B" w:rsidRDefault="00D12593" w:rsidP="00A957D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4FE728C7" w14:textId="77777777" w:rsidR="00D12593" w:rsidRPr="005D612B" w:rsidRDefault="00D12593" w:rsidP="00A957D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612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214310F" w14:textId="77777777" w:rsidR="00D12593" w:rsidRPr="005D612B" w:rsidRDefault="00D12593" w:rsidP="00A957DC">
            <w:pPr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705" w:type="dxa"/>
            <w:gridSpan w:val="15"/>
          </w:tcPr>
          <w:p w14:paraId="0BAAF354" w14:textId="77777777" w:rsidR="00D12593" w:rsidRPr="005D612B" w:rsidRDefault="00D12593" w:rsidP="00A957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E246C" w:rsidRPr="005D612B" w14:paraId="7E69D5D9" w14:textId="77777777" w:rsidTr="00B2379B">
        <w:trPr>
          <w:cantSplit/>
        </w:trPr>
        <w:tc>
          <w:tcPr>
            <w:tcW w:w="4050" w:type="dxa"/>
            <w:gridSpan w:val="2"/>
          </w:tcPr>
          <w:p w14:paraId="23B59CC0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 (ถือหุ้นโดยการร่วมค้าทางอ้อม)</w:t>
            </w:r>
          </w:p>
        </w:tc>
        <w:tc>
          <w:tcPr>
            <w:tcW w:w="900" w:type="dxa"/>
          </w:tcPr>
          <w:p w14:paraId="094B2C7F" w14:textId="77777777" w:rsidR="004E246C" w:rsidRPr="005D612B" w:rsidRDefault="004E246C" w:rsidP="00B2379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F6C733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44B8CF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2A966" w14:textId="77777777" w:rsidR="004E246C" w:rsidRPr="005D612B" w:rsidRDefault="004E246C" w:rsidP="00B2379B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D9A3D8" w14:textId="77777777" w:rsidR="004E246C" w:rsidRPr="005D612B" w:rsidRDefault="004E246C" w:rsidP="00B2379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14:paraId="1D6F5DA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46799E4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587A6B5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13304A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06C1C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6BB05738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670EF282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37A461C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14:paraId="44E074B1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1E97FF1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DE31FF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830B769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F924B0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01633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447B7FA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A1855" w:rsidRPr="005D612B" w14:paraId="58C0EB1C" w14:textId="77777777" w:rsidTr="00B2379B">
        <w:trPr>
          <w:cantSplit/>
        </w:trPr>
        <w:tc>
          <w:tcPr>
            <w:tcW w:w="2070" w:type="dxa"/>
          </w:tcPr>
          <w:p w14:paraId="3D3DD28E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อินเตอร์เวนชั่น คอนซัลติ้ง แอท เทพธารินทร์ ฮอสพิทอล จำกัด</w:t>
            </w:r>
          </w:p>
        </w:tc>
        <w:tc>
          <w:tcPr>
            <w:tcW w:w="1980" w:type="dxa"/>
          </w:tcPr>
          <w:p w14:paraId="07C35AA5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79233C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49B6F2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ให้เช่าเครื่องมือแพทย์</w:t>
            </w:r>
          </w:p>
        </w:tc>
        <w:tc>
          <w:tcPr>
            <w:tcW w:w="900" w:type="dxa"/>
          </w:tcPr>
          <w:p w14:paraId="6CFC4F6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267E4AFB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560F33B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5D495D86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8E19E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F84A3BD" w14:textId="3E456354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5E8A70D6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017A02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567CCE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A2CF13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2DD784" w14:textId="77777777" w:rsidR="003A1855" w:rsidRPr="005D612B" w:rsidRDefault="003A1855" w:rsidP="003A185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08D24C3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8B12B6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9261833" w14:textId="7F5682B4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57B1CF7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F1311A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99969B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7A86B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8E515B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792C4D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85D8B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10A830" w14:textId="02EAF3D1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10F814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7209EB6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198F450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3E15A8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5AF97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3163B5EC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946DD4C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E67028" w14:textId="0EA4A02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69684D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1D3448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0F9318F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2EF031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56F994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6556DF3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667C8A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DB0287" w14:textId="2689DCE1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FCDE1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63E10B8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B83CE20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A876F2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A1855" w:rsidRPr="005D612B" w14:paraId="2552904C" w14:textId="77777777" w:rsidTr="00B2379B">
        <w:trPr>
          <w:cantSplit/>
        </w:trPr>
        <w:tc>
          <w:tcPr>
            <w:tcW w:w="2070" w:type="dxa"/>
          </w:tcPr>
          <w:p w14:paraId="7C08823C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ศูนย์ทันตกรรม     เทพธารินทร์ จำกัด</w:t>
            </w:r>
          </w:p>
        </w:tc>
        <w:tc>
          <w:tcPr>
            <w:tcW w:w="1980" w:type="dxa"/>
          </w:tcPr>
          <w:p w14:paraId="6D793BAB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F30355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สถานพยาบาลทันตกรรม</w:t>
            </w:r>
          </w:p>
        </w:tc>
        <w:tc>
          <w:tcPr>
            <w:tcW w:w="900" w:type="dxa"/>
          </w:tcPr>
          <w:p w14:paraId="2BD3C99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76E98D6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7C656F2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A93EBB3" w14:textId="34F74654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07C5FF2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1D96B4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CF672C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DA477" w14:textId="77777777" w:rsidR="003A1855" w:rsidRPr="005D612B" w:rsidRDefault="003A1855" w:rsidP="003A185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016B6EB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B678B6F" w14:textId="5228A54F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E5CF6AB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F6FD3B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018F169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F22742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1EE68D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77A47F" w14:textId="0FCEDC10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AEEA614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14:paraId="1066368B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C472DD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1B6658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14:paraId="1B69E4AB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C366C0" w14:textId="48762965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9D3BA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54C69B4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F7FDDC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76C0EC1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E4C75D6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E04750D" w14:textId="26513A75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0B248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</w:tcPr>
          <w:p w14:paraId="428425DB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2AD16D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3A1855" w:rsidRPr="005D612B" w14:paraId="506E502D" w14:textId="77777777" w:rsidTr="00B2379B">
        <w:trPr>
          <w:cantSplit/>
        </w:trPr>
        <w:tc>
          <w:tcPr>
            <w:tcW w:w="2070" w:type="dxa"/>
          </w:tcPr>
          <w:p w14:paraId="6B768B0C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คอนทัวส์เอ็กซเพรส (ประเทศไทย) จำกัด</w:t>
            </w:r>
          </w:p>
        </w:tc>
        <w:tc>
          <w:tcPr>
            <w:tcW w:w="1980" w:type="dxa"/>
          </w:tcPr>
          <w:p w14:paraId="3DC14A97" w14:textId="77777777" w:rsidR="003A1855" w:rsidRPr="005D612B" w:rsidRDefault="003A1855" w:rsidP="003A1855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บริหารจัดการสถานที่ออกกำลังกาย</w:t>
            </w:r>
          </w:p>
        </w:tc>
        <w:tc>
          <w:tcPr>
            <w:tcW w:w="900" w:type="dxa"/>
          </w:tcPr>
          <w:p w14:paraId="3B5746D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14:paraId="1E44901A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900" w:type="dxa"/>
          </w:tcPr>
          <w:p w14:paraId="23B9CC37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AF79FDF" w14:textId="47C124FE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EA1E04" w:rsidRPr="00EA1E0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8BCF24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3A72D1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F7A888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D47875" w14:textId="77777777" w:rsidR="003A1855" w:rsidRPr="005D612B" w:rsidRDefault="003A1855" w:rsidP="003A1855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14:paraId="49925B0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3410CD8" w14:textId="2B78E7C5" w:rsidR="003A1855" w:rsidRPr="005D612B" w:rsidRDefault="00ED41AE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A1855"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1969FFF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7A84D83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566D8D8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99B8D9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813B14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3F67570" w14:textId="7190CF8E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041C42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5BCF04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59FD79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5E019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4968661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4D82EF" w14:textId="2DAE0E88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A4CB56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198B25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FBC94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F669E62" w14:textId="77777777" w:rsidR="003A1855" w:rsidRPr="005D612B" w:rsidRDefault="003A1855" w:rsidP="003A1855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151602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A7DE7D4" w14:textId="0EFA2ADD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337C4B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1341FA3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7AE9A9E" w14:textId="77777777" w:rsidR="003A1855" w:rsidRPr="005D612B" w:rsidRDefault="003A1855" w:rsidP="003A1855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12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E246C" w:rsidRPr="005D612B" w14:paraId="3A13B737" w14:textId="77777777" w:rsidTr="00B2379B">
        <w:trPr>
          <w:cantSplit/>
        </w:trPr>
        <w:tc>
          <w:tcPr>
            <w:tcW w:w="2070" w:type="dxa"/>
          </w:tcPr>
          <w:p w14:paraId="3306B1B4" w14:textId="77777777" w:rsidR="004E246C" w:rsidRPr="005D612B" w:rsidRDefault="004E246C" w:rsidP="00B2379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61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980" w:type="dxa"/>
          </w:tcPr>
          <w:p w14:paraId="22DC1AB0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F892AC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B1FCE4B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39C5D2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966FA6E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A23271" w14:textId="77777777" w:rsidR="004E246C" w:rsidRPr="005D612B" w:rsidRDefault="004E246C" w:rsidP="00B2379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1F75E2C8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89E24F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CBBA766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611BE76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C47681" w14:textId="27ABDD1C" w:rsidR="004E246C" w:rsidRPr="005D612B" w:rsidRDefault="00ED41AE" w:rsidP="00B23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724</w:t>
            </w:r>
            <w:r w:rsidR="003A1855" w:rsidRPr="005D612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.</w:t>
            </w: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9031133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5B79F4E" w14:textId="18C4A72A" w:rsidR="004E246C" w:rsidRPr="005D612B" w:rsidRDefault="00ED41AE" w:rsidP="00B23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129</w:t>
            </w:r>
            <w:r w:rsidR="004E246C" w:rsidRPr="005D612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.</w:t>
            </w: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40673BA4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5367E748" w14:textId="15BB5E0A" w:rsidR="004E246C" w:rsidRPr="005D612B" w:rsidRDefault="00ED41AE" w:rsidP="00B23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834</w:t>
            </w:r>
            <w:r w:rsidR="003A1855" w:rsidRPr="005D612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.</w:t>
            </w: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42093CA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D29609" w14:textId="5FEFCA7D" w:rsidR="004E246C" w:rsidRPr="005D612B" w:rsidRDefault="00ED41AE" w:rsidP="00B2379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EA1E04" w:rsidRPr="00EA1E0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4E246C" w:rsidRPr="005D612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.</w:t>
            </w:r>
            <w:r w:rsidRPr="00ED41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29D28F18" w14:textId="77777777" w:rsidR="004E246C" w:rsidRPr="005D612B" w:rsidRDefault="004E246C" w:rsidP="00B2379B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C84B90" w14:textId="2BC93A4A" w:rsidR="004E246C" w:rsidRPr="005D612B" w:rsidRDefault="003A1855" w:rsidP="00B2379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0788FF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41F913E" w14:textId="77777777" w:rsidR="004E246C" w:rsidRPr="005D612B" w:rsidRDefault="004E246C" w:rsidP="00B2379B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D612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30B14728" w14:textId="77777777" w:rsidR="00D95786" w:rsidRPr="005D612B" w:rsidRDefault="00D95786" w:rsidP="004E246C">
      <w:pPr>
        <w:pStyle w:val="acctfourfigures"/>
        <w:tabs>
          <w:tab w:val="clear" w:pos="765"/>
        </w:tabs>
        <w:spacing w:line="240" w:lineRule="atLeast"/>
        <w:rPr>
          <w:rFonts w:asciiTheme="majorBidi" w:hAnsiTheme="majorBidi" w:cstheme="majorBidi"/>
          <w:sz w:val="24"/>
          <w:szCs w:val="24"/>
          <w:lang w:bidi="th-TH"/>
        </w:rPr>
      </w:pPr>
    </w:p>
    <w:p w14:paraId="3229ECD6" w14:textId="05B771DC" w:rsidR="008969FD" w:rsidRPr="005D612B" w:rsidRDefault="008969FD" w:rsidP="00A840AF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4"/>
          <w:szCs w:val="24"/>
          <w:lang w:bidi="th-TH"/>
        </w:rPr>
      </w:pPr>
      <w:r w:rsidRPr="005D612B">
        <w:rPr>
          <w:rFonts w:asciiTheme="majorBidi" w:hAnsiTheme="majorBidi" w:cstheme="majorBidi"/>
          <w:sz w:val="24"/>
          <w:szCs w:val="24"/>
          <w:cs/>
          <w:lang w:bidi="th-TH"/>
        </w:rPr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6997B4F3" w14:textId="77777777" w:rsidR="004E246C" w:rsidRPr="005D612B" w:rsidRDefault="004E246C" w:rsidP="00A840AF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4"/>
          <w:szCs w:val="24"/>
          <w:lang w:bidi="th-TH"/>
        </w:rPr>
      </w:pPr>
    </w:p>
    <w:p w14:paraId="0B667FE1" w14:textId="7C05B8AC" w:rsidR="00DE3B82" w:rsidRPr="005D612B" w:rsidRDefault="008969FD" w:rsidP="00A840AF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  <w:r w:rsidRPr="005D612B">
        <w:rPr>
          <w:rFonts w:asciiTheme="majorBidi" w:hAnsiTheme="majorBidi" w:cstheme="majorBidi"/>
          <w:sz w:val="24"/>
          <w:szCs w:val="24"/>
          <w:cs/>
          <w:lang w:bidi="th-TH"/>
        </w:rPr>
        <w:t>กลุ่มบริษัทไม่มีเงินลงทุนในการร่วมค้าที่จดทะเบียนในตลาดหลักทรัพย์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ดังนั้นจึงไม่มีราคาที่เปิดเผยต่อสาธารณชน</w:t>
      </w:r>
    </w:p>
    <w:p w14:paraId="028A9BFE" w14:textId="77777777" w:rsidR="004E246C" w:rsidRPr="005D612B" w:rsidRDefault="004E246C" w:rsidP="00A840AF">
      <w:pPr>
        <w:pStyle w:val="block"/>
        <w:spacing w:after="0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37E6B59" w14:textId="5A00BB5E" w:rsidR="008231EE" w:rsidRPr="005D612B" w:rsidRDefault="00720E68" w:rsidP="007457E4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5D612B">
        <w:rPr>
          <w:rFonts w:asciiTheme="majorBidi" w:hAnsiTheme="majorBidi" w:cstheme="majorBidi"/>
          <w:sz w:val="24"/>
          <w:szCs w:val="24"/>
          <w:lang w:bidi="th-TH"/>
        </w:rPr>
        <w:t xml:space="preserve">* - </w:t>
      </w:r>
      <w:r w:rsidR="007457E4" w:rsidRPr="005D612B">
        <w:rPr>
          <w:rFonts w:asciiTheme="majorBidi" w:hAnsiTheme="majorBidi"/>
          <w:sz w:val="24"/>
          <w:szCs w:val="24"/>
          <w:cs/>
          <w:lang w:bidi="th-TH"/>
        </w:rPr>
        <w:t xml:space="preserve">ในเดือนพฤศจิกายน </w:t>
      </w:r>
      <w:r w:rsidR="00ED41AE" w:rsidRPr="00ED41AE">
        <w:rPr>
          <w:rFonts w:asciiTheme="majorBidi" w:hAnsiTheme="majorBidi" w:cstheme="majorBidi"/>
          <w:sz w:val="24"/>
          <w:szCs w:val="24"/>
          <w:lang w:val="en-US"/>
        </w:rPr>
        <w:t>2562</w:t>
      </w:r>
      <w:r w:rsidR="007457E4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7457E4" w:rsidRPr="005D612B">
        <w:rPr>
          <w:rFonts w:asciiTheme="majorBidi" w:hAnsiTheme="majorBidi"/>
          <w:sz w:val="24"/>
          <w:szCs w:val="24"/>
          <w:cs/>
          <w:lang w:bidi="th-TH"/>
        </w:rPr>
        <w:t>บริษัทย่อยทางอ้อมของบริษัทได้ทำสัญญาซื้อขายหุ้นทั้งหมดในบริษัท พฤกษา เอชดีซี เฮาส์ซิง จำกัด ภายใต้เงินลงทุนในการร่วมค้าทางอ้อม โดยบริษัทย่อยดังกล่าวได้ขายหุ้นทั้งหมดให้แก่คู่สัญญาซึ่งเป็นกิจการที่ไม่เกี่ยวข้องกัน และดำเนินการโอนหุ้น</w:t>
      </w:r>
      <w:r w:rsidR="000E6F2E">
        <w:rPr>
          <w:rFonts w:asciiTheme="majorBidi" w:hAnsiTheme="majorBidi"/>
          <w:sz w:val="24"/>
          <w:szCs w:val="24"/>
          <w:cs/>
          <w:lang w:bidi="th-TH"/>
        </w:rPr>
        <w:t>เสร็จสิ้น</w:t>
      </w:r>
      <w:r w:rsidR="007457E4" w:rsidRPr="005D612B">
        <w:rPr>
          <w:rFonts w:asciiTheme="majorBidi" w:hAnsiTheme="majorBidi"/>
          <w:sz w:val="24"/>
          <w:szCs w:val="24"/>
          <w:cs/>
          <w:lang w:bidi="th-TH"/>
        </w:rPr>
        <w:t xml:space="preserve">เมื่อวันที่ </w:t>
      </w:r>
      <w:r w:rsidR="00ED41AE" w:rsidRPr="00ED41AE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7457E4" w:rsidRPr="005D612B">
        <w:rPr>
          <w:rFonts w:asciiTheme="majorBidi" w:hAnsiTheme="majorBidi" w:cstheme="majorBidi"/>
          <w:sz w:val="24"/>
          <w:szCs w:val="24"/>
        </w:rPr>
        <w:t xml:space="preserve"> </w:t>
      </w:r>
      <w:r w:rsidR="007457E4" w:rsidRPr="005D612B">
        <w:rPr>
          <w:rFonts w:asciiTheme="majorBidi" w:hAnsiTheme="majorBidi"/>
          <w:sz w:val="24"/>
          <w:szCs w:val="24"/>
          <w:cs/>
          <w:lang w:bidi="th-TH"/>
        </w:rPr>
        <w:t xml:space="preserve">พฤศจิกายน </w:t>
      </w:r>
      <w:r w:rsidR="00ED41AE" w:rsidRPr="00ED41AE">
        <w:rPr>
          <w:rFonts w:asciiTheme="majorBidi" w:hAnsiTheme="majorBidi" w:cstheme="majorBidi"/>
          <w:sz w:val="24"/>
          <w:szCs w:val="24"/>
          <w:lang w:val="en-US"/>
        </w:rPr>
        <w:t>2564</w:t>
      </w:r>
    </w:p>
    <w:p w14:paraId="3F94DFB4" w14:textId="3D62CE0D" w:rsidR="00A840AF" w:rsidRPr="005D612B" w:rsidRDefault="00A840AF" w:rsidP="007457E4">
      <w:pPr>
        <w:pStyle w:val="block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A840AF" w:rsidRPr="005D612B" w:rsidSect="004B65D8">
          <w:footerReference w:type="first" r:id="rId14"/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14:paraId="33AEE09C" w14:textId="77777777" w:rsidR="008A3B24" w:rsidRPr="005D612B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lang w:bidi="th-TH"/>
        </w:rPr>
      </w:pPr>
      <w:r w:rsidRPr="005D612B">
        <w:rPr>
          <w:rFonts w:ascii="Angsana New" w:hAnsi="Angsana New"/>
          <w:i/>
          <w:iCs/>
          <w:sz w:val="28"/>
          <w:szCs w:val="28"/>
          <w:cs/>
        </w:rPr>
        <w:lastRenderedPageBreak/>
        <w:t>การซื้อการร่วมค้า</w:t>
      </w:r>
    </w:p>
    <w:p w14:paraId="56EB8202" w14:textId="77777777" w:rsidR="008A3B24" w:rsidRPr="005D612B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E76F8E" w14:textId="131D2406" w:rsidR="008A3B24" w:rsidRPr="005D612B" w:rsidRDefault="008A3B24" w:rsidP="008A3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bookmarkStart w:id="9" w:name="_Hlk71735147"/>
      <w:r w:rsidRPr="005D612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5D612B">
        <w:rPr>
          <w:rFonts w:ascii="Angsana New" w:hAnsi="Angsana New"/>
          <w:sz w:val="28"/>
          <w:szCs w:val="28"/>
          <w:cs/>
        </w:rPr>
        <w:t xml:space="preserve"> บริษัท โรงพยาบาลวิมุต โฮลดิ้ง จำกัด ซึ่งเป็นบริษัทย่อยของบริษัท ได้ซื้อหุ้นและสิทธิออกเสียงรวมเป็นจำนวนร้อยละ </w:t>
      </w:r>
      <w:r w:rsidR="00ED41AE" w:rsidRPr="00ED41AE">
        <w:rPr>
          <w:rFonts w:ascii="Angsana New" w:hAnsi="Angsana New"/>
          <w:sz w:val="28"/>
          <w:szCs w:val="28"/>
        </w:rPr>
        <w:t>51</w:t>
      </w:r>
      <w:r w:rsidRPr="005D612B">
        <w:rPr>
          <w:rFonts w:ascii="Angsana New" w:hAnsi="Angsana New"/>
          <w:sz w:val="28"/>
          <w:szCs w:val="28"/>
          <w:cs/>
        </w:rPr>
        <w:t xml:space="preserve"> ของทุนที่ออกและชำระแล้วของ บริษัท เทพธัญญภา จำกัด โดยประกอบธุรกิจโรงพยาบาล    เทพธารินทร์และถือหุ้นในบริษัทย่อยอีก </w:t>
      </w:r>
      <w:r w:rsidR="00ED41AE" w:rsidRPr="00ED41AE">
        <w:rPr>
          <w:rFonts w:ascii="Angsana New" w:hAnsi="Angsana New"/>
          <w:sz w:val="28"/>
          <w:szCs w:val="28"/>
        </w:rPr>
        <w:t>5</w:t>
      </w:r>
      <w:r w:rsidRPr="005D612B">
        <w:rPr>
          <w:rFonts w:ascii="Angsana New" w:hAnsi="Angsana New"/>
          <w:sz w:val="28"/>
          <w:szCs w:val="28"/>
          <w:cs/>
        </w:rPr>
        <w:t xml:space="preserve"> บริษัท ได้แก่ บริษัท ดีเอ็ม ฟู้ด จำกัด บริษัท แลปพลัส วัน จำกัด บริษัท      อินเตอร์ เวนชัน คอนซัลติ้ง แอท เทพธารินทร์ ฮอสพิทอล จำกัด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บริษัท ศูนย์ทันตกรรมเทพธารินทร์ จำกัด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และบริษัท คอนทัวส์เอ็กซเพรส (ประเทศไทย) จำกัด รายการดังกล่าวถือเป็นเงินลงทุนในการร่วมค้า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สิ่งตอบแทนที่จ่ายซื้อหุ้นเป็น</w:t>
      </w:r>
      <w:r w:rsidRPr="005D612B">
        <w:rPr>
          <w:rFonts w:ascii="Angsana New" w:hAnsi="Angsana New"/>
          <w:sz w:val="28"/>
          <w:szCs w:val="28"/>
        </w:rPr>
        <w:t xml:space="preserve">     </w:t>
      </w:r>
      <w:r w:rsidRPr="005D612B">
        <w:rPr>
          <w:rFonts w:ascii="Angsana New" w:hAnsi="Angsana New"/>
          <w:sz w:val="28"/>
          <w:szCs w:val="28"/>
          <w:cs/>
        </w:rPr>
        <w:t xml:space="preserve">เงินสดจำนวนรวม </w:t>
      </w:r>
      <w:r w:rsidR="00ED41AE" w:rsidRPr="00ED41AE">
        <w:rPr>
          <w:rFonts w:ascii="Angsana New" w:hAnsi="Angsana New"/>
          <w:sz w:val="28"/>
          <w:szCs w:val="28"/>
        </w:rPr>
        <w:t>7</w:t>
      </w:r>
      <w:r w:rsidR="00EA1E04" w:rsidRPr="00EA1E04">
        <w:rPr>
          <w:rFonts w:ascii="Angsana New" w:hAnsi="Angsana New"/>
          <w:sz w:val="28"/>
          <w:szCs w:val="28"/>
        </w:rPr>
        <w:t>0</w:t>
      </w:r>
      <w:r w:rsidR="00ED41AE" w:rsidRPr="00ED41AE">
        <w:rPr>
          <w:rFonts w:ascii="Angsana New" w:hAnsi="Angsana New"/>
          <w:sz w:val="28"/>
          <w:szCs w:val="28"/>
        </w:rPr>
        <w:t>8</w:t>
      </w:r>
      <w:r w:rsidRPr="005D612B">
        <w:rPr>
          <w:rFonts w:ascii="Angsana New" w:hAnsi="Angsana New"/>
          <w:sz w:val="28"/>
          <w:szCs w:val="28"/>
        </w:rPr>
        <w:t>.</w:t>
      </w:r>
      <w:r w:rsidR="00ED41AE" w:rsidRPr="00ED41AE">
        <w:rPr>
          <w:rFonts w:ascii="Angsana New" w:hAnsi="Angsana New"/>
          <w:sz w:val="28"/>
          <w:szCs w:val="28"/>
        </w:rPr>
        <w:t>7</w:t>
      </w:r>
      <w:r w:rsidRPr="005D612B">
        <w:rPr>
          <w:rFonts w:ascii="Angsana New" w:hAnsi="Angsana New"/>
          <w:sz w:val="28"/>
          <w:szCs w:val="28"/>
          <w:cs/>
        </w:rPr>
        <w:t xml:space="preserve"> ล้านบาท </w:t>
      </w:r>
      <w:bookmarkStart w:id="10" w:name="_Hlk77713987"/>
      <w:r w:rsidRPr="005D612B">
        <w:rPr>
          <w:rFonts w:ascii="Angsana New" w:hAnsi="Angsana New"/>
          <w:sz w:val="28"/>
          <w:szCs w:val="28"/>
          <w:cs/>
        </w:rPr>
        <w:t xml:space="preserve">มีต้นทุนที่เกี่ยวข้องกับการซื้อหุ้นเป็นจำนวน </w:t>
      </w:r>
      <w:r w:rsidR="00ED41AE" w:rsidRPr="00ED41AE">
        <w:rPr>
          <w:rFonts w:ascii="Angsana New" w:hAnsi="Angsana New"/>
          <w:sz w:val="28"/>
          <w:szCs w:val="28"/>
        </w:rPr>
        <w:t>15</w:t>
      </w:r>
      <w:r w:rsidRPr="005D612B">
        <w:rPr>
          <w:rFonts w:ascii="Angsana New" w:hAnsi="Angsana New"/>
          <w:sz w:val="28"/>
          <w:szCs w:val="28"/>
        </w:rPr>
        <w:t>.</w:t>
      </w:r>
      <w:r w:rsidR="00ED41AE" w:rsidRPr="00ED41AE">
        <w:rPr>
          <w:rFonts w:ascii="Angsana New" w:hAnsi="Angsana New"/>
          <w:sz w:val="28"/>
          <w:szCs w:val="28"/>
        </w:rPr>
        <w:t>6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ล้านบาท</w:t>
      </w:r>
      <w:bookmarkEnd w:id="10"/>
      <w:r w:rsidRPr="005D612B">
        <w:rPr>
          <w:rFonts w:ascii="Angsana New" w:hAnsi="Angsana New"/>
          <w:sz w:val="28"/>
          <w:szCs w:val="28"/>
          <w:cs/>
        </w:rPr>
        <w:t xml:space="preserve"> และสินทรัพย์สุทธิในมูลค่ายุติธรรมซึ่งประเมินโดยผู้ประเมินอิสระ ตามวิธีส่วนได้เสียร้อยละ </w:t>
      </w:r>
      <w:r w:rsidR="00ED41AE" w:rsidRPr="00ED41AE">
        <w:rPr>
          <w:rFonts w:ascii="Angsana New" w:hAnsi="Angsana New"/>
          <w:sz w:val="28"/>
          <w:szCs w:val="28"/>
        </w:rPr>
        <w:t>51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ที่ได้มาจากการลงทุน สรุปได้ดังนี้</w:t>
      </w:r>
    </w:p>
    <w:bookmarkEnd w:id="9"/>
    <w:p w14:paraId="00AF527D" w14:textId="77777777" w:rsidR="008A3B24" w:rsidRPr="005D612B" w:rsidRDefault="008A3B24" w:rsidP="008A3B2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5378"/>
        <w:gridCol w:w="249"/>
        <w:gridCol w:w="864"/>
        <w:gridCol w:w="248"/>
        <w:gridCol w:w="1169"/>
        <w:gridCol w:w="1380"/>
      </w:tblGrid>
      <w:tr w:rsidR="008A3B24" w:rsidRPr="005D612B" w14:paraId="5C2616B6" w14:textId="77777777" w:rsidTr="0074103E">
        <w:trPr>
          <w:tblHeader/>
        </w:trPr>
        <w:tc>
          <w:tcPr>
            <w:tcW w:w="5378" w:type="dxa"/>
          </w:tcPr>
          <w:p w14:paraId="60FC25DA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49" w:type="dxa"/>
          </w:tcPr>
          <w:p w14:paraId="44450EFD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85CC95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0AA4E8B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381AE9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112DFF2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B24" w:rsidRPr="005D612B" w14:paraId="2C77E88B" w14:textId="77777777" w:rsidTr="0074103E">
        <w:trPr>
          <w:tblHeader/>
        </w:trPr>
        <w:tc>
          <w:tcPr>
            <w:tcW w:w="5378" w:type="dxa"/>
          </w:tcPr>
          <w:p w14:paraId="3C422F1E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216540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DA3AC3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11F7D2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B5CFE3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80" w:type="dxa"/>
          </w:tcPr>
          <w:p w14:paraId="09917666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A3B24" w:rsidRPr="005D612B" w14:paraId="5FF4B375" w14:textId="77777777" w:rsidTr="0074103E">
        <w:trPr>
          <w:trHeight w:val="80"/>
        </w:trPr>
        <w:tc>
          <w:tcPr>
            <w:tcW w:w="5378" w:type="dxa"/>
          </w:tcPr>
          <w:p w14:paraId="0F20ECE6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9" w:type="dxa"/>
          </w:tcPr>
          <w:p w14:paraId="7D2CE33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E15562D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5397C1CE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FF2E448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42CA64E" w14:textId="020E57E0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24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8A3B24" w:rsidRPr="005D612B" w14:paraId="558139AB" w14:textId="77777777" w:rsidTr="0074103E">
        <w:tc>
          <w:tcPr>
            <w:tcW w:w="5378" w:type="dxa"/>
          </w:tcPr>
          <w:p w14:paraId="49958764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49" w:type="dxa"/>
          </w:tcPr>
          <w:p w14:paraId="0877D2C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DE191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E76ABA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9A3129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00CC8D4" w14:textId="6E80AE39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8A3B24" w:rsidRPr="005D612B" w14:paraId="2821AFFB" w14:textId="77777777" w:rsidTr="0074103E">
        <w:tc>
          <w:tcPr>
            <w:tcW w:w="5378" w:type="dxa"/>
          </w:tcPr>
          <w:p w14:paraId="598E27FE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49" w:type="dxa"/>
          </w:tcPr>
          <w:p w14:paraId="3DA1111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718923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4AD338C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39F623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487C873" w14:textId="51226C7A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8A3B24" w:rsidRPr="005D612B" w14:paraId="4E138D5D" w14:textId="77777777" w:rsidTr="0074103E">
        <w:tc>
          <w:tcPr>
            <w:tcW w:w="5378" w:type="dxa"/>
          </w:tcPr>
          <w:p w14:paraId="2F68FF9C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49" w:type="dxa"/>
          </w:tcPr>
          <w:p w14:paraId="6A22CBD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3F25AC8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391918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288F74E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B845090" w14:textId="0D7C9370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A3B24" w:rsidRPr="005D612B" w14:paraId="13920F2D" w14:textId="77777777" w:rsidTr="0074103E">
        <w:tc>
          <w:tcPr>
            <w:tcW w:w="5378" w:type="dxa"/>
          </w:tcPr>
          <w:p w14:paraId="5F22F5BC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49" w:type="dxa"/>
          </w:tcPr>
          <w:p w14:paraId="5B3A1C0A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F52974E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E8365D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1E71FDC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ABDEF4B" w14:textId="75CDDD27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A3B24" w:rsidRPr="005D612B" w14:paraId="30776805" w14:textId="77777777" w:rsidTr="0074103E">
        <w:tc>
          <w:tcPr>
            <w:tcW w:w="5378" w:type="dxa"/>
          </w:tcPr>
          <w:p w14:paraId="655CFFA5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49" w:type="dxa"/>
          </w:tcPr>
          <w:p w14:paraId="3BC8560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F99126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E63B44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209320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5D250ED" w14:textId="47F46843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8A3B24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  <w:tr w:rsidR="008A3B24" w:rsidRPr="005D612B" w14:paraId="56A167B0" w14:textId="77777777" w:rsidTr="0074103E">
        <w:tc>
          <w:tcPr>
            <w:tcW w:w="5378" w:type="dxa"/>
          </w:tcPr>
          <w:p w14:paraId="6FDE4C13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49" w:type="dxa"/>
          </w:tcPr>
          <w:p w14:paraId="3E1960F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EA9216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973E93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EC72A8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9B6D8A0" w14:textId="005DE17A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49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310DD8FB" w14:textId="77777777" w:rsidTr="0074103E">
        <w:tc>
          <w:tcPr>
            <w:tcW w:w="5378" w:type="dxa"/>
          </w:tcPr>
          <w:p w14:paraId="0913A48E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9" w:type="dxa"/>
          </w:tcPr>
          <w:p w14:paraId="519C985A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F8D9A72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66AFAE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127602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E9FBC76" w14:textId="609F4A3C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18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48BBAADF" w14:textId="77777777" w:rsidTr="0074103E">
        <w:tc>
          <w:tcPr>
            <w:tcW w:w="5378" w:type="dxa"/>
          </w:tcPr>
          <w:p w14:paraId="7B49D984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9" w:type="dxa"/>
          </w:tcPr>
          <w:p w14:paraId="5B2A8FF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AE1F00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8C28C66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A90D39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111F39E" w14:textId="5DF64545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8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449BD772" w14:textId="77777777" w:rsidTr="0074103E">
        <w:tc>
          <w:tcPr>
            <w:tcW w:w="5378" w:type="dxa"/>
          </w:tcPr>
          <w:p w14:paraId="629708DF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49" w:type="dxa"/>
          </w:tcPr>
          <w:p w14:paraId="573C476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E8B0B16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735235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C9953A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12A7373" w14:textId="7AEB9AB1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38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75946CAB" w14:textId="77777777" w:rsidTr="0074103E">
        <w:tc>
          <w:tcPr>
            <w:tcW w:w="5378" w:type="dxa"/>
          </w:tcPr>
          <w:p w14:paraId="29A513FF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สินทรัพย์อื่น/(หนี้สินอื่น) - สุทธิ</w:t>
            </w:r>
          </w:p>
        </w:tc>
        <w:tc>
          <w:tcPr>
            <w:tcW w:w="249" w:type="dxa"/>
          </w:tcPr>
          <w:p w14:paraId="3CFCE079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C3C5CB2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42BCF13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7F32B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BCA2904" w14:textId="4E6812B3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5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404ED175" w14:textId="77777777" w:rsidTr="0074103E">
        <w:tc>
          <w:tcPr>
            <w:tcW w:w="5378" w:type="dxa"/>
          </w:tcPr>
          <w:p w14:paraId="5A19E3BD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49" w:type="dxa"/>
          </w:tcPr>
          <w:p w14:paraId="2E42C12C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1F983F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C48391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C27D66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5517052" w14:textId="2A819E45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11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0C7281B8" w14:textId="77777777" w:rsidTr="0074103E">
        <w:tc>
          <w:tcPr>
            <w:tcW w:w="5378" w:type="dxa"/>
          </w:tcPr>
          <w:p w14:paraId="2AC63CEA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49" w:type="dxa"/>
          </w:tcPr>
          <w:p w14:paraId="121B947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71B0FDD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43C766F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E9888C5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CC3BE90" w14:textId="077590CB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A3B24" w:rsidRPr="005D612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629</w:t>
            </w:r>
          </w:p>
        </w:tc>
      </w:tr>
      <w:tr w:rsidR="008A3B24" w:rsidRPr="005D612B" w14:paraId="190D50F8" w14:textId="77777777" w:rsidTr="0074103E">
        <w:tc>
          <w:tcPr>
            <w:tcW w:w="5378" w:type="dxa"/>
          </w:tcPr>
          <w:p w14:paraId="1FE7166F" w14:textId="784DBFFC" w:rsidR="008A3B24" w:rsidRPr="005D612B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5D61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49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7F5468B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441AD1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4699196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A704F0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19555E7" w14:textId="62C837D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798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A3B24" w:rsidRPr="005D612B" w14:paraId="7B13D30E" w14:textId="77777777" w:rsidTr="0074103E">
        <w:tc>
          <w:tcPr>
            <w:tcW w:w="5378" w:type="dxa"/>
          </w:tcPr>
          <w:p w14:paraId="2EE7E99A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รวมสินทรัพย์สุทธิที่ระบุได้ที่ได้มาตามสัดส่วนของการลงทุน</w:t>
            </w:r>
          </w:p>
        </w:tc>
        <w:tc>
          <w:tcPr>
            <w:tcW w:w="249" w:type="dxa"/>
          </w:tcPr>
          <w:p w14:paraId="11F9729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9ACF24E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AD854B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366A5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A9A4347" w14:textId="434F0916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831</w:t>
            </w:r>
          </w:p>
        </w:tc>
      </w:tr>
      <w:tr w:rsidR="008A3B24" w:rsidRPr="005D612B" w14:paraId="744BB037" w14:textId="77777777" w:rsidTr="0074103E">
        <w:tc>
          <w:tcPr>
            <w:tcW w:w="5378" w:type="dxa"/>
          </w:tcPr>
          <w:p w14:paraId="4294BF3D" w14:textId="77777777" w:rsidR="008A3B24" w:rsidRPr="005D612B" w:rsidRDefault="008A3B24" w:rsidP="0074103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249" w:type="dxa"/>
          </w:tcPr>
          <w:p w14:paraId="5F796A7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FF53E6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0E66D41A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9E39A2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4B9D803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3B24" w:rsidRPr="005D612B" w14:paraId="0C33C93B" w14:textId="77777777" w:rsidTr="0074103E">
        <w:tc>
          <w:tcPr>
            <w:tcW w:w="5378" w:type="dxa"/>
          </w:tcPr>
          <w:p w14:paraId="16B414B6" w14:textId="77777777" w:rsidR="008A3B24" w:rsidRPr="005D612B" w:rsidRDefault="008A3B24" w:rsidP="0074103E">
            <w:pPr>
              <w:spacing w:line="240" w:lineRule="auto"/>
              <w:ind w:left="160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มูลค่าชำระ ณ วันซื้อเงินลงทุน</w:t>
            </w:r>
          </w:p>
        </w:tc>
        <w:tc>
          <w:tcPr>
            <w:tcW w:w="249" w:type="dxa"/>
          </w:tcPr>
          <w:p w14:paraId="158B3EC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19F4BFD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D6FBF7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31132D1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5D735B2" w14:textId="17F7E2A5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7</w:t>
            </w:r>
            <w:r w:rsidR="00EA1E04"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A3B24" w:rsidRPr="005D612B" w14:paraId="7FF5336B" w14:textId="77777777" w:rsidTr="0074103E">
        <w:tc>
          <w:tcPr>
            <w:tcW w:w="5378" w:type="dxa"/>
          </w:tcPr>
          <w:p w14:paraId="39BB8E90" w14:textId="77777777" w:rsidR="008A3B24" w:rsidRPr="005D612B" w:rsidRDefault="008A3B24" w:rsidP="0074103E">
            <w:pPr>
              <w:spacing w:line="240" w:lineRule="auto"/>
              <w:ind w:left="160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ต้นทุนในการได้มาซึ่งเงินลงทุน</w:t>
            </w:r>
          </w:p>
        </w:tc>
        <w:tc>
          <w:tcPr>
            <w:tcW w:w="249" w:type="dxa"/>
          </w:tcPr>
          <w:p w14:paraId="6B58F1A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E3B1DC8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4CF26F93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BAF4627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E230149" w14:textId="38BDA36D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8A3B24" w:rsidRPr="005D612B" w14:paraId="6E14A6D8" w14:textId="77777777" w:rsidTr="0074103E">
        <w:tc>
          <w:tcPr>
            <w:tcW w:w="5378" w:type="dxa"/>
          </w:tcPr>
          <w:p w14:paraId="7CC29145" w14:textId="77777777" w:rsidR="008A3B24" w:rsidRPr="005D612B" w:rsidRDefault="008A3B24" w:rsidP="0074103E">
            <w:pPr>
              <w:spacing w:line="240" w:lineRule="auto"/>
              <w:ind w:left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9" w:type="dxa"/>
          </w:tcPr>
          <w:p w14:paraId="4F4BF89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08C30FD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0D4030FB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2A3C334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F84A0AC" w14:textId="379B47F8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725</w:t>
            </w:r>
          </w:p>
        </w:tc>
      </w:tr>
      <w:tr w:rsidR="008A3B24" w:rsidRPr="005D612B" w14:paraId="30010DD2" w14:textId="77777777" w:rsidTr="0074103E">
        <w:tc>
          <w:tcPr>
            <w:tcW w:w="5378" w:type="dxa"/>
          </w:tcPr>
          <w:p w14:paraId="2951ADCC" w14:textId="77777777" w:rsidR="008A3B24" w:rsidRPr="005D612B" w:rsidRDefault="008A3B24" w:rsidP="0074103E">
            <w:pPr>
              <w:spacing w:line="240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รายได้จากส่วนต่างระหว่างมูลค่ายุติธรรมสุทธิของสินทรัพย์และหนี้สินที่ระบุได้ที่สูงกว่าต้นทุนของเงินลงทุน</w:t>
            </w:r>
          </w:p>
        </w:tc>
        <w:tc>
          <w:tcPr>
            <w:tcW w:w="249" w:type="dxa"/>
          </w:tcPr>
          <w:p w14:paraId="3D85325E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9EA1006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37581C8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E00BA10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nil"/>
            </w:tcBorders>
          </w:tcPr>
          <w:p w14:paraId="6CEEBA92" w14:textId="77777777" w:rsidR="008A3B24" w:rsidRPr="005D612B" w:rsidRDefault="008A3B24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786D2D" w14:textId="72D9E048" w:rsidR="008A3B24" w:rsidRPr="005D612B" w:rsidRDefault="00ED41AE" w:rsidP="00741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A1E04" w:rsidRPr="00EA1E0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74CBB067" w14:textId="453B4AF1" w:rsidR="008A3B24" w:rsidRPr="005D612B" w:rsidRDefault="008A3B24" w:rsidP="008A3B2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D56D807" w14:textId="4AF359E0" w:rsidR="003D3838" w:rsidRPr="005D612B" w:rsidRDefault="003D3838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อสังหาริมทรัพย์เพื่อการลงทุน </w:t>
      </w:r>
    </w:p>
    <w:p w14:paraId="17AA6401" w14:textId="77777777" w:rsidR="00FC785B" w:rsidRPr="005D612B" w:rsidRDefault="00FC785B" w:rsidP="00F4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170"/>
        <w:gridCol w:w="270"/>
        <w:gridCol w:w="1170"/>
        <w:gridCol w:w="270"/>
        <w:gridCol w:w="1170"/>
      </w:tblGrid>
      <w:tr w:rsidR="00083649" w:rsidRPr="005D612B" w14:paraId="405F22B9" w14:textId="77777777" w:rsidTr="00083649">
        <w:trPr>
          <w:tblHeader/>
        </w:trPr>
        <w:tc>
          <w:tcPr>
            <w:tcW w:w="5130" w:type="dxa"/>
          </w:tcPr>
          <w:p w14:paraId="7ECB3D92" w14:textId="77777777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5606079E" w14:textId="74C7F8CC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3649" w:rsidRPr="005D612B" w14:paraId="3BC04319" w14:textId="77777777" w:rsidTr="00083649">
        <w:trPr>
          <w:tblHeader/>
        </w:trPr>
        <w:tc>
          <w:tcPr>
            <w:tcW w:w="5130" w:type="dxa"/>
          </w:tcPr>
          <w:p w14:paraId="68F55753" w14:textId="77777777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644FC" w14:textId="77777777" w:rsidR="00083649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723FD6C" w14:textId="15F32104" w:rsidR="00083649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9DDBA73" w14:textId="77777777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8829BB" w14:textId="77777777" w:rsidR="00482A5C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อาคารและ</w:t>
            </w:r>
          </w:p>
          <w:p w14:paraId="0A1824BE" w14:textId="5A0F0037" w:rsidR="00083649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ABDE2CA" w14:textId="10222CAA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DE5A7" w14:textId="77777777" w:rsidR="00083649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1B22EF5" w14:textId="55CBEFDD" w:rsidR="00083649" w:rsidRPr="005D612B" w:rsidRDefault="00083649" w:rsidP="0048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083649" w:rsidRPr="005D612B" w14:paraId="18242B67" w14:textId="77777777" w:rsidTr="00083649">
        <w:trPr>
          <w:tblHeader/>
        </w:trPr>
        <w:tc>
          <w:tcPr>
            <w:tcW w:w="5130" w:type="dxa"/>
          </w:tcPr>
          <w:p w14:paraId="1CC3E362" w14:textId="77777777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21F6E7B7" w14:textId="4B793EFB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83649" w:rsidRPr="005D612B" w14:paraId="0F738230" w14:textId="77777777" w:rsidTr="00083649">
        <w:tc>
          <w:tcPr>
            <w:tcW w:w="5130" w:type="dxa"/>
          </w:tcPr>
          <w:p w14:paraId="3EA1D2AE" w14:textId="77777777" w:rsidR="00083649" w:rsidRPr="005D612B" w:rsidRDefault="00083649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F7F9E3A" w14:textId="77777777" w:rsidR="00083649" w:rsidRPr="005D612B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75CB78" w14:textId="77777777" w:rsidR="00083649" w:rsidRPr="005D612B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2A28A" w14:textId="2E51A6B9" w:rsidR="00083649" w:rsidRPr="005D612B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227733" w14:textId="6F6E1D9A" w:rsidR="00083649" w:rsidRPr="005D612B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C22E4" w14:textId="015DBCD9" w:rsidR="00083649" w:rsidRPr="005D612B" w:rsidRDefault="00083649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6F18" w:rsidRPr="005D612B" w14:paraId="6BA12D0D" w14:textId="77777777" w:rsidTr="00F56F18">
        <w:tc>
          <w:tcPr>
            <w:tcW w:w="5130" w:type="dxa"/>
          </w:tcPr>
          <w:p w14:paraId="5D561A7E" w14:textId="215FC647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7EADCBD" w14:textId="775545EE" w:rsidR="00F56F18" w:rsidRPr="006F45A5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70" w:type="dxa"/>
          </w:tcPr>
          <w:p w14:paraId="0344FACA" w14:textId="77777777" w:rsidR="00F56F18" w:rsidRPr="006F45A5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D01A5C9" w14:textId="6F55E552" w:rsidR="00F56F18" w:rsidRPr="006F45A5" w:rsidRDefault="00362A44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6B6A88" w14:textId="3ED2833E" w:rsidR="00F56F18" w:rsidRPr="006F45A5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43304F" w14:textId="51FD883B" w:rsidR="00F56F18" w:rsidRPr="006F45A5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5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</w:tr>
      <w:tr w:rsidR="00F56F18" w:rsidRPr="005D612B" w14:paraId="0A0D77F8" w14:textId="77777777" w:rsidTr="00F56F18">
        <w:tc>
          <w:tcPr>
            <w:tcW w:w="5130" w:type="dxa"/>
          </w:tcPr>
          <w:p w14:paraId="42A97E5B" w14:textId="51DBADEF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614332" w14:textId="1D4C032F" w:rsidR="00F56F18" w:rsidRPr="005D612B" w:rsidRDefault="00F56F18" w:rsidP="00F56F1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5BC2B5" w14:textId="77777777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49892D" w14:textId="5B406386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34203AA5" w14:textId="77777777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376A7BA" w14:textId="6440FA4C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F56F18" w:rsidRPr="005D612B" w14:paraId="4247E007" w14:textId="77777777" w:rsidTr="00F56F18">
        <w:tc>
          <w:tcPr>
            <w:tcW w:w="5130" w:type="dxa"/>
          </w:tcPr>
          <w:p w14:paraId="214A2A36" w14:textId="3CB3FD63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49130E58" w14:textId="13928336" w:rsidR="00F56F18" w:rsidRPr="005D612B" w:rsidRDefault="00F56F18" w:rsidP="00F56F1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AD7318" w14:textId="77777777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FB03161" w14:textId="45B81099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D7FE042" w14:textId="3341D5B4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5420F0B" w14:textId="595F4BDE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</w:tr>
      <w:tr w:rsidR="00362A44" w:rsidRPr="005D612B" w14:paraId="501C61FB" w14:textId="77777777" w:rsidTr="00F56F18">
        <w:tc>
          <w:tcPr>
            <w:tcW w:w="5130" w:type="dxa"/>
          </w:tcPr>
          <w:p w14:paraId="7D09498D" w14:textId="5D29B5B3" w:rsidR="00362A44" w:rsidRPr="005D612B" w:rsidRDefault="00362A44" w:rsidP="003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6857B3FC" w14:textId="79E45A24" w:rsidR="00362A44" w:rsidRPr="005D612B" w:rsidRDefault="00ED41AE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2A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7A0BDDE" w14:textId="77777777" w:rsidR="00362A44" w:rsidRPr="005D612B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A08FAB" w14:textId="0F536231" w:rsidR="00362A44" w:rsidRPr="00362A44" w:rsidRDefault="00362A44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2A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B4586D" w14:textId="77777777" w:rsidR="00362A44" w:rsidRPr="005D612B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FB14E79" w14:textId="1A3F30FA" w:rsidR="00362A44" w:rsidRPr="005D612B" w:rsidRDefault="00ED41AE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2A4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362A44" w:rsidRPr="005D612B" w14:paraId="5926311E" w14:textId="77777777" w:rsidTr="00F56F18">
        <w:tc>
          <w:tcPr>
            <w:tcW w:w="5130" w:type="dxa"/>
          </w:tcPr>
          <w:p w14:paraId="2D1ABEFA" w14:textId="572F32F1" w:rsidR="00362A44" w:rsidRPr="005D612B" w:rsidRDefault="00362A44" w:rsidP="003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1D37DC" w14:textId="764F659D" w:rsidR="00362A44" w:rsidRPr="005D612B" w:rsidRDefault="00362A44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F4F838" w14:textId="77777777" w:rsidR="00362A44" w:rsidRPr="005D612B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E35B94" w14:textId="3EF3A4BE" w:rsidR="00362A44" w:rsidRPr="005D612B" w:rsidRDefault="00362A44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2A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3D1170" w14:textId="77777777" w:rsidR="00362A44" w:rsidRPr="005D612B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D2B2E8" w14:textId="3D4430D3" w:rsidR="00362A44" w:rsidRPr="005D612B" w:rsidRDefault="00362A44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56F18" w:rsidRPr="005D612B" w14:paraId="49DB86E3" w14:textId="77777777" w:rsidTr="00254F40">
        <w:tc>
          <w:tcPr>
            <w:tcW w:w="5130" w:type="dxa"/>
          </w:tcPr>
          <w:p w14:paraId="5A6A4DE0" w14:textId="6D8DF7FA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CA1B0" w14:textId="2BF5D196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  <w:r w:rsidR="00362A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DD2026C" w14:textId="77777777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4E665A" w14:textId="6893FEE4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6CE32190" w14:textId="25635206" w:rsidR="00F56F18" w:rsidRPr="005D612B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3A6257" w14:textId="49F09A0C" w:rsidR="00F56F18" w:rsidRPr="005D612B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</w:tr>
      <w:tr w:rsidR="00A165C9" w:rsidRPr="005D612B" w14:paraId="0D6C59AD" w14:textId="77777777" w:rsidTr="00083649">
        <w:tc>
          <w:tcPr>
            <w:tcW w:w="5130" w:type="dxa"/>
          </w:tcPr>
          <w:p w14:paraId="636DC532" w14:textId="21D92CFB" w:rsidR="00A165C9" w:rsidRPr="005D612B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</w:tcPr>
          <w:p w14:paraId="1C85A7CE" w14:textId="22B836EF" w:rsidR="00A165C9" w:rsidRPr="00777ADE" w:rsidRDefault="00ED41AE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2A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055F503F" w14:textId="77777777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74CBBC" w14:textId="54F99A16" w:rsidR="00A165C9" w:rsidRPr="00777ADE" w:rsidRDefault="00A165C9" w:rsidP="00777A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196E7F" w14:textId="264D6051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32EAF5" w14:textId="3E5A586B" w:rsidR="00A165C9" w:rsidRPr="00777ADE" w:rsidRDefault="00ED41AE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2A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</w:tr>
      <w:tr w:rsidR="008B4717" w:rsidRPr="005D612B" w14:paraId="2BB8B3D8" w14:textId="77777777" w:rsidTr="00083649">
        <w:tc>
          <w:tcPr>
            <w:tcW w:w="5130" w:type="dxa"/>
          </w:tcPr>
          <w:p w14:paraId="5D7DAE03" w14:textId="4D7A4C6A" w:rsidR="008B4717" w:rsidRPr="005D612B" w:rsidRDefault="008B4717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70" w:type="dxa"/>
          </w:tcPr>
          <w:p w14:paraId="398995A9" w14:textId="73489286" w:rsidR="008B4717" w:rsidRDefault="00C51CF4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3F55CC" w14:textId="77777777" w:rsidR="008B4717" w:rsidRPr="00777ADE" w:rsidRDefault="008B4717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ECB7869" w14:textId="3E4569CA" w:rsidR="008B4717" w:rsidRPr="00777ADE" w:rsidRDefault="00C51CF4" w:rsidP="00777A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D70D04" w14:textId="77777777" w:rsidR="008B4717" w:rsidRPr="00777ADE" w:rsidRDefault="008B4717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B1B2720" w14:textId="6112C256" w:rsidR="008B4717" w:rsidRDefault="00C51CF4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165C9" w:rsidRPr="005D612B" w14:paraId="2D2C4F9F" w14:textId="77777777" w:rsidTr="00254F40">
        <w:tc>
          <w:tcPr>
            <w:tcW w:w="5130" w:type="dxa"/>
          </w:tcPr>
          <w:p w14:paraId="1668976A" w14:textId="239F6649" w:rsidR="00A165C9" w:rsidRPr="005D612B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6A5F2" w14:textId="312733E4" w:rsidR="00A165C9" w:rsidRPr="00777ADE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FEB2F8" w14:textId="77777777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0B0D9" w14:textId="15210A28" w:rsidR="00A165C9" w:rsidRPr="00777ADE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54783D" w14:textId="78B8A9A2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57D7F" w14:textId="70EDF626" w:rsidR="00A165C9" w:rsidRPr="00777ADE" w:rsidRDefault="00A165C9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165C9" w:rsidRPr="005D612B" w14:paraId="23276F0E" w14:textId="77777777" w:rsidTr="00254F40">
        <w:tc>
          <w:tcPr>
            <w:tcW w:w="5130" w:type="dxa"/>
          </w:tcPr>
          <w:p w14:paraId="17F7627A" w14:textId="1B389502" w:rsidR="00A165C9" w:rsidRPr="005D612B" w:rsidRDefault="00A165C9" w:rsidP="00A1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88C3B" w14:textId="099D43AE" w:rsidR="00A165C9" w:rsidRPr="00777ADE" w:rsidRDefault="00ED41AE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165C9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124CB66B" w14:textId="77777777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FBFED2" w14:textId="19EE99BA" w:rsidR="00A165C9" w:rsidRPr="00777ADE" w:rsidRDefault="00ED41AE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055A0521" w14:textId="359D6A19" w:rsidR="00A165C9" w:rsidRPr="00777ADE" w:rsidRDefault="00A165C9" w:rsidP="00A165C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89A263" w14:textId="0C6FDCEF" w:rsidR="00A165C9" w:rsidRPr="00777ADE" w:rsidRDefault="00ED41AE" w:rsidP="00A165C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165C9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</w:t>
            </w:r>
          </w:p>
        </w:tc>
      </w:tr>
      <w:tr w:rsidR="00083649" w:rsidRPr="005D612B" w14:paraId="0CFA043D" w14:textId="77777777" w:rsidTr="00254F40">
        <w:tc>
          <w:tcPr>
            <w:tcW w:w="5130" w:type="dxa"/>
          </w:tcPr>
          <w:p w14:paraId="3ADC43AE" w14:textId="77777777" w:rsidR="00083649" w:rsidRPr="005D612B" w:rsidRDefault="00083649" w:rsidP="006B2D64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0D170C" w14:textId="77777777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A65C67" w14:textId="77777777" w:rsidR="00083649" w:rsidRPr="00777ADE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94CF3F" w14:textId="23FEDE64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5C3C4F" w14:textId="486BB1E7" w:rsidR="00083649" w:rsidRPr="00777ADE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1D2AA7" w14:textId="698368E6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3649" w:rsidRPr="005D612B" w14:paraId="56BCE64C" w14:textId="77777777" w:rsidTr="00083649">
        <w:tc>
          <w:tcPr>
            <w:tcW w:w="5130" w:type="dxa"/>
          </w:tcPr>
          <w:p w14:paraId="6E815B25" w14:textId="1A7042CC" w:rsidR="00083649" w:rsidRPr="005D612B" w:rsidRDefault="0082562B" w:rsidP="0045340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ค่าเสื่อมราคาและ</w:t>
            </w:r>
            <w:r w:rsidR="00083649"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532F45D" w14:textId="77777777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AD67FE" w14:textId="77777777" w:rsidR="00083649" w:rsidRPr="00777ADE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62BE4" w14:textId="20338621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6BCF38" w14:textId="75DF860A" w:rsidR="00083649" w:rsidRPr="00777ADE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2831D" w14:textId="7A828D18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56F18" w:rsidRPr="005D612B" w14:paraId="66A782A2" w14:textId="77777777" w:rsidTr="00F56F18">
        <w:tc>
          <w:tcPr>
            <w:tcW w:w="5130" w:type="dxa"/>
          </w:tcPr>
          <w:p w14:paraId="27DBC7B4" w14:textId="2FC53C56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C9947C5" w14:textId="5BAED056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3FB04659" w14:textId="7777777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42BA69D" w14:textId="09B7F722" w:rsidR="00F56F18" w:rsidRPr="00777ADE" w:rsidRDefault="00F56F18" w:rsidP="00F56F1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A7970E" w14:textId="226E7FDB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8912EB" w14:textId="01826DB8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362A44" w:rsidRPr="005D612B" w14:paraId="3BCDB453" w14:textId="77777777" w:rsidTr="00F56F18">
        <w:tc>
          <w:tcPr>
            <w:tcW w:w="5130" w:type="dxa"/>
          </w:tcPr>
          <w:p w14:paraId="37DF7255" w14:textId="6A35CDFC" w:rsidR="00362A44" w:rsidRPr="005D612B" w:rsidRDefault="00362A44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231EBD1" w14:textId="4CBB7635" w:rsidR="00362A44" w:rsidRPr="00EA1E04" w:rsidRDefault="00362A44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30689A" w14:textId="77777777" w:rsidR="00362A44" w:rsidRPr="00777ADE" w:rsidRDefault="00362A44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C298DD8" w14:textId="142187A2" w:rsidR="00362A44" w:rsidRPr="00777ADE" w:rsidRDefault="00ED41AE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133969F" w14:textId="77777777" w:rsidR="00362A44" w:rsidRPr="00777ADE" w:rsidRDefault="00362A44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26350B" w14:textId="401A713A" w:rsidR="00362A44" w:rsidRPr="00EA1E04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56F18" w:rsidRPr="005D612B" w14:paraId="13395229" w14:textId="77777777" w:rsidTr="00F56F18">
        <w:tc>
          <w:tcPr>
            <w:tcW w:w="5130" w:type="dxa"/>
          </w:tcPr>
          <w:p w14:paraId="2EAF95F5" w14:textId="6CBB3934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21189812" w14:textId="1C2030AD" w:rsidR="00F56F18" w:rsidRPr="00777ADE" w:rsidRDefault="00F56F18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8EA9A1" w14:textId="7777777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0E5D14" w14:textId="708A03E1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D15AF12" w14:textId="7777777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EA011C" w14:textId="6496CB5F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362A44" w:rsidRPr="005D612B" w14:paraId="265AA8C6" w14:textId="77777777" w:rsidTr="00F56F18">
        <w:tc>
          <w:tcPr>
            <w:tcW w:w="5130" w:type="dxa"/>
          </w:tcPr>
          <w:p w14:paraId="1B872B5B" w14:textId="658E6F3B" w:rsidR="00362A44" w:rsidRPr="005D612B" w:rsidRDefault="00362A44" w:rsidP="0036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971023" w14:textId="19FD16F5" w:rsidR="00362A44" w:rsidRPr="00777ADE" w:rsidRDefault="00362A44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D52CC87" w14:textId="77777777" w:rsidR="00362A44" w:rsidRPr="00777ADE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D51A0" w14:textId="39E55CE1" w:rsidR="00362A44" w:rsidRPr="00777ADE" w:rsidRDefault="00362A44" w:rsidP="00362A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14741" w14:textId="77777777" w:rsidR="00362A44" w:rsidRPr="00777ADE" w:rsidRDefault="00362A44" w:rsidP="00362A4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2078A89" w14:textId="7EB1721C" w:rsidR="00362A44" w:rsidRPr="00777ADE" w:rsidRDefault="00362A44" w:rsidP="00362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F56F18" w:rsidRPr="005D612B" w14:paraId="0470B127" w14:textId="77777777" w:rsidTr="00C467D4">
        <w:tc>
          <w:tcPr>
            <w:tcW w:w="5130" w:type="dxa"/>
          </w:tcPr>
          <w:p w14:paraId="434B62B5" w14:textId="40C0F300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22B11" w14:textId="037440F5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7F0D6F5" w14:textId="7777777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74505" w14:textId="3E4651DC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D45152E" w14:textId="19A3956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169C23" w14:textId="468A0AD7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</w:tr>
      <w:tr w:rsidR="006D2935" w:rsidRPr="005D612B" w14:paraId="08A10406" w14:textId="77777777" w:rsidTr="00C467D4">
        <w:tc>
          <w:tcPr>
            <w:tcW w:w="5130" w:type="dxa"/>
          </w:tcPr>
          <w:p w14:paraId="07C0EE14" w14:textId="5FD96CFF" w:rsidR="006D2935" w:rsidRPr="006D2935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935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F7A18A3" w14:textId="53867092" w:rsidR="006D2935" w:rsidRPr="00777ADE" w:rsidRDefault="006D2935" w:rsidP="00777A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0FCE80" w14:textId="77777777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71E190" w14:textId="323D3C2F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AE71BB7" w14:textId="77777777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F1F237C" w14:textId="4FEF9AB2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6D2935" w:rsidRPr="005D612B" w14:paraId="5DF46D8A" w14:textId="77777777" w:rsidTr="00ED39D7">
        <w:tc>
          <w:tcPr>
            <w:tcW w:w="5130" w:type="dxa"/>
          </w:tcPr>
          <w:p w14:paraId="5946052D" w14:textId="197F5A18" w:rsidR="006D2935" w:rsidRPr="005D612B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E024D" w14:textId="1EB284C5" w:rsidR="006D2935" w:rsidRPr="00777ADE" w:rsidRDefault="006D2935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459EDE" w14:textId="77777777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C07E43" w14:textId="0938BDC4" w:rsidR="006D2935" w:rsidRPr="00777ADE" w:rsidRDefault="006D2935" w:rsidP="00777A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190634" w14:textId="68B42A1D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1660A" w14:textId="207B8508" w:rsidR="006D2935" w:rsidRPr="00777ADE" w:rsidRDefault="006D2935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77AD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D2935" w:rsidRPr="005D612B" w14:paraId="6F303C67" w14:textId="77777777" w:rsidTr="00ED39D7">
        <w:tc>
          <w:tcPr>
            <w:tcW w:w="5130" w:type="dxa"/>
          </w:tcPr>
          <w:p w14:paraId="1385C3E0" w14:textId="70359B4A" w:rsidR="006D2935" w:rsidRPr="005D612B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8C7CDE" w14:textId="6ED9C590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69949F45" w14:textId="77777777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C965D2" w14:textId="5880EE95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73F96B0" w14:textId="0DB8C77B" w:rsidR="006D2935" w:rsidRPr="00777ADE" w:rsidRDefault="006D2935" w:rsidP="006D2935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B8375A" w14:textId="6251937E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</w:t>
            </w:r>
          </w:p>
        </w:tc>
      </w:tr>
      <w:tr w:rsidR="00083649" w:rsidRPr="005D612B" w14:paraId="3FAC8219" w14:textId="77777777" w:rsidTr="00ED39D7">
        <w:tc>
          <w:tcPr>
            <w:tcW w:w="5130" w:type="dxa"/>
          </w:tcPr>
          <w:p w14:paraId="288A2AEA" w14:textId="77777777" w:rsidR="00083649" w:rsidRPr="005D612B" w:rsidRDefault="00083649" w:rsidP="006B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F47D2D" w14:textId="77777777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B4F90F" w14:textId="77777777" w:rsidR="00083649" w:rsidRPr="00777ADE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34FDC7" w14:textId="05AF1B3F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A86035" w14:textId="3D53DC3E" w:rsidR="00083649" w:rsidRPr="00777ADE" w:rsidRDefault="00083649" w:rsidP="006B2D6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9D1146" w14:textId="1D84A486" w:rsidR="00083649" w:rsidRPr="00777ADE" w:rsidRDefault="00083649" w:rsidP="006B2D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3649" w:rsidRPr="005D612B" w14:paraId="3D1BA311" w14:textId="77777777" w:rsidTr="00083649">
        <w:tc>
          <w:tcPr>
            <w:tcW w:w="5130" w:type="dxa"/>
          </w:tcPr>
          <w:p w14:paraId="5807C07D" w14:textId="77777777" w:rsidR="00083649" w:rsidRPr="005D612B" w:rsidRDefault="00083649" w:rsidP="00453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E0391F1" w14:textId="77777777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DDB995" w14:textId="77777777" w:rsidR="00083649" w:rsidRPr="00777ADE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F7A03" w14:textId="1EC37EA1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C0C661" w14:textId="6CF8B187" w:rsidR="00083649" w:rsidRPr="00777ADE" w:rsidRDefault="00083649" w:rsidP="0045340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705939" w14:textId="4A7F7538" w:rsidR="00083649" w:rsidRPr="00777ADE" w:rsidRDefault="00083649" w:rsidP="0008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56F18" w:rsidRPr="005D612B" w14:paraId="63B4B8BA" w14:textId="77777777" w:rsidTr="00623BAC">
        <w:tc>
          <w:tcPr>
            <w:tcW w:w="5130" w:type="dxa"/>
          </w:tcPr>
          <w:p w14:paraId="7EA1BB4B" w14:textId="71A8EF75" w:rsidR="00F56F18" w:rsidRPr="005D612B" w:rsidRDefault="00F56F18" w:rsidP="00F5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AEC3E" w14:textId="6898D856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E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C31E5B" w:rsidRPr="00C31E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9B747F0" w14:textId="77777777" w:rsidR="00F56F18" w:rsidRPr="00777ADE" w:rsidRDefault="00F56F18" w:rsidP="00F56F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D05B39" w14:textId="5BC058B7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24FF05E" w14:textId="3EEC0032" w:rsidR="00F56F18" w:rsidRPr="00777ADE" w:rsidRDefault="00F56F18" w:rsidP="00F56F18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9B23AF" w14:textId="46BB3348" w:rsidR="00F56F18" w:rsidRPr="00777ADE" w:rsidRDefault="00ED41AE" w:rsidP="00F56F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719</w:t>
            </w:r>
          </w:p>
        </w:tc>
      </w:tr>
      <w:tr w:rsidR="006D2935" w:rsidRPr="005D612B" w14:paraId="49DC0FD1" w14:textId="77777777" w:rsidTr="00ED39D7">
        <w:tc>
          <w:tcPr>
            <w:tcW w:w="5130" w:type="dxa"/>
          </w:tcPr>
          <w:p w14:paraId="271FB4B4" w14:textId="6F2D8FB2" w:rsidR="006D2935" w:rsidRPr="005D612B" w:rsidRDefault="006D2935" w:rsidP="006D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8FF7EE0" w14:textId="77FF75D8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D2935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7363D2BF" w14:textId="77777777" w:rsidR="006D2935" w:rsidRPr="00777ADE" w:rsidRDefault="006D2935" w:rsidP="006D293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BF52C08" w14:textId="3EF691CF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727B42DD" w14:textId="1A488A7A" w:rsidR="006D2935" w:rsidRPr="00777ADE" w:rsidRDefault="006D2935" w:rsidP="006D293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641DE8" w14:textId="567F6958" w:rsidR="006D2935" w:rsidRPr="00777ADE" w:rsidRDefault="00ED41AE" w:rsidP="006D293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D2935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</w:tr>
    </w:tbl>
    <w:p w14:paraId="1A57AA28" w14:textId="77777777" w:rsidR="00FA03B4" w:rsidRPr="005D612B" w:rsidRDefault="00FA03B4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BE818" w14:textId="77777777" w:rsidR="00DF7F7C" w:rsidRPr="005D612B" w:rsidRDefault="00DF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15BF13" w14:textId="520CBBCF" w:rsidR="00DF7F7C" w:rsidRPr="005D612B" w:rsidRDefault="00DF7F7C" w:rsidP="00DF7F7C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ข้อมูลเกี่ยวกับสัญญาเช่าเปิดเผยในหมายเหตุข้อ </w:t>
      </w:r>
      <w:r w:rsidR="00ED41AE" w:rsidRPr="00ED41AE">
        <w:rPr>
          <w:rFonts w:asciiTheme="majorBidi" w:hAnsiTheme="majorBidi" w:cstheme="majorBidi"/>
          <w:sz w:val="28"/>
          <w:szCs w:val="28"/>
        </w:rPr>
        <w:t>14</w:t>
      </w:r>
    </w:p>
    <w:p w14:paraId="46504519" w14:textId="509D40C6" w:rsidR="00DF7F7C" w:rsidRPr="005D612B" w:rsidRDefault="00DF7F7C" w:rsidP="00DF7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DF7F7C" w:rsidRPr="005D612B" w14:paraId="38D70F90" w14:textId="77777777" w:rsidTr="00D047A6">
        <w:tc>
          <w:tcPr>
            <w:tcW w:w="3870" w:type="dxa"/>
          </w:tcPr>
          <w:p w14:paraId="19C6DF67" w14:textId="77777777" w:rsidR="00DF7F7C" w:rsidRPr="005D612B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7D753134" w14:textId="77777777" w:rsidR="00DF7F7C" w:rsidRPr="005D612B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3EDA057" w14:textId="77777777" w:rsidR="00DF7F7C" w:rsidRPr="005D612B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1E2CD43E" w14:textId="77777777" w:rsidR="00DF7F7C" w:rsidRPr="005D612B" w:rsidRDefault="00DF7F7C" w:rsidP="00D047A6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7F7C" w:rsidRPr="005D612B" w14:paraId="7A477AC3" w14:textId="77777777" w:rsidTr="00D047A6">
        <w:tc>
          <w:tcPr>
            <w:tcW w:w="3870" w:type="dxa"/>
          </w:tcPr>
          <w:p w14:paraId="2D7CD444" w14:textId="1168C272" w:rsidR="00DF7F7C" w:rsidRPr="005D612B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41AE"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28E7FD16" w14:textId="5167485E" w:rsidR="00DF7F7C" w:rsidRPr="005D612B" w:rsidRDefault="00ED41AE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66E4FA4C" w14:textId="77777777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963367C" w14:textId="56DD2943" w:rsidR="00DF7F7C" w:rsidRPr="005D612B" w:rsidRDefault="00ED41AE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6E2E1D11" w14:textId="77777777" w:rsidR="00DF7F7C" w:rsidRPr="005D612B" w:rsidRDefault="00DF7F7C" w:rsidP="00D047A6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7A1E1646" w14:textId="69B6B76D" w:rsidR="00DF7F7C" w:rsidRPr="005D612B" w:rsidRDefault="00ED41AE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6F497A6E" w14:textId="77777777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0EAC9AA" w14:textId="3DB19DC4" w:rsidR="00DF7F7C" w:rsidRPr="005D612B" w:rsidRDefault="00ED41AE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7F7C" w:rsidRPr="005D612B" w14:paraId="771CA4CF" w14:textId="77777777" w:rsidTr="00D047A6">
        <w:tc>
          <w:tcPr>
            <w:tcW w:w="3870" w:type="dxa"/>
          </w:tcPr>
          <w:p w14:paraId="233D7C5C" w14:textId="77777777" w:rsidR="00DF7F7C" w:rsidRPr="005D612B" w:rsidRDefault="00DF7F7C" w:rsidP="00D047A6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08D89018" w14:textId="77777777" w:rsidR="00DF7F7C" w:rsidRPr="005D612B" w:rsidRDefault="00DF7F7C" w:rsidP="00D047A6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F7F7C" w:rsidRPr="005D612B" w14:paraId="3846D0B0" w14:textId="77777777" w:rsidTr="000807F9">
        <w:trPr>
          <w:trHeight w:val="254"/>
        </w:trPr>
        <w:tc>
          <w:tcPr>
            <w:tcW w:w="3870" w:type="dxa"/>
          </w:tcPr>
          <w:p w14:paraId="20EB8CF7" w14:textId="74B463D7" w:rsidR="00DF7F7C" w:rsidRPr="005D612B" w:rsidRDefault="00DF7F7C" w:rsidP="00D047A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107" w:type="dxa"/>
          </w:tcPr>
          <w:p w14:paraId="078BABA3" w14:textId="03D086AC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443FC5" w14:textId="77777777" w:rsidR="00DF7F7C" w:rsidRPr="005D612B" w:rsidRDefault="00DF7F7C" w:rsidP="00D047A6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94F1AD9" w14:textId="640DE329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C5A5BE" w14:textId="77777777" w:rsidR="00DF7F7C" w:rsidRPr="005D612B" w:rsidRDefault="00DF7F7C" w:rsidP="00D047A6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5B741242" w14:textId="5DE6FE7F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ED5C93" w14:textId="77777777" w:rsidR="00DF7F7C" w:rsidRPr="005D612B" w:rsidRDefault="00DF7F7C" w:rsidP="00D047A6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3052AC6" w14:textId="0CB3844C" w:rsidR="00DF7F7C" w:rsidRPr="005D612B" w:rsidRDefault="00DF7F7C" w:rsidP="00D04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ADE" w:rsidRPr="005D612B" w14:paraId="6FACC7C0" w14:textId="77777777" w:rsidTr="00E46F6F">
        <w:tc>
          <w:tcPr>
            <w:tcW w:w="3870" w:type="dxa"/>
          </w:tcPr>
          <w:p w14:paraId="0FC0B2DA" w14:textId="5D58410B" w:rsidR="00777ADE" w:rsidRPr="005D612B" w:rsidRDefault="00777ADE" w:rsidP="00777A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E9A1089" w14:textId="49A4D035" w:rsidR="00777ADE" w:rsidRPr="005D612B" w:rsidRDefault="00AF6FE1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7795294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7461C683" w14:textId="50357D7C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6098C1E" w14:textId="77777777" w:rsidR="00777ADE" w:rsidRPr="005D612B" w:rsidRDefault="00777ADE" w:rsidP="00777ADE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175156E8" w14:textId="1DE6CB1A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67FCD5C" w14:textId="77777777" w:rsidR="00777ADE" w:rsidRPr="005D612B" w:rsidRDefault="00777ADE" w:rsidP="00777AD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0FF61C6A" w14:textId="36CEB966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9B9BF79" w14:textId="77777777" w:rsidR="006377B6" w:rsidRPr="005D612B" w:rsidRDefault="006377B6" w:rsidP="00F17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0278338" w14:textId="1E8CDE82" w:rsidR="001E6E6E" w:rsidRPr="005D612B" w:rsidRDefault="009102CC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A16F16" w:rsidRPr="005D612B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F6458A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633</w:t>
      </w:r>
      <w:r w:rsidR="00E56D5A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F6458A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993</w:t>
      </w:r>
      <w:r w:rsidR="00E56D5A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ประเมินราคาโดยผู้ประเมินราคาอิสระโดยพิจารณาราคาตาม</w:t>
      </w:r>
      <w:r w:rsidR="00A16F16" w:rsidRPr="005D612B">
        <w:rPr>
          <w:rFonts w:asciiTheme="majorBidi" w:hAnsiTheme="majorBidi" w:cstheme="majorBidi"/>
          <w:sz w:val="28"/>
          <w:szCs w:val="28"/>
          <w:cs/>
        </w:rPr>
        <w:t>เกณฑ์ราคาตลาดของสินทรัพย์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7E69" w:rsidRPr="005D612B">
        <w:rPr>
          <w:rFonts w:asciiTheme="majorBidi" w:hAnsiTheme="majorBidi" w:cstheme="majorBidi"/>
          <w:sz w:val="28"/>
          <w:szCs w:val="28"/>
          <w:cs/>
        </w:rPr>
        <w:t>โดย</w:t>
      </w:r>
      <w:r w:rsidR="00A52AF6" w:rsidRPr="005D612B">
        <w:rPr>
          <w:rFonts w:asciiTheme="majorBidi" w:hAnsiTheme="majorBidi" w:cstheme="majorBidi"/>
          <w:sz w:val="28"/>
          <w:szCs w:val="28"/>
          <w:cs/>
        </w:rPr>
        <w:t>มี</w:t>
      </w:r>
      <w:r w:rsidR="00D37E69" w:rsidRPr="005D612B">
        <w:rPr>
          <w:rFonts w:asciiTheme="majorBidi" w:hAnsiTheme="majorBidi" w:cstheme="majorBidi"/>
          <w:sz w:val="28"/>
          <w:szCs w:val="28"/>
          <w:cs/>
        </w:rPr>
        <w:t xml:space="preserve">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</w:p>
    <w:p w14:paraId="76E1C824" w14:textId="77777777" w:rsidR="00C02BA7" w:rsidRPr="005D612B" w:rsidRDefault="00C02BA7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C81440" w14:textId="21925102" w:rsidR="00825300" w:rsidRPr="005D612B" w:rsidRDefault="00A42D83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</w:t>
      </w:r>
      <w:r w:rsidR="001A4542" w:rsidRPr="005D612B">
        <w:rPr>
          <w:rFonts w:asciiTheme="majorBidi" w:hAnsiTheme="majorBidi" w:cstheme="majorBidi"/>
          <w:sz w:val="28"/>
          <w:szCs w:val="28"/>
          <w:cs/>
        </w:rPr>
        <w:t xml:space="preserve"> และที่ดิน</w:t>
      </w:r>
      <w:r w:rsidR="00EC0016" w:rsidRPr="005D612B">
        <w:rPr>
          <w:rFonts w:asciiTheme="majorBidi" w:hAnsiTheme="majorBidi" w:cstheme="majorBidi"/>
          <w:sz w:val="28"/>
          <w:szCs w:val="28"/>
          <w:cs/>
        </w:rPr>
        <w:t>และอาคาร</w:t>
      </w:r>
      <w:r w:rsidR="00081606" w:rsidRPr="005D612B">
        <w:rPr>
          <w:rFonts w:asciiTheme="majorBidi" w:hAnsiTheme="majorBidi" w:cstheme="majorBidi"/>
          <w:sz w:val="28"/>
          <w:szCs w:val="28"/>
          <w:cs/>
        </w:rPr>
        <w:t>เพื่อให้เช่า</w:t>
      </w:r>
    </w:p>
    <w:p w14:paraId="6CBDA8CC" w14:textId="77777777" w:rsidR="00C361F6" w:rsidRPr="005D612B" w:rsidRDefault="00C361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  <w:sectPr w:rsidR="00C361F6" w:rsidRPr="005D612B" w:rsidSect="007955EB">
          <w:footerReference w:type="first" r:id="rId15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right" w:tblpY="722"/>
        <w:tblW w:w="14043" w:type="dxa"/>
        <w:tblLayout w:type="fixed"/>
        <w:tblLook w:val="01E0" w:firstRow="1" w:lastRow="1" w:firstColumn="1" w:lastColumn="1" w:noHBand="0" w:noVBand="0"/>
      </w:tblPr>
      <w:tblGrid>
        <w:gridCol w:w="2553"/>
        <w:gridCol w:w="1052"/>
        <w:gridCol w:w="236"/>
        <w:gridCol w:w="950"/>
        <w:gridCol w:w="236"/>
        <w:gridCol w:w="1035"/>
        <w:gridCol w:w="236"/>
        <w:gridCol w:w="1036"/>
        <w:gridCol w:w="236"/>
        <w:gridCol w:w="1029"/>
        <w:gridCol w:w="236"/>
        <w:gridCol w:w="1087"/>
        <w:gridCol w:w="236"/>
        <w:gridCol w:w="955"/>
        <w:gridCol w:w="236"/>
        <w:gridCol w:w="1285"/>
        <w:gridCol w:w="236"/>
        <w:gridCol w:w="1173"/>
      </w:tblGrid>
      <w:tr w:rsidR="006E6F9F" w:rsidRPr="005D612B" w14:paraId="4610B072" w14:textId="77777777" w:rsidTr="006E6F9F">
        <w:trPr>
          <w:trHeight w:val="358"/>
        </w:trPr>
        <w:tc>
          <w:tcPr>
            <w:tcW w:w="2553" w:type="dxa"/>
          </w:tcPr>
          <w:p w14:paraId="6F530A7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0" w:type="dxa"/>
            <w:gridSpan w:val="17"/>
          </w:tcPr>
          <w:p w14:paraId="5FC5E5E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6F9F" w:rsidRPr="005D612B" w14:paraId="0980BEAE" w14:textId="77777777" w:rsidTr="006E6F9F">
        <w:trPr>
          <w:trHeight w:val="345"/>
        </w:trPr>
        <w:tc>
          <w:tcPr>
            <w:tcW w:w="2553" w:type="dxa"/>
          </w:tcPr>
          <w:p w14:paraId="094DD8B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A807D8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5CD76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4AC11E3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188B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ED7833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0C20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FB118A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AC34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FF1B4F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6B8101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E4F251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DD2A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D97CDA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8555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21AF62E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72A98F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9DFCB2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7D70D8D3" w14:textId="77777777" w:rsidTr="006E6F9F">
        <w:trPr>
          <w:trHeight w:val="358"/>
        </w:trPr>
        <w:tc>
          <w:tcPr>
            <w:tcW w:w="2553" w:type="dxa"/>
          </w:tcPr>
          <w:p w14:paraId="2B1FDF3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0C24DA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A5E0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29671D2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3D511F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50200E0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36" w:type="dxa"/>
          </w:tcPr>
          <w:p w14:paraId="78C7B50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077CE9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E429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28C6CE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14:paraId="603989B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A642D9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6902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844801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F278A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F0B5C0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21D6960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046F6A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04E6CC60" w14:textId="77777777" w:rsidTr="006E6F9F">
        <w:trPr>
          <w:trHeight w:val="345"/>
        </w:trPr>
        <w:tc>
          <w:tcPr>
            <w:tcW w:w="2553" w:type="dxa"/>
          </w:tcPr>
          <w:p w14:paraId="6D3B226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0A34D6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63DCC0E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26E24ED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36" w:type="dxa"/>
          </w:tcPr>
          <w:p w14:paraId="52F85D6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1D2458E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1673E5B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773FAB9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60A6961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1D9199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30B8A8C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372EAC6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498154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974167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D868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16EB99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0FD2B9D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22F1FE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20A22A23" w14:textId="77777777" w:rsidTr="006E6F9F">
        <w:trPr>
          <w:trHeight w:val="345"/>
        </w:trPr>
        <w:tc>
          <w:tcPr>
            <w:tcW w:w="2553" w:type="dxa"/>
          </w:tcPr>
          <w:p w14:paraId="253B419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6D506E0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419AB44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670348B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36" w:type="dxa"/>
          </w:tcPr>
          <w:p w14:paraId="040A239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140378A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36" w:type="dxa"/>
          </w:tcPr>
          <w:p w14:paraId="64374AC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383C4DB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7C7D6F3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321859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80F23F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7E3651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59A908B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44BFBED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0B0891E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D1F7F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C22057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039489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6F9F" w:rsidRPr="005D612B" w14:paraId="3E8762D3" w14:textId="77777777" w:rsidTr="006E6F9F">
        <w:trPr>
          <w:trHeight w:val="371"/>
        </w:trPr>
        <w:tc>
          <w:tcPr>
            <w:tcW w:w="2553" w:type="dxa"/>
          </w:tcPr>
          <w:p w14:paraId="0837486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90" w:type="dxa"/>
            <w:gridSpan w:val="17"/>
          </w:tcPr>
          <w:p w14:paraId="4BE22A8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6F9F" w:rsidRPr="005D612B" w14:paraId="4521A976" w14:textId="77777777" w:rsidTr="006E6F9F">
        <w:trPr>
          <w:trHeight w:val="371"/>
        </w:trPr>
        <w:tc>
          <w:tcPr>
            <w:tcW w:w="4791" w:type="dxa"/>
            <w:gridSpan w:val="4"/>
          </w:tcPr>
          <w:p w14:paraId="6AE71F4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3FA8C75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F3D32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F97A9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</w:tcPr>
          <w:p w14:paraId="19E15F8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B9CDB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1C5D685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78589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11EAD52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FED84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63BD249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0AEC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AF16C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90F5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169DF73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F9F" w:rsidRPr="005D612B" w14:paraId="31A9B105" w14:textId="77777777" w:rsidTr="006E6F9F">
        <w:trPr>
          <w:trHeight w:val="384"/>
        </w:trPr>
        <w:tc>
          <w:tcPr>
            <w:tcW w:w="2553" w:type="dxa"/>
          </w:tcPr>
          <w:p w14:paraId="376EDB5A" w14:textId="539A530C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2" w:type="dxa"/>
          </w:tcPr>
          <w:p w14:paraId="32E1CA1D" w14:textId="1B0DD097" w:rsidR="006E6F9F" w:rsidRPr="005D612B" w:rsidRDefault="00ED41AE" w:rsidP="00230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36" w:type="dxa"/>
          </w:tcPr>
          <w:p w14:paraId="1B1379C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5338675" w14:textId="5D3237C8" w:rsidR="006E6F9F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236" w:type="dxa"/>
          </w:tcPr>
          <w:p w14:paraId="34BA151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1C6E97E" w14:textId="28A51AC1" w:rsidR="006E6F9F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F8691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2E40A18" w14:textId="20A2679E" w:rsidR="006E6F9F" w:rsidRPr="005D612B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E6F9F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236" w:type="dxa"/>
          </w:tcPr>
          <w:p w14:paraId="21640EC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6982D95" w14:textId="43C677AE" w:rsidR="006E6F9F" w:rsidRPr="005D612B" w:rsidRDefault="00ED41AE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7196A9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51A3AC7" w14:textId="22464FB8" w:rsidR="006E6F9F" w:rsidRPr="005D612B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A4DD90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78BE198" w14:textId="04722DC8" w:rsidR="006E6F9F" w:rsidRPr="005D612B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5C5A6E51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446FB0F" w14:textId="47B5ADE0" w:rsidR="006E6F9F" w:rsidRPr="005D612B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21A3BE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379C5E5" w14:textId="596A1909" w:rsidR="006E6F9F" w:rsidRPr="005D612B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E6F9F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6B2FEE" w:rsidRPr="005D612B" w14:paraId="58D760CE" w14:textId="77777777" w:rsidTr="006E6F9F">
        <w:trPr>
          <w:trHeight w:val="384"/>
        </w:trPr>
        <w:tc>
          <w:tcPr>
            <w:tcW w:w="2553" w:type="dxa"/>
          </w:tcPr>
          <w:p w14:paraId="55F8DA97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52" w:type="dxa"/>
          </w:tcPr>
          <w:p w14:paraId="46E6C186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9B1663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1B68C3C" w14:textId="2EDD5194" w:rsidR="006B2FEE" w:rsidRPr="006B2FEE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32EC372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0CCA9A" w14:textId="77828282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535C9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D3091" w14:textId="37AAF92F" w:rsidR="006B2FEE" w:rsidRPr="000D741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82D0EA2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3971C2B" w14:textId="33B04527" w:rsidR="006B2FEE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72063C1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09FBD8D" w14:textId="77777777" w:rsidR="006B2FEE" w:rsidRPr="005D612B" w:rsidRDefault="006B2FE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37AD47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1FF5B94" w14:textId="65884D60" w:rsidR="006B2FEE" w:rsidRPr="00693909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C690DFD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54A78DA" w14:textId="3D798A38" w:rsidR="006B2FEE" w:rsidRPr="00693909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2FEE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250B2A26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85CBD4F" w14:textId="36EAC255" w:rsidR="006B2FEE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B2FEE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6B2FEE" w:rsidRPr="005D612B" w14:paraId="68D042D0" w14:textId="77777777" w:rsidTr="009356B5">
        <w:trPr>
          <w:trHeight w:val="371"/>
        </w:trPr>
        <w:tc>
          <w:tcPr>
            <w:tcW w:w="2553" w:type="dxa"/>
          </w:tcPr>
          <w:p w14:paraId="59A9A842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52" w:type="dxa"/>
          </w:tcPr>
          <w:p w14:paraId="5CA8DB9E" w14:textId="2874D7FF" w:rsidR="006B2FEE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54FE2EF6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65C8928" w14:textId="5E1B1BB5" w:rsidR="006B2FEE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17068BB1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129B5B4" w14:textId="74A9B9C6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2CA144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33396AE" w14:textId="72A842F5" w:rsidR="006B2FEE" w:rsidRPr="005D612B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D28570B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FA025ED" w14:textId="60F2A10F" w:rsidR="006B2FEE" w:rsidRPr="005D612B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DDBC246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2B8D4B8" w14:textId="77777777" w:rsidR="006B2FEE" w:rsidRPr="005D612B" w:rsidRDefault="006B2FE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C54FCB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792D406" w14:textId="77777777" w:rsidR="006B2FEE" w:rsidRPr="005D612B" w:rsidRDefault="006B2FE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CBA46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CE2BA4A" w14:textId="3F71851D" w:rsidR="006B2FEE" w:rsidRPr="005D612B" w:rsidRDefault="006B2FE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117ED4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73B4B9A" w14:textId="54B79279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2FEE" w:rsidRPr="005D612B" w14:paraId="57B610CA" w14:textId="77777777" w:rsidTr="009356B5">
        <w:trPr>
          <w:trHeight w:val="384"/>
        </w:trPr>
        <w:tc>
          <w:tcPr>
            <w:tcW w:w="2553" w:type="dxa"/>
          </w:tcPr>
          <w:p w14:paraId="18A006AC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2" w:type="dxa"/>
          </w:tcPr>
          <w:p w14:paraId="4E2CB78B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A3F24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</w:tcPr>
          <w:p w14:paraId="66A51447" w14:textId="0EA4F8DF" w:rsidR="006B2FEE" w:rsidRPr="005D612B" w:rsidRDefault="006B2FEE" w:rsidP="00C7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07DD94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6CC6549" w14:textId="39F7E972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67849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2516F65" w14:textId="09748AE9" w:rsidR="006B2FEE" w:rsidRPr="005D612B" w:rsidRDefault="006B2FE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92B5EAA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FDB8BF4" w14:textId="3A84EC81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94F491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1775237" w14:textId="77777777" w:rsidR="006B2FEE" w:rsidRPr="005D612B" w:rsidRDefault="006B2FE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99E545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FFD4103" w14:textId="655FB75C" w:rsidR="006B2FEE" w:rsidRPr="005D612B" w:rsidRDefault="006B2FE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1B3EBB9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E671E08" w14:textId="77777777" w:rsidR="006B2FEE" w:rsidRPr="005D612B" w:rsidRDefault="006B2FE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F7DC44" w14:textId="77777777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3CA01DB" w14:textId="249A3A9A" w:rsidR="006B2FEE" w:rsidRPr="005D612B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F9F" w:rsidRPr="005D612B" w14:paraId="5D1DEDF4" w14:textId="77777777" w:rsidTr="009356B5">
        <w:trPr>
          <w:trHeight w:val="371"/>
        </w:trPr>
        <w:tc>
          <w:tcPr>
            <w:tcW w:w="2553" w:type="dxa"/>
          </w:tcPr>
          <w:p w14:paraId="7EAEF43D" w14:textId="494B320D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18DCC6B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C02C6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F734D2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52D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4CB1BB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2D6AF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6522A89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AA07A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EF4CCAF" w14:textId="77777777" w:rsidR="006E6F9F" w:rsidRPr="005D612B" w:rsidRDefault="006E6F9F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5D642A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9D86C3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C1C0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018AF15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83E3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65787A5" w14:textId="77777777" w:rsidR="006E6F9F" w:rsidRPr="005D612B" w:rsidRDefault="006E6F9F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98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B84B4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A1EDD5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2FEE" w:rsidRPr="005D612B" w14:paraId="58EA2AD8" w14:textId="77777777" w:rsidTr="00E912C5">
        <w:trPr>
          <w:trHeight w:val="384"/>
        </w:trPr>
        <w:tc>
          <w:tcPr>
            <w:tcW w:w="2553" w:type="dxa"/>
            <w:shd w:val="clear" w:color="auto" w:fill="auto"/>
          </w:tcPr>
          <w:p w14:paraId="603E8EF1" w14:textId="7E15571F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2" w:type="dxa"/>
            <w:shd w:val="clear" w:color="auto" w:fill="auto"/>
          </w:tcPr>
          <w:p w14:paraId="5AFEA391" w14:textId="2B9D5BB6" w:rsidR="006B2FEE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841</w:t>
            </w:r>
          </w:p>
        </w:tc>
        <w:tc>
          <w:tcPr>
            <w:tcW w:w="236" w:type="dxa"/>
            <w:shd w:val="clear" w:color="auto" w:fill="auto"/>
          </w:tcPr>
          <w:p w14:paraId="75D5E0B7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</w:tcPr>
          <w:p w14:paraId="291AD407" w14:textId="6A58D623" w:rsidR="006B2FEE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36" w:type="dxa"/>
            <w:shd w:val="clear" w:color="auto" w:fill="auto"/>
          </w:tcPr>
          <w:p w14:paraId="0544DAA7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D84DE6F" w14:textId="5FE6FFC6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5610C8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59CE94EF" w14:textId="6549DA79" w:rsidR="006B2FEE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65346B37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7020761" w14:textId="24DF115F" w:rsidR="006B2FEE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13E1EB62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D0FCB97" w14:textId="2592A97C" w:rsidR="006B2FEE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2025A83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6F573AB0" w14:textId="63A9E61C" w:rsidR="006B2FEE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00736FBF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792A4F6" w14:textId="447C9BAD" w:rsidR="006B2FEE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  <w:shd w:val="clear" w:color="auto" w:fill="auto"/>
          </w:tcPr>
          <w:p w14:paraId="7FCF6282" w14:textId="77777777" w:rsidR="006B2FEE" w:rsidRPr="00E912C5" w:rsidRDefault="006B2FE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203052B" w14:textId="1FF4B47F" w:rsidR="006B2FEE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</w:tr>
      <w:tr w:rsidR="000D7415" w:rsidRPr="005D612B" w14:paraId="4272535A" w14:textId="77777777" w:rsidTr="00E912C5">
        <w:trPr>
          <w:trHeight w:val="371"/>
        </w:trPr>
        <w:tc>
          <w:tcPr>
            <w:tcW w:w="2553" w:type="dxa"/>
            <w:shd w:val="clear" w:color="auto" w:fill="auto"/>
          </w:tcPr>
          <w:p w14:paraId="2A7A93B6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52" w:type="dxa"/>
            <w:shd w:val="clear" w:color="auto" w:fill="auto"/>
          </w:tcPr>
          <w:p w14:paraId="3B816E88" w14:textId="6C9F711E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7A20D5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</w:tcPr>
          <w:p w14:paraId="3B4A8BE2" w14:textId="2F56DE9E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5245C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2B0AD4C" w14:textId="600DE135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  <w:shd w:val="clear" w:color="auto" w:fill="auto"/>
          </w:tcPr>
          <w:p w14:paraId="3EF50836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5948E405" w14:textId="6A6640B7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C607CF0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7CA5FD51" w14:textId="6E4A0319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06F40F7B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C028952" w14:textId="226EA4F5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AEBFF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031C9458" w14:textId="4626BC12" w:rsidR="000D7415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A73AD5C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2CEA7DF" w14:textId="172B39D9" w:rsidR="000D7415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E912C5" w:rsidRPr="00E912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0AF3C0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835C924" w14:textId="394AD55F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E912C5" w:rsidRPr="00E912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D7415" w:rsidRPr="005D612B" w14:paraId="585CF296" w14:textId="77777777" w:rsidTr="00E912C5">
        <w:trPr>
          <w:trHeight w:val="371"/>
        </w:trPr>
        <w:tc>
          <w:tcPr>
            <w:tcW w:w="2553" w:type="dxa"/>
            <w:shd w:val="clear" w:color="auto" w:fill="auto"/>
          </w:tcPr>
          <w:p w14:paraId="36F4857A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052" w:type="dxa"/>
            <w:shd w:val="clear" w:color="auto" w:fill="auto"/>
          </w:tcPr>
          <w:p w14:paraId="5DB174BB" w14:textId="25693686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BD81AD9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</w:tcPr>
          <w:p w14:paraId="2C8AECC5" w14:textId="0597DD5B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7415" w:rsidRPr="00E91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35E0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AA17CF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0603CA9" w14:textId="461FFE5E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6703FEC7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1F51FAE7" w14:textId="07602C38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36" w:type="dxa"/>
            <w:shd w:val="clear" w:color="auto" w:fill="auto"/>
          </w:tcPr>
          <w:p w14:paraId="271324E5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47B28C7" w14:textId="3343C531" w:rsidR="000D7415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3D82DFD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376918A1" w14:textId="6A2573C9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E2AA89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73B51FA2" w14:textId="58E7D8F4" w:rsidR="000D7415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68B9034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3327C23B" w14:textId="53956D74" w:rsidR="000D7415" w:rsidRPr="00E912C5" w:rsidRDefault="00693909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912C5" w:rsidRPr="00E912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75312C6" w14:textId="77777777" w:rsidR="000D7415" w:rsidRPr="00E912C5" w:rsidRDefault="000D7415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903F864" w14:textId="4F7F1D57" w:rsidR="000D7415" w:rsidRPr="00E912C5" w:rsidRDefault="00693909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D7556" w:rsidRPr="00E912C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6977" w:rsidRPr="005D612B" w14:paraId="55E4CDE8" w14:textId="77777777" w:rsidTr="00E912C5">
        <w:trPr>
          <w:trHeight w:val="384"/>
        </w:trPr>
        <w:tc>
          <w:tcPr>
            <w:tcW w:w="2553" w:type="dxa"/>
            <w:shd w:val="clear" w:color="auto" w:fill="auto"/>
          </w:tcPr>
          <w:p w14:paraId="00D351AB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2" w:type="dxa"/>
            <w:shd w:val="clear" w:color="auto" w:fill="auto"/>
          </w:tcPr>
          <w:p w14:paraId="45F0B32F" w14:textId="21BB5BD0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6F668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shd w:val="clear" w:color="auto" w:fill="auto"/>
          </w:tcPr>
          <w:p w14:paraId="11F7BB0B" w14:textId="005F7584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CF3E81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49DCCD5" w14:textId="5498ADE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C7C56C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7EED82FE" w14:textId="633313A2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C74467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0F98269F" w14:textId="613C0F53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0E5756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50395336" w14:textId="2A93CB49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A17B5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49AC5378" w14:textId="06AB0845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0AFED4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07DEFBDD" w14:textId="4D617676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70EFAE" w14:textId="77777777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7A7A7FF" w14:textId="16BD9391" w:rsidR="005E6977" w:rsidRPr="00E912C5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912C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E912C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F9F" w:rsidRPr="005D612B" w14:paraId="113C7FF1" w14:textId="77777777" w:rsidTr="00E912C5">
        <w:trPr>
          <w:trHeight w:val="371"/>
        </w:trPr>
        <w:tc>
          <w:tcPr>
            <w:tcW w:w="2553" w:type="dxa"/>
            <w:shd w:val="clear" w:color="auto" w:fill="auto"/>
          </w:tcPr>
          <w:p w14:paraId="45BC292E" w14:textId="0952B5F9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492C4" w14:textId="2214685A" w:rsidR="006E6F9F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236" w:type="dxa"/>
            <w:shd w:val="clear" w:color="auto" w:fill="auto"/>
          </w:tcPr>
          <w:p w14:paraId="1EFF46DE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E6813" w14:textId="41D37CD4" w:rsidR="006E6F9F" w:rsidRPr="00E912C5" w:rsidRDefault="00ED41AE" w:rsidP="006B2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B2FEE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3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4FB67EF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F1D28" w14:textId="308A5936" w:rsidR="006E6F9F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EA1E04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39E5F7F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26E6B" w14:textId="123DCF75" w:rsidR="006E6F9F" w:rsidRPr="00E912C5" w:rsidRDefault="00ED41AE" w:rsidP="000D7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D7415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3712CC33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08562" w14:textId="10B545EE" w:rsidR="006E6F9F" w:rsidRPr="00E912C5" w:rsidRDefault="00ED41AE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36" w:type="dxa"/>
            <w:shd w:val="clear" w:color="auto" w:fill="auto"/>
          </w:tcPr>
          <w:p w14:paraId="4B79FE08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3554C" w14:textId="164ADC13" w:rsidR="006E6F9F" w:rsidRPr="00E912C5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5ABBF6A9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2981E" w14:textId="45BB973D" w:rsidR="006E6F9F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30C2B83A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5054" w14:textId="59894AFD" w:rsidR="006E6F9F" w:rsidRPr="00E912C5" w:rsidRDefault="00ED41AE" w:rsidP="00693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74707663" w14:textId="77777777" w:rsidR="006E6F9F" w:rsidRPr="00E912C5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AA5EF" w14:textId="1F017FDE" w:rsidR="006E6F9F" w:rsidRPr="00E912C5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93909"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12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3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1DA81B1A" w14:textId="15E07EF1" w:rsidR="00A7207C" w:rsidRPr="005D612B" w:rsidRDefault="009D0D41" w:rsidP="006E6F9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5524825F" w14:textId="77777777" w:rsidR="00A829AE" w:rsidRPr="005D612B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sz w:val="28"/>
          <w:szCs w:val="28"/>
        </w:rPr>
        <w:br w:type="page"/>
      </w:r>
    </w:p>
    <w:tbl>
      <w:tblPr>
        <w:tblW w:w="14043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553"/>
        <w:gridCol w:w="1052"/>
        <w:gridCol w:w="236"/>
        <w:gridCol w:w="950"/>
        <w:gridCol w:w="236"/>
        <w:gridCol w:w="1035"/>
        <w:gridCol w:w="236"/>
        <w:gridCol w:w="1036"/>
        <w:gridCol w:w="236"/>
        <w:gridCol w:w="1029"/>
        <w:gridCol w:w="236"/>
        <w:gridCol w:w="1087"/>
        <w:gridCol w:w="236"/>
        <w:gridCol w:w="955"/>
        <w:gridCol w:w="236"/>
        <w:gridCol w:w="1285"/>
        <w:gridCol w:w="236"/>
        <w:gridCol w:w="1173"/>
      </w:tblGrid>
      <w:tr w:rsidR="006E6F9F" w:rsidRPr="005D612B" w14:paraId="307213D7" w14:textId="77777777" w:rsidTr="006E6F9F">
        <w:trPr>
          <w:trHeight w:val="358"/>
        </w:trPr>
        <w:tc>
          <w:tcPr>
            <w:tcW w:w="2553" w:type="dxa"/>
          </w:tcPr>
          <w:p w14:paraId="5C2F11B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0" w:type="dxa"/>
            <w:gridSpan w:val="17"/>
          </w:tcPr>
          <w:p w14:paraId="14C6FA0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6F9F" w:rsidRPr="005D612B" w14:paraId="37AE128F" w14:textId="77777777" w:rsidTr="006E6F9F">
        <w:trPr>
          <w:trHeight w:val="345"/>
        </w:trPr>
        <w:tc>
          <w:tcPr>
            <w:tcW w:w="2553" w:type="dxa"/>
          </w:tcPr>
          <w:p w14:paraId="236FF54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192153E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9D683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7B4CE6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EB13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1C056A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8305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CF22E0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DC888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646E6F8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BBA12C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C6FD3C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C77F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434516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6EC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285D8F0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44C50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146797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6ECFE171" w14:textId="77777777" w:rsidTr="006E6F9F">
        <w:trPr>
          <w:trHeight w:val="358"/>
        </w:trPr>
        <w:tc>
          <w:tcPr>
            <w:tcW w:w="2553" w:type="dxa"/>
          </w:tcPr>
          <w:p w14:paraId="2C0AD37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65E413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8801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5056090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0FA45CB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2F8644F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36" w:type="dxa"/>
          </w:tcPr>
          <w:p w14:paraId="4D10285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E9954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0E40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60846D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14:paraId="06929AB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1456A6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056D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0E0A3B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F5780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8096DA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4CC01E0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14C7FC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17AD7793" w14:textId="77777777" w:rsidTr="006E6F9F">
        <w:trPr>
          <w:trHeight w:val="345"/>
        </w:trPr>
        <w:tc>
          <w:tcPr>
            <w:tcW w:w="2553" w:type="dxa"/>
          </w:tcPr>
          <w:p w14:paraId="3808A39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E77A5E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0F24598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008C266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36" w:type="dxa"/>
          </w:tcPr>
          <w:p w14:paraId="1BAA0F6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61D3E3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0AE926A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2D7D96B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460B921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44F1661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7BE7188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6BA4395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638EA9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08B916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56A06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7550DF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6504FE6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BA0176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47FBB495" w14:textId="77777777" w:rsidTr="006E6F9F">
        <w:trPr>
          <w:trHeight w:val="345"/>
        </w:trPr>
        <w:tc>
          <w:tcPr>
            <w:tcW w:w="2553" w:type="dxa"/>
          </w:tcPr>
          <w:p w14:paraId="74D0F0A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0EAC537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040AC33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2BEEE2C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36" w:type="dxa"/>
          </w:tcPr>
          <w:p w14:paraId="067FAE9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B5886D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36" w:type="dxa"/>
          </w:tcPr>
          <w:p w14:paraId="3E3A506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5E2B7F5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5C048F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CBB7C2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3F96B0E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30D1B0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78D2D39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4B0BAE2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1A2502D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8EA781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760E454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C857C3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6F9F" w:rsidRPr="005D612B" w14:paraId="34144673" w14:textId="77777777" w:rsidTr="006E6F9F">
        <w:trPr>
          <w:trHeight w:val="371"/>
        </w:trPr>
        <w:tc>
          <w:tcPr>
            <w:tcW w:w="2553" w:type="dxa"/>
          </w:tcPr>
          <w:p w14:paraId="1E4B871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90" w:type="dxa"/>
            <w:gridSpan w:val="17"/>
          </w:tcPr>
          <w:p w14:paraId="528ADB8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6F9F" w:rsidRPr="005D612B" w14:paraId="31F28080" w14:textId="77777777" w:rsidTr="006E6F9F">
        <w:trPr>
          <w:trHeight w:val="358"/>
        </w:trPr>
        <w:tc>
          <w:tcPr>
            <w:tcW w:w="4791" w:type="dxa"/>
            <w:gridSpan w:val="4"/>
          </w:tcPr>
          <w:p w14:paraId="08DF680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</w:p>
        </w:tc>
        <w:tc>
          <w:tcPr>
            <w:tcW w:w="236" w:type="dxa"/>
          </w:tcPr>
          <w:p w14:paraId="7DA745A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28522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E4F32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</w:tcPr>
          <w:p w14:paraId="58509CC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9B129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03255A0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BFF0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4073C81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0510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36C1739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7CB0A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923BC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D23B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0C1F906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E6F9F" w:rsidRPr="005D612B" w14:paraId="0FC13D7F" w14:textId="77777777" w:rsidTr="006E6F9F">
        <w:trPr>
          <w:trHeight w:val="371"/>
        </w:trPr>
        <w:tc>
          <w:tcPr>
            <w:tcW w:w="4791" w:type="dxa"/>
            <w:gridSpan w:val="4"/>
          </w:tcPr>
          <w:p w14:paraId="3F388F3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77DBB76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316E22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DB00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</w:tcPr>
          <w:p w14:paraId="3C86E48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A86D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2F13672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931D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5CA9C37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BCB0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7A69750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AAC1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2667AFA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ADC0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B67FF7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157D" w:rsidRPr="005D612B" w14:paraId="7FB2BC8E" w14:textId="77777777" w:rsidTr="001A157D">
        <w:trPr>
          <w:trHeight w:val="70"/>
        </w:trPr>
        <w:tc>
          <w:tcPr>
            <w:tcW w:w="2553" w:type="dxa"/>
          </w:tcPr>
          <w:p w14:paraId="0360F7F3" w14:textId="5E9FBB12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2" w:type="dxa"/>
          </w:tcPr>
          <w:p w14:paraId="3A14CB57" w14:textId="2A5798F3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AC9ACEF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5FC2EFB" w14:textId="79B8A3F6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6A32B14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B85436" w14:textId="45CB812D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83936E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0BBA773" w14:textId="1E9141A9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157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A139B00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D2E3FFE" w14:textId="471D63AB" w:rsidR="001A157D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36" w:type="dxa"/>
          </w:tcPr>
          <w:p w14:paraId="3259C9D1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9A028E6" w14:textId="7ADC3CF9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504DCE74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3F61C3E" w14:textId="3604DF14" w:rsidR="001A157D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23A66A24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242A4F8" w14:textId="77777777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F9949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E683B2A" w14:textId="57F89299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A157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1A157D" w:rsidRPr="005D612B" w14:paraId="34F96C5E" w14:textId="77777777" w:rsidTr="009356B5">
        <w:trPr>
          <w:trHeight w:val="371"/>
        </w:trPr>
        <w:tc>
          <w:tcPr>
            <w:tcW w:w="2553" w:type="dxa"/>
          </w:tcPr>
          <w:p w14:paraId="06F88EFF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</w:tcPr>
          <w:p w14:paraId="08928669" w14:textId="482840C6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83B1F57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0F2E4B76" w14:textId="71E0ECFB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7E11B545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641C3E" w14:textId="253493B0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9C39E3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B657842" w14:textId="0871A172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1EC337B2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23C7896" w14:textId="4B58A55F" w:rsidR="001A157D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24EAF2ED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4763F2B" w14:textId="77777777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6242FE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7FB0D31A" w14:textId="374CACA0" w:rsidR="001A157D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D9F7B90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A542B8A" w14:textId="77777777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171A02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34DA680" w14:textId="52C55023" w:rsidR="001A157D" w:rsidRPr="005D612B" w:rsidRDefault="00ED41AE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A157D" w:rsidRPr="005D612B" w14:paraId="4CE3B09E" w14:textId="77777777" w:rsidTr="009356B5">
        <w:trPr>
          <w:trHeight w:val="384"/>
        </w:trPr>
        <w:tc>
          <w:tcPr>
            <w:tcW w:w="2553" w:type="dxa"/>
          </w:tcPr>
          <w:p w14:paraId="5FBF3341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2" w:type="dxa"/>
          </w:tcPr>
          <w:p w14:paraId="451E2E0A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D8FEEA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</w:tcPr>
          <w:p w14:paraId="6CB82335" w14:textId="7D17B506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2B9E0A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5AD426" w14:textId="7AEBCF49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89B302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7A541A6" w14:textId="5CB42819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D442C4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2F121B4B" w14:textId="7E830F51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ADC7AA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9D1A02B" w14:textId="77777777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FA8289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A6EB7C9" w14:textId="571BEE48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8D50CB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C614D1E" w14:textId="77777777" w:rsidR="001A157D" w:rsidRPr="005D612B" w:rsidRDefault="001A157D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D85BC8" w14:textId="77777777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645C000" w14:textId="2E0A6018" w:rsidR="001A157D" w:rsidRPr="005D612B" w:rsidRDefault="001A157D" w:rsidP="001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E6F9F" w:rsidRPr="005D612B" w14:paraId="4282C648" w14:textId="77777777" w:rsidTr="009356B5">
        <w:trPr>
          <w:trHeight w:val="371"/>
        </w:trPr>
        <w:tc>
          <w:tcPr>
            <w:tcW w:w="2553" w:type="dxa"/>
          </w:tcPr>
          <w:p w14:paraId="55FB7776" w14:textId="5C836FD0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2B22D07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3727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66A286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3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9CB8A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465CD1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8E78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9581F6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8C28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4F0C6DC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DCE50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74B270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5A13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53A7B60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F9AC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5FE111B7" w14:textId="77777777" w:rsidR="006E6F9F" w:rsidRPr="001F2F8B" w:rsidRDefault="006E6F9F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1826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5A3A87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6977" w:rsidRPr="005D612B" w14:paraId="11AE6D34" w14:textId="77777777" w:rsidTr="006E6F9F">
        <w:trPr>
          <w:trHeight w:val="384"/>
        </w:trPr>
        <w:tc>
          <w:tcPr>
            <w:tcW w:w="2553" w:type="dxa"/>
          </w:tcPr>
          <w:p w14:paraId="2DFD84F6" w14:textId="01FA0234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2" w:type="dxa"/>
          </w:tcPr>
          <w:p w14:paraId="71E28BCF" w14:textId="02FC079A" w:rsidR="005E6977" w:rsidRPr="005D612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1B1A781E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</w:tcPr>
          <w:p w14:paraId="617ECA5F" w14:textId="0E493B4B" w:rsidR="005E6977" w:rsidRPr="001A157D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E6977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826968C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B6A523F" w14:textId="06B689E7" w:rsidR="005E6977" w:rsidRPr="005E6977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9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E22F7A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</w:tcPr>
          <w:p w14:paraId="38442713" w14:textId="4D9A65D0" w:rsidR="005E6977" w:rsidRPr="001F2F8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E6977" w:rsidRPr="001F2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5E6977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99BCFE2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</w:tcPr>
          <w:p w14:paraId="5982CB9F" w14:textId="7509AABF" w:rsidR="005E6977" w:rsidRPr="001F2F8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09CA6749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34E90ACD" w14:textId="6AE043D3" w:rsidR="005E6977" w:rsidRPr="005D612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B50258C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</w:tcPr>
          <w:p w14:paraId="7CBD6C35" w14:textId="3E5C2E66" w:rsidR="005E6977" w:rsidRPr="005D612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E6977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09ED334E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14:paraId="6BD5E929" w14:textId="77777777" w:rsidR="005E6977" w:rsidRPr="001F2F8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5EC215" w14:textId="77777777" w:rsidR="005E6977" w:rsidRPr="005D612B" w:rsidRDefault="005E6977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36486098" w14:textId="000F3C68" w:rsidR="005E6977" w:rsidRPr="005D612B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E6977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E6977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F2F8B" w:rsidRPr="005D612B" w14:paraId="58FFB1B5" w14:textId="77777777" w:rsidTr="009356B5">
        <w:trPr>
          <w:trHeight w:val="371"/>
        </w:trPr>
        <w:tc>
          <w:tcPr>
            <w:tcW w:w="2553" w:type="dxa"/>
          </w:tcPr>
          <w:p w14:paraId="6BA03064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52" w:type="dxa"/>
          </w:tcPr>
          <w:p w14:paraId="7B6D579F" w14:textId="4BCB81ED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CC77329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A99C43B" w14:textId="6B7C2D24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5E0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80A118D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55053D2" w14:textId="4AF84431" w:rsidR="001F2F8B" w:rsidRPr="005E6977" w:rsidRDefault="00ED41AE" w:rsidP="005E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65AC7408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3EC4175" w14:textId="278212C9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997E438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131B1376" w14:textId="747CFB2D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10C6448D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21408EEB" w14:textId="41B445B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B7A1F7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3CD5D57" w14:textId="3AA0F5A3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882BFEE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B09C177" w14:textId="2CDC07F6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4FA7F4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AEB1E8B" w14:textId="2F700101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35E0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E20BF" w:rsidRPr="005D612B" w14:paraId="5353FD71" w14:textId="77777777" w:rsidTr="009356B5">
        <w:trPr>
          <w:trHeight w:val="384"/>
        </w:trPr>
        <w:tc>
          <w:tcPr>
            <w:tcW w:w="2553" w:type="dxa"/>
          </w:tcPr>
          <w:p w14:paraId="6451464B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2" w:type="dxa"/>
          </w:tcPr>
          <w:p w14:paraId="1D028769" w14:textId="102D3413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118AA9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</w:tcPr>
          <w:p w14:paraId="0D011BC3" w14:textId="76E639D5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40" w:lineRule="exact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92BB50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E28E419" w14:textId="02DBA049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C36C9F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12AEBED" w14:textId="37F96531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6A9A69D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5697B66" w14:textId="5D39A9B9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AFD1E5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6140FDD" w14:textId="1B351AFD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B16AAD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3563D13" w14:textId="5DA24840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71CDA7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EEB7202" w14:textId="3E2414FB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F2F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81979C" w14:textId="77777777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BA21031" w14:textId="1AE0E182" w:rsidR="001E20BF" w:rsidRPr="005D612B" w:rsidRDefault="001E20BF" w:rsidP="001E2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F8B" w:rsidRPr="005D612B" w14:paraId="7C54D0A6" w14:textId="77777777" w:rsidTr="009356B5">
        <w:trPr>
          <w:trHeight w:val="371"/>
        </w:trPr>
        <w:tc>
          <w:tcPr>
            <w:tcW w:w="2553" w:type="dxa"/>
          </w:tcPr>
          <w:p w14:paraId="582EC97E" w14:textId="3C432B19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15F4C0C4" w14:textId="3C99A516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36" w:type="dxa"/>
          </w:tcPr>
          <w:p w14:paraId="6993D872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7E384EC" w14:textId="4FD8C959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F3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E6F4713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E06689D" w14:textId="7E50D2E5" w:rsidR="001F2F8B" w:rsidRPr="005D612B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46E8182A" w14:textId="77777777" w:rsidR="001F2F8B" w:rsidRPr="005D612B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50F3E7E3" w14:textId="5437ECC6" w:rsidR="001F2F8B" w:rsidRPr="009620A5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F2F8B" w:rsidRPr="00962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813C722" w14:textId="77777777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69CB2AC2" w14:textId="3360E1C0" w:rsidR="001F2F8B" w:rsidRPr="009620A5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234324A" w14:textId="77777777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177A043F" w14:textId="2BA75DC1" w:rsidR="001F2F8B" w:rsidRPr="009620A5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3F01A3AD" w14:textId="77777777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</w:tcPr>
          <w:p w14:paraId="3CF105EE" w14:textId="09C56CF0" w:rsidR="001F2F8B" w:rsidRPr="009620A5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057D4C63" w14:textId="77777777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32E82C09" w14:textId="52F6A8EB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EE2658" w14:textId="77777777" w:rsidR="001F2F8B" w:rsidRPr="009620A5" w:rsidRDefault="001F2F8B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E41C5FA" w14:textId="0BC34255" w:rsidR="001F2F8B" w:rsidRPr="009620A5" w:rsidRDefault="00ED41AE" w:rsidP="001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F2F8B" w:rsidRPr="00962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F3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43CF85A2" w14:textId="7B75CE1E" w:rsidR="00A829AE" w:rsidRPr="005D612B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D612B">
        <w:rPr>
          <w:rFonts w:asciiTheme="majorBidi" w:hAnsiTheme="majorBidi" w:cstheme="majorBidi"/>
          <w:b/>
          <w:sz w:val="28"/>
          <w:szCs w:val="28"/>
        </w:rPr>
        <w:br w:type="page"/>
      </w:r>
    </w:p>
    <w:tbl>
      <w:tblPr>
        <w:tblW w:w="14043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2553"/>
        <w:gridCol w:w="1052"/>
        <w:gridCol w:w="236"/>
        <w:gridCol w:w="950"/>
        <w:gridCol w:w="236"/>
        <w:gridCol w:w="1035"/>
        <w:gridCol w:w="236"/>
        <w:gridCol w:w="1036"/>
        <w:gridCol w:w="236"/>
        <w:gridCol w:w="1029"/>
        <w:gridCol w:w="236"/>
        <w:gridCol w:w="1087"/>
        <w:gridCol w:w="236"/>
        <w:gridCol w:w="955"/>
        <w:gridCol w:w="236"/>
        <w:gridCol w:w="1285"/>
        <w:gridCol w:w="236"/>
        <w:gridCol w:w="1173"/>
      </w:tblGrid>
      <w:tr w:rsidR="006E6F9F" w:rsidRPr="005D612B" w14:paraId="1B961CC7" w14:textId="77777777" w:rsidTr="00F13C78">
        <w:trPr>
          <w:trHeight w:val="358"/>
        </w:trPr>
        <w:tc>
          <w:tcPr>
            <w:tcW w:w="2553" w:type="dxa"/>
          </w:tcPr>
          <w:p w14:paraId="468E6D6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0" w:type="dxa"/>
            <w:gridSpan w:val="17"/>
          </w:tcPr>
          <w:p w14:paraId="61086EF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6F9F" w:rsidRPr="005D612B" w14:paraId="0D59E348" w14:textId="77777777" w:rsidTr="00F13C78">
        <w:trPr>
          <w:trHeight w:val="345"/>
        </w:trPr>
        <w:tc>
          <w:tcPr>
            <w:tcW w:w="2553" w:type="dxa"/>
          </w:tcPr>
          <w:p w14:paraId="68DABB5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A5293B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F8838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4DBB66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F162C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666A86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7884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81303B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2AF7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C9156B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EB8B46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EEE7C8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2B690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2684D2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428A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3B779E6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91B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BB301D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17F6BAFC" w14:textId="77777777" w:rsidTr="00F13C78">
        <w:trPr>
          <w:trHeight w:val="358"/>
        </w:trPr>
        <w:tc>
          <w:tcPr>
            <w:tcW w:w="2553" w:type="dxa"/>
          </w:tcPr>
          <w:p w14:paraId="4C70FCA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25994EB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6C7C6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2DEC187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5573397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406F5DF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เครื่องมือและ</w:t>
            </w:r>
          </w:p>
        </w:tc>
        <w:tc>
          <w:tcPr>
            <w:tcW w:w="236" w:type="dxa"/>
          </w:tcPr>
          <w:p w14:paraId="0B74DC9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1D3F837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A35AA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1DDA6EA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14:paraId="5FD39AF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3EBD1B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91BD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C0EEAF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57EA7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ECB3CB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75E5E02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ED4E23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2E272920" w14:textId="77777777" w:rsidTr="00F13C78">
        <w:trPr>
          <w:trHeight w:val="345"/>
        </w:trPr>
        <w:tc>
          <w:tcPr>
            <w:tcW w:w="2553" w:type="dxa"/>
          </w:tcPr>
          <w:p w14:paraId="6F70241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3C24AE2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36" w:type="dxa"/>
          </w:tcPr>
          <w:p w14:paraId="663A6330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68FC11C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36" w:type="dxa"/>
          </w:tcPr>
          <w:p w14:paraId="294334B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124960F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241A98F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2B6AE10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14:paraId="3E484E5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76F3512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6F7D194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D40EB4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2E8FCFB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5E1FE0FD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73762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7E46C8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3124BDFB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999037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2AAAC2EE" w14:textId="77777777" w:rsidTr="00F13C78">
        <w:trPr>
          <w:trHeight w:val="345"/>
        </w:trPr>
        <w:tc>
          <w:tcPr>
            <w:tcW w:w="2553" w:type="dxa"/>
          </w:tcPr>
          <w:p w14:paraId="2F61873E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</w:tcPr>
          <w:p w14:paraId="4B8E2E77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2899560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1D856F3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36" w:type="dxa"/>
          </w:tcPr>
          <w:p w14:paraId="23080DF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070D4C33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ทางการแพทย์</w:t>
            </w:r>
          </w:p>
        </w:tc>
        <w:tc>
          <w:tcPr>
            <w:tcW w:w="236" w:type="dxa"/>
          </w:tcPr>
          <w:p w14:paraId="2430F73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0589367A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7BFBA7F4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</w:tcPr>
          <w:p w14:paraId="0067405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1C177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14BCB2C8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14:paraId="26236B3F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5" w:type="dxa"/>
          </w:tcPr>
          <w:p w14:paraId="37D60B96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29875249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6C775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14:paraId="272BF125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5BCEE16C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E6F9F" w:rsidRPr="005D612B" w14:paraId="3165C988" w14:textId="77777777" w:rsidTr="00F13C78">
        <w:trPr>
          <w:trHeight w:val="371"/>
        </w:trPr>
        <w:tc>
          <w:tcPr>
            <w:tcW w:w="2553" w:type="dxa"/>
          </w:tcPr>
          <w:p w14:paraId="7404DE0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90" w:type="dxa"/>
            <w:gridSpan w:val="17"/>
          </w:tcPr>
          <w:p w14:paraId="79C5B961" w14:textId="77777777" w:rsidR="006E6F9F" w:rsidRPr="005D612B" w:rsidRDefault="006E6F9F" w:rsidP="00F13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6F9F" w:rsidRPr="005D612B" w14:paraId="69966907" w14:textId="77777777" w:rsidTr="009356B5">
        <w:trPr>
          <w:trHeight w:val="371"/>
        </w:trPr>
        <w:tc>
          <w:tcPr>
            <w:tcW w:w="2553" w:type="dxa"/>
          </w:tcPr>
          <w:p w14:paraId="6E1CBC93" w14:textId="6D180CFD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52" w:type="dxa"/>
          </w:tcPr>
          <w:p w14:paraId="5F7B5314" w14:textId="39E10F65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2F13E3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3E1ABB57" w14:textId="0A56AABF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1C43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D2109A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7C5B2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8C1E14D" w14:textId="2CE939AF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ED23A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47DD852" w14:textId="2F7815CE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0980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535475D" w14:textId="38625588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FC089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498A0416" w14:textId="20ECD2DE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CBA24C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51E236F" w14:textId="55E3D846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253C2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B940BD3" w14:textId="738524DB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F9F" w:rsidRPr="005D612B" w14:paraId="3B770731" w14:textId="77777777" w:rsidTr="0069601C">
        <w:trPr>
          <w:trHeight w:val="384"/>
        </w:trPr>
        <w:tc>
          <w:tcPr>
            <w:tcW w:w="2553" w:type="dxa"/>
          </w:tcPr>
          <w:p w14:paraId="4A482768" w14:textId="075F4366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4D1C8FE8" w14:textId="4A086B80" w:rsidR="006E6F9F" w:rsidRPr="005D612B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BC989ED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</w:tcPr>
          <w:p w14:paraId="5DBD3059" w14:textId="3890F99E" w:rsidR="006E6F9F" w:rsidRPr="005D612B" w:rsidRDefault="00ED41AE" w:rsidP="0096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3DF4ABB6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6E6C35BD" w14:textId="781F1635" w:rsidR="006E6F9F" w:rsidRPr="009620A5" w:rsidRDefault="009620A5" w:rsidP="0096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0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567E95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942FBC3" w14:textId="375794F3" w:rsidR="006E6F9F" w:rsidRPr="005D612B" w:rsidRDefault="00ED41AE" w:rsidP="0096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59C1355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64273738" w14:textId="19899ECE" w:rsidR="006E6F9F" w:rsidRPr="005D612B" w:rsidRDefault="00ED41AE" w:rsidP="0096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4F7E5488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C7DC28B" w14:textId="550C11FE" w:rsidR="006E6F9F" w:rsidRPr="0069601C" w:rsidRDefault="006E6F9F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9D1FDE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9DC6B88" w14:textId="5B2FC4D3" w:rsidR="006E6F9F" w:rsidRPr="005D612B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815F8C0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F4CE5E" w14:textId="7A96A35E" w:rsidR="006E6F9F" w:rsidRPr="005D612B" w:rsidRDefault="00ED41AE" w:rsidP="0093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6F9F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239DC637" w14:textId="77777777" w:rsidR="006E6F9F" w:rsidRPr="005D612B" w:rsidRDefault="006E6F9F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6C9EC31" w14:textId="35C5A7CA" w:rsidR="006E6F9F" w:rsidRPr="005D612B" w:rsidRDefault="00ED41AE" w:rsidP="006E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E6F9F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69601C" w:rsidRPr="005D612B" w14:paraId="1DE4A0BB" w14:textId="77777777" w:rsidTr="0069601C">
        <w:trPr>
          <w:trHeight w:val="371"/>
        </w:trPr>
        <w:tc>
          <w:tcPr>
            <w:tcW w:w="2553" w:type="dxa"/>
          </w:tcPr>
          <w:p w14:paraId="605BB226" w14:textId="1A3CE7C4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</w:tcPr>
          <w:p w14:paraId="38CE435B" w14:textId="73FEDA2E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36" w:type="dxa"/>
          </w:tcPr>
          <w:p w14:paraId="5BFAD4F2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double" w:sz="4" w:space="0" w:color="auto"/>
              <w:bottom w:val="double" w:sz="4" w:space="0" w:color="auto"/>
            </w:tcBorders>
          </w:tcPr>
          <w:p w14:paraId="40C82E6B" w14:textId="041883E1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F3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AA984EE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55"/>
              </w:tabs>
              <w:spacing w:line="340" w:lineRule="exact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</w:tcPr>
          <w:p w14:paraId="345D71EF" w14:textId="1D4699CB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36" w:type="dxa"/>
          </w:tcPr>
          <w:p w14:paraId="7FE89EA2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</w:tcPr>
          <w:p w14:paraId="1A1AB1A1" w14:textId="6984248F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D1D1BDF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</w:tcPr>
          <w:p w14:paraId="30C2FE33" w14:textId="71FC212E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439EA93E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</w:tcPr>
          <w:p w14:paraId="38CF8AA3" w14:textId="4ECC8B4E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066443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  <w:bottom w:val="double" w:sz="4" w:space="0" w:color="auto"/>
            </w:tcBorders>
          </w:tcPr>
          <w:p w14:paraId="49411809" w14:textId="651D0856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143E5DD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</w:tcPr>
          <w:p w14:paraId="04D62BE7" w14:textId="54D59401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275EDD83" w14:textId="77777777" w:rsidR="0069601C" w:rsidRPr="005D612B" w:rsidRDefault="0069601C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D64C4F3" w14:textId="1A522486" w:rsidR="0069601C" w:rsidRPr="005D612B" w:rsidRDefault="00ED41AE" w:rsidP="0069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96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</w:tr>
    </w:tbl>
    <w:p w14:paraId="4DF6DFE2" w14:textId="77777777" w:rsidR="00A14CD9" w:rsidRPr="005D612B" w:rsidRDefault="00A14CD9" w:rsidP="009356B5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F7CE20" w14:textId="15271505" w:rsidR="00901C4A" w:rsidRPr="005D612B" w:rsidRDefault="00901C4A" w:rsidP="001C7AC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ราคาทรัพย์สิน</w:t>
      </w:r>
      <w:r w:rsidR="003D4677" w:rsidRPr="005D612B">
        <w:rPr>
          <w:rFonts w:asciiTheme="majorBidi" w:hAnsiTheme="majorBidi" w:cstheme="majorBidi"/>
          <w:sz w:val="28"/>
          <w:szCs w:val="28"/>
          <w:cs/>
        </w:rPr>
        <w:t>ของ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="008B327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A14CD9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F6458A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197</w:t>
      </w:r>
      <w:r w:rsidR="004B7C5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2452C3"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30393E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33F4F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380E5E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7AB601D" w14:textId="77777777" w:rsidR="001E625C" w:rsidRPr="005D612B" w:rsidRDefault="001E625C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84242EA" w14:textId="27EADBE0" w:rsidR="001D48C0" w:rsidRPr="005D612B" w:rsidRDefault="001D48C0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FD2D6B" w:rsidRPr="005D612B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ซึ่งมีราคาตามบัญชี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="008B327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="00081D1F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F6458A">
        <w:rPr>
          <w:rFonts w:asciiTheme="majorBidi" w:hAnsiTheme="majorBidi" w:cstheme="majorBidi"/>
          <w:sz w:val="28"/>
          <w:szCs w:val="28"/>
        </w:rPr>
        <w:t>,0</w:t>
      </w:r>
      <w:r w:rsidR="00ED41AE" w:rsidRPr="00ED41AE">
        <w:rPr>
          <w:rFonts w:asciiTheme="majorBidi" w:hAnsiTheme="majorBidi" w:cstheme="majorBidi"/>
          <w:sz w:val="28"/>
          <w:szCs w:val="28"/>
        </w:rPr>
        <w:t>43</w:t>
      </w:r>
      <w:r w:rsidR="000222E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549A6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86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B41EE2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ได้ใช้เป็นหลักประกันสำหรับวงเงินสินเชื่อจากธนาคาร</w:t>
      </w:r>
    </w:p>
    <w:p w14:paraId="010DEA3F" w14:textId="77777777" w:rsidR="00BF3FAB" w:rsidRPr="005D612B" w:rsidRDefault="00BF3FAB" w:rsidP="00241053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BF3FAB" w:rsidRPr="005D612B" w:rsidSect="007955EB">
          <w:footerReference w:type="first" r:id="rId16"/>
          <w:type w:val="nextColumn"/>
          <w:pgSz w:w="16834" w:h="11909" w:orient="landscape" w:code="9"/>
          <w:pgMar w:top="691" w:right="994" w:bottom="576" w:left="1152" w:header="720" w:footer="611" w:gutter="0"/>
          <w:cols w:space="720"/>
        </w:sectPr>
      </w:pPr>
    </w:p>
    <w:p w14:paraId="17F35B7E" w14:textId="19247D50" w:rsidR="00380E5E" w:rsidRPr="005D612B" w:rsidRDefault="00380E5E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สัญญาเช่า</w:t>
      </w:r>
    </w:p>
    <w:p w14:paraId="6E09BD33" w14:textId="77777777" w:rsidR="00380E5E" w:rsidRPr="0001123C" w:rsidRDefault="00380E5E" w:rsidP="00380E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B2379B" w:rsidRPr="005D612B" w14:paraId="5B6FA26C" w14:textId="77777777" w:rsidTr="00B2379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AD64EEF" w14:textId="771FC303" w:rsidR="00B2379B" w:rsidRPr="005D612B" w:rsidRDefault="00B2379B" w:rsidP="00B2379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6A9EFC04" w14:textId="48C7A005" w:rsidR="00B2379B" w:rsidRPr="005D612B" w:rsidRDefault="00B2379B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0371372" w14:textId="77777777" w:rsidR="00B2379B" w:rsidRPr="005D612B" w:rsidRDefault="00B2379B" w:rsidP="00B23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BF1EF22" w14:textId="7916FF0A" w:rsidR="00B2379B" w:rsidRPr="005D612B" w:rsidRDefault="00B2379B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2379B" w:rsidRPr="005D612B" w14:paraId="793F1902" w14:textId="77777777" w:rsidTr="00B2379B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4B6F67A" w14:textId="13BFDC2F" w:rsidR="00B2379B" w:rsidRPr="005D612B" w:rsidRDefault="00B2379B" w:rsidP="00B237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ED41AE" w:rsidRPr="00ED41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5A1AA014" w14:textId="1F3453B6" w:rsidR="00B2379B" w:rsidRPr="005D612B" w:rsidRDefault="00ED41AE" w:rsidP="00B237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A7BFF79" w14:textId="77777777" w:rsidR="00B2379B" w:rsidRPr="005D612B" w:rsidRDefault="00B2379B" w:rsidP="00B2379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04A77E" w14:textId="7AC6A1AA" w:rsidR="00B2379B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9A3AC7" w14:textId="77777777" w:rsidR="00B2379B" w:rsidRPr="005D612B" w:rsidRDefault="00B2379B" w:rsidP="00B23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2CDD25D" w14:textId="58A26526" w:rsidR="00B2379B" w:rsidRPr="005D612B" w:rsidRDefault="00ED41AE" w:rsidP="00B2379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D0C0D1B" w14:textId="77777777" w:rsidR="00B2379B" w:rsidRPr="005D612B" w:rsidRDefault="00B2379B" w:rsidP="00B237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5F9E0D" w14:textId="0B175AC7" w:rsidR="00B2379B" w:rsidRPr="005D612B" w:rsidRDefault="00ED41AE" w:rsidP="00B2379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B2379B" w:rsidRPr="005D612B" w14:paraId="1BF5C324" w14:textId="77777777" w:rsidTr="00B2379B">
        <w:trPr>
          <w:cantSplit/>
          <w:trHeight w:val="20"/>
          <w:tblHeader/>
        </w:trPr>
        <w:tc>
          <w:tcPr>
            <w:tcW w:w="4050" w:type="dxa"/>
          </w:tcPr>
          <w:p w14:paraId="04AF5C17" w14:textId="7AA55C9D" w:rsidR="00B2379B" w:rsidRPr="005D612B" w:rsidRDefault="00B2379B" w:rsidP="00B2379B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66C834B" w14:textId="075528E5" w:rsidR="00B2379B" w:rsidRPr="005D612B" w:rsidRDefault="00B2379B" w:rsidP="00B2379B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B457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10DDF" w:rsidRPr="005D612B" w14:paraId="0573274A" w14:textId="77777777" w:rsidTr="00B2379B">
        <w:trPr>
          <w:cantSplit/>
          <w:trHeight w:val="20"/>
        </w:trPr>
        <w:tc>
          <w:tcPr>
            <w:tcW w:w="4050" w:type="dxa"/>
          </w:tcPr>
          <w:p w14:paraId="3E4C0F53" w14:textId="77777777" w:rsidR="00610DDF" w:rsidRPr="005D612B" w:rsidRDefault="00610DDF" w:rsidP="00610DD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6F4B56D" w14:textId="16E754FA" w:rsidR="00610DDF" w:rsidRPr="005D612B" w:rsidRDefault="00ED41AE" w:rsidP="00610DD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78" w:type="dxa"/>
            <w:vAlign w:val="bottom"/>
          </w:tcPr>
          <w:p w14:paraId="74E0DB01" w14:textId="77777777" w:rsidR="00610DDF" w:rsidRPr="005D612B" w:rsidRDefault="00610DDF" w:rsidP="00610DD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13EAF58" w14:textId="60E7579F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80" w:type="dxa"/>
            <w:vAlign w:val="bottom"/>
          </w:tcPr>
          <w:p w14:paraId="0CD9B816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777D3E0" w14:textId="306674C2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6B07EE79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A547758" w14:textId="0FDB6BCF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</w:tr>
      <w:tr w:rsidR="00610DDF" w:rsidRPr="005D612B" w14:paraId="4540699E" w14:textId="77777777" w:rsidTr="00B2379B">
        <w:trPr>
          <w:cantSplit/>
          <w:trHeight w:val="20"/>
        </w:trPr>
        <w:tc>
          <w:tcPr>
            <w:tcW w:w="4050" w:type="dxa"/>
          </w:tcPr>
          <w:p w14:paraId="05685487" w14:textId="77777777" w:rsidR="00610DDF" w:rsidRPr="005D612B" w:rsidRDefault="00610DDF" w:rsidP="00610D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E7F62A3" w14:textId="32E1C13B" w:rsidR="00610DDF" w:rsidRPr="005D612B" w:rsidRDefault="00ED41AE" w:rsidP="00610DD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47F7C568" w14:textId="77777777" w:rsidR="00610DDF" w:rsidRPr="005D612B" w:rsidRDefault="00610DDF" w:rsidP="00610DD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75CF77C" w14:textId="47528CBB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0" w:type="dxa"/>
            <w:vAlign w:val="bottom"/>
          </w:tcPr>
          <w:p w14:paraId="148EF537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61F60D" w14:textId="65108DE1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8293DF9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13B267D" w14:textId="2F38E331" w:rsidR="00610DDF" w:rsidRPr="005D612B" w:rsidRDefault="00610DDF" w:rsidP="0061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682F" w:rsidRPr="005D612B" w14:paraId="18AA27A3" w14:textId="77777777" w:rsidTr="000E7B02">
        <w:trPr>
          <w:cantSplit/>
          <w:trHeight w:val="20"/>
        </w:trPr>
        <w:tc>
          <w:tcPr>
            <w:tcW w:w="4050" w:type="dxa"/>
          </w:tcPr>
          <w:p w14:paraId="5320B4EE" w14:textId="77777777" w:rsidR="00FE682F" w:rsidRPr="005D612B" w:rsidRDefault="00FE682F" w:rsidP="00FE682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C9E2D5" w14:textId="6253300A" w:rsidR="00FE682F" w:rsidRPr="005D612B" w:rsidRDefault="00FE682F" w:rsidP="00FE682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640FCD15" w14:textId="77777777" w:rsidR="00FE682F" w:rsidRPr="005D612B" w:rsidRDefault="00FE682F" w:rsidP="00FE682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D3B9850" w14:textId="5F6B5D38" w:rsidR="00FE682F" w:rsidRPr="005D612B" w:rsidRDefault="00FE682F" w:rsidP="00FE682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24F0E4E" w14:textId="77777777" w:rsidR="00FE682F" w:rsidRPr="005D612B" w:rsidRDefault="00FE682F" w:rsidP="00FE682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E486A0" w14:textId="4831ADA7" w:rsidR="00FE682F" w:rsidRPr="00FE682F" w:rsidRDefault="00FE682F" w:rsidP="00FE6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30D7C20" w14:textId="77777777" w:rsidR="00FE682F" w:rsidRPr="005D612B" w:rsidRDefault="00FE682F" w:rsidP="00FE682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75F937F" w14:textId="5E000FE8" w:rsidR="00FE682F" w:rsidRPr="005D612B" w:rsidRDefault="00FE682F" w:rsidP="00FE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0DDF" w:rsidRPr="005D612B" w14:paraId="719279B5" w14:textId="77777777" w:rsidTr="00B2379B">
        <w:trPr>
          <w:cantSplit/>
          <w:trHeight w:val="20"/>
        </w:trPr>
        <w:tc>
          <w:tcPr>
            <w:tcW w:w="4050" w:type="dxa"/>
          </w:tcPr>
          <w:p w14:paraId="52BF4A0B" w14:textId="77777777" w:rsidR="00610DDF" w:rsidRPr="005D612B" w:rsidRDefault="00610DDF" w:rsidP="00610D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859D2" w14:textId="71297700" w:rsidR="00610DDF" w:rsidRPr="005D612B" w:rsidRDefault="00ED41AE" w:rsidP="00610DD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A171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7CEA8E40" w14:textId="77777777" w:rsidR="00610DDF" w:rsidRPr="005D612B" w:rsidRDefault="00610DDF" w:rsidP="00610DD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01999" w14:textId="3E147438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7AC2CF3B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503AC" w14:textId="1C7EE855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55BA8D10" w14:textId="77777777" w:rsidR="00610DDF" w:rsidRPr="005D612B" w:rsidRDefault="00610DDF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85C3" w14:textId="7A511229" w:rsidR="00610DDF" w:rsidRPr="005D612B" w:rsidRDefault="00ED41AE" w:rsidP="00610DD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</w:tr>
    </w:tbl>
    <w:p w14:paraId="0CA3A349" w14:textId="77777777" w:rsidR="00380E5E" w:rsidRPr="0001123C" w:rsidRDefault="00380E5E" w:rsidP="00B2379B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0317EC3" w14:textId="1915739C" w:rsidR="00380E5E" w:rsidRPr="008C2822" w:rsidRDefault="00380E5E" w:rsidP="008C282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8C2822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8C2822">
        <w:rPr>
          <w:rFonts w:asciiTheme="majorBidi" w:hAnsiTheme="majorBidi" w:cstheme="majorBidi"/>
          <w:sz w:val="28"/>
          <w:szCs w:val="28"/>
        </w:rPr>
        <w:t xml:space="preserve"> 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594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2379B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49FED43" w14:textId="77777777" w:rsidR="00B2379B" w:rsidRPr="0001123C" w:rsidRDefault="00B2379B" w:rsidP="00380E5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49BA03F" w14:textId="3367DFAA" w:rsidR="00463DFC" w:rsidRPr="005D612B" w:rsidRDefault="00463DFC" w:rsidP="00463DF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กลุ่มบริษัทเช่าพื้นที่</w:t>
      </w:r>
      <w:r w:rsidR="004E7C46" w:rsidRPr="005D612B">
        <w:rPr>
          <w:rFonts w:ascii="Angsana New" w:hAnsi="Angsana New"/>
          <w:sz w:val="28"/>
          <w:szCs w:val="28"/>
          <w:cs/>
          <w:lang w:val="en-US" w:bidi="th-TH"/>
        </w:rPr>
        <w:t>อาคาร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สำนักงานแห่งหนึ่งกับกิจการที่เกี่ยวข้องกันอื่น เป็นระยะเวลา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ปี</w:t>
      </w:r>
      <w:r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15F6195" w14:textId="77777777" w:rsidR="00463DFC" w:rsidRPr="0001123C" w:rsidRDefault="00463DFC" w:rsidP="00463DF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4484D5E" w14:textId="2A201BF3" w:rsidR="00380E5E" w:rsidRPr="005D612B" w:rsidRDefault="00C408CE" w:rsidP="00463DF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กลุ่มบริษัทเช่ายานพาหนะเป็นเวลา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 xml:space="preserve"> - 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ปี และจ่ายค่าเช่าคงที่ตลอดระยะเวลาเช่า โดยเงื่อนไขในการจ่ายชำระเป็นเงื่อนไขปกติทั่วไป</w:t>
      </w:r>
      <w:r w:rsidR="00313A8F" w:rsidRPr="005D612B">
        <w:rPr>
          <w:rFonts w:ascii="Angsana New" w:hAnsi="Angsana New"/>
          <w:sz w:val="28"/>
          <w:szCs w:val="28"/>
          <w:cs/>
        </w:rPr>
        <w:t>สำหรับในประเทศไทย</w:t>
      </w:r>
    </w:p>
    <w:p w14:paraId="5A4599EF" w14:textId="77777777" w:rsidR="00610DDF" w:rsidRPr="0001123C" w:rsidRDefault="00610DDF" w:rsidP="00463DFC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610DDF" w:rsidRPr="005D612B" w14:paraId="20F93CDD" w14:textId="77777777" w:rsidTr="004B0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B9779B1" w14:textId="780571A2" w:rsidR="00610DDF" w:rsidRPr="005D612B" w:rsidRDefault="00610DDF" w:rsidP="004B0D3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</w:tcPr>
          <w:p w14:paraId="6D243A77" w14:textId="77777777" w:rsidR="00610DDF" w:rsidRPr="005D612B" w:rsidRDefault="00610DDF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E3C5CB" w14:textId="77777777" w:rsidR="00610DDF" w:rsidRPr="005D612B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A27B937" w14:textId="77777777" w:rsidR="00610DDF" w:rsidRPr="005D612B" w:rsidRDefault="00610DDF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0DDF" w:rsidRPr="005D612B" w14:paraId="6C80A8DB" w14:textId="77777777" w:rsidTr="004B0D3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4A0A183" w14:textId="13EF5023" w:rsidR="00610DDF" w:rsidRPr="005D612B" w:rsidRDefault="00610DDF" w:rsidP="004B0D3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7160CD0B" w14:textId="3824D838" w:rsidR="00610DDF" w:rsidRPr="005D612B" w:rsidRDefault="00ED41AE" w:rsidP="004B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A71084" w14:textId="77777777" w:rsidR="00610DDF" w:rsidRPr="005D612B" w:rsidRDefault="00610DDF" w:rsidP="004B0D3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93152A0" w14:textId="06AA7A2D" w:rsidR="00610DDF" w:rsidRPr="005D612B" w:rsidRDefault="00ED41AE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3B8038" w14:textId="77777777" w:rsidR="00610DDF" w:rsidRPr="005D612B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9B2B1BF" w14:textId="7278411D" w:rsidR="00610DDF" w:rsidRPr="005D612B" w:rsidRDefault="00ED41AE" w:rsidP="004B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759B838" w14:textId="77777777" w:rsidR="00610DDF" w:rsidRPr="005D612B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7FCE8ED" w14:textId="29F6F088" w:rsidR="00610DDF" w:rsidRPr="005D612B" w:rsidRDefault="00ED41AE" w:rsidP="004B0D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10DDF" w:rsidRPr="005D612B" w14:paraId="7BC71110" w14:textId="77777777" w:rsidTr="004B0D38">
        <w:trPr>
          <w:cantSplit/>
          <w:trHeight w:val="20"/>
          <w:tblHeader/>
        </w:trPr>
        <w:tc>
          <w:tcPr>
            <w:tcW w:w="4050" w:type="dxa"/>
          </w:tcPr>
          <w:p w14:paraId="1EDAD4D1" w14:textId="77777777" w:rsidR="00610DDF" w:rsidRPr="005D612B" w:rsidRDefault="00610DDF" w:rsidP="004B0D3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="Angsana New" w:hAnsi="Angsana New" w:cs="Angsana New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C23281F" w14:textId="15E6D6A8" w:rsidR="00610DDF" w:rsidRPr="005D612B" w:rsidRDefault="00610DDF" w:rsidP="004B0D3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B457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D61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10DDF" w:rsidRPr="005D612B" w14:paraId="60D420F5" w14:textId="77777777" w:rsidTr="00610DDF">
        <w:trPr>
          <w:cantSplit/>
          <w:trHeight w:val="20"/>
        </w:trPr>
        <w:tc>
          <w:tcPr>
            <w:tcW w:w="4050" w:type="dxa"/>
          </w:tcPr>
          <w:p w14:paraId="1EE690EB" w14:textId="3D51587C" w:rsidR="00610DDF" w:rsidRPr="005D612B" w:rsidRDefault="00610DDF" w:rsidP="00E05ED2">
            <w:pPr>
              <w:ind w:firstLine="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5255D3" w14:textId="339628BF" w:rsidR="00610DDF" w:rsidRPr="005D612B" w:rsidRDefault="00ED41AE" w:rsidP="004B0D3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178" w:type="dxa"/>
            <w:vAlign w:val="bottom"/>
          </w:tcPr>
          <w:p w14:paraId="07B339F3" w14:textId="77777777" w:rsidR="00610DDF" w:rsidRPr="005D612B" w:rsidRDefault="00610DDF" w:rsidP="004B0D3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01C2DEE5" w14:textId="1E4D26DF" w:rsidR="00610DDF" w:rsidRPr="005D612B" w:rsidRDefault="00ED41AE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EA1E04" w:rsidRPr="00EA1E0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2BEDB2D6" w14:textId="77777777" w:rsidR="00610DDF" w:rsidRPr="005D612B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58F285B3" w14:textId="52E0A9E5" w:rsidR="00610DDF" w:rsidRPr="005D612B" w:rsidRDefault="00ED41AE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6AFFF938" w14:textId="77777777" w:rsidR="00610DDF" w:rsidRPr="005D612B" w:rsidRDefault="00610DDF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908C756" w14:textId="7726EB9D" w:rsidR="00610DDF" w:rsidRPr="005D612B" w:rsidRDefault="00ED41AE" w:rsidP="004B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3FCCB70E" w14:textId="77777777" w:rsidR="00610DDF" w:rsidRPr="0001123C" w:rsidRDefault="00610DDF" w:rsidP="00610DDF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651DA6C0" w14:textId="77777777" w:rsidR="00C50CCE" w:rsidRPr="005D612B" w:rsidRDefault="00C50CCE" w:rsidP="00C50CC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3D92ED5D" w14:textId="77777777" w:rsidR="00C50CCE" w:rsidRPr="0001123C" w:rsidRDefault="00C50CCE" w:rsidP="00C50CC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8A8EBEA" w14:textId="50D606F9" w:rsidR="00C50CCE" w:rsidRPr="005D612B" w:rsidRDefault="00D52F1E" w:rsidP="00C50CCE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11" w:name="_Hlk94277194"/>
      <w:r w:rsidRPr="005D612B">
        <w:rPr>
          <w:rFonts w:asciiTheme="majorBidi" w:hAnsi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bookmarkEnd w:id="11"/>
    <w:p w14:paraId="3DD66F73" w14:textId="77777777" w:rsidR="00D52F1E" w:rsidRPr="005D612B" w:rsidRDefault="00D52F1E" w:rsidP="00C50CC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380E5E" w:rsidRPr="005D612B" w14:paraId="5789E917" w14:textId="77777777" w:rsidTr="00D80265">
        <w:trPr>
          <w:tblHeader/>
        </w:trPr>
        <w:tc>
          <w:tcPr>
            <w:tcW w:w="3870" w:type="dxa"/>
          </w:tcPr>
          <w:p w14:paraId="06413D8B" w14:textId="77777777" w:rsidR="00380E5E" w:rsidRPr="005D612B" w:rsidRDefault="00380E5E" w:rsidP="00D80265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FE2B71F" w14:textId="77777777" w:rsidR="00380E5E" w:rsidRPr="005D612B" w:rsidRDefault="00380E5E" w:rsidP="00D80265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797C787" w14:textId="77777777" w:rsidR="00380E5E" w:rsidRPr="005D612B" w:rsidRDefault="00380E5E" w:rsidP="00D80265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64CE4069" w14:textId="77777777" w:rsidR="00380E5E" w:rsidRPr="005D612B" w:rsidRDefault="00380E5E" w:rsidP="00D80265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F4F" w:rsidRPr="005D612B" w14:paraId="463E1DF4" w14:textId="77777777" w:rsidTr="00D80265">
        <w:trPr>
          <w:tblHeader/>
        </w:trPr>
        <w:tc>
          <w:tcPr>
            <w:tcW w:w="3870" w:type="dxa"/>
          </w:tcPr>
          <w:p w14:paraId="60BFF53D" w14:textId="2FB7D7F9" w:rsidR="00633F4F" w:rsidRPr="005D612B" w:rsidRDefault="00633F4F" w:rsidP="00633F4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41AE"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07" w:type="dxa"/>
          </w:tcPr>
          <w:p w14:paraId="3F3015DA" w14:textId="00C0CFDC" w:rsidR="00633F4F" w:rsidRPr="005D612B" w:rsidRDefault="00ED41AE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32C32D3B" w14:textId="77777777" w:rsidR="00633F4F" w:rsidRPr="005D612B" w:rsidRDefault="00633F4F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4AAEC88" w14:textId="24FFAD12" w:rsidR="00633F4F" w:rsidRPr="005D612B" w:rsidRDefault="00ED41AE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2C40C472" w14:textId="77777777" w:rsidR="00633F4F" w:rsidRPr="005D612B" w:rsidRDefault="00633F4F" w:rsidP="00633F4F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4BBD153E" w14:textId="20C78E80" w:rsidR="00633F4F" w:rsidRPr="005D612B" w:rsidRDefault="00ED41AE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2FE4BE78" w14:textId="77777777" w:rsidR="00633F4F" w:rsidRPr="005D612B" w:rsidRDefault="00633F4F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56BDE5A" w14:textId="34807A2F" w:rsidR="00633F4F" w:rsidRPr="005D612B" w:rsidRDefault="00ED41AE" w:rsidP="00633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80E5E" w:rsidRPr="005D612B" w14:paraId="60D35699" w14:textId="77777777" w:rsidTr="00D80265">
        <w:trPr>
          <w:tblHeader/>
        </w:trPr>
        <w:tc>
          <w:tcPr>
            <w:tcW w:w="3870" w:type="dxa"/>
          </w:tcPr>
          <w:p w14:paraId="580FEBD6" w14:textId="77777777" w:rsidR="00380E5E" w:rsidRPr="005D612B" w:rsidRDefault="00380E5E" w:rsidP="00D80265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75D7548B" w14:textId="77777777" w:rsidR="00380E5E" w:rsidRPr="005D612B" w:rsidRDefault="00380E5E" w:rsidP="00D80265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0E5E" w:rsidRPr="005D612B" w14:paraId="455F2C05" w14:textId="77777777" w:rsidTr="00D80265">
        <w:tc>
          <w:tcPr>
            <w:tcW w:w="3870" w:type="dxa"/>
          </w:tcPr>
          <w:p w14:paraId="26AE2066" w14:textId="712FB759" w:rsidR="00380E5E" w:rsidRPr="005D612B" w:rsidRDefault="00380E5E" w:rsidP="007768FD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="003F6494"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210E1" w:rsidRPr="005D6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="003F6494"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07" w:type="dxa"/>
          </w:tcPr>
          <w:p w14:paraId="011DA35A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910734F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37247FB5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E44182D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65602C85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3598D0AB" w14:textId="77777777" w:rsidR="00380E5E" w:rsidRPr="005D612B" w:rsidRDefault="00380E5E" w:rsidP="00D8026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28A0E9B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0E5E" w:rsidRPr="005D612B" w14:paraId="6761D15E" w14:textId="77777777" w:rsidTr="00D80265">
        <w:tc>
          <w:tcPr>
            <w:tcW w:w="3870" w:type="dxa"/>
          </w:tcPr>
          <w:p w14:paraId="6F28A23E" w14:textId="77777777" w:rsidR="00380E5E" w:rsidRPr="005D612B" w:rsidRDefault="00380E5E" w:rsidP="00D8026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07" w:type="dxa"/>
          </w:tcPr>
          <w:p w14:paraId="04E509FB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61BC938F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A75C9B1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3C73EA1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7DBA6A38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7389EE56" w14:textId="77777777" w:rsidR="00380E5E" w:rsidRPr="005D612B" w:rsidRDefault="00380E5E" w:rsidP="00D8026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D894D29" w14:textId="77777777" w:rsidR="00380E5E" w:rsidRPr="005D612B" w:rsidRDefault="00380E5E" w:rsidP="00D80265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33F4F" w:rsidRPr="005D612B" w14:paraId="6A86F823" w14:textId="77777777" w:rsidTr="00D80265">
        <w:tc>
          <w:tcPr>
            <w:tcW w:w="3870" w:type="dxa"/>
          </w:tcPr>
          <w:p w14:paraId="2EA9FB2F" w14:textId="77777777" w:rsidR="00633F4F" w:rsidRPr="005D612B" w:rsidRDefault="00633F4F" w:rsidP="00633F4F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07" w:type="dxa"/>
          </w:tcPr>
          <w:p w14:paraId="4A161377" w14:textId="3DC15FEF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238" w:type="dxa"/>
          </w:tcPr>
          <w:p w14:paraId="4BF58A75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5CD7642" w14:textId="7E9E2503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84" w:type="dxa"/>
          </w:tcPr>
          <w:p w14:paraId="563E8DF4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38D8AA86" w14:textId="4CE9A1DE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8" w:type="dxa"/>
          </w:tcPr>
          <w:p w14:paraId="6B12AB32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63E992C" w14:textId="5504F506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633F4F" w:rsidRPr="005D612B" w14:paraId="35B66B33" w14:textId="77777777" w:rsidTr="00D80265">
        <w:tc>
          <w:tcPr>
            <w:tcW w:w="3870" w:type="dxa"/>
          </w:tcPr>
          <w:p w14:paraId="1BC38B62" w14:textId="77777777" w:rsidR="00633F4F" w:rsidRPr="005D612B" w:rsidRDefault="00633F4F" w:rsidP="00633F4F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07" w:type="dxa"/>
          </w:tcPr>
          <w:p w14:paraId="37C6DE08" w14:textId="18CD2BA2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38" w:type="dxa"/>
          </w:tcPr>
          <w:p w14:paraId="6340B1EB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43F67C7B" w14:textId="34F1495F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284" w:type="dxa"/>
          </w:tcPr>
          <w:p w14:paraId="62125B0A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753B7F19" w14:textId="4B324D54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0687D494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23F2D3DC" w14:textId="5D2704C7" w:rsidR="00633F4F" w:rsidRPr="005D612B" w:rsidRDefault="00633F4F" w:rsidP="00633F4F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33F4F" w:rsidRPr="005D612B" w14:paraId="04B73BF0" w14:textId="77777777" w:rsidTr="00D80265">
        <w:tc>
          <w:tcPr>
            <w:tcW w:w="3870" w:type="dxa"/>
          </w:tcPr>
          <w:p w14:paraId="323B59EC" w14:textId="77777777" w:rsidR="00633F4F" w:rsidRPr="005D612B" w:rsidRDefault="00633F4F" w:rsidP="00633F4F">
            <w:pPr>
              <w:pStyle w:val="ListParagraph"/>
              <w:numPr>
                <w:ilvl w:val="0"/>
                <w:numId w:val="12"/>
              </w:numPr>
              <w:tabs>
                <w:tab w:val="clear" w:pos="680"/>
                <w:tab w:val="clear" w:pos="90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</w:tcPr>
          <w:p w14:paraId="29F576C5" w14:textId="70C3F207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</w:tcPr>
          <w:p w14:paraId="48DA3AB5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70B151B" w14:textId="36CEA1E8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7F35A776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48666768" w14:textId="0C168A1D" w:rsidR="00633F4F" w:rsidRPr="005D612B" w:rsidRDefault="00ED1F20" w:rsidP="00166166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B99DF45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9170F6A" w14:textId="403161AD" w:rsidR="00633F4F" w:rsidRPr="005D612B" w:rsidRDefault="00633F4F" w:rsidP="00633F4F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33F4F" w:rsidRPr="005D612B" w14:paraId="4027B114" w14:textId="77777777" w:rsidTr="00D80265">
        <w:tc>
          <w:tcPr>
            <w:tcW w:w="3870" w:type="dxa"/>
          </w:tcPr>
          <w:p w14:paraId="0483255B" w14:textId="77777777" w:rsidR="00633F4F" w:rsidRPr="005D612B" w:rsidRDefault="00633F4F" w:rsidP="00633F4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07" w:type="dxa"/>
          </w:tcPr>
          <w:p w14:paraId="363CCC41" w14:textId="7ADEC42B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238" w:type="dxa"/>
          </w:tcPr>
          <w:p w14:paraId="5574BC4B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7A686B8C" w14:textId="79E97214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284" w:type="dxa"/>
          </w:tcPr>
          <w:p w14:paraId="12F2E60E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0B7054DF" w14:textId="56E7C1F9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6F74A1CF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870883E" w14:textId="41F2CC70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633F4F" w:rsidRPr="005D612B" w14:paraId="0352C829" w14:textId="77777777" w:rsidTr="00D80265">
        <w:tc>
          <w:tcPr>
            <w:tcW w:w="3870" w:type="dxa"/>
          </w:tcPr>
          <w:p w14:paraId="119880FE" w14:textId="69DB5CD7" w:rsidR="00633F4F" w:rsidRPr="005D612B" w:rsidRDefault="00633F4F" w:rsidP="00633F4F">
            <w:pPr>
              <w:tabs>
                <w:tab w:val="clear" w:pos="680"/>
                <w:tab w:val="clear" w:pos="907"/>
              </w:tabs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107" w:type="dxa"/>
          </w:tcPr>
          <w:p w14:paraId="1E06BFEB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01E94D" w14:textId="3F13DB25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8" w:type="dxa"/>
          </w:tcPr>
          <w:p w14:paraId="1460353F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ADA3396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085159" w14:textId="7E67EF5D" w:rsidR="00633F4F" w:rsidRPr="005D612B" w:rsidRDefault="00ED41AE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84" w:type="dxa"/>
          </w:tcPr>
          <w:p w14:paraId="6A25AFE7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14:paraId="13EC3B20" w14:textId="77777777" w:rsidR="00633F4F" w:rsidRPr="005D612B" w:rsidRDefault="00633F4F" w:rsidP="00166166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2FDD916" w14:textId="21309472" w:rsidR="00633F4F" w:rsidRPr="005D612B" w:rsidRDefault="00ED1F20" w:rsidP="00166166">
            <w:pPr>
              <w:pStyle w:val="a"/>
              <w:tabs>
                <w:tab w:val="clear" w:pos="1080"/>
                <w:tab w:val="decimal" w:pos="555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F7E0027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1813375E" w14:textId="77777777" w:rsidR="00633F4F" w:rsidRPr="005D612B" w:rsidRDefault="00633F4F" w:rsidP="00633F4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5601D59" w14:textId="343FDBB4" w:rsidR="00633F4F" w:rsidRPr="005D612B" w:rsidRDefault="00633F4F" w:rsidP="00633F4F">
            <w:pPr>
              <w:pStyle w:val="a"/>
              <w:tabs>
                <w:tab w:val="clear" w:pos="1080"/>
                <w:tab w:val="decimal" w:pos="513"/>
              </w:tabs>
              <w:ind w:right="-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5315D" w14:textId="77777777" w:rsidR="00C10799" w:rsidRPr="005D612B" w:rsidRDefault="00C10799" w:rsidP="00380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7D550" w14:textId="49296638" w:rsidR="00454F68" w:rsidRPr="005D612B" w:rsidRDefault="00380E5E" w:rsidP="0038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136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และ</w:t>
      </w:r>
      <w:r w:rsidR="009E4559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6</w:t>
      </w:r>
      <w:r w:rsidR="006968F6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D1928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9ED2904" w14:textId="77777777" w:rsidR="003874A6" w:rsidRPr="005D612B" w:rsidRDefault="003874A6" w:rsidP="0038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3EA0D" w14:textId="53443177" w:rsidR="007F159A" w:rsidRPr="005D612B" w:rsidRDefault="007F159A" w:rsidP="00243E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69D6DBBF" w14:textId="77777777" w:rsidR="00B31728" w:rsidRPr="005D612B" w:rsidRDefault="00B31728" w:rsidP="00825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02"/>
        <w:gridCol w:w="1458"/>
        <w:gridCol w:w="270"/>
        <w:gridCol w:w="1350"/>
      </w:tblGrid>
      <w:tr w:rsidR="00A85624" w:rsidRPr="005D612B" w14:paraId="3C029FB2" w14:textId="77777777" w:rsidTr="00A27BDF">
        <w:trPr>
          <w:tblHeader/>
        </w:trPr>
        <w:tc>
          <w:tcPr>
            <w:tcW w:w="6102" w:type="dxa"/>
          </w:tcPr>
          <w:p w14:paraId="72B92538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5323F435" w14:textId="77777777" w:rsidR="00090D6E" w:rsidRPr="005D612B" w:rsidRDefault="00090D6E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E6E82C" w14:textId="28BF6F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5D314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40CB2E" w14:textId="77777777" w:rsidR="00090D6E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35F59BE" w14:textId="4293B984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5624" w:rsidRPr="005D612B" w14:paraId="40C32BCD" w14:textId="77777777" w:rsidTr="00A27BDF">
        <w:trPr>
          <w:tblHeader/>
        </w:trPr>
        <w:tc>
          <w:tcPr>
            <w:tcW w:w="6102" w:type="dxa"/>
          </w:tcPr>
          <w:p w14:paraId="4BB5490E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8" w:type="dxa"/>
          </w:tcPr>
          <w:p w14:paraId="04C06C51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14:paraId="650804D0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AD91E6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</w:tr>
      <w:tr w:rsidR="00B60C2D" w:rsidRPr="005D612B" w14:paraId="16E66058" w14:textId="77777777" w:rsidTr="00A27BDF">
        <w:trPr>
          <w:tblHeader/>
        </w:trPr>
        <w:tc>
          <w:tcPr>
            <w:tcW w:w="6102" w:type="dxa"/>
          </w:tcPr>
          <w:p w14:paraId="1A742C12" w14:textId="77777777" w:rsidR="00B60C2D" w:rsidRPr="005D612B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75CB64C9" w14:textId="77777777" w:rsidR="00B60C2D" w:rsidRPr="005D612B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85624" w:rsidRPr="005D612B" w14:paraId="590A5797" w14:textId="77777777" w:rsidTr="00A27BDF">
        <w:trPr>
          <w:trHeight w:val="272"/>
        </w:trPr>
        <w:tc>
          <w:tcPr>
            <w:tcW w:w="6102" w:type="dxa"/>
          </w:tcPr>
          <w:p w14:paraId="1F0AC40C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</w:tcPr>
          <w:p w14:paraId="7B0FBD0C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D47A82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6C9E86" w14:textId="77777777" w:rsidR="00A85624" w:rsidRPr="005D612B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5B6" w:rsidRPr="005D612B" w14:paraId="0E516B15" w14:textId="77777777" w:rsidTr="00A27BDF">
        <w:tc>
          <w:tcPr>
            <w:tcW w:w="6102" w:type="dxa"/>
          </w:tcPr>
          <w:p w14:paraId="7CCF1EAF" w14:textId="358F1015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8" w:type="dxa"/>
          </w:tcPr>
          <w:p w14:paraId="30D90FD1" w14:textId="3346F17A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85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eastAsia="en-GB"/>
              </w:rPr>
              <w:t>0</w:t>
            </w:r>
          </w:p>
        </w:tc>
        <w:tc>
          <w:tcPr>
            <w:tcW w:w="270" w:type="dxa"/>
          </w:tcPr>
          <w:p w14:paraId="1240A2AA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AD1026" w14:textId="5533B4A7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5B15B6" w:rsidRPr="005D612B" w14:paraId="4F708F3A" w14:textId="77777777" w:rsidTr="00A27BDF">
        <w:tc>
          <w:tcPr>
            <w:tcW w:w="6102" w:type="dxa"/>
          </w:tcPr>
          <w:p w14:paraId="6485BFF8" w14:textId="77777777" w:rsidR="005B15B6" w:rsidRPr="00583843" w:rsidRDefault="005B15B6" w:rsidP="005B15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7A2287E6" w14:textId="6AB86E1A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136</w:t>
            </w:r>
          </w:p>
        </w:tc>
        <w:tc>
          <w:tcPr>
            <w:tcW w:w="270" w:type="dxa"/>
          </w:tcPr>
          <w:p w14:paraId="19C47798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12CD192" w14:textId="2349BABD" w:rsidR="005B15B6" w:rsidRPr="005D612B" w:rsidRDefault="005B15B6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B15B6" w:rsidRPr="005D612B" w14:paraId="5472A016" w14:textId="77777777" w:rsidTr="00A27BDF">
        <w:tc>
          <w:tcPr>
            <w:tcW w:w="6102" w:type="dxa"/>
          </w:tcPr>
          <w:p w14:paraId="2C337EF6" w14:textId="77777777" w:rsidR="005B15B6" w:rsidRPr="005D612B" w:rsidRDefault="005B15B6" w:rsidP="005B15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458" w:type="dxa"/>
          </w:tcPr>
          <w:p w14:paraId="4E9A6381" w14:textId="4224A983" w:rsidR="005B15B6" w:rsidRPr="005D612B" w:rsidRDefault="005B15B6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5D612B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1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eastAsia="en-GB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13E8384A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C41BFD" w14:textId="5F93D3BB" w:rsidR="005B15B6" w:rsidRPr="005D612B" w:rsidRDefault="005B15B6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B15B6" w:rsidRPr="005D612B" w14:paraId="04CD561B" w14:textId="77777777" w:rsidTr="00A27BDF">
        <w:tc>
          <w:tcPr>
            <w:tcW w:w="6102" w:type="dxa"/>
          </w:tcPr>
          <w:p w14:paraId="4C744A67" w14:textId="4B92301C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457262A" w14:textId="543D98FE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</w:p>
        </w:tc>
        <w:tc>
          <w:tcPr>
            <w:tcW w:w="270" w:type="dxa"/>
          </w:tcPr>
          <w:p w14:paraId="3E5FDD71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BF1D20" w14:textId="4C86B4FB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380E5E" w:rsidRPr="005D612B" w14:paraId="64A47EA0" w14:textId="77777777" w:rsidTr="00A27BDF">
        <w:tc>
          <w:tcPr>
            <w:tcW w:w="6102" w:type="dxa"/>
          </w:tcPr>
          <w:p w14:paraId="546CF87D" w14:textId="77777777" w:rsidR="00380E5E" w:rsidRPr="005D612B" w:rsidRDefault="00380E5E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458" w:type="dxa"/>
          </w:tcPr>
          <w:p w14:paraId="7385B377" w14:textId="525129D0" w:rsidR="00380E5E" w:rsidRPr="005D612B" w:rsidRDefault="00ED41AE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2</w:t>
            </w:r>
            <w:r w:rsidR="00CD7556">
              <w:rPr>
                <w:rFonts w:ascii="Angsana New" w:hAnsi="Angsana New"/>
                <w:sz w:val="28"/>
                <w:szCs w:val="28"/>
                <w:lang w:val="en-US" w:eastAsia="en-GB"/>
              </w:rPr>
              <w:t>38</w:t>
            </w:r>
          </w:p>
        </w:tc>
        <w:tc>
          <w:tcPr>
            <w:tcW w:w="270" w:type="dxa"/>
          </w:tcPr>
          <w:p w14:paraId="6B42D72F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E46291F" w14:textId="3F254D23" w:rsidR="00380E5E" w:rsidRPr="00FC6918" w:rsidRDefault="00A01668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69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108A5" w:rsidRPr="005D612B" w14:paraId="703C259A" w14:textId="77777777" w:rsidTr="00A27BDF">
        <w:tc>
          <w:tcPr>
            <w:tcW w:w="6102" w:type="dxa"/>
          </w:tcPr>
          <w:p w14:paraId="678D0B31" w14:textId="6EF8BE60" w:rsidR="00B108A5" w:rsidRPr="005D612B" w:rsidRDefault="00B108A5" w:rsidP="00B108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458" w:type="dxa"/>
          </w:tcPr>
          <w:p w14:paraId="28F356A1" w14:textId="0B861B8A" w:rsidR="00B108A5" w:rsidRPr="000E6F2E" w:rsidRDefault="00CD7556" w:rsidP="00B108A5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1A4F33AF" w14:textId="77777777" w:rsidR="00B108A5" w:rsidRPr="005D612B" w:rsidRDefault="00B108A5" w:rsidP="00B108A5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7E8834" w14:textId="09B89381" w:rsidR="00B108A5" w:rsidRPr="00FC6918" w:rsidRDefault="00B108A5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78B6" w:rsidRPr="005D612B" w14:paraId="3C9C5720" w14:textId="77777777" w:rsidTr="00A27BDF">
        <w:tc>
          <w:tcPr>
            <w:tcW w:w="6102" w:type="dxa"/>
          </w:tcPr>
          <w:p w14:paraId="22B018FF" w14:textId="5FCDE546" w:rsidR="00C678B6" w:rsidRPr="005D612B" w:rsidRDefault="00C678B6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458" w:type="dxa"/>
          </w:tcPr>
          <w:p w14:paraId="58BBB13F" w14:textId="07369C40" w:rsidR="00C678B6" w:rsidRPr="005D612B" w:rsidRDefault="00A01668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  <w:r w:rsidR="002739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0" w:type="dxa"/>
          </w:tcPr>
          <w:p w14:paraId="338BAA16" w14:textId="77777777" w:rsidR="00C678B6" w:rsidRPr="005D612B" w:rsidRDefault="00C678B6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08CC90" w14:textId="3321F258" w:rsidR="00C678B6" w:rsidRPr="00FC6918" w:rsidRDefault="00A01668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69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80E5E" w:rsidRPr="005D612B" w14:paraId="1E2E6DF7" w14:textId="77777777" w:rsidTr="00A27BDF">
        <w:tc>
          <w:tcPr>
            <w:tcW w:w="6102" w:type="dxa"/>
          </w:tcPr>
          <w:p w14:paraId="45D5A81C" w14:textId="77C46B66" w:rsidR="00380E5E" w:rsidRPr="005D612B" w:rsidRDefault="00380E5E" w:rsidP="00380E5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09F1C41" w14:textId="0C35C71C" w:rsidR="00380E5E" w:rsidRPr="005D612B" w:rsidRDefault="00ED41AE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0166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270" w:type="dxa"/>
          </w:tcPr>
          <w:p w14:paraId="630BBA89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FFFA34" w14:textId="7AE915D2" w:rsidR="00380E5E" w:rsidRPr="005D612B" w:rsidRDefault="00ED41AE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</w:t>
            </w:r>
          </w:p>
        </w:tc>
      </w:tr>
      <w:tr w:rsidR="00380E5E" w:rsidRPr="005D612B" w14:paraId="04EEA013" w14:textId="77777777" w:rsidTr="00A27BDF">
        <w:tc>
          <w:tcPr>
            <w:tcW w:w="6102" w:type="dxa"/>
          </w:tcPr>
          <w:p w14:paraId="0570B032" w14:textId="77777777" w:rsidR="00380E5E" w:rsidRPr="005D612B" w:rsidRDefault="00380E5E" w:rsidP="00825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9591F5" w14:textId="77777777" w:rsidR="00B97971" w:rsidRPr="005D612B" w:rsidRDefault="00B97971" w:rsidP="00825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3D64BC" w14:textId="4F242B15" w:rsidR="00B97971" w:rsidRPr="005D612B" w:rsidRDefault="00B97971" w:rsidP="008251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C4E6F7E" w14:textId="77777777" w:rsidR="00380E5E" w:rsidRPr="005D612B" w:rsidRDefault="00380E5E" w:rsidP="00825141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17FD87" w14:textId="77777777" w:rsidR="00380E5E" w:rsidRPr="005D612B" w:rsidRDefault="00380E5E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660C32" w14:textId="77777777" w:rsidR="00380E5E" w:rsidRPr="005D612B" w:rsidRDefault="00380E5E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E5E" w:rsidRPr="005D612B" w14:paraId="19F5D0D2" w14:textId="77777777" w:rsidTr="00A27BDF">
        <w:tc>
          <w:tcPr>
            <w:tcW w:w="6102" w:type="dxa"/>
          </w:tcPr>
          <w:p w14:paraId="517FBE6F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ค่าตัดจำหน่าย</w:t>
            </w:r>
          </w:p>
        </w:tc>
        <w:tc>
          <w:tcPr>
            <w:tcW w:w="1458" w:type="dxa"/>
          </w:tcPr>
          <w:p w14:paraId="2CB997BE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FF31AF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21E25C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5B6" w:rsidRPr="005D612B" w14:paraId="53A5969D" w14:textId="77777777" w:rsidTr="00A27BDF">
        <w:tc>
          <w:tcPr>
            <w:tcW w:w="6102" w:type="dxa"/>
          </w:tcPr>
          <w:p w14:paraId="0658C343" w14:textId="05E37AE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8" w:type="dxa"/>
          </w:tcPr>
          <w:p w14:paraId="164792F2" w14:textId="37370D49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</w:tcPr>
          <w:p w14:paraId="52DD0AD4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F55AB5" w14:textId="48AB1C9E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B15B6" w:rsidRPr="005D612B" w14:paraId="013642ED" w14:textId="77777777" w:rsidTr="00A27BDF">
        <w:tc>
          <w:tcPr>
            <w:tcW w:w="6102" w:type="dxa"/>
          </w:tcPr>
          <w:p w14:paraId="128FDC1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33FBADD5" w14:textId="591CF80C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67</w:t>
            </w:r>
          </w:p>
        </w:tc>
        <w:tc>
          <w:tcPr>
            <w:tcW w:w="270" w:type="dxa"/>
          </w:tcPr>
          <w:p w14:paraId="59489CCB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B3FE79" w14:textId="721916BD" w:rsidR="005B15B6" w:rsidRPr="005D612B" w:rsidRDefault="005B15B6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B15B6" w:rsidRPr="005D612B" w14:paraId="63D61D09" w14:textId="77777777" w:rsidTr="00A27BDF">
        <w:tc>
          <w:tcPr>
            <w:tcW w:w="6102" w:type="dxa"/>
          </w:tcPr>
          <w:p w14:paraId="632AA6EB" w14:textId="02B2ADEC" w:rsidR="005B15B6" w:rsidRPr="005D612B" w:rsidRDefault="006B2E75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</w:tcPr>
          <w:p w14:paraId="76526D12" w14:textId="272556F5" w:rsidR="005B15B6" w:rsidRPr="005D612B" w:rsidRDefault="005B15B6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eastAsia="en-GB"/>
              </w:rPr>
              <w:t>1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eastAsia="en-GB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532F345D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F8B21E" w14:textId="1F52EB36" w:rsidR="005B15B6" w:rsidRPr="005D612B" w:rsidRDefault="005B15B6" w:rsidP="00FC6918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B15B6" w:rsidRPr="005D612B" w14:paraId="36C8889D" w14:textId="77777777" w:rsidTr="00A27BDF">
        <w:tc>
          <w:tcPr>
            <w:tcW w:w="6102" w:type="dxa"/>
          </w:tcPr>
          <w:p w14:paraId="19B21ED8" w14:textId="7C8059DC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1560668" w14:textId="1FD9F44A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3C40A321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BEF4F8" w14:textId="520941F1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BB2387" w:rsidRPr="005D612B" w14:paraId="0CEBB261" w14:textId="77777777" w:rsidTr="00BB2387">
        <w:tc>
          <w:tcPr>
            <w:tcW w:w="6102" w:type="dxa"/>
          </w:tcPr>
          <w:p w14:paraId="462DC38E" w14:textId="77777777" w:rsidR="00BB2387" w:rsidRPr="005D612B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  <w:shd w:val="clear" w:color="auto" w:fill="auto"/>
          </w:tcPr>
          <w:p w14:paraId="64B3F43A" w14:textId="385187E3" w:rsidR="00BB2387" w:rsidRPr="00BB2387" w:rsidRDefault="00ED41AE" w:rsidP="00BB2387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ED41AE"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64</w:t>
            </w:r>
          </w:p>
        </w:tc>
        <w:tc>
          <w:tcPr>
            <w:tcW w:w="270" w:type="dxa"/>
          </w:tcPr>
          <w:p w14:paraId="66AD4682" w14:textId="77777777" w:rsidR="00BB2387" w:rsidRPr="005D612B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076E995" w14:textId="65D86E7C" w:rsidR="00BB2387" w:rsidRPr="005D612B" w:rsidRDefault="00BB2387" w:rsidP="00BB23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B2387" w:rsidRPr="005D612B" w14:paraId="0C631B9A" w14:textId="77777777" w:rsidTr="00BB2387">
        <w:tc>
          <w:tcPr>
            <w:tcW w:w="6102" w:type="dxa"/>
          </w:tcPr>
          <w:p w14:paraId="150B1846" w14:textId="6C2BBC0D" w:rsidR="00BB2387" w:rsidRPr="005D612B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65AEF019" w14:textId="73052553" w:rsidR="00BB2387" w:rsidRPr="00BB2387" w:rsidRDefault="00BB2387" w:rsidP="00BB2387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B238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(</w:t>
            </w:r>
            <w:r w:rsidR="00ED41AE" w:rsidRPr="00ED41AE">
              <w:rPr>
                <w:rFonts w:asciiTheme="majorBidi" w:hAnsiTheme="majorBidi" w:cstheme="majorBidi" w:hint="cs"/>
                <w:sz w:val="28"/>
                <w:szCs w:val="28"/>
                <w:lang w:val="en-US" w:eastAsia="en-GB"/>
              </w:rPr>
              <w:t>8</w:t>
            </w:r>
            <w:r w:rsidRPr="00BB238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0)</w:t>
            </w:r>
          </w:p>
        </w:tc>
        <w:tc>
          <w:tcPr>
            <w:tcW w:w="270" w:type="dxa"/>
          </w:tcPr>
          <w:p w14:paraId="033DD18B" w14:textId="77777777" w:rsidR="00BB2387" w:rsidRPr="005D612B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59C6888" w14:textId="76AF94FB" w:rsidR="00BB2387" w:rsidRPr="005D612B" w:rsidRDefault="00BB2387" w:rsidP="00BB23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B2387" w:rsidRPr="005D612B" w14:paraId="596B942B" w14:textId="77777777" w:rsidTr="00BB2387">
        <w:trPr>
          <w:trHeight w:val="70"/>
        </w:trPr>
        <w:tc>
          <w:tcPr>
            <w:tcW w:w="6102" w:type="dxa"/>
          </w:tcPr>
          <w:p w14:paraId="4926DE06" w14:textId="128D3DD4" w:rsidR="00BB2387" w:rsidRPr="005D612B" w:rsidRDefault="00BB2387" w:rsidP="00BB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05B27" w14:textId="7018F884" w:rsidR="00BB2387" w:rsidRPr="00BB2387" w:rsidRDefault="00ED41AE" w:rsidP="00BB2387">
            <w:pPr>
              <w:pStyle w:val="a"/>
              <w:tabs>
                <w:tab w:val="clear" w:pos="1080"/>
                <w:tab w:val="decimal" w:pos="1060"/>
              </w:tabs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14:paraId="3B55D23E" w14:textId="77777777" w:rsidR="00BB2387" w:rsidRPr="005D612B" w:rsidRDefault="00BB2387" w:rsidP="00BB2387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6F5DBA" w14:textId="7C2CC827" w:rsidR="00BB2387" w:rsidRPr="005D612B" w:rsidRDefault="00ED41AE" w:rsidP="00BB2387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5B15B6" w:rsidRPr="005D612B" w14:paraId="1DC1E227" w14:textId="77777777" w:rsidTr="00A27BDF">
        <w:trPr>
          <w:trHeight w:val="70"/>
        </w:trPr>
        <w:tc>
          <w:tcPr>
            <w:tcW w:w="6102" w:type="dxa"/>
          </w:tcPr>
          <w:p w14:paraId="78107F5F" w14:textId="77777777" w:rsidR="005B15B6" w:rsidRPr="005D612B" w:rsidRDefault="005B15B6" w:rsidP="0082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14:paraId="2BF361F7" w14:textId="77777777" w:rsidR="005B15B6" w:rsidRPr="005D612B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1FD59" w14:textId="77777777" w:rsidR="005B15B6" w:rsidRPr="005D612B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11725" w14:textId="77777777" w:rsidR="005B15B6" w:rsidRPr="005D612B" w:rsidRDefault="005B15B6" w:rsidP="0082514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E5E" w:rsidRPr="005D612B" w14:paraId="3AB698D6" w14:textId="77777777" w:rsidTr="00A27BDF">
        <w:trPr>
          <w:trHeight w:val="70"/>
        </w:trPr>
        <w:tc>
          <w:tcPr>
            <w:tcW w:w="6102" w:type="dxa"/>
          </w:tcPr>
          <w:p w14:paraId="37F1FE54" w14:textId="77777777" w:rsidR="00380E5E" w:rsidRPr="005D612B" w:rsidRDefault="00380E5E" w:rsidP="0038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59B6B275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91974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826703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5B6" w:rsidRPr="005D612B" w14:paraId="19E8B607" w14:textId="77777777" w:rsidTr="00A27BDF">
        <w:trPr>
          <w:trHeight w:val="70"/>
        </w:trPr>
        <w:tc>
          <w:tcPr>
            <w:tcW w:w="6102" w:type="dxa"/>
          </w:tcPr>
          <w:p w14:paraId="7B654847" w14:textId="4F07C8B9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7792B31E" w14:textId="11451FAF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  <w:tc>
          <w:tcPr>
            <w:tcW w:w="270" w:type="dxa"/>
          </w:tcPr>
          <w:p w14:paraId="51EE7252" w14:textId="77777777" w:rsidR="005B15B6" w:rsidRPr="005D612B" w:rsidRDefault="005B15B6" w:rsidP="005B15B6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3A48756" w14:textId="7FC63826" w:rsidR="005B15B6" w:rsidRPr="005D612B" w:rsidRDefault="00ED41AE" w:rsidP="005B15B6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380E5E" w:rsidRPr="005D612B" w14:paraId="77CDA024" w14:textId="77777777" w:rsidTr="00A27BDF">
        <w:trPr>
          <w:trHeight w:val="70"/>
        </w:trPr>
        <w:tc>
          <w:tcPr>
            <w:tcW w:w="6102" w:type="dxa"/>
          </w:tcPr>
          <w:p w14:paraId="0F9BDE79" w14:textId="11A8D421" w:rsidR="00380E5E" w:rsidRPr="005D612B" w:rsidRDefault="00380E5E" w:rsidP="0038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69B276B6" w14:textId="6BCCC5D9" w:rsidR="00380E5E" w:rsidRPr="005D612B" w:rsidRDefault="00ED41AE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678</w:t>
            </w:r>
          </w:p>
        </w:tc>
        <w:tc>
          <w:tcPr>
            <w:tcW w:w="270" w:type="dxa"/>
          </w:tcPr>
          <w:p w14:paraId="7E810B24" w14:textId="77777777" w:rsidR="00380E5E" w:rsidRPr="005D612B" w:rsidRDefault="00380E5E" w:rsidP="00380E5E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7955AEA" w14:textId="036BB8FF" w:rsidR="00380E5E" w:rsidRPr="005D612B" w:rsidRDefault="00ED41AE" w:rsidP="00825141">
            <w:pPr>
              <w:pStyle w:val="a"/>
              <w:tabs>
                <w:tab w:val="clear" w:pos="1080"/>
                <w:tab w:val="decimal" w:pos="1060"/>
              </w:tabs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79D8973" w14:textId="21AEF9CA" w:rsidR="00B97971" w:rsidRPr="005D612B" w:rsidRDefault="00B97971" w:rsidP="00F17201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3B95C80" w14:textId="22437EB9" w:rsidR="00F84EF3" w:rsidRPr="005D612B" w:rsidRDefault="00F84EF3" w:rsidP="002936BE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091E82E1" w14:textId="77777777" w:rsidR="007836EE" w:rsidRPr="005D612B" w:rsidRDefault="007836EE" w:rsidP="0074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773"/>
        <w:gridCol w:w="413"/>
        <w:gridCol w:w="1034"/>
        <w:gridCol w:w="235"/>
        <w:gridCol w:w="999"/>
        <w:gridCol w:w="236"/>
        <w:gridCol w:w="903"/>
        <w:gridCol w:w="233"/>
        <w:gridCol w:w="992"/>
        <w:gridCol w:w="249"/>
        <w:gridCol w:w="992"/>
        <w:gridCol w:w="233"/>
        <w:gridCol w:w="902"/>
      </w:tblGrid>
      <w:tr w:rsidR="00C5037B" w:rsidRPr="005D612B" w14:paraId="3746602F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728FA62F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0BE75EF9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08" w:type="dxa"/>
            <w:gridSpan w:val="11"/>
            <w:shd w:val="clear" w:color="auto" w:fill="auto"/>
          </w:tcPr>
          <w:p w14:paraId="463340B6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037B" w:rsidRPr="005D612B" w14:paraId="4730CEA3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21E4AB4A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5C8C02E8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7" w:type="dxa"/>
            <w:gridSpan w:val="5"/>
            <w:shd w:val="clear" w:color="auto" w:fill="auto"/>
          </w:tcPr>
          <w:p w14:paraId="025873FF" w14:textId="60012841" w:rsidR="00C5037B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3" w:type="dxa"/>
            <w:shd w:val="clear" w:color="auto" w:fill="auto"/>
          </w:tcPr>
          <w:p w14:paraId="1666BED4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8" w:type="dxa"/>
            <w:gridSpan w:val="5"/>
            <w:shd w:val="clear" w:color="auto" w:fill="auto"/>
          </w:tcPr>
          <w:p w14:paraId="7EB37F8A" w14:textId="63695191" w:rsidR="00C5037B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5037B" w:rsidRPr="005D612B" w14:paraId="453F9E74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367426A5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  <w:vAlign w:val="bottom"/>
          </w:tcPr>
          <w:p w14:paraId="20FB6335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19A4DE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D6D6D4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5FC585D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696FE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6B5263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34457B5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E5C05A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111170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6E03C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6542E0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C3667D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037B" w:rsidRPr="005D612B" w14:paraId="23C17E56" w14:textId="77777777" w:rsidTr="005B15B6">
        <w:trPr>
          <w:tblHeader/>
        </w:trPr>
        <w:tc>
          <w:tcPr>
            <w:tcW w:w="1773" w:type="dxa"/>
            <w:shd w:val="clear" w:color="auto" w:fill="auto"/>
          </w:tcPr>
          <w:p w14:paraId="34AEA833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dxa"/>
            <w:shd w:val="clear" w:color="auto" w:fill="auto"/>
          </w:tcPr>
          <w:p w14:paraId="2B77811F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08" w:type="dxa"/>
            <w:gridSpan w:val="11"/>
            <w:shd w:val="clear" w:color="auto" w:fill="auto"/>
            <w:vAlign w:val="bottom"/>
          </w:tcPr>
          <w:p w14:paraId="22A15EE0" w14:textId="77777777" w:rsidR="00C5037B" w:rsidRPr="005D612B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B15B6" w:rsidRPr="005D612B" w14:paraId="6B3F55C1" w14:textId="77777777" w:rsidTr="005B15B6">
        <w:tc>
          <w:tcPr>
            <w:tcW w:w="1773" w:type="dxa"/>
            <w:shd w:val="clear" w:color="auto" w:fill="auto"/>
          </w:tcPr>
          <w:p w14:paraId="2EBDEF9D" w14:textId="38EF0888" w:rsidR="005B15B6" w:rsidRPr="00C92060" w:rsidRDefault="005B15B6" w:rsidP="00C92060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C92060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13" w:type="dxa"/>
            <w:shd w:val="clear" w:color="auto" w:fill="auto"/>
          </w:tcPr>
          <w:p w14:paraId="479E1694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D4FC9E" w14:textId="1B08C4FA" w:rsidR="005B15B6" w:rsidRPr="005D612B" w:rsidRDefault="0018476D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EBEC81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CDCBFB2" w14:textId="01DA7869" w:rsidR="005B15B6" w:rsidRPr="005D612B" w:rsidRDefault="00AD4313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2D74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FA4AF6" w14:textId="723BC5A5" w:rsidR="005B15B6" w:rsidRPr="005D612B" w:rsidRDefault="00AD4313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1A9CB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FB71D9" w14:textId="1C3E5EC3" w:rsidR="005B15B6" w:rsidRPr="005D612B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74B6959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155B2A" w14:textId="0B7D6923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557404F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F4AFFAD" w14:textId="0D7CF64F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B15B6" w:rsidRPr="005D612B" w14:paraId="3DCB5448" w14:textId="77777777" w:rsidTr="005B15B6">
        <w:tc>
          <w:tcPr>
            <w:tcW w:w="1773" w:type="dxa"/>
            <w:shd w:val="clear" w:color="auto" w:fill="auto"/>
          </w:tcPr>
          <w:p w14:paraId="77C9B902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10CB712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C0762D" w14:textId="7D667304" w:rsidR="005B15B6" w:rsidRPr="005D612B" w:rsidRDefault="00777ADE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827F1A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252F1B8" w14:textId="046878D1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0018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1852AB" w14:textId="2167EABD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2838D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1A992D" w14:textId="26B35DA4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734F35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26164" w14:textId="63D22732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14F41E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A0D9AC" w14:textId="20AC56CA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5B15B6" w:rsidRPr="005D612B" w14:paraId="636D04C0" w14:textId="77777777" w:rsidTr="005B15B6">
        <w:tc>
          <w:tcPr>
            <w:tcW w:w="1773" w:type="dxa"/>
            <w:shd w:val="clear" w:color="auto" w:fill="auto"/>
          </w:tcPr>
          <w:p w14:paraId="3C6D1BDC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40D28842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7C234CD" w14:textId="4FAE1C4A" w:rsidR="005B15B6" w:rsidRPr="005D612B" w:rsidRDefault="0018476D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0707AB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621451B" w14:textId="799CCEB5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4E93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548720" w14:textId="5D5F2319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4D0B8C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4DA88C" w14:textId="5066B5DD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C47DF2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496C6E" w14:textId="690B14B6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D1A2CF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5FB9F0" w14:textId="0295EB81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B15B6" w:rsidRPr="005D612B" w14:paraId="670853AE" w14:textId="77777777" w:rsidTr="005B15B6">
        <w:tc>
          <w:tcPr>
            <w:tcW w:w="1773" w:type="dxa"/>
            <w:shd w:val="clear" w:color="auto" w:fill="auto"/>
          </w:tcPr>
          <w:p w14:paraId="685C2E69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หุ้นกู้ระยะยาวที่ถึงกำหนดชำระภายในหนึ่งปี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336D6B3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7B77E4B" w14:textId="78D98543" w:rsidR="005B15B6" w:rsidRPr="005D612B" w:rsidRDefault="00ED41AE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8476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574BE24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AF3C14" w14:textId="019220B2" w:rsidR="005B15B6" w:rsidRPr="005D612B" w:rsidRDefault="0018476D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08C4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335949" w14:textId="0FA0FBBB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8476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F5345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5B9E1" w14:textId="4099FCEC" w:rsidR="005B15B6" w:rsidRPr="005D612B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A18E97F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C2713E" w14:textId="43747705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67F5BFF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F924DE" w14:textId="0D344D90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B15B6" w:rsidRPr="005D612B" w14:paraId="4BD20560" w14:textId="77777777" w:rsidTr="005B15B6">
        <w:tc>
          <w:tcPr>
            <w:tcW w:w="1773" w:type="dxa"/>
            <w:shd w:val="clear" w:color="auto" w:fill="auto"/>
          </w:tcPr>
          <w:p w14:paraId="457F1DF1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13" w:type="dxa"/>
            <w:shd w:val="clear" w:color="auto" w:fill="auto"/>
            <w:vAlign w:val="bottom"/>
          </w:tcPr>
          <w:p w14:paraId="38AC7753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B6A7DA6" w14:textId="4F6F7CEF" w:rsidR="005B15B6" w:rsidRPr="005D612B" w:rsidRDefault="0018476D" w:rsidP="00166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F63229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33F505" w14:textId="7DDB36FA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B90B1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FAA1E7" w14:textId="6E0801E7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421FF53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4CD5E9" w14:textId="48655E5B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B745C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FCC021" w14:textId="191F82B4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9638DD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B45B232" w14:textId="58943046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B15B6" w:rsidRPr="005D612B" w14:paraId="41F3E37E" w14:textId="77777777" w:rsidTr="005B15B6">
        <w:tc>
          <w:tcPr>
            <w:tcW w:w="1773" w:type="dxa"/>
            <w:shd w:val="clear" w:color="auto" w:fill="auto"/>
          </w:tcPr>
          <w:p w14:paraId="53250C37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13" w:type="dxa"/>
            <w:shd w:val="clear" w:color="auto" w:fill="auto"/>
          </w:tcPr>
          <w:p w14:paraId="4F5279B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A1526BF" w14:textId="1B3B359A" w:rsidR="005B15B6" w:rsidRPr="005D612B" w:rsidRDefault="00ED41AE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8476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87C341F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FE84EB9" w14:textId="3D87E186" w:rsidR="005B15B6" w:rsidRPr="005D612B" w:rsidRDefault="0018476D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0D14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0A0C07" w14:textId="69CB02D3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8476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7C43F4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47D890" w14:textId="23043F22" w:rsidR="005B15B6" w:rsidRPr="005D612B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4BB58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7FABC7" w14:textId="57FCA52B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4EDB07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975710" w14:textId="267FB85C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77ADE" w:rsidRPr="005D612B" w14:paraId="2DAF6D97" w14:textId="77777777" w:rsidTr="005B15B6">
        <w:tc>
          <w:tcPr>
            <w:tcW w:w="1773" w:type="dxa"/>
            <w:shd w:val="clear" w:color="auto" w:fill="auto"/>
          </w:tcPr>
          <w:p w14:paraId="446B3B14" w14:textId="77777777" w:rsidR="00777ADE" w:rsidRPr="005D612B" w:rsidRDefault="00777ADE" w:rsidP="00777ADE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413" w:type="dxa"/>
            <w:shd w:val="clear" w:color="auto" w:fill="auto"/>
          </w:tcPr>
          <w:p w14:paraId="60C65417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F0CA" w14:textId="6FBA8C51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3E64794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4DC91" w14:textId="698A64DF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EA4C8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45B08" w14:textId="03D4D838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0C51B99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8051" w14:textId="620C8B5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07850F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85DED" w14:textId="340D16E9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1881FE4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C6304" w14:textId="03582942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B15B6" w:rsidRPr="005D612B" w14:paraId="04CD9ACA" w14:textId="77777777" w:rsidTr="005B15B6">
        <w:tc>
          <w:tcPr>
            <w:tcW w:w="1773" w:type="dxa"/>
            <w:shd w:val="clear" w:color="auto" w:fill="auto"/>
          </w:tcPr>
          <w:p w14:paraId="3E0C0B3A" w14:textId="77777777" w:rsidR="005B15B6" w:rsidRPr="005D612B" w:rsidRDefault="005B15B6" w:rsidP="005B15B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13" w:type="dxa"/>
            <w:shd w:val="clear" w:color="auto" w:fill="auto"/>
          </w:tcPr>
          <w:p w14:paraId="6F1793F2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3AFFC" w14:textId="085C7F3E" w:rsidR="005B15B6" w:rsidRPr="002F24F8" w:rsidRDefault="00ED41AE" w:rsidP="002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24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77ADE" w:rsidRPr="002F24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24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EA1E04" w:rsidRPr="002F24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D3472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5DF066" w14:textId="592FB0BF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C403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92D11" w14:textId="3093F8AB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777ADE" w:rsidRPr="00C467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62B4E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C2BF95" w14:textId="1FF1D1FB" w:rsidR="005B15B6" w:rsidRPr="004E2714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5B15B6"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A1E04"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3CA3C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3CB4E" w14:textId="02567227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B15B6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7B4A2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87357" w14:textId="67820D21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5B15B6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</w:tr>
    </w:tbl>
    <w:p w14:paraId="26FD8A60" w14:textId="77777777" w:rsidR="001E60AA" w:rsidRPr="005D612B" w:rsidRDefault="001E60AA" w:rsidP="005B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812"/>
        <w:gridCol w:w="423"/>
        <w:gridCol w:w="1034"/>
        <w:gridCol w:w="236"/>
        <w:gridCol w:w="999"/>
        <w:gridCol w:w="236"/>
        <w:gridCol w:w="846"/>
        <w:gridCol w:w="234"/>
        <w:gridCol w:w="992"/>
        <w:gridCol w:w="251"/>
        <w:gridCol w:w="992"/>
        <w:gridCol w:w="234"/>
        <w:gridCol w:w="905"/>
      </w:tblGrid>
      <w:tr w:rsidR="003E2A14" w:rsidRPr="005D612B" w14:paraId="4E8B2612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38942885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26E34298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959" w:type="dxa"/>
            <w:gridSpan w:val="11"/>
            <w:shd w:val="clear" w:color="auto" w:fill="auto"/>
          </w:tcPr>
          <w:p w14:paraId="777E979C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A14" w:rsidRPr="005D612B" w14:paraId="1921DE11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B4057AE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7E709190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51" w:type="dxa"/>
            <w:gridSpan w:val="5"/>
            <w:shd w:val="clear" w:color="auto" w:fill="auto"/>
          </w:tcPr>
          <w:p w14:paraId="3F8D3BF8" w14:textId="60CDA6CB" w:rsidR="003E2A14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4" w:type="dxa"/>
            <w:shd w:val="clear" w:color="auto" w:fill="auto"/>
          </w:tcPr>
          <w:p w14:paraId="28428046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4" w:type="dxa"/>
            <w:gridSpan w:val="5"/>
            <w:shd w:val="clear" w:color="auto" w:fill="auto"/>
          </w:tcPr>
          <w:p w14:paraId="1A3FB57B" w14:textId="1A0F7A43" w:rsidR="003E2A14" w:rsidRPr="005D612B" w:rsidRDefault="00ED41AE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E2A14" w:rsidRPr="005D612B" w14:paraId="738EFF51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350F65C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14080C81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3D4659E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B0D14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8419854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D7CC0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4278800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  <w:vAlign w:val="center"/>
          </w:tcPr>
          <w:p w14:paraId="4B992EF5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AB475E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BDDBD3D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B189B4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9FC8F3D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90FF09F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2A14" w:rsidRPr="005D612B" w14:paraId="7BAD7D90" w14:textId="77777777" w:rsidTr="00777ADE">
        <w:trPr>
          <w:tblHeader/>
        </w:trPr>
        <w:tc>
          <w:tcPr>
            <w:tcW w:w="1812" w:type="dxa"/>
            <w:shd w:val="clear" w:color="auto" w:fill="auto"/>
          </w:tcPr>
          <w:p w14:paraId="4FE5B47F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" w:type="dxa"/>
            <w:shd w:val="clear" w:color="auto" w:fill="auto"/>
          </w:tcPr>
          <w:p w14:paraId="3A4A3F88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959" w:type="dxa"/>
            <w:gridSpan w:val="11"/>
            <w:shd w:val="clear" w:color="auto" w:fill="auto"/>
            <w:vAlign w:val="bottom"/>
          </w:tcPr>
          <w:p w14:paraId="4D74249D" w14:textId="77777777" w:rsidR="003E2A14" w:rsidRPr="005D612B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B15B6" w:rsidRPr="005D612B" w14:paraId="03E82965" w14:textId="77777777" w:rsidTr="00777ADE">
        <w:tc>
          <w:tcPr>
            <w:tcW w:w="1812" w:type="dxa"/>
            <w:shd w:val="clear" w:color="auto" w:fill="auto"/>
          </w:tcPr>
          <w:p w14:paraId="49B6F80B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B56AC3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199B3D" w14:textId="58D0E3AD" w:rsidR="005B15B6" w:rsidRPr="005D612B" w:rsidRDefault="00777AD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65442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3F499EE" w14:textId="07442AAA" w:rsidR="005B15B6" w:rsidRPr="005D612B" w:rsidRDefault="00E912C5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232C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A22C4AC" w14:textId="7F238E3C" w:rsidR="005B15B6" w:rsidRPr="005D612B" w:rsidRDefault="00E912C5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DFE62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8D670B" w14:textId="3D1E5A9E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5B6FB05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8C98E" w14:textId="5BE41CF7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CE9252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7431779" w14:textId="5521BFBA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B15B6" w:rsidRPr="005D612B" w14:paraId="2059271E" w14:textId="77777777" w:rsidTr="00777ADE">
        <w:tc>
          <w:tcPr>
            <w:tcW w:w="1812" w:type="dxa"/>
            <w:shd w:val="clear" w:color="auto" w:fill="auto"/>
          </w:tcPr>
          <w:p w14:paraId="7C88B026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2DAA54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90472C9" w14:textId="3C1BE5BD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44D80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20E2873" w14:textId="3ABFE73C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2B4D9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850A00E" w14:textId="53A0C224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8190DE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37486F" w14:textId="69B81CBD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E2AB4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D1C4A4" w14:textId="6469E955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371BF7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DCB03AE" w14:textId="2237AD3D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B15B6" w:rsidRPr="005D612B" w14:paraId="6BCE2422" w14:textId="77777777" w:rsidTr="00777ADE">
        <w:tc>
          <w:tcPr>
            <w:tcW w:w="1812" w:type="dxa"/>
            <w:shd w:val="clear" w:color="auto" w:fill="auto"/>
          </w:tcPr>
          <w:p w14:paraId="332713FB" w14:textId="318ED7EA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D36485D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683233B" w14:textId="16542750" w:rsidR="005B15B6" w:rsidRPr="005D612B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37E07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B4343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F8016FD" w14:textId="2E390789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EC3D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BAC30CC" w14:textId="5F36C462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37E07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7D901B6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2389D7" w14:textId="1D92ACC4" w:rsidR="005B15B6" w:rsidRPr="005D612B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D6BFE6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0CAF95" w14:textId="6DC01B9C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8B8B700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516CF7" w14:textId="0EECC79E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15B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B15B6" w:rsidRPr="005D612B" w14:paraId="4EA690B9" w14:textId="77777777" w:rsidTr="00777ADE">
        <w:tc>
          <w:tcPr>
            <w:tcW w:w="1812" w:type="dxa"/>
            <w:shd w:val="clear" w:color="auto" w:fill="auto"/>
          </w:tcPr>
          <w:p w14:paraId="173E7BF3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25C8C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B9480A3" w14:textId="7AB5ADE2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7E134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2768A0" w14:textId="7CAA7A7E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588B5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8BA65A4" w14:textId="75386E37" w:rsidR="005B15B6" w:rsidRPr="005D612B" w:rsidRDefault="00B37E07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DA0EE8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7ABB51" w14:textId="77C4E2B3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70CE85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AF91B8" w14:textId="576DA406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4760BA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FAA986D" w14:textId="6CA7B622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5079C" w:rsidRPr="005D612B" w14:paraId="7105CDB3" w14:textId="77777777" w:rsidTr="001177FE">
        <w:tc>
          <w:tcPr>
            <w:tcW w:w="1812" w:type="dxa"/>
            <w:shd w:val="clear" w:color="auto" w:fill="auto"/>
          </w:tcPr>
          <w:p w14:paraId="62AC200E" w14:textId="77777777" w:rsidR="0065079C" w:rsidRPr="005D612B" w:rsidRDefault="0065079C" w:rsidP="001177FE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056A0A4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5D681B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F93F4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B8BA5B5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0C0EB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D5AAD4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107608A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0F4BCC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DBBDC1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0B7D7C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4D9FF39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A210D3E" w14:textId="77777777" w:rsidR="0065079C" w:rsidRPr="005D612B" w:rsidRDefault="0065079C" w:rsidP="001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B15B6" w:rsidRPr="005D612B" w14:paraId="3D39797B" w14:textId="77777777" w:rsidTr="00777ADE">
        <w:tc>
          <w:tcPr>
            <w:tcW w:w="1812" w:type="dxa"/>
            <w:shd w:val="clear" w:color="auto" w:fill="auto"/>
          </w:tcPr>
          <w:p w14:paraId="48A9DD7E" w14:textId="77777777" w:rsidR="005B15B6" w:rsidRPr="005D612B" w:rsidRDefault="005B15B6" w:rsidP="005B15B6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</w:tabs>
              <w:ind w:left="160" w:right="-2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หนี้สินตามสัญญาเช่า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3" w:type="dxa"/>
            <w:shd w:val="clear" w:color="auto" w:fill="auto"/>
          </w:tcPr>
          <w:p w14:paraId="37A3195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108E3" w14:textId="1FF6F2AE" w:rsidR="005B15B6" w:rsidRPr="005D612B" w:rsidRDefault="00777AD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8EA8DC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C2D6" w14:textId="006284E0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12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F4715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6EB70" w14:textId="5F93E157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12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830D5E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4955B" w14:textId="6366C1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002A577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A529" w14:textId="023BF660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4D71B6B" w14:textId="77777777" w:rsidR="005B15B6" w:rsidRPr="005D612B" w:rsidRDefault="005B15B6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A5BA" w14:textId="06AB6C1C" w:rsidR="005B15B6" w:rsidRPr="005D612B" w:rsidRDefault="00ED41AE" w:rsidP="005B1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777ADE" w:rsidRPr="005D612B" w14:paraId="7DCCC58D" w14:textId="77777777" w:rsidTr="00777ADE">
        <w:tc>
          <w:tcPr>
            <w:tcW w:w="1812" w:type="dxa"/>
            <w:shd w:val="clear" w:color="auto" w:fill="auto"/>
          </w:tcPr>
          <w:p w14:paraId="60F64444" w14:textId="77777777" w:rsidR="00777ADE" w:rsidRPr="005D612B" w:rsidRDefault="00777ADE" w:rsidP="00777ADE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23" w:type="dxa"/>
            <w:shd w:val="clear" w:color="auto" w:fill="auto"/>
          </w:tcPr>
          <w:p w14:paraId="62A5C3B6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033F" w14:textId="47951BC1" w:rsidR="00777ADE" w:rsidRPr="004E2714" w:rsidRDefault="00ED41A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77ADE"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EA1E04" w:rsidRPr="004E2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35177" w14:textId="77777777" w:rsidR="00777ADE" w:rsidRPr="004E2714" w:rsidRDefault="00777ADE" w:rsidP="004E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92A4F" w14:textId="64B50CD7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8D7A4" w14:textId="77777777" w:rsidR="00777ADE" w:rsidRPr="00777ADE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5783C" w14:textId="2D615EDB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77ADE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7A25E7A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F4F80" w14:textId="1F9BA9A2" w:rsidR="00777ADE" w:rsidRPr="00BE5C8D" w:rsidRDefault="00ED41AE" w:rsidP="00BE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5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1E04" w:rsidRPr="00BE5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7ADE" w:rsidRPr="00BE5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BE5C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69D1E4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60359" w14:textId="7A6FC3F5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6DB6059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C0948" w14:textId="7CD7B216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7ADE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</w:tr>
    </w:tbl>
    <w:p w14:paraId="41612F7D" w14:textId="77777777" w:rsidR="0018313B" w:rsidRPr="0065079C" w:rsidRDefault="0018313B" w:rsidP="00B9797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4E319E1" w14:textId="7E07BBCA" w:rsidR="006A68DA" w:rsidRPr="005D612B" w:rsidRDefault="00E46967" w:rsidP="00144BC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right="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5D612B">
        <w:rPr>
          <w:rFonts w:asciiTheme="majorBidi" w:hAnsiTheme="majorBidi" w:cstheme="majorBidi"/>
          <w:b w:val="0"/>
          <w:bCs w:val="0"/>
          <w:sz w:val="28"/>
          <w:szCs w:val="28"/>
          <w:cs/>
        </w:rPr>
        <w:t>หนี้สินที่มีภาระดอกเบี้ย</w:t>
      </w:r>
      <w:r w:rsidR="006A68DA" w:rsidRPr="005D612B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แสดงตามระยะเวลาครบกำหนดการจ่ายชำระ ณ วันที่ </w:t>
      </w:r>
      <w:r w:rsidR="00ED41AE" w:rsidRPr="00ED41AE">
        <w:rPr>
          <w:rFonts w:asciiTheme="majorBidi" w:hAnsiTheme="majorBidi" w:cstheme="majorBidi"/>
          <w:b w:val="0"/>
          <w:bCs w:val="0"/>
          <w:sz w:val="28"/>
          <w:szCs w:val="28"/>
        </w:rPr>
        <w:t>31</w:t>
      </w:r>
      <w:r w:rsidR="006A68DA" w:rsidRPr="005D612B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ธันวาคม ได้ดังนี้</w:t>
      </w:r>
    </w:p>
    <w:p w14:paraId="4764B08B" w14:textId="77777777" w:rsidR="007836EE" w:rsidRPr="0065079C" w:rsidRDefault="007836EE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E6014C" w:rsidRPr="005D612B" w14:paraId="2624725C" w14:textId="77777777" w:rsidTr="005F154A">
        <w:tc>
          <w:tcPr>
            <w:tcW w:w="4050" w:type="dxa"/>
          </w:tcPr>
          <w:p w14:paraId="7CD59C3C" w14:textId="77777777" w:rsidR="00E6014C" w:rsidRPr="005D612B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9D79E89" w14:textId="77777777" w:rsidR="00E6014C" w:rsidRPr="005D612B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E9C79C" w14:textId="77777777" w:rsidR="00E6014C" w:rsidRPr="005D612B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569B7D58" w14:textId="77777777" w:rsidR="00E6014C" w:rsidRPr="005D612B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313B" w:rsidRPr="005D612B" w14:paraId="3C1380E6" w14:textId="77777777" w:rsidTr="00322E7A">
        <w:tc>
          <w:tcPr>
            <w:tcW w:w="4050" w:type="dxa"/>
          </w:tcPr>
          <w:p w14:paraId="5F4401A5" w14:textId="77777777" w:rsidR="0018313B" w:rsidRPr="005D612B" w:rsidRDefault="0018313B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00090E" w14:textId="3FDD26BF" w:rsidR="0018313B" w:rsidRPr="005D612B" w:rsidRDefault="00ED41AE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F68506D" w14:textId="77777777" w:rsidR="0018313B" w:rsidRPr="005D612B" w:rsidRDefault="0018313B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FE2467A" w14:textId="6631BDB4" w:rsidR="0018313B" w:rsidRPr="005D612B" w:rsidRDefault="00ED41AE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6B6B134" w14:textId="77777777" w:rsidR="0018313B" w:rsidRPr="005D612B" w:rsidRDefault="0018313B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9B8ED89" w14:textId="5E4CC8E0" w:rsidR="0018313B" w:rsidRPr="005D612B" w:rsidRDefault="00ED41AE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067D6BDA" w14:textId="77777777" w:rsidR="0018313B" w:rsidRPr="005D612B" w:rsidRDefault="0018313B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49F3DD3" w14:textId="5234E619" w:rsidR="0018313B" w:rsidRPr="005D612B" w:rsidRDefault="00ED41AE" w:rsidP="00183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657DA" w:rsidRPr="005D612B" w14:paraId="40E78ADC" w14:textId="77777777" w:rsidTr="0039734B">
        <w:tc>
          <w:tcPr>
            <w:tcW w:w="4050" w:type="dxa"/>
          </w:tcPr>
          <w:p w14:paraId="5344C8B4" w14:textId="77777777" w:rsidR="00A657DA" w:rsidRPr="005D612B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10D4705E" w14:textId="77777777" w:rsidR="00A657DA" w:rsidRPr="005D612B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03033" w:rsidRPr="005D612B" w14:paraId="18B56D39" w14:textId="77777777" w:rsidTr="00322E7A">
        <w:tc>
          <w:tcPr>
            <w:tcW w:w="4050" w:type="dxa"/>
          </w:tcPr>
          <w:p w14:paraId="0DC6E30E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14:paraId="22014E5A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7AA5D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BF7931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92A9C" w14:textId="77777777" w:rsidR="00D03033" w:rsidRPr="005D612B" w:rsidRDefault="00D03033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048C65" w14:textId="77777777" w:rsidR="00D03033" w:rsidRPr="005D612B" w:rsidRDefault="00D03033" w:rsidP="00C4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B8AE3D7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A53B78D" w14:textId="77777777" w:rsidR="00D03033" w:rsidRPr="005D612B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ADE" w:rsidRPr="005D612B" w14:paraId="53614A73" w14:textId="77777777" w:rsidTr="00322E7A">
        <w:tc>
          <w:tcPr>
            <w:tcW w:w="4050" w:type="dxa"/>
          </w:tcPr>
          <w:p w14:paraId="032BE4C0" w14:textId="695EE513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45F34057" w14:textId="3689E37A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D431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FF811FE" w14:textId="77777777" w:rsidR="00777ADE" w:rsidRPr="00777ADE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D6F33A" w14:textId="581BA32B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236" w:type="dxa"/>
          </w:tcPr>
          <w:p w14:paraId="733DA327" w14:textId="77777777" w:rsidR="00777ADE" w:rsidRPr="00777ADE" w:rsidRDefault="00777ADE" w:rsidP="00777AD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EA8FA05" w14:textId="6341DDA5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912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538C4631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76D9E5E" w14:textId="7FE81F10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77ADE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</w:tr>
      <w:tr w:rsidR="00777ADE" w:rsidRPr="005D612B" w14:paraId="32E61950" w14:textId="77777777" w:rsidTr="00322E7A">
        <w:tc>
          <w:tcPr>
            <w:tcW w:w="4050" w:type="dxa"/>
          </w:tcPr>
          <w:p w14:paraId="5671F07F" w14:textId="20651FF2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7ADE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7ADE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C24265B" w14:textId="43728B89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1E05251" w14:textId="77777777" w:rsidR="00777ADE" w:rsidRPr="00777ADE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C2BE92" w14:textId="2CAD4BC2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6" w:type="dxa"/>
          </w:tcPr>
          <w:p w14:paraId="2B15DC61" w14:textId="77777777" w:rsidR="00777ADE" w:rsidRPr="00777ADE" w:rsidRDefault="00777ADE" w:rsidP="00777AD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B439F4" w14:textId="7E5A4CA0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77ADE" w:rsidRPr="00777A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912C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3" w:type="dxa"/>
          </w:tcPr>
          <w:p w14:paraId="1D1FE869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C23C269" w14:textId="79353012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77ADE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777ADE" w:rsidRPr="005D612B" w14:paraId="76CF6058" w14:textId="77777777" w:rsidTr="00322E7A">
        <w:tc>
          <w:tcPr>
            <w:tcW w:w="4050" w:type="dxa"/>
          </w:tcPr>
          <w:p w14:paraId="60A3B921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21D87" w14:textId="0C3DBA21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777ADE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0338527" w14:textId="77777777" w:rsidR="00777ADE" w:rsidRPr="00777ADE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882374" w14:textId="5EF64866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777ADE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08C4DD67" w14:textId="77777777" w:rsidR="00777ADE" w:rsidRPr="00777ADE" w:rsidRDefault="00777ADE" w:rsidP="00777ADE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7E1B" w14:textId="5FCD1866" w:rsidR="00777ADE" w:rsidRPr="00777ADE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777ADE" w:rsidRPr="00777A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AD43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3" w:type="dxa"/>
          </w:tcPr>
          <w:p w14:paraId="40E88270" w14:textId="77777777" w:rsidR="00777ADE" w:rsidRPr="005D612B" w:rsidRDefault="00777AD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32E0D81B" w14:textId="3BD4A68C" w:rsidR="00777ADE" w:rsidRPr="005D612B" w:rsidRDefault="00ED41AE" w:rsidP="00777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7ADE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</w:tr>
    </w:tbl>
    <w:p w14:paraId="0CAFF653" w14:textId="77777777" w:rsidR="000A51D8" w:rsidRPr="0065079C" w:rsidRDefault="000A51D8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9866C" w14:textId="3161F42B" w:rsidR="00A3238F" w:rsidRPr="005D612B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>วั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3D29" w:rsidRPr="005D612B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 xml:space="preserve">วงเงินสินเชื่อซึ่งยังมิได้เบิกใช้เป็นจำนวนเงินรวม </w:t>
      </w:r>
      <w:r w:rsidR="00ED41AE" w:rsidRPr="00ED41AE">
        <w:rPr>
          <w:rFonts w:asciiTheme="majorBidi" w:hAnsiTheme="majorBidi" w:cstheme="majorBidi"/>
          <w:sz w:val="28"/>
          <w:szCs w:val="28"/>
        </w:rPr>
        <w:t>25</w:t>
      </w:r>
      <w:r w:rsidR="00B37E07"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577</w:t>
      </w:r>
      <w:r w:rsidR="004B11B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4</w:t>
      </w:r>
      <w:r w:rsidR="008502E6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>ล้านเหรียญ</w:t>
      </w:r>
      <w:r w:rsidR="000A769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>สหรัฐ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5D612B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sz w:val="28"/>
          <w:szCs w:val="28"/>
        </w:rPr>
        <w:t>134</w:t>
      </w:r>
      <w:r w:rsidR="00B52FEB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A3238F" w:rsidRPr="005D612B">
        <w:rPr>
          <w:rFonts w:asciiTheme="majorBidi" w:hAnsiTheme="majorBidi" w:cstheme="majorBidi"/>
          <w:sz w:val="28"/>
          <w:szCs w:val="28"/>
          <w:cs/>
        </w:rPr>
        <w:t>และ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65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ล้านอินเดียรูปี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5D612B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4B11B3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368</w:t>
      </w:r>
      <w:r w:rsidR="008502E6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 (</w:t>
      </w:r>
      <w:r w:rsidR="006C2CFF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121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</w:t>
      </w:r>
      <w:r w:rsidR="006C2CFF" w:rsidRPr="005D612B">
        <w:rPr>
          <w:rFonts w:asciiTheme="majorBidi" w:hAnsiTheme="majorBidi" w:cstheme="majorBidi"/>
          <w:i/>
          <w:iCs/>
          <w:sz w:val="28"/>
          <w:szCs w:val="28"/>
          <w:cs/>
        </w:rPr>
        <w:t>เทียบเท่า</w:t>
      </w:r>
      <w:r w:rsidR="004B11B3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</w:p>
    <w:p w14:paraId="17F6C6E3" w14:textId="77777777" w:rsidR="008E2A06" w:rsidRPr="0065079C" w:rsidRDefault="008E2A06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138AA49" w14:textId="6C991923" w:rsidR="006A68DA" w:rsidRPr="005D612B" w:rsidRDefault="006A68DA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</w:t>
      </w:r>
      <w:r w:rsidR="00DA5605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8B3270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5599D" w:rsidRPr="005D612B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บริษัทมีวงเงินสินเชื่อซึ่งนำสินทรัพย์ไปเป็นหลักประกัน ดังนี้</w:t>
      </w:r>
    </w:p>
    <w:p w14:paraId="25E998B9" w14:textId="77777777" w:rsidR="006A68DA" w:rsidRPr="0065079C" w:rsidRDefault="006A68DA" w:rsidP="006A68D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D94C1C2" w14:textId="43076DC0" w:rsidR="006D4340" w:rsidRPr="005D612B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วงเงินกู้ยืมจากธนาคารจำนวน</w:t>
      </w:r>
      <w:r w:rsidR="00DA5605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B37E07" w:rsidRPr="005D612B">
        <w:rPr>
          <w:rFonts w:asciiTheme="majorBidi" w:hAnsiTheme="majorBidi" w:cstheme="majorBidi"/>
          <w:sz w:val="28"/>
          <w:szCs w:val="28"/>
          <w:lang w:val="en-US" w:bidi="th-TH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 w:bidi="th-TH"/>
        </w:rPr>
        <w:t>257</w:t>
      </w:r>
      <w:r w:rsidR="00BB3920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6C4B18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bidi="th-TH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2563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</w:t>
      </w:r>
      <w:r w:rsidR="008502E6" w:rsidRPr="005D61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257</w:t>
      </w:r>
      <w:r w:rsidR="00BF07BC" w:rsidRPr="005D612B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ล้านบาท)</w:t>
      </w:r>
      <w:r w:rsidR="006C4B18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สำหรับ</w:t>
      </w:r>
      <w:r w:rsidRPr="005D612B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7F7AC3" w:rsidRPr="005D612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1ED9ED12" w14:textId="77777777" w:rsidR="006D4340" w:rsidRPr="0065079C" w:rsidRDefault="006D4340" w:rsidP="006D4340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29688ADB" w14:textId="3064D759" w:rsidR="006D4340" w:rsidRPr="005D612B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วงเงินเบิกเกินบัญชีจำนวน</w:t>
      </w:r>
      <w:r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55</w:t>
      </w:r>
      <w:r w:rsidR="00BB392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6C4B18" w:rsidRPr="005D612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2563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ล้านบาท)</w:t>
      </w:r>
      <w:r w:rsidR="006C4B18" w:rsidRPr="005D612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 w:bidi="th-TH"/>
        </w:rPr>
        <w:t>สำหรับกลุ่มบริษัท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2AA3B9B1" w14:textId="77777777" w:rsidR="00CA53B4" w:rsidRPr="0065079C" w:rsidRDefault="00CA53B4" w:rsidP="00CA53B4">
      <w:pPr>
        <w:pStyle w:val="ListParagraph"/>
        <w:rPr>
          <w:rFonts w:asciiTheme="majorBidi" w:hAnsiTheme="majorBidi" w:cstheme="majorBidi"/>
          <w:i/>
          <w:iCs/>
          <w:sz w:val="28"/>
          <w:szCs w:val="28"/>
        </w:rPr>
      </w:pPr>
    </w:p>
    <w:p w14:paraId="661795BD" w14:textId="1BE424DF" w:rsidR="002B040B" w:rsidRDefault="002B040B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วงเงินหนังสือค้ำประกันที่ออกโดยธนาคารจำนวน</w:t>
      </w:r>
      <w:r w:rsidR="00DA5605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="00B37E07" w:rsidRPr="005D612B">
        <w:rPr>
          <w:rFonts w:asciiTheme="majorBidi" w:hAnsiTheme="majorBidi" w:cstheme="majorBidi"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BB392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4</w:t>
      </w:r>
      <w:r w:rsidR="007F3AF9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ล้านเหรียญสหรัฐ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5D612B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sz w:val="28"/>
          <w:szCs w:val="28"/>
        </w:rPr>
        <w:t>134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65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ล้านอินเดียรูปี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5D612B">
        <w:rPr>
          <w:rFonts w:asciiTheme="majorBidi" w:hAnsiTheme="majorBidi" w:cstheme="majorBidi"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B3920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BB3920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 (</w:t>
      </w:r>
      <w:r w:rsidR="0091142E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121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</w:t>
      </w:r>
      <w:r w:rsidR="0091142E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เทียบเท่า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</w:p>
    <w:p w14:paraId="1A67387C" w14:textId="77777777" w:rsidR="00AC5D52" w:rsidRPr="0065079C" w:rsidRDefault="00AC5D52" w:rsidP="00AC5D52">
      <w:pPr>
        <w:pStyle w:val="BodyTextIndent2"/>
        <w:spacing w:line="240" w:lineRule="auto"/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838944" w14:textId="62927202" w:rsidR="006D4340" w:rsidRPr="005D612B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lastRenderedPageBreak/>
        <w:t>วงเงินตั๋วสัญญาใช้เงินที่ออกโดยธนาคารจำนวน</w:t>
      </w:r>
      <w:r w:rsidR="00DA5605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B37E07" w:rsidRPr="005D612B">
        <w:rPr>
          <w:rFonts w:asciiTheme="majorBidi" w:hAnsiTheme="majorBidi" w:cstheme="majorBidi"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sz w:val="28"/>
          <w:szCs w:val="28"/>
        </w:rPr>
        <w:t>00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BB392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BB3920" w:rsidRPr="005D612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B3920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</w:p>
    <w:p w14:paraId="7835C6EC" w14:textId="77777777" w:rsidR="006D4340" w:rsidRPr="00AC5D52" w:rsidRDefault="006D4340" w:rsidP="006D4340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1D480A" w14:textId="791F3DE1" w:rsidR="006D4340" w:rsidRPr="005D612B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วงเงินสินเชื่ออื่นจำนวน</w:t>
      </w:r>
      <w:r w:rsidR="00DA5605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658</w:t>
      </w:r>
      <w:r w:rsidR="008502E6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7AC3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656</w:t>
      </w:r>
      <w:r w:rsidR="00BB3920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F7AC3"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5D612B">
        <w:rPr>
          <w:rFonts w:asciiTheme="majorBidi" w:hAnsiTheme="majorBidi" w:cstheme="majorBidi"/>
          <w:sz w:val="28"/>
          <w:szCs w:val="28"/>
          <w:cs/>
        </w:rPr>
        <w:t>สำหรับกลุ่มบริษัท</w:t>
      </w:r>
    </w:p>
    <w:p w14:paraId="78618EA8" w14:textId="77777777" w:rsidR="00DA5605" w:rsidRPr="0065079C" w:rsidRDefault="00DA5605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5B2035" w:rsidRPr="005D612B" w14:paraId="04732E65" w14:textId="77777777" w:rsidTr="00295C12">
        <w:tc>
          <w:tcPr>
            <w:tcW w:w="5220" w:type="dxa"/>
          </w:tcPr>
          <w:p w14:paraId="51AAB9DE" w14:textId="77777777" w:rsidR="005B2035" w:rsidRPr="005D612B" w:rsidRDefault="00186871" w:rsidP="00186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997" w:type="dxa"/>
            <w:gridSpan w:val="3"/>
          </w:tcPr>
          <w:p w14:paraId="1DA956C9" w14:textId="77777777" w:rsidR="005B2035" w:rsidRPr="005D612B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2035" w:rsidRPr="005D612B" w14:paraId="48B6A61F" w14:textId="77777777" w:rsidTr="00295C12">
        <w:tc>
          <w:tcPr>
            <w:tcW w:w="5220" w:type="dxa"/>
          </w:tcPr>
          <w:p w14:paraId="51C79635" w14:textId="683F6E54" w:rsidR="005B2035" w:rsidRPr="005D612B" w:rsidRDefault="00186871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70DA4DF6" w14:textId="1386016F" w:rsidR="005B2035" w:rsidRPr="005D612B" w:rsidRDefault="00ED41AE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1EDC6FD" w14:textId="77777777" w:rsidR="005B2035" w:rsidRPr="005D612B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19F78BB0" w14:textId="52C1047F" w:rsidR="005B2035" w:rsidRPr="005D612B" w:rsidRDefault="00ED41AE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B2035" w:rsidRPr="005D612B" w14:paraId="2B56496F" w14:textId="77777777" w:rsidTr="00295C12">
        <w:tc>
          <w:tcPr>
            <w:tcW w:w="5220" w:type="dxa"/>
          </w:tcPr>
          <w:p w14:paraId="220FD32C" w14:textId="77777777" w:rsidR="005B2035" w:rsidRPr="005D612B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7" w:type="dxa"/>
            <w:gridSpan w:val="3"/>
          </w:tcPr>
          <w:p w14:paraId="542505A4" w14:textId="77777777" w:rsidR="005B2035" w:rsidRPr="005D612B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502E6" w:rsidRPr="005D612B" w14:paraId="7C7CBD4F" w14:textId="77777777" w:rsidTr="00295C12">
        <w:tc>
          <w:tcPr>
            <w:tcW w:w="5220" w:type="dxa"/>
          </w:tcPr>
          <w:p w14:paraId="284BED89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03E45BD1" w14:textId="4AE48770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723A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70" w:type="dxa"/>
          </w:tcPr>
          <w:p w14:paraId="6AA3197F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</w:tcPr>
          <w:p w14:paraId="0E15FC4D" w14:textId="177BA85F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8502E6" w:rsidRPr="005D612B" w14:paraId="41CBC3FD" w14:textId="77777777" w:rsidTr="00295C12">
        <w:tc>
          <w:tcPr>
            <w:tcW w:w="5220" w:type="dxa"/>
          </w:tcPr>
          <w:p w14:paraId="7DDA5F62" w14:textId="21BC8242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D8A2372" w14:textId="1C9A4036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5723A" w:rsidRPr="005D61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77E952B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4E2D7AC5" w14:textId="1F5B3531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BF07BC" w:rsidRPr="005D612B" w14:paraId="7CF86314" w14:textId="77777777" w:rsidTr="00295C12">
        <w:tc>
          <w:tcPr>
            <w:tcW w:w="5220" w:type="dxa"/>
          </w:tcPr>
          <w:p w14:paraId="412A9461" w14:textId="77777777" w:rsidR="00BF07BC" w:rsidRPr="005D612B" w:rsidRDefault="00BF07BC" w:rsidP="00BF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B346B" w14:textId="6F5C7C4F" w:rsidR="00BF07BC" w:rsidRPr="005D612B" w:rsidRDefault="00ED41AE" w:rsidP="00BF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5723A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0C66A4EC" w14:textId="77777777" w:rsidR="00BF07BC" w:rsidRPr="005D612B" w:rsidRDefault="00BF07BC" w:rsidP="00BF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14:paraId="58D1A01D" w14:textId="714AEA07" w:rsidR="00BF07BC" w:rsidRPr="005D612B" w:rsidRDefault="00ED41AE" w:rsidP="00BF0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502E6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</w:tbl>
    <w:p w14:paraId="5FFE01B5" w14:textId="77777777" w:rsidR="005B2035" w:rsidRPr="00AC5D52" w:rsidRDefault="005B203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9457F1" w14:textId="77777777" w:rsidR="004B6D2C" w:rsidRPr="005D612B" w:rsidRDefault="004B6D2C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นอกจากนี้วงเงินสินเช</w:t>
      </w:r>
      <w:r w:rsidR="00E84CFD" w:rsidRPr="005D612B">
        <w:rPr>
          <w:rFonts w:asciiTheme="majorBidi" w:hAnsiTheme="majorBidi" w:cstheme="majorBidi"/>
          <w:sz w:val="28"/>
          <w:szCs w:val="28"/>
          <w:cs/>
        </w:rPr>
        <w:t>ื่อ</w:t>
      </w:r>
      <w:r w:rsidR="00312165" w:rsidRPr="005D612B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542827" w:rsidRPr="005D612B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E84CFD" w:rsidRPr="005D612B">
        <w:rPr>
          <w:rFonts w:asciiTheme="majorBidi" w:hAnsiTheme="majorBidi" w:cstheme="majorBidi"/>
          <w:sz w:val="28"/>
          <w:szCs w:val="28"/>
          <w:cs/>
        </w:rPr>
        <w:t>ค้ำประกันโดย</w:t>
      </w:r>
      <w:r w:rsidR="00431680" w:rsidRPr="005D612B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62DA7" w:rsidRPr="005D612B">
        <w:rPr>
          <w:rFonts w:asciiTheme="majorBidi" w:hAnsiTheme="majorBidi" w:cstheme="majorBidi"/>
          <w:sz w:val="28"/>
          <w:szCs w:val="28"/>
          <w:cs/>
        </w:rPr>
        <w:t>พฤกษา เรียลเอสเตท</w:t>
      </w:r>
      <w:r w:rsidR="003D2244" w:rsidRPr="005D612B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</w:p>
    <w:p w14:paraId="0BFE9491" w14:textId="77777777" w:rsidR="00DA5605" w:rsidRPr="00AC5D52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963440" w14:textId="77777777" w:rsidR="00902787" w:rsidRPr="005D612B" w:rsidRDefault="0090278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14:paraId="5B67765C" w14:textId="77777777" w:rsidR="0090423C" w:rsidRPr="00AC5D52" w:rsidRDefault="0090423C" w:rsidP="00CB1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639BE58" w14:textId="77777777" w:rsidR="0004484D" w:rsidRPr="005D612B" w:rsidRDefault="0004484D" w:rsidP="0004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</w:t>
      </w:r>
    </w:p>
    <w:p w14:paraId="1DF84F0E" w14:textId="77777777" w:rsidR="00C92060" w:rsidRPr="00AC5D52" w:rsidRDefault="00C92060" w:rsidP="00C92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55DDD34" w14:textId="5BB11D60" w:rsidR="009176DA" w:rsidRPr="00F61528" w:rsidRDefault="00B87626" w:rsidP="008D2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61528">
        <w:rPr>
          <w:rFonts w:asciiTheme="majorBidi" w:hAnsiTheme="majorBidi" w:cstheme="majorBidi"/>
          <w:sz w:val="28"/>
          <w:szCs w:val="28"/>
          <w:cs/>
        </w:rPr>
        <w:t xml:space="preserve">ในไตรมาส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2561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บริษัทได้ทำสัญญากู้ยืมเงินจากสถาบันการเงินในประเทศแห่งหนึ่ง เป็นจำนวนเงิน 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="00EA1E04" w:rsidRPr="00F61528">
        <w:rPr>
          <w:rFonts w:asciiTheme="majorBidi" w:hAnsiTheme="majorBidi" w:cstheme="majorBidi"/>
          <w:sz w:val="28"/>
          <w:szCs w:val="28"/>
        </w:rPr>
        <w:t>00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เงินกู้ยืมดังกล่าวมีอัตราดอกเบี้ยร้อยละ </w:t>
      </w:r>
      <w:r w:rsidRPr="00F61528">
        <w:rPr>
          <w:rFonts w:asciiTheme="majorBidi" w:hAnsiTheme="majorBidi" w:cstheme="majorBidi"/>
          <w:sz w:val="28"/>
          <w:szCs w:val="28"/>
        </w:rPr>
        <w:t xml:space="preserve">MLR -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Pr="00F61528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กำหนดชำระคืนเงินต้นงวดแรกในเดือนพฤศจิกายน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ถึง พฤษภาคม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2568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>และค้ำประกันโดยบริษัท พฤกษา เรียลเอสเตท จำกัด (มหาชน)</w:t>
      </w:r>
      <w:r w:rsidR="008D284F"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="009176DA" w:rsidRPr="00F61528">
        <w:rPr>
          <w:rFonts w:asciiTheme="majorBidi" w:hAnsiTheme="majorBidi" w:cstheme="majorBidi"/>
          <w:sz w:val="28"/>
          <w:szCs w:val="28"/>
          <w:cs/>
        </w:rPr>
        <w:t>เงินกู้ยืมดังกล่าว</w:t>
      </w:r>
      <w:r w:rsidR="00E51CA0" w:rsidRPr="00F61528">
        <w:rPr>
          <w:rFonts w:asciiTheme="majorBidi" w:hAnsiTheme="majorBidi" w:cstheme="majorBidi"/>
          <w:sz w:val="28"/>
          <w:szCs w:val="28"/>
          <w:cs/>
        </w:rPr>
        <w:t>มีข้อจำกัดเกี่ยวกับการรักษา</w:t>
      </w:r>
      <w:r w:rsidR="009176DA" w:rsidRPr="00F61528">
        <w:rPr>
          <w:rFonts w:asciiTheme="majorBidi" w:hAnsiTheme="majorBidi" w:cstheme="majorBidi"/>
          <w:sz w:val="28"/>
          <w:szCs w:val="28"/>
          <w:cs/>
        </w:rPr>
        <w:t>อัตราส่วนหนี้สินที่มีภาระดอกเบี้ยต่อส่วนของผู้ถือหุ้นและ</w:t>
      </w:r>
      <w:r w:rsidR="009B2CFE" w:rsidRPr="00F61528">
        <w:rPr>
          <w:rFonts w:asciiTheme="majorBidi" w:hAnsiTheme="majorBidi" w:cstheme="majorBidi"/>
          <w:sz w:val="28"/>
          <w:szCs w:val="28"/>
          <w:cs/>
        </w:rPr>
        <w:t>อื่น</w:t>
      </w:r>
      <w:r w:rsidR="00A9411E" w:rsidRPr="00F615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2CFE" w:rsidRPr="00F61528">
        <w:rPr>
          <w:rFonts w:asciiTheme="majorBidi" w:hAnsiTheme="majorBidi" w:cstheme="majorBidi"/>
          <w:sz w:val="28"/>
          <w:szCs w:val="28"/>
          <w:cs/>
        </w:rPr>
        <w:t>ๆ</w:t>
      </w:r>
    </w:p>
    <w:p w14:paraId="0F454DDC" w14:textId="77777777" w:rsidR="00196B34" w:rsidRPr="00AC5D52" w:rsidRDefault="00196B34" w:rsidP="008D2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63B47" w14:textId="0AC5C15F" w:rsidR="00FF10A1" w:rsidRPr="00F61528" w:rsidRDefault="00FF10A1" w:rsidP="00FF1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61528">
        <w:rPr>
          <w:rFonts w:ascii="Angsana New" w:hAnsi="Angsana New"/>
          <w:sz w:val="28"/>
          <w:szCs w:val="28"/>
          <w:cs/>
        </w:rPr>
        <w:t xml:space="preserve">ในปี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F61528">
        <w:rPr>
          <w:rFonts w:ascii="Angsana New" w:hAnsi="Angsana New"/>
          <w:sz w:val="28"/>
          <w:szCs w:val="28"/>
        </w:rPr>
        <w:t xml:space="preserve"> </w:t>
      </w:r>
      <w:r w:rsidRPr="00F61528">
        <w:rPr>
          <w:rFonts w:ascii="Angsana New" w:hAnsi="Angsana New"/>
          <w:sz w:val="28"/>
          <w:szCs w:val="28"/>
          <w:cs/>
        </w:rPr>
        <w:t xml:space="preserve">บริษัทได้จ่ายคืนเงินกู้ยืมระยะยาวทั้งหมดเป็นจำนวนเงินรวม </w:t>
      </w:r>
      <w:r w:rsidR="00ED41AE" w:rsidRPr="00ED41AE">
        <w:rPr>
          <w:rFonts w:ascii="Angsana New" w:hAnsi="Angsana New"/>
          <w:sz w:val="28"/>
          <w:szCs w:val="28"/>
        </w:rPr>
        <w:t>5</w:t>
      </w:r>
      <w:r w:rsidR="00EA1E04" w:rsidRPr="00F61528">
        <w:rPr>
          <w:rFonts w:ascii="Angsana New" w:hAnsi="Angsana New"/>
          <w:sz w:val="28"/>
          <w:szCs w:val="28"/>
        </w:rPr>
        <w:t>00</w:t>
      </w:r>
      <w:r w:rsidRPr="00F61528">
        <w:rPr>
          <w:rFonts w:ascii="Angsana New" w:hAnsi="Angsana New"/>
          <w:sz w:val="28"/>
          <w:szCs w:val="28"/>
        </w:rPr>
        <w:t xml:space="preserve"> </w:t>
      </w:r>
      <w:r w:rsidRPr="00F61528">
        <w:rPr>
          <w:rFonts w:ascii="Angsana New" w:hAnsi="Angsana New"/>
          <w:sz w:val="28"/>
          <w:szCs w:val="28"/>
          <w:cs/>
        </w:rPr>
        <w:t>ล้านบาท แก่สถาบันการเงินในประเทศแล้ว</w:t>
      </w:r>
    </w:p>
    <w:p w14:paraId="1E14F07B" w14:textId="77777777" w:rsidR="009176DA" w:rsidRPr="00AC5D52" w:rsidRDefault="009176DA" w:rsidP="0091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5317951" w14:textId="5F513C54" w:rsidR="008D284F" w:rsidRPr="00F61528" w:rsidRDefault="00F17D02" w:rsidP="00F17D0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61528">
        <w:rPr>
          <w:rFonts w:asciiTheme="majorBidi" w:hAnsiTheme="majorBidi" w:cstheme="majorBidi"/>
          <w:sz w:val="28"/>
          <w:szCs w:val="28"/>
          <w:cs/>
        </w:rPr>
        <w:t xml:space="preserve">ในไตรมาส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A53095" w:rsidRPr="00F61528">
        <w:rPr>
          <w:rFonts w:asciiTheme="majorBidi" w:hAnsiTheme="majorBidi" w:cstheme="majorBidi"/>
          <w:sz w:val="28"/>
          <w:szCs w:val="28"/>
          <w:cs/>
        </w:rPr>
        <w:t>ย่อย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ได้ทำสัญญากู้ยืมเงินจากสถาบันการเงินในประเทศแห่งหนึ่ง เป็นจำนวนเงิน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Pr="00F61528">
        <w:rPr>
          <w:rFonts w:asciiTheme="majorBidi" w:hAnsiTheme="majorBidi" w:cstheme="majorBidi"/>
          <w:sz w:val="28"/>
          <w:szCs w:val="28"/>
        </w:rPr>
        <w:t>,</w:t>
      </w:r>
      <w:r w:rsidR="00EA1E04" w:rsidRPr="00F61528">
        <w:rPr>
          <w:rFonts w:asciiTheme="majorBidi" w:hAnsiTheme="majorBidi" w:cstheme="majorBidi"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</w:rPr>
        <w:t>57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Pr="00F61528">
        <w:rPr>
          <w:rFonts w:asciiTheme="majorBidi" w:hAnsiTheme="majorBidi" w:cstheme="majorBidi"/>
          <w:sz w:val="28"/>
          <w:szCs w:val="28"/>
        </w:rPr>
        <w:t xml:space="preserve">BIBOR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สำหรับระยะเวลา 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>เดือน (</w:t>
      </w:r>
      <w:r w:rsidR="00ED41AE" w:rsidRPr="00ED41AE">
        <w:rPr>
          <w:rFonts w:asciiTheme="majorBidi" w:hAnsiTheme="majorBidi" w:cstheme="majorBidi"/>
          <w:sz w:val="28"/>
          <w:szCs w:val="28"/>
        </w:rPr>
        <w:t>3</w:t>
      </w:r>
      <w:r w:rsidRPr="00F61528">
        <w:rPr>
          <w:rFonts w:asciiTheme="majorBidi" w:hAnsiTheme="majorBidi" w:cstheme="majorBidi"/>
          <w:sz w:val="28"/>
          <w:szCs w:val="28"/>
        </w:rPr>
        <w:t>-month BIBOR) +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F61528">
        <w:rPr>
          <w:rFonts w:asciiTheme="majorBidi" w:hAnsiTheme="majorBidi" w:cstheme="majorBidi"/>
          <w:sz w:val="28"/>
          <w:szCs w:val="28"/>
        </w:rPr>
        <w:t>.</w:t>
      </w:r>
      <w:r w:rsidR="00EA1E04" w:rsidRPr="00F61528">
        <w:rPr>
          <w:rFonts w:asciiTheme="majorBidi" w:hAnsiTheme="majorBidi" w:cstheme="majorBidi"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ต่อปี กำหนดชำระคืนเงินต้นงวดแรกในเดือนตุลาคม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ถึงกรกฎาคม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2566</w:t>
      </w:r>
      <w:r w:rsidRPr="00F61528">
        <w:rPr>
          <w:rFonts w:asciiTheme="majorBidi" w:hAnsiTheme="majorBidi" w:cstheme="majorBidi"/>
          <w:sz w:val="28"/>
          <w:szCs w:val="28"/>
        </w:rPr>
        <w:t xml:space="preserve"> </w:t>
      </w:r>
      <w:r w:rsidRPr="00F61528">
        <w:rPr>
          <w:rFonts w:asciiTheme="majorBidi" w:hAnsiTheme="majorBidi" w:cstheme="majorBidi"/>
          <w:sz w:val="28"/>
          <w:szCs w:val="28"/>
          <w:cs/>
        </w:rPr>
        <w:t>และค้ำประกันโดยอสังหาริมทรัพย์พัฒนาเพื่อขายของบริษัท</w:t>
      </w:r>
      <w:r w:rsidR="0098266B" w:rsidRPr="00F61528">
        <w:rPr>
          <w:rFonts w:asciiTheme="majorBidi" w:hAnsiTheme="majorBidi" w:cstheme="majorBidi"/>
          <w:sz w:val="28"/>
          <w:szCs w:val="28"/>
          <w:cs/>
        </w:rPr>
        <w:t>ย่อย</w:t>
      </w:r>
      <w:r w:rsidRPr="00F61528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ข้อจำกัดเกี่ยวกับการรักษาอัตราส่วนหนี้สินที่มีภาระดอกเบี้ยต่อส่วนของผู้ถือหุ้นและอื่น ๆ</w:t>
      </w:r>
    </w:p>
    <w:p w14:paraId="4999F011" w14:textId="77777777" w:rsidR="002A3578" w:rsidRPr="00AC5D52" w:rsidRDefault="002A3578" w:rsidP="00FF1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45AB44" w14:textId="39E8612A" w:rsidR="00FF10A1" w:rsidRPr="00F61528" w:rsidRDefault="00FF10A1" w:rsidP="00FF1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61528">
        <w:rPr>
          <w:rFonts w:ascii="Angsana New" w:hAnsi="Angsana New"/>
          <w:sz w:val="28"/>
          <w:szCs w:val="28"/>
          <w:cs/>
        </w:rPr>
        <w:t xml:space="preserve">ในปี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F61528">
        <w:rPr>
          <w:rFonts w:ascii="Angsana New" w:hAnsi="Angsana New"/>
          <w:sz w:val="28"/>
          <w:szCs w:val="28"/>
        </w:rPr>
        <w:t xml:space="preserve"> </w:t>
      </w:r>
      <w:r w:rsidRPr="00F61528">
        <w:rPr>
          <w:rFonts w:ascii="Angsana New" w:hAnsi="Angsana New"/>
          <w:sz w:val="28"/>
          <w:szCs w:val="28"/>
          <w:cs/>
        </w:rPr>
        <w:t xml:space="preserve">บริษัทย่อยได้จ่ายคืนเงินกู้ยืมระยะยาวทั้งหมดเป็นจำนวนเงินรวม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="00EA1E04" w:rsidRPr="00F61528">
        <w:rPr>
          <w:rFonts w:ascii="Angsana New" w:hAnsi="Angsana New"/>
          <w:sz w:val="28"/>
          <w:szCs w:val="28"/>
        </w:rPr>
        <w:t>00</w:t>
      </w:r>
      <w:r w:rsidRPr="00F61528">
        <w:rPr>
          <w:rFonts w:ascii="Angsana New" w:hAnsi="Angsana New"/>
          <w:sz w:val="28"/>
          <w:szCs w:val="28"/>
        </w:rPr>
        <w:t xml:space="preserve"> </w:t>
      </w:r>
      <w:r w:rsidRPr="00F61528">
        <w:rPr>
          <w:rFonts w:ascii="Angsana New" w:hAnsi="Angsana New"/>
          <w:sz w:val="28"/>
          <w:szCs w:val="28"/>
          <w:cs/>
        </w:rPr>
        <w:t>ล้านบาท แก่สถาบันการเงินในประเทศแล้ว</w:t>
      </w:r>
    </w:p>
    <w:p w14:paraId="042CDE6E" w14:textId="77777777" w:rsidR="002A3578" w:rsidRPr="00AC5D52" w:rsidRDefault="002A3578" w:rsidP="00FF1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2AE657E" w14:textId="3D8F3214" w:rsidR="00777ADE" w:rsidRPr="000D499D" w:rsidRDefault="00777ADE" w:rsidP="0077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61528">
        <w:rPr>
          <w:rFonts w:ascii="Angsana New" w:hAnsi="Angsana New"/>
          <w:sz w:val="28"/>
          <w:szCs w:val="28"/>
          <w:cs/>
        </w:rPr>
        <w:t xml:space="preserve">ในไตรมาส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F61528">
        <w:rPr>
          <w:rFonts w:ascii="Angsana New" w:hAnsi="Angsana New"/>
          <w:sz w:val="28"/>
          <w:szCs w:val="28"/>
          <w:cs/>
        </w:rPr>
        <w:t xml:space="preserve"> ปี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F61528">
        <w:rPr>
          <w:rFonts w:ascii="Angsana New" w:hAnsi="Angsana New"/>
          <w:sz w:val="28"/>
          <w:szCs w:val="28"/>
          <w:cs/>
        </w:rPr>
        <w:t xml:space="preserve"> บริษัทย่อยทำสัญญาเงินกู้ยืมเงินระยะยาวกับสถาบันการเงินในประเทศแห่งหนึ่งเป็นจำนวนเงิน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F61528">
        <w:rPr>
          <w:rFonts w:ascii="Angsana New" w:hAnsi="Angsana New"/>
          <w:sz w:val="28"/>
          <w:szCs w:val="28"/>
        </w:rPr>
        <w:t>,</w:t>
      </w:r>
      <w:r w:rsidR="00EA1E04" w:rsidRPr="00F61528">
        <w:rPr>
          <w:rFonts w:ascii="Angsana New" w:hAnsi="Angsana New"/>
          <w:sz w:val="28"/>
          <w:szCs w:val="28"/>
        </w:rPr>
        <w:t>000</w:t>
      </w:r>
      <w:r w:rsidRPr="00F61528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เงินกู้ยืมดังกล่าวมีอัตราดอกเบี้ยร้อยละ </w:t>
      </w:r>
      <w:r w:rsidRPr="00F61528">
        <w:rPr>
          <w:rFonts w:ascii="Angsana New" w:hAnsi="Angsana New"/>
          <w:sz w:val="28"/>
          <w:szCs w:val="28"/>
        </w:rPr>
        <w:t>MLR-</w:t>
      </w:r>
      <w:r w:rsidR="00ED41AE" w:rsidRPr="00ED41AE">
        <w:rPr>
          <w:rFonts w:ascii="Angsana New" w:hAnsi="Angsana New"/>
          <w:sz w:val="28"/>
          <w:szCs w:val="28"/>
        </w:rPr>
        <w:t>3</w:t>
      </w:r>
      <w:r w:rsidRPr="00F61528">
        <w:rPr>
          <w:rFonts w:ascii="Angsana New" w:hAnsi="Angsana New"/>
          <w:sz w:val="28"/>
          <w:szCs w:val="28"/>
          <w:cs/>
        </w:rPr>
        <w:t xml:space="preserve"> ต่อปี ซึ่งกำหนดชำระคืนเงินต้นในเดือนมกราคม </w:t>
      </w:r>
      <w:r w:rsidR="00ED41AE" w:rsidRPr="00ED41AE">
        <w:rPr>
          <w:rFonts w:ascii="Angsana New" w:hAnsi="Angsana New"/>
          <w:sz w:val="28"/>
          <w:szCs w:val="28"/>
        </w:rPr>
        <w:t>2567</w:t>
      </w:r>
      <w:r w:rsidRPr="00F61528">
        <w:rPr>
          <w:rFonts w:ascii="Angsana New" w:hAnsi="Angsana New"/>
          <w:sz w:val="28"/>
          <w:szCs w:val="28"/>
          <w:cs/>
        </w:rPr>
        <w:t xml:space="preserve"> ถึงเดือนตุลาคม </w:t>
      </w:r>
      <w:r w:rsidR="00ED41AE" w:rsidRPr="00ED41AE">
        <w:rPr>
          <w:rFonts w:ascii="Angsana New" w:hAnsi="Angsana New"/>
          <w:sz w:val="28"/>
          <w:szCs w:val="28"/>
        </w:rPr>
        <w:t>2573</w:t>
      </w:r>
      <w:r w:rsidRPr="00F61528">
        <w:rPr>
          <w:rFonts w:ascii="Angsana New" w:hAnsi="Angsana New"/>
          <w:sz w:val="28"/>
          <w:szCs w:val="28"/>
          <w:cs/>
        </w:rPr>
        <w:t xml:space="preserve"> โดยมีหลักประกันเป็นที่ดินและอาคารของบริษัทย่อย  และค้ำประกันโดยบริษัท พฤกษา โฮลดิ้ง จำกัด (มหาชน) เงินกู้ยืมดังกล่าวมีข้อกำหนดเกี่ยวกับการรักษาอัตราส่วนหนี้สินที่มีภาระดอกเบี้ยต่อส่วนของผู้ถือหุ้นและอื่นๆ อย่างไรก็ดี ในไตรมาส </w:t>
      </w:r>
      <w:r w:rsidR="00ED41AE" w:rsidRPr="00ED41AE">
        <w:rPr>
          <w:rFonts w:ascii="Angsana New" w:hAnsi="Angsana New"/>
          <w:sz w:val="28"/>
          <w:szCs w:val="28"/>
        </w:rPr>
        <w:t>3</w:t>
      </w:r>
      <w:r w:rsidRPr="00F61528">
        <w:rPr>
          <w:rFonts w:ascii="Angsana New" w:hAnsi="Angsana New"/>
          <w:sz w:val="28"/>
          <w:szCs w:val="28"/>
          <w:cs/>
        </w:rPr>
        <w:t xml:space="preserve"> ปี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F61528">
        <w:rPr>
          <w:rFonts w:ascii="Angsana New" w:hAnsi="Angsana New"/>
          <w:sz w:val="28"/>
          <w:szCs w:val="28"/>
          <w:cs/>
        </w:rPr>
        <w:t xml:space="preserve"> บริษัทย่อยได้จ่ายคืนเงินกู้ยืมดังกล่าวทั้งหมดแก่สถาบันการเงินในประเทศแล้ว</w:t>
      </w:r>
    </w:p>
    <w:p w14:paraId="7CFBB874" w14:textId="57272E8B" w:rsidR="008D284F" w:rsidRPr="005D612B" w:rsidRDefault="008D284F" w:rsidP="003C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8D284F" w:rsidRPr="005D612B" w:rsidSect="004B65D8">
          <w:footerReference w:type="first" r:id="rId17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14:paraId="5FE02C8E" w14:textId="77777777" w:rsidR="00521169" w:rsidRPr="005D612B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หุ้นกู้</w:t>
      </w:r>
    </w:p>
    <w:p w14:paraId="361A2B83" w14:textId="77777777" w:rsidR="00521169" w:rsidRPr="005D612B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0417F5" w14:textId="744C6DC4" w:rsidR="004B6D2C" w:rsidRPr="005D612B" w:rsidRDefault="000E0E91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หุ้นกู้ของกลุ่มบริษัท </w:t>
      </w:r>
      <w:r w:rsidR="00362DA7" w:rsidRPr="005D61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="00362DA7"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="00362DA7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362DA7" w:rsidRPr="005D61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="00362DA7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F3639A" w:rsidRPr="005D612B">
        <w:rPr>
          <w:rFonts w:asciiTheme="majorBidi" w:hAnsiTheme="majorBidi" w:cstheme="majorBidi"/>
          <w:sz w:val="28"/>
          <w:szCs w:val="28"/>
          <w:cs/>
        </w:rPr>
        <w:t>หุ้นกู้ที่ออกโดยบริษัทเป็นหุ้นกู้ระยะยาวประเภทไม่ด้อยสิทธิและมีหลักประกัน และหุ้นกู้ที่ออกโดยบริษัทพฤกษา เรียลเอสเตท จำกัด (มหาชน) เป็นหุ้นกู้ระยะยาวประเภทไม่ด้อยสิทธิและไม่มีหลักประกัน โดยมี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มูลค่าที่ตราไว้หน่วยละ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4B6D2C" w:rsidRPr="005D612B">
        <w:rPr>
          <w:rFonts w:asciiTheme="majorBidi" w:hAnsiTheme="majorBidi" w:cstheme="majorBidi"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sz w:val="28"/>
          <w:szCs w:val="28"/>
        </w:rPr>
        <w:t>000</w:t>
      </w:r>
      <w:r w:rsidR="004B6D2C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>บาท ซึ่งที่ประชุมผู้ถือหุ้นของ</w:t>
      </w:r>
      <w:r w:rsidR="00123327" w:rsidRPr="005D612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804A8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>มีมติอนุมัติ</w:t>
      </w:r>
      <w:r w:rsidR="005C40C2" w:rsidRPr="005D612B">
        <w:rPr>
          <w:rFonts w:asciiTheme="majorBidi" w:hAnsiTheme="majorBidi" w:cstheme="majorBidi"/>
          <w:sz w:val="28"/>
          <w:szCs w:val="28"/>
          <w:cs/>
        </w:rPr>
        <w:t>การ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>ออก</w:t>
      </w:r>
      <w:r w:rsidR="008D3078" w:rsidRPr="005D612B">
        <w:rPr>
          <w:rFonts w:asciiTheme="majorBidi" w:hAnsiTheme="majorBidi" w:cstheme="majorBidi"/>
          <w:sz w:val="28"/>
          <w:szCs w:val="28"/>
          <w:cs/>
        </w:rPr>
        <w:t>และเสนอขาย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>ตราสารหนี้ดังกล่าว</w:t>
      </w:r>
      <w:r w:rsidR="004B6D2C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4B6D2C" w:rsidRPr="005D612B">
        <w:rPr>
          <w:rFonts w:asciiTheme="majorBidi" w:hAnsiTheme="majorBidi" w:cstheme="majorBidi"/>
          <w:sz w:val="28"/>
          <w:szCs w:val="28"/>
          <w:cs/>
        </w:rPr>
        <w:t>โดยมีรายละเอียดดังนี้</w:t>
      </w:r>
    </w:p>
    <w:p w14:paraId="2917E3E7" w14:textId="77777777" w:rsidR="00DA5605" w:rsidRPr="005D612B" w:rsidRDefault="00DA5605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DA5605" w:rsidRPr="005D612B" w14:paraId="080180E8" w14:textId="77777777" w:rsidTr="00FB4B9A">
        <w:trPr>
          <w:tblHeader/>
        </w:trPr>
        <w:tc>
          <w:tcPr>
            <w:tcW w:w="1349" w:type="dxa"/>
            <w:vAlign w:val="center"/>
          </w:tcPr>
          <w:p w14:paraId="148EDCDA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BB590F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79546153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2694EE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2C37F8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4F6BDFD6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6" w:type="dxa"/>
            <w:gridSpan w:val="7"/>
          </w:tcPr>
          <w:p w14:paraId="7876FE2A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5605" w:rsidRPr="005D612B" w14:paraId="4ACEB8D4" w14:textId="77777777" w:rsidTr="00FB4B9A">
        <w:trPr>
          <w:tblHeader/>
        </w:trPr>
        <w:tc>
          <w:tcPr>
            <w:tcW w:w="1349" w:type="dxa"/>
            <w:vAlign w:val="center"/>
          </w:tcPr>
          <w:p w14:paraId="3CBAEA45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9BA366D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14:paraId="27C6D9E0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2A13DE5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D033A9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245AC073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4895BE63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33B5C82A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5FCCB1D2" w14:textId="77777777" w:rsidR="00DA5605" w:rsidRPr="005D612B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502E6" w:rsidRPr="005D612B" w14:paraId="2A846E90" w14:textId="77777777" w:rsidTr="00FB4B9A">
        <w:trPr>
          <w:tblHeader/>
        </w:trPr>
        <w:tc>
          <w:tcPr>
            <w:tcW w:w="1349" w:type="dxa"/>
            <w:vAlign w:val="center"/>
          </w:tcPr>
          <w:p w14:paraId="77957A4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3C81BB48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7FA94CB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14:paraId="432B0F34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530" w:type="dxa"/>
          </w:tcPr>
          <w:p w14:paraId="65F32776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3C3DD773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14:paraId="2B7F1ABD" w14:textId="50AE5B34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305" w:type="dxa"/>
          </w:tcPr>
          <w:p w14:paraId="463194D5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72796DA" w14:textId="79FDB420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05" w:type="dxa"/>
          </w:tcPr>
          <w:p w14:paraId="44D3237A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7304E9F1" w14:textId="788236D3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59" w:type="dxa"/>
          </w:tcPr>
          <w:p w14:paraId="1E8FAE9A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929FABA" w14:textId="216AAC7B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E6665D" w:rsidRPr="005D612B" w14:paraId="7E744889" w14:textId="77777777" w:rsidTr="00FB4B9A">
        <w:trPr>
          <w:tblHeader/>
        </w:trPr>
        <w:tc>
          <w:tcPr>
            <w:tcW w:w="1349" w:type="dxa"/>
            <w:vAlign w:val="center"/>
          </w:tcPr>
          <w:p w14:paraId="35925E9C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14:paraId="4B444769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15745E97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C5D795C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05823C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14:paraId="0361FA0A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60C1F49F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0BD2714D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23513BEA" w14:textId="77777777" w:rsidR="00E6665D" w:rsidRPr="005D612B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502E6" w:rsidRPr="005D612B" w14:paraId="78DA3BF2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109A0973" w14:textId="692ADA09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0694C9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62ACA941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4E5FF61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682E927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73770DB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4F16CC8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CE70BC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6BC7477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6CCCD87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19F574C9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88DF418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E6" w:rsidRPr="005D612B" w14:paraId="09CE9995" w14:textId="77777777" w:rsidTr="00FB4B9A">
        <w:tc>
          <w:tcPr>
            <w:tcW w:w="1349" w:type="dxa"/>
            <w:shd w:val="clear" w:color="000000" w:fill="FFFFFF"/>
            <w:vAlign w:val="center"/>
          </w:tcPr>
          <w:p w14:paraId="673A9D3C" w14:textId="21BB21D8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4EAEFD68" w14:textId="25F0AE04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A3C6D3A" w14:textId="6826008A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B3719DE" w14:textId="44F544FB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3BE844A6" w14:textId="6F18283C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89E5677" w14:textId="1C6029C8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D67FBFB" w14:textId="5FC7C26F" w:rsidR="008502E6" w:rsidRPr="005D612B" w:rsidRDefault="00097568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93AA37A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99E4A40" w14:textId="585730A6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893454D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4D682D3" w14:textId="79C698DA" w:rsidR="008502E6" w:rsidRPr="005D612B" w:rsidRDefault="00097568" w:rsidP="00B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465A90D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B132DBD" w14:textId="1D5B92B3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502E6" w:rsidRPr="005D612B" w14:paraId="62981280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55E6AE83" w14:textId="2F748DC5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DC1B913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5BE5CD71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A074317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23A5976F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22AF3B24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377CA84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4514BBE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DD39395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8D1B9F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0D8BFF4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648D173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E6" w:rsidRPr="005D612B" w14:paraId="5148D1EC" w14:textId="77777777" w:rsidTr="00FB4B9A">
        <w:tc>
          <w:tcPr>
            <w:tcW w:w="1349" w:type="dxa"/>
            <w:shd w:val="clear" w:color="000000" w:fill="FFFFFF"/>
            <w:vAlign w:val="center"/>
          </w:tcPr>
          <w:p w14:paraId="7F0A9DB9" w14:textId="6C966D79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5551D19E" w14:textId="38480D44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EE38DB7" w14:textId="439B91F2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AC06DDD" w14:textId="386FD9C6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3437C99" w14:textId="6683A8A2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4F0FADBB" w14:textId="07290DAB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788C8F6" w14:textId="43D4BD50" w:rsidR="008502E6" w:rsidRPr="005D612B" w:rsidRDefault="00097568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59250AC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92D9F05" w14:textId="7366BA52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63A2FB4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144B84E" w14:textId="62FE8B76" w:rsidR="008502E6" w:rsidRPr="005D612B" w:rsidRDefault="00097568" w:rsidP="00BC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45F2662" w14:textId="77777777" w:rsidR="008502E6" w:rsidRPr="005D612B" w:rsidRDefault="008502E6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150513A" w14:textId="6B0A89D9" w:rsidR="008502E6" w:rsidRPr="005D612B" w:rsidRDefault="00ED41AE" w:rsidP="00850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502E6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97568" w:rsidRPr="005D612B" w14:paraId="45621875" w14:textId="77777777" w:rsidTr="00FB4B9A">
        <w:tc>
          <w:tcPr>
            <w:tcW w:w="1349" w:type="dxa"/>
            <w:shd w:val="clear" w:color="000000" w:fill="FFFFFF"/>
            <w:vAlign w:val="center"/>
          </w:tcPr>
          <w:p w14:paraId="71AA18E2" w14:textId="652AE883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5898140" w14:textId="66254458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7304480" w14:textId="4A5E2DEF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1C0AA96" w14:textId="58AB8FB7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75CE5ED" w14:textId="32CA4779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1EDA01A" w14:textId="1179000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3423B83F" w14:textId="44923AAC" w:rsidR="00097568" w:rsidRPr="005D612B" w:rsidRDefault="00EA1E04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9602892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9014127" w14:textId="4363A444" w:rsidR="00097568" w:rsidRPr="005D612B" w:rsidRDefault="00EA1E04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02D6663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8BDA90D" w14:textId="34F858E6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F0B1D5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87115E8" w14:textId="192D9A88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97568" w:rsidRPr="005D612B" w14:paraId="6325919C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3B07BAE6" w14:textId="1967985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299E352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54B28B7E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609E3E4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1C8445F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6AF3BFC9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411629B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A008D07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22F32A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7B6830A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FCDD8B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6FFECA0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568" w:rsidRPr="005D612B" w14:paraId="40890E9D" w14:textId="77777777" w:rsidTr="00FB4B9A">
        <w:tc>
          <w:tcPr>
            <w:tcW w:w="1349" w:type="dxa"/>
            <w:shd w:val="clear" w:color="000000" w:fill="FFFFFF"/>
            <w:vAlign w:val="center"/>
          </w:tcPr>
          <w:p w14:paraId="3350058F" w14:textId="6C4ECF60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1FF20A67" w14:textId="45E8C34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385E7E3" w14:textId="2FDFE825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31DBA77" w14:textId="0F8FB536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687609E" w14:textId="2602358D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2924AC5" w14:textId="00BA9AB6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14B11FB" w14:textId="7A108CB1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7FD7652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1B0DABE" w14:textId="5A774CA3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8C4724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3610408" w14:textId="52F25354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BE47281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609C9A2" w14:textId="30F213AB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97568" w:rsidRPr="005D612B" w14:paraId="16B02DE5" w14:textId="77777777" w:rsidTr="00D0311F">
        <w:tc>
          <w:tcPr>
            <w:tcW w:w="2660" w:type="dxa"/>
            <w:gridSpan w:val="2"/>
            <w:shd w:val="clear" w:color="000000" w:fill="FFFFFF"/>
            <w:vAlign w:val="center"/>
          </w:tcPr>
          <w:p w14:paraId="650270CE" w14:textId="23022156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9AE6B86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235FC19B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2B932D8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84756AF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3D556F5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A75D79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5DD5702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75FD1A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1FBADB1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F4342F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26C7AD0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568" w:rsidRPr="005D612B" w14:paraId="22705183" w14:textId="77777777" w:rsidTr="00FB4B9A">
        <w:tc>
          <w:tcPr>
            <w:tcW w:w="1349" w:type="dxa"/>
            <w:shd w:val="clear" w:color="000000" w:fill="FFFFFF"/>
            <w:vAlign w:val="center"/>
          </w:tcPr>
          <w:p w14:paraId="7FDD63BC" w14:textId="2AB0D9BF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6B482751" w14:textId="199D00B2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A1950BA" w14:textId="6E7FF2E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3AC49D" w14:textId="58E1B459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1959B19" w14:textId="606BB3B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36BBC50" w14:textId="38846C93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472425AC" w14:textId="4B0BF25A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0C624CE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C7ECD33" w14:textId="26960F8F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792F99E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C7EDEF1" w14:textId="4F5BF39A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A3B9467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AB8E684" w14:textId="4CE49ED6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97568" w:rsidRPr="005D612B" w14:paraId="1CFA29C0" w14:textId="77777777" w:rsidTr="00FB4B9A">
        <w:tc>
          <w:tcPr>
            <w:tcW w:w="1349" w:type="dxa"/>
            <w:shd w:val="clear" w:color="000000" w:fill="FFFFFF"/>
            <w:vAlign w:val="center"/>
          </w:tcPr>
          <w:p w14:paraId="49F3D64C" w14:textId="75543B2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A70F4EE" w14:textId="07CC7A26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A7127B3" w14:textId="589DEA92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20CE4AD" w14:textId="4945011A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3ADBB34" w14:textId="5E57B336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6AF3AB8E" w14:textId="5FBEB959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109558F" w14:textId="39DA22F3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E2402DF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68F207E" w14:textId="1E76D8B7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BDE68C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E6750F3" w14:textId="40261828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C99310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BFB9119" w14:textId="24116DC3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97568" w:rsidRPr="005D612B" w14:paraId="0F25CFD3" w14:textId="77777777" w:rsidTr="00D80265">
        <w:tc>
          <w:tcPr>
            <w:tcW w:w="2660" w:type="dxa"/>
            <w:gridSpan w:val="2"/>
            <w:shd w:val="clear" w:color="000000" w:fill="FFFFFF"/>
            <w:vAlign w:val="center"/>
          </w:tcPr>
          <w:p w14:paraId="44207108" w14:textId="7A047EB6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B9D284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71F2CF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20D05A1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189DBBA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6356237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905C2A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D0A59D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126463B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7461224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4D6C8CEE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867549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568" w:rsidRPr="005D612B" w14:paraId="798EC48B" w14:textId="77777777" w:rsidTr="00D80265">
        <w:tc>
          <w:tcPr>
            <w:tcW w:w="1349" w:type="dxa"/>
            <w:shd w:val="clear" w:color="000000" w:fill="FFFFFF"/>
            <w:vAlign w:val="center"/>
          </w:tcPr>
          <w:p w14:paraId="38A27B63" w14:textId="08BB137E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4C646579" w14:textId="5D524962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295AAFF" w14:textId="13BF96B5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2CDE2E4" w14:textId="015EAD58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F85E7AC" w14:textId="427C8E6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3F1576B9" w14:textId="41E31801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35785B65" w14:textId="585EF9F7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556F06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351A0E5" w14:textId="29FEA204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D96463B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9114BDC" w14:textId="3F161023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797E54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944A586" w14:textId="64AEE701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97568" w:rsidRPr="005D612B" w14:paraId="3ADB863F" w14:textId="77777777" w:rsidTr="006328F8">
        <w:tc>
          <w:tcPr>
            <w:tcW w:w="2660" w:type="dxa"/>
            <w:gridSpan w:val="2"/>
            <w:shd w:val="clear" w:color="000000" w:fill="FFFFFF"/>
            <w:vAlign w:val="center"/>
          </w:tcPr>
          <w:p w14:paraId="7FC8E9FB" w14:textId="25ABB8E8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9C53D5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ED00A4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0E280CEF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184E219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1E2B88A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1CE6FB6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7A049F8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B42996C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504850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6970FBC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E778950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568" w:rsidRPr="005D612B" w14:paraId="7797749D" w14:textId="77777777" w:rsidTr="006328F8">
        <w:tc>
          <w:tcPr>
            <w:tcW w:w="1349" w:type="dxa"/>
            <w:shd w:val="clear" w:color="000000" w:fill="FFFFFF"/>
            <w:vAlign w:val="center"/>
          </w:tcPr>
          <w:p w14:paraId="12BA03F8" w14:textId="4AB61380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0536F5D9" w14:textId="011AAFC8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8823484" w14:textId="2ABD6BA4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262565A6" w14:textId="58AD5547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3B965E7" w14:textId="3E513C70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7A87052A" w14:textId="02EE8649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8DE0994" w14:textId="38F7ED86" w:rsidR="00097568" w:rsidRPr="005D612B" w:rsidRDefault="00EA1E04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9224D3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3F8A6F2" w14:textId="71C262D7" w:rsidR="00097568" w:rsidRPr="005D612B" w:rsidRDefault="00EA1E04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52970B3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1D55440" w14:textId="1E5405F9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00DF131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11EACBC1" w14:textId="00590E3E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97568" w:rsidRPr="005D612B" w14:paraId="61D1EC4C" w14:textId="77777777" w:rsidTr="006328F8">
        <w:tc>
          <w:tcPr>
            <w:tcW w:w="1349" w:type="dxa"/>
            <w:shd w:val="clear" w:color="000000" w:fill="FFFFFF"/>
            <w:vAlign w:val="center"/>
          </w:tcPr>
          <w:p w14:paraId="0861B282" w14:textId="4D4EA288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2709E84A" w14:textId="074DF2B8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221282A" w14:textId="527BB47A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D0E9F77" w14:textId="1BB6E560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508414C" w14:textId="7A300502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8BDA267" w14:textId="01CE146F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E0C2030" w14:textId="7492A7BE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23B91F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25B002D" w14:textId="05AC60E9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822A394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3EA3E75" w14:textId="61713ACE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C6AD23D" w14:textId="77777777" w:rsidR="00097568" w:rsidRPr="005D612B" w:rsidRDefault="00097568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9104FCA" w14:textId="5BAE8B5D" w:rsidR="00097568" w:rsidRPr="005D612B" w:rsidRDefault="00ED41AE" w:rsidP="000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97568" w:rsidRPr="005D612B" w14:paraId="7E18AA14" w14:textId="77777777" w:rsidTr="00424DFD">
        <w:tc>
          <w:tcPr>
            <w:tcW w:w="2660" w:type="dxa"/>
            <w:gridSpan w:val="2"/>
            <w:shd w:val="clear" w:color="000000" w:fill="FFFFFF"/>
            <w:vAlign w:val="center"/>
          </w:tcPr>
          <w:p w14:paraId="2525026B" w14:textId="4A930431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7DA84F6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352B8CC9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62C4D66E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4632AE1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5B70C950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10E7D829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95C450F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3D211B6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CFE54F9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040EB6D8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3891C8A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568" w:rsidRPr="005D612B" w14:paraId="046CE5D1" w14:textId="77777777" w:rsidTr="00424DFD">
        <w:tc>
          <w:tcPr>
            <w:tcW w:w="1349" w:type="dxa"/>
            <w:shd w:val="clear" w:color="000000" w:fill="FFFFFF"/>
            <w:vAlign w:val="center"/>
          </w:tcPr>
          <w:p w14:paraId="1341BA34" w14:textId="31CDDC60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5B9116F5" w14:textId="47048218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682AAC70" w14:textId="02DBA4FF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826330F" w14:textId="691F85DF" w:rsidR="00097568" w:rsidRPr="005D612B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C818F47" w14:textId="4F2CE0B1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16285EA" w14:textId="745269B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BB823E0" w14:textId="64776D2F" w:rsidR="00097568" w:rsidRPr="005D612B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244EEE4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98D623E" w14:textId="7522F463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FFEADF4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86443C7" w14:textId="4642C2E3" w:rsidR="00097568" w:rsidRPr="005D612B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98916D6" w14:textId="77777777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2B3DFF03" w14:textId="086CE464" w:rsidR="00097568" w:rsidRPr="005D612B" w:rsidRDefault="00097568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6A11" w:rsidRPr="005D612B" w14:paraId="41662C91" w14:textId="77777777" w:rsidTr="00FB4B9A">
        <w:tc>
          <w:tcPr>
            <w:tcW w:w="1349" w:type="dxa"/>
            <w:shd w:val="clear" w:color="000000" w:fill="FFFFFF"/>
            <w:vAlign w:val="center"/>
          </w:tcPr>
          <w:p w14:paraId="7516F18B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0C3D54D0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27EB7805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0F682419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293D831D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37DBB39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0284BF2F" w14:textId="3A9FE575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9A72B11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D2BFF79" w14:textId="3F2AECE7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BF49CB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22C4D66" w14:textId="628873F7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97568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28A2424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3D4AFB8" w14:textId="7267A410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A6A11" w:rsidRPr="005D612B" w14:paraId="4CFD3A70" w14:textId="77777777" w:rsidTr="00FB4B9A">
        <w:tc>
          <w:tcPr>
            <w:tcW w:w="1349" w:type="dxa"/>
            <w:shd w:val="clear" w:color="000000" w:fill="FFFFFF"/>
            <w:vAlign w:val="center"/>
          </w:tcPr>
          <w:p w14:paraId="07C880EF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32070487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หัก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2456F41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CCA0401" w14:textId="5D33F453" w:rsidR="00DA6A11" w:rsidRPr="005D612B" w:rsidRDefault="00097568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D0869B5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6CC52AB" w14:textId="7A5A2C4A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4ED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78C4529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B4603F8" w14:textId="489A2148" w:rsidR="00DA6A11" w:rsidRPr="005D612B" w:rsidRDefault="00097568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8132546" w14:textId="7F15FD16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189C2A5" w14:textId="7B6F3CBC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04E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6A11" w:rsidRPr="005D612B" w14:paraId="32A9CE01" w14:textId="77777777" w:rsidTr="00FB4B9A">
        <w:tc>
          <w:tcPr>
            <w:tcW w:w="1349" w:type="dxa"/>
            <w:shd w:val="clear" w:color="000000" w:fill="FFFFFF"/>
            <w:vAlign w:val="center"/>
          </w:tcPr>
          <w:p w14:paraId="29B7B654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07DA6D9D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61ABE33E" w14:textId="49F1E864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9756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1A39BF1B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46532C5" w14:textId="0B4F227E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DA6A1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9597FBE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69865D22" w14:textId="57616FD1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9756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2AFDBA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0F89C07A" w14:textId="3444B350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DA6A1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3750D35B" w14:textId="77777777" w:rsidR="001D56D0" w:rsidRPr="005D612B" w:rsidRDefault="00144BCE" w:rsidP="00E416D4">
      <w:pPr>
        <w:pStyle w:val="BodyTextIndent2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2C91F7A" w14:textId="77777777" w:rsidR="001D56D0" w:rsidRPr="005D612B" w:rsidRDefault="001D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104E95" w:rsidRPr="00BE5C8D" w14:paraId="3AA7DBE4" w14:textId="77777777" w:rsidTr="00FB4B9A">
        <w:trPr>
          <w:tblHeader/>
        </w:trPr>
        <w:tc>
          <w:tcPr>
            <w:tcW w:w="1349" w:type="dxa"/>
            <w:vAlign w:val="center"/>
          </w:tcPr>
          <w:p w14:paraId="68C967DB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1" w:type="dxa"/>
          </w:tcPr>
          <w:p w14:paraId="11A222EA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20" w:type="dxa"/>
            <w:vAlign w:val="bottom"/>
          </w:tcPr>
          <w:p w14:paraId="14222322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7CAA84B2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34B1AD75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14:paraId="1F5820AC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096" w:type="dxa"/>
            <w:gridSpan w:val="7"/>
          </w:tcPr>
          <w:p w14:paraId="12EA1EAF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E95" w:rsidRPr="00BE5C8D" w14:paraId="41BE0CAD" w14:textId="77777777" w:rsidTr="00FB4B9A">
        <w:trPr>
          <w:tblHeader/>
        </w:trPr>
        <w:tc>
          <w:tcPr>
            <w:tcW w:w="1349" w:type="dxa"/>
            <w:vAlign w:val="center"/>
          </w:tcPr>
          <w:p w14:paraId="54AB9C22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1" w:type="dxa"/>
          </w:tcPr>
          <w:p w14:paraId="5691AA2E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20" w:type="dxa"/>
            <w:vAlign w:val="bottom"/>
          </w:tcPr>
          <w:p w14:paraId="2D3A7AC8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37851CDA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8B0BB01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14:paraId="7F02C6BD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</w:tcPr>
          <w:p w14:paraId="288F3566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จำนวนหน่วย</w:t>
            </w:r>
          </w:p>
        </w:tc>
        <w:tc>
          <w:tcPr>
            <w:tcW w:w="305" w:type="dxa"/>
          </w:tcPr>
          <w:p w14:paraId="190063E5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</w:tcPr>
          <w:p w14:paraId="3F0519DD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</w:tr>
      <w:tr w:rsidR="00671D44" w:rsidRPr="00BE5C8D" w14:paraId="16D108CF" w14:textId="77777777" w:rsidTr="00FB4B9A">
        <w:trPr>
          <w:tblHeader/>
        </w:trPr>
        <w:tc>
          <w:tcPr>
            <w:tcW w:w="1349" w:type="dxa"/>
            <w:vAlign w:val="center"/>
          </w:tcPr>
          <w:p w14:paraId="32F91713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14:paraId="18F6FFA8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14:paraId="56BA9C02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14:paraId="4FFFD99C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อายุ</w:t>
            </w:r>
          </w:p>
        </w:tc>
        <w:tc>
          <w:tcPr>
            <w:tcW w:w="1530" w:type="dxa"/>
          </w:tcPr>
          <w:p w14:paraId="254C0A31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14:paraId="712FCF71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14:paraId="5236137E" w14:textId="26915948" w:rsidR="00671D44" w:rsidRPr="00BE5C8D" w:rsidRDefault="00ED41AE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305" w:type="dxa"/>
          </w:tcPr>
          <w:p w14:paraId="7F96A2E9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4" w:type="dxa"/>
            <w:vAlign w:val="center"/>
          </w:tcPr>
          <w:p w14:paraId="50F4B230" w14:textId="6DECB890" w:rsidR="00671D44" w:rsidRPr="00BE5C8D" w:rsidRDefault="00ED41AE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305" w:type="dxa"/>
          </w:tcPr>
          <w:p w14:paraId="5664CADB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8" w:type="dxa"/>
            <w:vAlign w:val="center"/>
          </w:tcPr>
          <w:p w14:paraId="73C71137" w14:textId="71BC0886" w:rsidR="00671D44" w:rsidRPr="00BE5C8D" w:rsidRDefault="00ED41AE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59" w:type="dxa"/>
          </w:tcPr>
          <w:p w14:paraId="36EC6D22" w14:textId="77777777" w:rsidR="00671D44" w:rsidRPr="00BE5C8D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2" w:type="dxa"/>
            <w:vAlign w:val="center"/>
          </w:tcPr>
          <w:p w14:paraId="27237876" w14:textId="754AE0B5" w:rsidR="00671D44" w:rsidRPr="00BE5C8D" w:rsidRDefault="00ED41AE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color w:val="000000"/>
                <w:sz w:val="27"/>
                <w:szCs w:val="27"/>
              </w:rPr>
              <w:t>2563</w:t>
            </w:r>
          </w:p>
        </w:tc>
      </w:tr>
      <w:tr w:rsidR="00104E95" w:rsidRPr="00BE5C8D" w14:paraId="56DD7AC6" w14:textId="77777777" w:rsidTr="00FB4B9A">
        <w:trPr>
          <w:tblHeader/>
        </w:trPr>
        <w:tc>
          <w:tcPr>
            <w:tcW w:w="1349" w:type="dxa"/>
            <w:vAlign w:val="center"/>
          </w:tcPr>
          <w:p w14:paraId="6C4B9AAE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1" w:type="dxa"/>
            <w:vAlign w:val="center"/>
          </w:tcPr>
          <w:p w14:paraId="2B79E8DE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14:paraId="7EE75699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0BF23681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6219D58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vAlign w:val="center"/>
          </w:tcPr>
          <w:p w14:paraId="329E38CC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2" w:type="dxa"/>
            <w:gridSpan w:val="3"/>
            <w:vAlign w:val="center"/>
          </w:tcPr>
          <w:p w14:paraId="7AF5BF4D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305" w:type="dxa"/>
          </w:tcPr>
          <w:p w14:paraId="40B8DAF8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0EB52873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104E95" w:rsidRPr="00BE5C8D" w14:paraId="3D2756AF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09BBE436" w14:textId="68A8F871" w:rsidR="00104E95" w:rsidRPr="00BE5C8D" w:rsidRDefault="00104E95" w:rsidP="00A7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82E9CC6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F411165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7E455C1B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5EB60EF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1F284AB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7FD877C6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E77D740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6897084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1AE4F9F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7314E2B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990A56E" w14:textId="77777777" w:rsidR="00104E95" w:rsidRPr="00BE5C8D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A6A11" w:rsidRPr="00BE5C8D" w14:paraId="13E3B0AB" w14:textId="77777777" w:rsidTr="00FB4B9A">
        <w:tc>
          <w:tcPr>
            <w:tcW w:w="1349" w:type="dxa"/>
            <w:shd w:val="clear" w:color="000000" w:fill="FFFFFF"/>
            <w:vAlign w:val="center"/>
          </w:tcPr>
          <w:p w14:paraId="29355CCE" w14:textId="5420E778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7F360D85" w14:textId="710E3BF6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37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7B19A7B" w14:textId="56D1E136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3804191" w14:textId="26231057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DA6A11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DA6A11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7A602C31" w14:textId="0C40DAD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68C4FCE" w14:textId="4CB7BD5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5FDE835A" w14:textId="5CB9626B" w:rsidR="00DA6A11" w:rsidRPr="00BE5C8D" w:rsidRDefault="008109F7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661F4A6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6F38628" w14:textId="2DCF0E87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4</w:t>
            </w:r>
            <w:r w:rsidR="00DA6A11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76E7E20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4E98A6A" w14:textId="0A617E08" w:rsidR="00DA6A11" w:rsidRPr="00BE5C8D" w:rsidRDefault="008109F7" w:rsidP="0021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E6FB07D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DD29D26" w14:textId="25D0D4C0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4</w:t>
            </w:r>
            <w:r w:rsidR="00DA6A11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</w:tr>
      <w:tr w:rsidR="008109F7" w:rsidRPr="00BE5C8D" w14:paraId="6BF56DC4" w14:textId="77777777" w:rsidTr="00FB4B9A">
        <w:tc>
          <w:tcPr>
            <w:tcW w:w="1349" w:type="dxa"/>
            <w:shd w:val="clear" w:color="000000" w:fill="FFFFFF"/>
            <w:vAlign w:val="center"/>
          </w:tcPr>
          <w:p w14:paraId="20FD5F53" w14:textId="49EB04A2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333EA668" w14:textId="630B2262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582A08D" w14:textId="33CF82E3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7F56009C" w14:textId="360A9BF3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1625423" w14:textId="4A9C0C51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442991B" w14:textId="0985129D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9F88B36" w14:textId="2D3D4D39" w:rsidR="008109F7" w:rsidRPr="00BE5C8D" w:rsidRDefault="00EA1E04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F014765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F1CD10C" w14:textId="56A2ED96" w:rsidR="008109F7" w:rsidRPr="00BE5C8D" w:rsidRDefault="00EA1E04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F8C8DCE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E28E683" w14:textId="571E299E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21FFEC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607E64FF" w14:textId="2968C305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</w:tr>
      <w:tr w:rsidR="008109F7" w:rsidRPr="00BE5C8D" w14:paraId="26DB7A45" w14:textId="77777777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14:paraId="4180DDF5" w14:textId="7EC17AB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07CFCD4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A021ADE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4DCD91D6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62609AC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2F1DBA0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27759B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7B8B464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63ED390B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1EB2373C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35FDC347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63394366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09F7" w:rsidRPr="00BE5C8D" w14:paraId="4980E3D4" w14:textId="77777777" w:rsidTr="00FB4B9A">
        <w:tc>
          <w:tcPr>
            <w:tcW w:w="1349" w:type="dxa"/>
            <w:shd w:val="clear" w:color="000000" w:fill="FFFFFF"/>
            <w:vAlign w:val="center"/>
          </w:tcPr>
          <w:p w14:paraId="4CEE7737" w14:textId="0E8AB2A2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73606420" w14:textId="6773F361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53EE1616" w14:textId="595DCDFA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6FD22A92" w14:textId="0A8FC7A4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6CB82869" w14:textId="52D343FD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6FF32A45" w14:textId="028CCD4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มีนาคม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5EA98915" w14:textId="30913276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8FCD9C0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073A5C8A" w14:textId="1F371CFB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4FCE00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42BCB87" w14:textId="0BD65EB5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2F2BE976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2A83187" w14:textId="110E2FB2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</w:tr>
      <w:tr w:rsidR="008109F7" w:rsidRPr="00BE5C8D" w14:paraId="53158679" w14:textId="77777777" w:rsidTr="00FB4B9A">
        <w:tc>
          <w:tcPr>
            <w:tcW w:w="1349" w:type="dxa"/>
            <w:shd w:val="clear" w:color="000000" w:fill="FFFFFF"/>
            <w:vAlign w:val="center"/>
          </w:tcPr>
          <w:p w14:paraId="70B12969" w14:textId="79D65B44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1311" w:type="dxa"/>
            <w:shd w:val="clear" w:color="000000" w:fill="FFFFFF"/>
          </w:tcPr>
          <w:p w14:paraId="578E827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14:paraId="11305A5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070765A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41D440B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06C28B8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706FDA50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0E171D36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27C854B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B65ED5B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04F9AD8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28F421B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8BD593F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09F7" w:rsidRPr="00BE5C8D" w14:paraId="5C6DC20C" w14:textId="77777777" w:rsidTr="00FB4B9A">
        <w:tc>
          <w:tcPr>
            <w:tcW w:w="1349" w:type="dxa"/>
            <w:shd w:val="clear" w:color="000000" w:fill="FFFFFF"/>
            <w:vAlign w:val="center"/>
          </w:tcPr>
          <w:p w14:paraId="7BD4BFD2" w14:textId="15EDB9EB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2BCFE2C3" w14:textId="4A01C18D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613B15E6" w14:textId="332739C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32C40833" w14:textId="65480959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57B58BB" w14:textId="1C2843CF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0807CD5C" w14:textId="4A88DBB8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E5E0A94" w14:textId="0662FDEC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8C8A688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74A99648" w14:textId="7AD78CAC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8F7310F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E21CB51" w14:textId="425CB5B8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6181A51C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5A81656" w14:textId="0E1E9D36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</w:tr>
      <w:tr w:rsidR="008109F7" w:rsidRPr="00BE5C8D" w14:paraId="1F99B90D" w14:textId="77777777" w:rsidTr="00FB4B9A">
        <w:tc>
          <w:tcPr>
            <w:tcW w:w="1349" w:type="dxa"/>
            <w:shd w:val="clear" w:color="000000" w:fill="FFFFFF"/>
            <w:vAlign w:val="center"/>
          </w:tcPr>
          <w:p w14:paraId="79BA3A45" w14:textId="38E006B8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785A6931" w14:textId="44DCA34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3F826E05" w14:textId="6DADB27C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09C37AFB" w14:textId="7FE5D281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2B519566" w14:textId="4ADD6A00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73DD35F4" w14:textId="6AD0919B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086BD1EC" w14:textId="58860D5F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B60FD03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2D7315C" w14:textId="25D1F893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48D6505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4F695F69" w14:textId="6049E625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187E1CE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3926C67F" w14:textId="70D6DFF7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</w:tr>
      <w:tr w:rsidR="008109F7" w:rsidRPr="00BE5C8D" w14:paraId="54BB8B09" w14:textId="77777777" w:rsidTr="00D80265">
        <w:tc>
          <w:tcPr>
            <w:tcW w:w="2660" w:type="dxa"/>
            <w:gridSpan w:val="2"/>
            <w:shd w:val="clear" w:color="000000" w:fill="FFFFFF"/>
            <w:vAlign w:val="center"/>
          </w:tcPr>
          <w:p w14:paraId="675CE310" w14:textId="173EB855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2563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717FD79E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507FBD70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4F934109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5F32DDD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3D749C2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3D9850D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1762814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39056E16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05D02CF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2B41773F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98880A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09F7" w:rsidRPr="00BE5C8D" w14:paraId="1F1BD099" w14:textId="77777777" w:rsidTr="00D80265">
        <w:tc>
          <w:tcPr>
            <w:tcW w:w="1349" w:type="dxa"/>
            <w:shd w:val="clear" w:color="000000" w:fill="FFFFFF"/>
            <w:vAlign w:val="center"/>
          </w:tcPr>
          <w:p w14:paraId="39D1BD59" w14:textId="2AD8592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3E59DA72" w14:textId="5EE567A6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81E1C76" w14:textId="11E327A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56369490" w14:textId="5467D45D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06EE2CE9" w14:textId="6C47CE6D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7A3D9CE4" w14:textId="07025F2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28B8C426" w14:textId="30B6E926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349C03E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4F60ED94" w14:textId="51684426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487258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5FB86371" w14:textId="53086970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FCBE25B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BB7A403" w14:textId="1D09E9F0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</w:tr>
      <w:tr w:rsidR="008109F7" w:rsidRPr="00BE5C8D" w14:paraId="026E3102" w14:textId="77777777" w:rsidTr="006328F8">
        <w:tc>
          <w:tcPr>
            <w:tcW w:w="2660" w:type="dxa"/>
            <w:gridSpan w:val="2"/>
            <w:shd w:val="clear" w:color="000000" w:fill="FFFFFF"/>
            <w:vAlign w:val="center"/>
          </w:tcPr>
          <w:p w14:paraId="7FF27FBA" w14:textId="566C201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2563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151AF118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459FD633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1FE92A03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4EFD738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6C450177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2E5617C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7DA4C1D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CA6B7D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32E6D17A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5BFEF528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5F0FF67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09F7" w:rsidRPr="00BE5C8D" w14:paraId="7B1D011B" w14:textId="77777777" w:rsidTr="006328F8">
        <w:tc>
          <w:tcPr>
            <w:tcW w:w="1349" w:type="dxa"/>
            <w:shd w:val="clear" w:color="000000" w:fill="FFFFFF"/>
            <w:vAlign w:val="center"/>
          </w:tcPr>
          <w:p w14:paraId="585AD90A" w14:textId="2442D7D4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30454122" w14:textId="22DAE3D1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6BE0806D" w14:textId="12FF9CC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EABD5F4" w14:textId="15A88944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13BAAF6" w14:textId="7A30A9CC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291A777C" w14:textId="61B5B64C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77669AE6" w14:textId="7F770030" w:rsidR="008109F7" w:rsidRPr="00BE5C8D" w:rsidRDefault="00EA1E04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6515501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6936CD1F" w14:textId="617223D7" w:rsidR="008109F7" w:rsidRPr="00BE5C8D" w:rsidRDefault="00EA1E04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7667FC38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E43E802" w14:textId="0F56D468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5E284B59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4ADF7F21" w14:textId="7AFA5697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</w:tr>
      <w:tr w:rsidR="008109F7" w:rsidRPr="00BE5C8D" w14:paraId="192A635D" w14:textId="77777777" w:rsidTr="006328F8">
        <w:tc>
          <w:tcPr>
            <w:tcW w:w="1349" w:type="dxa"/>
            <w:shd w:val="clear" w:color="000000" w:fill="FFFFFF"/>
            <w:vAlign w:val="center"/>
          </w:tcPr>
          <w:p w14:paraId="22C06D22" w14:textId="0D0A2CC3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14:paraId="4B2782CC" w14:textId="48FEF473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5D1B6F5" w14:textId="35B9344D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1964AF98" w14:textId="0ADDFB49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6B124D9" w14:textId="48CC999F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2563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4DF6F61" w14:textId="361998DE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พฤศจิกายน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5AC087D8" w14:textId="365DB6BE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27285EBC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52C71009" w14:textId="45AA704F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9BF1CE2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73C3EE5A" w14:textId="34AD0074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E9BF43F" w14:textId="77777777" w:rsidR="008109F7" w:rsidRPr="00BE5C8D" w:rsidRDefault="008109F7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FF5F0F8" w14:textId="040A5D49" w:rsidR="008109F7" w:rsidRPr="00BE5C8D" w:rsidRDefault="00ED41AE" w:rsidP="0081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</w:tr>
      <w:tr w:rsidR="008109F7" w:rsidRPr="00BE5C8D" w14:paraId="694291FC" w14:textId="77777777" w:rsidTr="00424DFD">
        <w:tc>
          <w:tcPr>
            <w:tcW w:w="2660" w:type="dxa"/>
            <w:gridSpan w:val="2"/>
            <w:shd w:val="clear" w:color="000000" w:fill="FFFFFF"/>
            <w:vAlign w:val="center"/>
          </w:tcPr>
          <w:p w14:paraId="0C003AD8" w14:textId="184EE5FC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ครั้งที่ 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/</w:t>
            </w:r>
            <w:r w:rsidR="00ED41AE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2564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7FDE1FF8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077D7372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72C283C0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2B454474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14:paraId="1B5FD89B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47056A34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5C83A10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14:paraId="5D68443D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040EBC7E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14:paraId="4461E991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7B4A3790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109F7" w:rsidRPr="00BE5C8D" w14:paraId="16FA9603" w14:textId="77777777" w:rsidTr="00424DFD">
        <w:tc>
          <w:tcPr>
            <w:tcW w:w="1349" w:type="dxa"/>
            <w:shd w:val="clear" w:color="000000" w:fill="FFFFFF"/>
            <w:vAlign w:val="center"/>
          </w:tcPr>
          <w:p w14:paraId="39E7685C" w14:textId="7A3DC90A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ชุดที่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</w:p>
        </w:tc>
        <w:tc>
          <w:tcPr>
            <w:tcW w:w="1311" w:type="dxa"/>
            <w:shd w:val="clear" w:color="000000" w:fill="FFFFFF"/>
          </w:tcPr>
          <w:p w14:paraId="7D9B55E7" w14:textId="03F48364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ร้อยละ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4B3B7FDF" w14:textId="2BF869DE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ชำระดอกเบี้ยทุก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6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14:paraId="44A558B7" w14:textId="5858E9F3" w:rsidR="008109F7" w:rsidRPr="00BE5C8D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="008109F7" w:rsidRPr="00BE5C8D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64941FE" w14:textId="14517631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13757B21" w14:textId="6DA995B6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พฤษภาคม 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14:paraId="1D0149E7" w14:textId="28DB17E5" w:rsidR="008109F7" w:rsidRPr="00BE5C8D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57CDD23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14:paraId="323C66BA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523DAD55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14:paraId="232F85D3" w14:textId="736E2DCE" w:rsidR="008109F7" w:rsidRPr="00BE5C8D" w:rsidRDefault="00ED41AE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3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12DB15D" w14:textId="77777777" w:rsidR="008109F7" w:rsidRPr="00BE5C8D" w:rsidRDefault="008109F7" w:rsidP="00424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14:paraId="00FA2218" w14:textId="77777777" w:rsidR="008109F7" w:rsidRPr="00BE5C8D" w:rsidRDefault="008109F7" w:rsidP="0021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DA6A11" w:rsidRPr="00BE5C8D" w14:paraId="2C5D1DE9" w14:textId="77777777" w:rsidTr="00D80265">
        <w:tc>
          <w:tcPr>
            <w:tcW w:w="1349" w:type="dxa"/>
            <w:shd w:val="clear" w:color="000000" w:fill="FFFFFF"/>
            <w:vAlign w:val="center"/>
          </w:tcPr>
          <w:p w14:paraId="091E3854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14:paraId="6763B193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14:paraId="76A0440B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14:paraId="7D5F4C8F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14:paraId="4C08FFD0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14:paraId="104A9DC4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19931B75" w14:textId="2AC2FDC9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18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25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B911445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7C380D2" w14:textId="3A93EC6A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DA6A11"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3231C564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6E63A5" w14:textId="248CF154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18</w:t>
            </w:r>
            <w:r w:rsidR="008109F7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25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37F1945F" w14:textId="77777777" w:rsidR="00DA6A11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9D5DBC6" w14:textId="59AF3A89" w:rsidR="00DA6A11" w:rsidRPr="00BE5C8D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2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="00DA6A11"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000</w:t>
            </w:r>
          </w:p>
        </w:tc>
      </w:tr>
      <w:tr w:rsidR="00200FB4" w:rsidRPr="00BE5C8D" w14:paraId="13EC0ED5" w14:textId="77777777" w:rsidTr="00D80265">
        <w:tc>
          <w:tcPr>
            <w:tcW w:w="1349" w:type="dxa"/>
            <w:shd w:val="clear" w:color="000000" w:fill="FFFFFF"/>
            <w:vAlign w:val="center"/>
          </w:tcPr>
          <w:p w14:paraId="0B514B77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14:paraId="48C8C336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 xml:space="preserve">  หัก </w:t>
            </w:r>
            <w:r w:rsidRPr="00BE5C8D">
              <w:rPr>
                <w:rFonts w:ascii="Angsana New" w:hAnsi="Angsana New" w:hint="cs"/>
                <w:sz w:val="27"/>
                <w:szCs w:val="27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14:paraId="58F5C42F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74298C" w14:textId="60CEF7A0" w:rsidR="00200FB4" w:rsidRPr="00BE5C8D" w:rsidRDefault="008109F7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(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E6ABDF8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1006B255" w14:textId="6973DB7C" w:rsidR="00200FB4" w:rsidRPr="00BE5C8D" w:rsidRDefault="00DA6A11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(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.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6BF41542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DE06F87" w14:textId="078002BE" w:rsidR="00200FB4" w:rsidRPr="00BE5C8D" w:rsidRDefault="008109F7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(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9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00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76234CE8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34A4955" w14:textId="5CDDF93E" w:rsidR="00200FB4" w:rsidRPr="00BE5C8D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sz w:val="27"/>
                <w:szCs w:val="27"/>
              </w:rPr>
              <w:t>(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,</w:t>
            </w:r>
            <w:r w:rsidR="00ED41AE" w:rsidRPr="00BE5C8D">
              <w:rPr>
                <w:rFonts w:ascii="Angsana New" w:hAnsi="Angsana New" w:hint="cs"/>
                <w:sz w:val="27"/>
                <w:szCs w:val="27"/>
              </w:rPr>
              <w:t>75</w:t>
            </w:r>
            <w:r w:rsidR="00EA1E04" w:rsidRPr="00BE5C8D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BE5C8D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200FB4" w:rsidRPr="00BE5C8D" w14:paraId="0A74F569" w14:textId="77777777" w:rsidTr="00D80265">
        <w:tc>
          <w:tcPr>
            <w:tcW w:w="1349" w:type="dxa"/>
            <w:shd w:val="clear" w:color="000000" w:fill="FFFFFF"/>
            <w:vAlign w:val="center"/>
          </w:tcPr>
          <w:p w14:paraId="6201C9C2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14:paraId="79A60325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70D3A351" w14:textId="49018411" w:rsidR="00200FB4" w:rsidRPr="00BE5C8D" w:rsidRDefault="00ED41AE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8</w:t>
            </w:r>
            <w:r w:rsidR="008109F7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022D4474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DA7CA85" w14:textId="7788D189" w:rsidR="00200FB4" w:rsidRPr="00BE5C8D" w:rsidRDefault="00ED41AE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15</w:t>
            </w:r>
            <w:r w:rsidR="00DA6A11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.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14:paraId="49110285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2C9A8D9F" w14:textId="26E0EC72" w:rsidR="00200FB4" w:rsidRPr="00BE5C8D" w:rsidRDefault="00ED41AE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8</w:t>
            </w:r>
            <w:r w:rsidR="008109F7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75</w:t>
            </w:r>
            <w:r w:rsidR="00EA1E04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14:paraId="4037D66B" w14:textId="77777777" w:rsidR="00200FB4" w:rsidRPr="00BE5C8D" w:rsidRDefault="00200FB4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9298F8D" w14:textId="5BAA32B8" w:rsidR="00200FB4" w:rsidRPr="00BE5C8D" w:rsidRDefault="00ED41AE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15</w:t>
            </w:r>
            <w:r w:rsidR="00200FB4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,</w:t>
            </w:r>
            <w:r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25</w:t>
            </w:r>
            <w:r w:rsidR="00EA1E04" w:rsidRPr="00BE5C8D">
              <w:rPr>
                <w:rFonts w:ascii="Angsana New" w:hAnsi="Angsana New" w:hint="cs"/>
                <w:b/>
                <w:bCs/>
                <w:sz w:val="27"/>
                <w:szCs w:val="27"/>
              </w:rPr>
              <w:t>0</w:t>
            </w:r>
          </w:p>
        </w:tc>
      </w:tr>
    </w:tbl>
    <w:p w14:paraId="43F760CF" w14:textId="4D840A0D" w:rsidR="00C20D30" w:rsidRPr="00C20D30" w:rsidRDefault="00C20D30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C20D30" w:rsidRPr="00C20D30" w:rsidSect="004B65D8">
          <w:footerReference w:type="first" r:id="rId18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14:paraId="32863C34" w14:textId="170D7213" w:rsidR="00BE5C8D" w:rsidRDefault="00BE5C8D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</w:rPr>
        <w:lastRenderedPageBreak/>
        <w:t>*</w:t>
      </w:r>
      <w:r w:rsidRPr="005D612B">
        <w:rPr>
          <w:rFonts w:asciiTheme="majorBidi" w:hAnsiTheme="majorBidi" w:cstheme="majorBidi"/>
          <w:sz w:val="28"/>
          <w:szCs w:val="28"/>
        </w:rPr>
        <w:tab/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ในการประชุมสามัญผู้ถือหุ้นประจำปีของบริษัทเมื่อวันที่ </w:t>
      </w:r>
      <w:r w:rsidRPr="00ED41AE">
        <w:rPr>
          <w:rFonts w:asciiTheme="majorBidi" w:hAnsiTheme="majorBidi" w:cstheme="majorBidi"/>
          <w:sz w:val="28"/>
          <w:szCs w:val="28"/>
        </w:rPr>
        <w:t>26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ED41AE">
        <w:rPr>
          <w:rFonts w:asciiTheme="majorBidi" w:hAnsiTheme="majorBidi" w:cstheme="majorBidi"/>
          <w:sz w:val="28"/>
          <w:szCs w:val="28"/>
        </w:rPr>
        <w:t>2563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ผู้ถือหุ้นมีมติอนุมัติการออกตราสารหนี้ทางการเงินเพิ่มเติมในวงเงินไม่เกิน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ED41AE">
        <w:rPr>
          <w:rFonts w:asciiTheme="majorBidi" w:hAnsiTheme="majorBidi" w:cstheme="majorBidi"/>
          <w:sz w:val="28"/>
          <w:szCs w:val="28"/>
        </w:rPr>
        <w:t>1</w:t>
      </w:r>
      <w:r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Pr="00EA1E04">
        <w:rPr>
          <w:rFonts w:asciiTheme="majorBidi" w:hAnsiTheme="majorBidi" w:cstheme="majorBidi"/>
          <w:sz w:val="28"/>
          <w:szCs w:val="28"/>
        </w:rPr>
        <w:t>000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โดยให้บริษัทออกและเสนอขายตราสารหนี้ทางการเงินในรูปแบบต่าง ๆ กันได้ครั้งเดียวเต็มจำนวนวงเงิน และ/หรือเป็นคราว ๆ รวมทั้งการออกและเสนอขายในลักษณะโครงการ โดยขึ้นอยู่กับ ดุลยพินิจ ความเหมาะสม และความจำเป็นในการใช้เงินของบริษัท</w:t>
      </w:r>
    </w:p>
    <w:p w14:paraId="79DDFF84" w14:textId="54A06922" w:rsidR="00BE5C8D" w:rsidRPr="00BE5C8D" w:rsidRDefault="00BE5C8D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EE12B2" w14:textId="29F21DE9" w:rsidR="00BE5C8D" w:rsidRDefault="00BE5C8D" w:rsidP="00BE5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CD13FB7" w14:textId="77777777" w:rsidR="00BE5C8D" w:rsidRPr="00BE5C8D" w:rsidRDefault="00BE5C8D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20024" w14:textId="0CECA060" w:rsidR="00334AE9" w:rsidRPr="005D612B" w:rsidRDefault="00334AE9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รายการเคลื่อนไหวในระหว่างปีสิ้นสุดวันที่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ของหุ้นกู้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91C254B" w14:textId="77777777" w:rsidR="00BB6725" w:rsidRPr="00BE5C8D" w:rsidRDefault="00BB672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4" w:type="dxa"/>
        <w:tblInd w:w="558" w:type="dxa"/>
        <w:tblLook w:val="01E0" w:firstRow="1" w:lastRow="1" w:firstColumn="1" w:lastColumn="1" w:noHBand="0" w:noVBand="0"/>
      </w:tblPr>
      <w:tblGrid>
        <w:gridCol w:w="2880"/>
        <w:gridCol w:w="1440"/>
        <w:gridCol w:w="250"/>
        <w:gridCol w:w="1415"/>
        <w:gridCol w:w="271"/>
        <w:gridCol w:w="1398"/>
        <w:gridCol w:w="269"/>
        <w:gridCol w:w="1351"/>
      </w:tblGrid>
      <w:tr w:rsidR="00D76F8B" w:rsidRPr="005D612B" w14:paraId="00D36691" w14:textId="77777777" w:rsidTr="002D4C1A">
        <w:tc>
          <w:tcPr>
            <w:tcW w:w="2880" w:type="dxa"/>
          </w:tcPr>
          <w:p w14:paraId="57CF7B45" w14:textId="77777777" w:rsidR="00D76F8B" w:rsidRPr="005D612B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105" w:type="dxa"/>
            <w:gridSpan w:val="3"/>
          </w:tcPr>
          <w:p w14:paraId="4DB8FBC7" w14:textId="77777777" w:rsidR="00D76F8B" w:rsidRPr="005D612B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C9FE8D8" w14:textId="77777777" w:rsidR="00D76F8B" w:rsidRPr="005D612B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018" w:type="dxa"/>
            <w:gridSpan w:val="3"/>
          </w:tcPr>
          <w:p w14:paraId="2DB4815C" w14:textId="77777777" w:rsidR="00D76F8B" w:rsidRPr="005D612B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6A11" w:rsidRPr="005D612B" w14:paraId="4D949E08" w14:textId="77777777" w:rsidTr="002D4C1A">
        <w:tc>
          <w:tcPr>
            <w:tcW w:w="2880" w:type="dxa"/>
          </w:tcPr>
          <w:p w14:paraId="4912685F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AD7FB" w14:textId="6C9C71E3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0" w:type="dxa"/>
          </w:tcPr>
          <w:p w14:paraId="067CAAD4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7B2370B" w14:textId="0AB00353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1" w:type="dxa"/>
          </w:tcPr>
          <w:p w14:paraId="0AF68B66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2F4E78D6" w14:textId="406F34D8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707E66BB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C380E97" w14:textId="2CA6BE97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63DFE" w:rsidRPr="005D612B" w14:paraId="50E4E32B" w14:textId="77777777" w:rsidTr="002D4C1A">
        <w:tc>
          <w:tcPr>
            <w:tcW w:w="2880" w:type="dxa"/>
          </w:tcPr>
          <w:p w14:paraId="597F7751" w14:textId="77777777" w:rsidR="00D63DFE" w:rsidRPr="005D612B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4" w:type="dxa"/>
            <w:gridSpan w:val="7"/>
          </w:tcPr>
          <w:p w14:paraId="0A11332C" w14:textId="77777777" w:rsidR="00D63DFE" w:rsidRPr="005D612B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6A11" w:rsidRPr="005D612B" w14:paraId="70D8464F" w14:textId="77777777" w:rsidTr="002D4C1A">
        <w:trPr>
          <w:trHeight w:val="119"/>
        </w:trPr>
        <w:tc>
          <w:tcPr>
            <w:tcW w:w="2880" w:type="dxa"/>
          </w:tcPr>
          <w:p w14:paraId="77EBCDB2" w14:textId="45F5B30D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14:paraId="2C3F2724" w14:textId="18206F12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148E9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0" w:type="dxa"/>
          </w:tcPr>
          <w:p w14:paraId="0DCD6520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BAD3653" w14:textId="2352C120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1" w:type="dxa"/>
          </w:tcPr>
          <w:p w14:paraId="5F09BC6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138CD837" w14:textId="63D441B6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148E9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14:paraId="1D4F7CF1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D78DD8E" w14:textId="40D99D90" w:rsidR="00DA6A11" w:rsidRPr="005D612B" w:rsidRDefault="00ED41AE" w:rsidP="0021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DA6A11" w:rsidRPr="005D612B" w14:paraId="5ADC5083" w14:textId="77777777" w:rsidTr="002D4C1A">
        <w:tc>
          <w:tcPr>
            <w:tcW w:w="2880" w:type="dxa"/>
          </w:tcPr>
          <w:p w14:paraId="340E279B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440" w:type="dxa"/>
          </w:tcPr>
          <w:p w14:paraId="1E123629" w14:textId="0DFD77E8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8E9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0" w:type="dxa"/>
          </w:tcPr>
          <w:p w14:paraId="3BB475FF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51F8CD5" w14:textId="46B4271C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1" w:type="dxa"/>
          </w:tcPr>
          <w:p w14:paraId="766A8F02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70FD3270" w14:textId="6CD88F2E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8E9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14:paraId="3C84F67D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3F0E05E" w14:textId="17E4E181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6A1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DA6A11" w:rsidRPr="005D612B" w14:paraId="61378C72" w14:textId="77777777" w:rsidTr="002D4C1A">
        <w:tc>
          <w:tcPr>
            <w:tcW w:w="2880" w:type="dxa"/>
          </w:tcPr>
          <w:p w14:paraId="51098DAD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8D08C0" w14:textId="31D1F87F" w:rsidR="00DA6A11" w:rsidRPr="005D612B" w:rsidRDefault="009148E9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1B95A4F7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6E64AE8" w14:textId="5B461BCF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BD48271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029D12EE" w14:textId="1179801F" w:rsidR="00DA6A11" w:rsidRPr="005D612B" w:rsidRDefault="009148E9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EEBDAD3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936AA7F" w14:textId="75F1DAA0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6A11" w:rsidRPr="005D612B" w14:paraId="654B088A" w14:textId="77777777" w:rsidTr="002D4C1A">
        <w:tc>
          <w:tcPr>
            <w:tcW w:w="2880" w:type="dxa"/>
          </w:tcPr>
          <w:p w14:paraId="2B13E81A" w14:textId="6CFCC7D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BBFC7F" w14:textId="0A4687D7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9148E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0" w:type="dxa"/>
          </w:tcPr>
          <w:p w14:paraId="07D25FD1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CB299F0" w14:textId="77F666B8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DA6A1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1" w:type="dxa"/>
            <w:tcBorders>
              <w:bottom w:val="nil"/>
            </w:tcBorders>
          </w:tcPr>
          <w:p w14:paraId="5AC84AD4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0EB7B29" w14:textId="002DF1A5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9148E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69" w:type="dxa"/>
            <w:tcBorders>
              <w:bottom w:val="nil"/>
            </w:tcBorders>
          </w:tcPr>
          <w:p w14:paraId="74E0AD0E" w14:textId="77777777" w:rsidR="00DA6A11" w:rsidRPr="005D612B" w:rsidRDefault="00DA6A11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A5BF821" w14:textId="3CCAED29" w:rsidR="00DA6A11" w:rsidRPr="005D612B" w:rsidRDefault="00ED41AE" w:rsidP="00DA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A6A1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05D074D2" w14:textId="77777777" w:rsidR="00AC542B" w:rsidRPr="00BE5C8D" w:rsidRDefault="00AC542B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2E3CB10" w14:textId="27D7331C" w:rsidR="0009216A" w:rsidRPr="005D612B" w:rsidRDefault="00C8471E" w:rsidP="00AC542B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09216A" w:rsidRPr="005D612B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หมุนเวียนอื่น</w:t>
      </w:r>
      <w:r w:rsidR="008F39A2"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</w:p>
    <w:p w14:paraId="37F1EA20" w14:textId="77777777" w:rsidR="00306AB5" w:rsidRPr="00BE5C8D" w:rsidRDefault="00306AB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38"/>
        <w:gridCol w:w="1112"/>
        <w:gridCol w:w="284"/>
        <w:gridCol w:w="1156"/>
        <w:gridCol w:w="238"/>
        <w:gridCol w:w="1112"/>
      </w:tblGrid>
      <w:tr w:rsidR="00306AB5" w:rsidRPr="005D612B" w14:paraId="51580387" w14:textId="77777777" w:rsidTr="00295C12">
        <w:tc>
          <w:tcPr>
            <w:tcW w:w="3960" w:type="dxa"/>
          </w:tcPr>
          <w:p w14:paraId="56AF98C7" w14:textId="77777777" w:rsidR="00306AB5" w:rsidRPr="005D612B" w:rsidRDefault="00306AB5" w:rsidP="008B712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2984EB40" w14:textId="77777777" w:rsidR="00306AB5" w:rsidRPr="005D612B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B41D1BC" w14:textId="77777777" w:rsidR="00306AB5" w:rsidRPr="005D612B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14:paraId="5718112E" w14:textId="77777777" w:rsidR="00306AB5" w:rsidRPr="005D612B" w:rsidRDefault="00306AB5" w:rsidP="008B7121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A6F" w:rsidRPr="005D612B" w14:paraId="21178007" w14:textId="77777777" w:rsidTr="00295C12">
        <w:tc>
          <w:tcPr>
            <w:tcW w:w="3960" w:type="dxa"/>
          </w:tcPr>
          <w:p w14:paraId="388C2883" w14:textId="77777777" w:rsidR="00580A6F" w:rsidRPr="005D612B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3FAF497" w14:textId="1B7F83F7" w:rsidR="00580A6F" w:rsidRPr="005D612B" w:rsidRDefault="00ED41AE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7D863E3C" w14:textId="77777777" w:rsidR="00580A6F" w:rsidRPr="005D612B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220E8DE4" w14:textId="556AF5B1" w:rsidR="00580A6F" w:rsidRPr="005D612B" w:rsidRDefault="00ED41AE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236634AE" w14:textId="77777777" w:rsidR="00580A6F" w:rsidRPr="005D612B" w:rsidRDefault="00580A6F" w:rsidP="00580A6F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22FFAA50" w14:textId="2538FFB5" w:rsidR="00580A6F" w:rsidRPr="005D612B" w:rsidRDefault="00ED41AE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45359442" w14:textId="77777777" w:rsidR="00580A6F" w:rsidRPr="005D612B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3856F9C" w14:textId="72D3D0BB" w:rsidR="00580A6F" w:rsidRPr="005D612B" w:rsidRDefault="00ED41AE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80A6F" w:rsidRPr="005D612B" w14:paraId="5781F2A9" w14:textId="77777777" w:rsidTr="00295C12">
        <w:tc>
          <w:tcPr>
            <w:tcW w:w="3960" w:type="dxa"/>
          </w:tcPr>
          <w:p w14:paraId="1D97438B" w14:textId="77777777" w:rsidR="00580A6F" w:rsidRPr="005D612B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14:paraId="4F06EB69" w14:textId="77777777" w:rsidR="00580A6F" w:rsidRPr="005D612B" w:rsidRDefault="00580A6F" w:rsidP="00580A6F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1AC9" w:rsidRPr="005D612B" w14:paraId="48AF6366" w14:textId="77777777" w:rsidTr="00295C12">
        <w:tc>
          <w:tcPr>
            <w:tcW w:w="3960" w:type="dxa"/>
          </w:tcPr>
          <w:p w14:paraId="652A9CE5" w14:textId="6614107B" w:rsidR="009C1AC9" w:rsidRPr="005D612B" w:rsidRDefault="009C1AC9" w:rsidP="009C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อสังหาริมทรัพย์พัฒนาเพื่อขายค้างจ่าย</w:t>
            </w:r>
          </w:p>
        </w:tc>
        <w:tc>
          <w:tcPr>
            <w:tcW w:w="1107" w:type="dxa"/>
            <w:shd w:val="clear" w:color="auto" w:fill="auto"/>
          </w:tcPr>
          <w:p w14:paraId="2ED1E724" w14:textId="60E8EED0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44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238" w:type="dxa"/>
            <w:shd w:val="clear" w:color="auto" w:fill="auto"/>
          </w:tcPr>
          <w:p w14:paraId="459D23C6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87238A6" w14:textId="59F39DCA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1AC9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14:paraId="10F40A5B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3DF48F" w14:textId="23976C45" w:rsidR="009C1AC9" w:rsidRPr="005D612B" w:rsidRDefault="009C1AC9" w:rsidP="009C1AC9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DC184C" w14:textId="77777777" w:rsidR="009C1AC9" w:rsidRPr="005D612B" w:rsidRDefault="009C1AC9" w:rsidP="009C1A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29CE950" w14:textId="27B1EDFC" w:rsidR="009C1AC9" w:rsidRPr="005D612B" w:rsidRDefault="009C1AC9" w:rsidP="009C1AC9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1AC9" w:rsidRPr="005D612B" w14:paraId="3EC9CD03" w14:textId="77777777" w:rsidTr="00295C12">
        <w:tc>
          <w:tcPr>
            <w:tcW w:w="3960" w:type="dxa"/>
          </w:tcPr>
          <w:p w14:paraId="0B8528E2" w14:textId="77777777" w:rsidR="009C1AC9" w:rsidRPr="005D612B" w:rsidRDefault="009C1AC9" w:rsidP="009C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14:paraId="0E7E1E00" w14:textId="02295A9C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344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38" w:type="dxa"/>
            <w:shd w:val="clear" w:color="auto" w:fill="auto"/>
          </w:tcPr>
          <w:p w14:paraId="1751ACCF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35F4DA1" w14:textId="71F25F3B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1AC9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6A31D774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235F4D" w14:textId="30230295" w:rsidR="009C1AC9" w:rsidRPr="005D612B" w:rsidRDefault="009C1AC9" w:rsidP="009C1AC9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0BBE81" w14:textId="77777777" w:rsidR="009C1AC9" w:rsidRPr="005D612B" w:rsidRDefault="009C1AC9" w:rsidP="009C1A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229810D0" w14:textId="56EF22DD" w:rsidR="009C1AC9" w:rsidRPr="005D612B" w:rsidRDefault="009C1AC9" w:rsidP="009C1AC9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C1AC9" w:rsidRPr="005D612B" w14:paraId="24E43ABA" w14:textId="77777777" w:rsidTr="005B2393">
        <w:tc>
          <w:tcPr>
            <w:tcW w:w="3960" w:type="dxa"/>
          </w:tcPr>
          <w:p w14:paraId="5ECAB093" w14:textId="77777777" w:rsidR="009C1AC9" w:rsidRPr="005D612B" w:rsidRDefault="009C1AC9" w:rsidP="009C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63088326"/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  <w:bookmarkEnd w:id="12"/>
          </w:p>
        </w:tc>
        <w:tc>
          <w:tcPr>
            <w:tcW w:w="1107" w:type="dxa"/>
            <w:shd w:val="clear" w:color="auto" w:fill="auto"/>
          </w:tcPr>
          <w:p w14:paraId="20E4D1FE" w14:textId="28397900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238" w:type="dxa"/>
            <w:shd w:val="clear" w:color="auto" w:fill="auto"/>
          </w:tcPr>
          <w:p w14:paraId="0558C7E8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9F9BF76" w14:textId="1D1092FE" w:rsidR="009C1AC9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284" w:type="dxa"/>
            <w:shd w:val="clear" w:color="auto" w:fill="auto"/>
          </w:tcPr>
          <w:p w14:paraId="3D32E3D7" w14:textId="77777777" w:rsidR="009C1AC9" w:rsidRPr="005D612B" w:rsidRDefault="009C1AC9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5B7E01" w14:textId="4E0BE6E5" w:rsidR="009C1AC9" w:rsidRPr="005D612B" w:rsidRDefault="009C1AC9" w:rsidP="009C1AC9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4FDD078" w14:textId="77777777" w:rsidR="009C1AC9" w:rsidRPr="005D612B" w:rsidRDefault="009C1AC9" w:rsidP="009C1AC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83358D8" w14:textId="7AF755B5" w:rsidR="009C1AC9" w:rsidRPr="005D612B" w:rsidRDefault="009C1AC9" w:rsidP="009C1AC9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25DA" w:rsidRPr="005D612B" w14:paraId="0C35D956" w14:textId="77777777" w:rsidTr="00295C12">
        <w:tc>
          <w:tcPr>
            <w:tcW w:w="3960" w:type="dxa"/>
          </w:tcPr>
          <w:p w14:paraId="62ADA665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14:paraId="3AD54CB4" w14:textId="7767DBE1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238" w:type="dxa"/>
            <w:shd w:val="clear" w:color="auto" w:fill="auto"/>
          </w:tcPr>
          <w:p w14:paraId="23EC7154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0C4787C" w14:textId="04612D82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284" w:type="dxa"/>
            <w:shd w:val="clear" w:color="auto" w:fill="auto"/>
          </w:tcPr>
          <w:p w14:paraId="4C4F0623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AB456F" w14:textId="15F85640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38" w:type="dxa"/>
            <w:shd w:val="clear" w:color="auto" w:fill="auto"/>
          </w:tcPr>
          <w:p w14:paraId="5B936932" w14:textId="77777777" w:rsidR="00FE25DA" w:rsidRPr="005D612B" w:rsidRDefault="00FE25DA" w:rsidP="00FE25D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41379402" w14:textId="7C340249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E34471" w:rsidRPr="005D612B" w14:paraId="7F47B267" w14:textId="77777777" w:rsidTr="00295C12">
        <w:tc>
          <w:tcPr>
            <w:tcW w:w="3960" w:type="dxa"/>
          </w:tcPr>
          <w:p w14:paraId="6D07CC4A" w14:textId="72EB0773" w:rsidR="00E34471" w:rsidRPr="005D612B" w:rsidRDefault="00E34471" w:rsidP="00E3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107" w:type="dxa"/>
            <w:shd w:val="clear" w:color="auto" w:fill="auto"/>
          </w:tcPr>
          <w:p w14:paraId="5F3517F6" w14:textId="456F133B" w:rsidR="00E34471" w:rsidRDefault="00ED41AE" w:rsidP="00E3447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12E5138F" w14:textId="77777777" w:rsidR="00E34471" w:rsidRPr="005D612B" w:rsidRDefault="00E34471" w:rsidP="00E3447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792C0A98" w14:textId="5AE07998" w:rsidR="00E34471" w:rsidRPr="005D612B" w:rsidRDefault="00ED41AE" w:rsidP="00E3447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99F6B85" w14:textId="77777777" w:rsidR="00E34471" w:rsidRPr="005D612B" w:rsidRDefault="00E34471" w:rsidP="00E34471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ECA25C" w14:textId="3644FC45" w:rsidR="00E34471" w:rsidRDefault="00E34471" w:rsidP="00E34471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1D837C" w14:textId="77777777" w:rsidR="00E34471" w:rsidRPr="005D612B" w:rsidRDefault="00E34471" w:rsidP="00E34471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6F49DA46" w14:textId="0F8EC321" w:rsidR="00E34471" w:rsidRPr="005D612B" w:rsidRDefault="00E34471" w:rsidP="00E34471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25DA" w:rsidRPr="005D612B" w14:paraId="394C2FD6" w14:textId="77777777" w:rsidTr="00295C12">
        <w:tc>
          <w:tcPr>
            <w:tcW w:w="3960" w:type="dxa"/>
          </w:tcPr>
          <w:p w14:paraId="08DF6C19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7" w:type="dxa"/>
            <w:shd w:val="clear" w:color="auto" w:fill="auto"/>
          </w:tcPr>
          <w:p w14:paraId="7E42A2DE" w14:textId="7E1AD718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238" w:type="dxa"/>
            <w:shd w:val="clear" w:color="auto" w:fill="auto"/>
          </w:tcPr>
          <w:p w14:paraId="5D6F09CB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7D7A75D" w14:textId="38F586AF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284" w:type="dxa"/>
            <w:shd w:val="clear" w:color="auto" w:fill="auto"/>
          </w:tcPr>
          <w:p w14:paraId="773C3C80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E9F0A9" w14:textId="22B50092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238" w:type="dxa"/>
            <w:shd w:val="clear" w:color="auto" w:fill="auto"/>
          </w:tcPr>
          <w:p w14:paraId="15C26E78" w14:textId="77777777" w:rsidR="00FE25DA" w:rsidRPr="005D612B" w:rsidRDefault="00FE25DA" w:rsidP="00FE25D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F14BAB9" w14:textId="77657CDB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</w:p>
        </w:tc>
      </w:tr>
      <w:tr w:rsidR="00FE25DA" w:rsidRPr="005D612B" w14:paraId="16728FFF" w14:textId="77777777" w:rsidTr="00295C12">
        <w:tc>
          <w:tcPr>
            <w:tcW w:w="3960" w:type="dxa"/>
          </w:tcPr>
          <w:p w14:paraId="3AD3FC69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07" w:type="dxa"/>
            <w:shd w:val="clear" w:color="auto" w:fill="auto"/>
          </w:tcPr>
          <w:p w14:paraId="71870F8C" w14:textId="1D7D17F9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656C7208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0C5F86A2" w14:textId="6619B25D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284" w:type="dxa"/>
            <w:shd w:val="clear" w:color="auto" w:fill="auto"/>
          </w:tcPr>
          <w:p w14:paraId="47BCB3A4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D447CA9" w14:textId="67F2B694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376F3051" w14:textId="77777777" w:rsidR="00FE25DA" w:rsidRPr="005D612B" w:rsidRDefault="00FE25DA" w:rsidP="00FE25D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F9D73DC" w14:textId="421B79E0" w:rsidR="00FE25DA" w:rsidRPr="005D612B" w:rsidRDefault="00ED41AE" w:rsidP="009C1AC9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FE25DA" w:rsidRPr="005D612B" w14:paraId="2159832D" w14:textId="77777777" w:rsidTr="00295C12">
        <w:tc>
          <w:tcPr>
            <w:tcW w:w="3960" w:type="dxa"/>
          </w:tcPr>
          <w:p w14:paraId="440AF1A5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E50FC5" w14:textId="3431163E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589AE7AF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49B70CCD" w14:textId="4B091820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0E72E15A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83BFB1B" w14:textId="6C6C2C93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601D2A9A" w14:textId="77777777" w:rsidR="00FE25DA" w:rsidRPr="005D612B" w:rsidRDefault="00FE25DA" w:rsidP="00FE25D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9F83015" w14:textId="1760D610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FE25DA" w:rsidRPr="005D612B" w14:paraId="56924F94" w14:textId="77777777" w:rsidTr="00295C12">
        <w:tc>
          <w:tcPr>
            <w:tcW w:w="3960" w:type="dxa"/>
          </w:tcPr>
          <w:p w14:paraId="020A1E42" w14:textId="77777777" w:rsidR="00FE25DA" w:rsidRPr="005D612B" w:rsidRDefault="00FE25DA" w:rsidP="00FE25DA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77356" w14:textId="39370F50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E344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</w:t>
            </w:r>
          </w:p>
        </w:tc>
        <w:tc>
          <w:tcPr>
            <w:tcW w:w="238" w:type="dxa"/>
            <w:shd w:val="clear" w:color="auto" w:fill="auto"/>
          </w:tcPr>
          <w:p w14:paraId="3F508E46" w14:textId="77777777" w:rsidR="00FE25DA" w:rsidRPr="005D612B" w:rsidRDefault="00FE25DA" w:rsidP="00FE25DA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EF0B8" w14:textId="63B60985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FE25DA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14:paraId="0B157BCB" w14:textId="77777777" w:rsidR="00FE25DA" w:rsidRPr="005D612B" w:rsidRDefault="00FE25DA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AD005" w14:textId="7CED1948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</w:p>
        </w:tc>
        <w:tc>
          <w:tcPr>
            <w:tcW w:w="238" w:type="dxa"/>
            <w:shd w:val="clear" w:color="auto" w:fill="auto"/>
          </w:tcPr>
          <w:p w14:paraId="354B2F47" w14:textId="77777777" w:rsidR="00FE25DA" w:rsidRPr="005D612B" w:rsidRDefault="00FE25DA" w:rsidP="00FE25D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17A02" w14:textId="6660D36D" w:rsidR="00FE25DA" w:rsidRPr="005D612B" w:rsidRDefault="00ED41AE" w:rsidP="00FE25DA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</w:p>
        </w:tc>
      </w:tr>
    </w:tbl>
    <w:p w14:paraId="4B81AF41" w14:textId="76B30AF9" w:rsidR="00AC542B" w:rsidRDefault="00AC542B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DB8FBF3" w14:textId="4CA67F1B" w:rsidR="00BE5C8D" w:rsidRDefault="00BE5C8D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A930188" w14:textId="7D68C7DF" w:rsidR="009C6D52" w:rsidRPr="005D612B" w:rsidRDefault="00306AB5" w:rsidP="000A4DF5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4AE7F86" w14:textId="77777777" w:rsidR="009C6D52" w:rsidRPr="00BE5C8D" w:rsidRDefault="009C6D52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28"/>
          <w:szCs w:val="28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A85F43" w:rsidRPr="005D612B" w14:paraId="60CCEC34" w14:textId="77777777" w:rsidTr="00A85F4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14:paraId="055EE53D" w14:textId="77777777" w:rsidR="00A85F43" w:rsidRPr="005D612B" w:rsidRDefault="00A85F43" w:rsidP="0074442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248D196C" w14:textId="77777777" w:rsidR="00A85F43" w:rsidRPr="005D612B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14:paraId="541509EB" w14:textId="77777777" w:rsidR="00A85F43" w:rsidRPr="005D612B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14:paraId="462A535D" w14:textId="77777777" w:rsidR="00A85F43" w:rsidRPr="005D612B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2F" w:rsidRPr="005D612B" w14:paraId="3DD96CD8" w14:textId="77777777" w:rsidTr="00A85F43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14:paraId="308E636E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618932F3" w14:textId="7AD9687C" w:rsidR="0016322F" w:rsidRPr="005D612B" w:rsidRDefault="00ED41AE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  <w:vAlign w:val="center"/>
          </w:tcPr>
          <w:p w14:paraId="677472C3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14:paraId="79637E8D" w14:textId="3253A701" w:rsidR="0016322F" w:rsidRPr="005D612B" w:rsidRDefault="00ED41AE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</w:tcPr>
          <w:p w14:paraId="78FACDA6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14:paraId="48B03ED5" w14:textId="38E4084D" w:rsidR="0016322F" w:rsidRPr="005D612B" w:rsidRDefault="00ED41AE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  <w:vAlign w:val="center"/>
          </w:tcPr>
          <w:p w14:paraId="2C675004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14:paraId="12756CBE" w14:textId="0E8C9DA9" w:rsidR="0016322F" w:rsidRPr="005D612B" w:rsidRDefault="00ED41AE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6322F" w:rsidRPr="005D612B" w14:paraId="45DA71DC" w14:textId="77777777" w:rsidTr="0074442F">
        <w:trPr>
          <w:trHeight w:val="420"/>
          <w:tblHeader/>
        </w:trPr>
        <w:tc>
          <w:tcPr>
            <w:tcW w:w="2213" w:type="pct"/>
          </w:tcPr>
          <w:p w14:paraId="593180AB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14:paraId="5B221708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16322F" w:rsidRPr="005D612B" w14:paraId="2BBD18FD" w14:textId="77777777" w:rsidTr="00A85F43">
        <w:trPr>
          <w:trHeight w:val="420"/>
        </w:trPr>
        <w:tc>
          <w:tcPr>
            <w:tcW w:w="2213" w:type="pct"/>
          </w:tcPr>
          <w:p w14:paraId="684EEA99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368ADC14" w14:textId="77777777" w:rsidR="0016322F" w:rsidRPr="005D612B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829C5B5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5926D72" w14:textId="77777777" w:rsidR="0016322F" w:rsidRPr="005D612B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1D7D8D33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749EAEBF" w14:textId="77777777" w:rsidR="0016322F" w:rsidRPr="005D612B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06A2D1B2" w14:textId="77777777" w:rsidR="0016322F" w:rsidRPr="005D612B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2F535A54" w14:textId="77777777" w:rsidR="0016322F" w:rsidRPr="005D612B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E25DA" w:rsidRPr="005D612B" w14:paraId="61F5FA6B" w14:textId="77777777" w:rsidTr="00A85F4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14:paraId="10747EE6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5D61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603500FD" w14:textId="7D2CC46E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6C73D607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14:paraId="32E6CEDE" w14:textId="63FD0498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5B9AEC18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14:paraId="61603F91" w14:textId="149DF6F1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44737844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14:paraId="1CD99356" w14:textId="1FA1A7B4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B2440" w:rsidRPr="005D612B" w14:paraId="7F47BC7D" w14:textId="77777777" w:rsidTr="00A85F43">
        <w:trPr>
          <w:trHeight w:val="420"/>
        </w:trPr>
        <w:tc>
          <w:tcPr>
            <w:tcW w:w="2213" w:type="pct"/>
          </w:tcPr>
          <w:p w14:paraId="3494D335" w14:textId="77777777" w:rsidR="00AB2440" w:rsidRPr="005D612B" w:rsidRDefault="00AB2440" w:rsidP="00A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C776727" w14:textId="35BF614E" w:rsidR="00AB2440" w:rsidRPr="005D612B" w:rsidRDefault="00ED41AE" w:rsidP="00AB244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1BBD2746" w14:textId="77777777" w:rsidR="00AB2440" w:rsidRPr="005D612B" w:rsidRDefault="00AB2440" w:rsidP="00A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29875AE" w14:textId="74F907DD" w:rsidR="00AB2440" w:rsidRPr="005D612B" w:rsidRDefault="00ED41AE" w:rsidP="00AB2440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6DE77876" w14:textId="77777777" w:rsidR="00AB2440" w:rsidRPr="005D612B" w:rsidRDefault="00AB2440" w:rsidP="00A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14:paraId="6405486B" w14:textId="78C38D40" w:rsidR="00AB2440" w:rsidRPr="005D612B" w:rsidRDefault="00AB2440" w:rsidP="00AB2440">
            <w:pPr>
              <w:pStyle w:val="a"/>
              <w:tabs>
                <w:tab w:val="clear" w:pos="1080"/>
                <w:tab w:val="decimal" w:pos="640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14:paraId="39B80CF5" w14:textId="77777777" w:rsidR="00AB2440" w:rsidRPr="005D612B" w:rsidRDefault="00AB2440" w:rsidP="00A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64D5F5E8" w14:textId="628C6454" w:rsidR="00AB2440" w:rsidRPr="005D612B" w:rsidRDefault="00AB2440" w:rsidP="00AB2440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E25DA" w:rsidRPr="005D612B" w14:paraId="762D51E9" w14:textId="77777777" w:rsidTr="00A74ECA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14:paraId="7E17073C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D8481" w14:textId="12575E05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396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14:paraId="6E511E81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C2C4E" w14:textId="22E6965E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368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30C867A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28FBD81" w14:textId="7AA09AA9" w:rsidR="00FE25DA" w:rsidRPr="005D612B" w:rsidRDefault="00ED41AE" w:rsidP="00FE25DA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4F65C6C5" w14:textId="77777777" w:rsidR="00FE25DA" w:rsidRPr="005D612B" w:rsidRDefault="00FE25DA" w:rsidP="00FE2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E87434B" w14:textId="7C852B06" w:rsidR="00FE25DA" w:rsidRPr="005D612B" w:rsidRDefault="00ED41AE" w:rsidP="00FE25D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5ADF35C9" w14:textId="77777777" w:rsidR="00BE5C8D" w:rsidRPr="00BE5C8D" w:rsidRDefault="00BE5C8D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C4B368" w14:textId="6ACD23B1" w:rsidR="00493AF5" w:rsidRPr="005D612B" w:rsidRDefault="00493AF5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0F238589" w14:textId="77777777" w:rsidR="00493AF5" w:rsidRPr="00BE5C8D" w:rsidRDefault="00493AF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B684F" w14:textId="630B4C0F" w:rsidR="00AC542B" w:rsidRDefault="00691BD4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1C2F" w:rsidRPr="005D612B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0A51D8" w:rsidRPr="005D612B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ED41AE" w:rsidRPr="00ED41AE">
        <w:rPr>
          <w:rFonts w:asciiTheme="majorBidi" w:hAnsiTheme="majorBidi" w:cstheme="majorBidi"/>
          <w:sz w:val="28"/>
          <w:szCs w:val="28"/>
        </w:rPr>
        <w:t>2541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0C7288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22722" w:rsidRPr="005D612B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</w:t>
      </w:r>
      <w:r w:rsidR="005B22C4" w:rsidRPr="005D612B">
        <w:rPr>
          <w:rFonts w:asciiTheme="majorBidi" w:hAnsiTheme="majorBidi" w:cstheme="majorBidi"/>
          <w:sz w:val="28"/>
          <w:szCs w:val="28"/>
          <w:cs/>
        </w:rPr>
        <w:t>วิต ความเสี่ยงจากอัตราดอกเบี้ย</w:t>
      </w:r>
      <w:r w:rsidR="00185AD9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185AD9" w:rsidRPr="005D612B">
        <w:rPr>
          <w:rFonts w:asciiTheme="majorBidi" w:hAnsiTheme="majorBidi"/>
          <w:sz w:val="28"/>
          <w:szCs w:val="28"/>
          <w:cs/>
        </w:rPr>
        <w:t>และความเสี่ยงจากตลาด (เงินลงทุน)</w:t>
      </w:r>
    </w:p>
    <w:p w14:paraId="3FA84FDD" w14:textId="77777777" w:rsidR="00AC542B" w:rsidRPr="00BE5C8D" w:rsidRDefault="00AC542B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7" w:type="dxa"/>
        <w:tblInd w:w="534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AC542B" w:rsidRPr="005D612B" w14:paraId="1ED879F3" w14:textId="77777777" w:rsidTr="00196B34">
        <w:tc>
          <w:tcPr>
            <w:tcW w:w="3984" w:type="dxa"/>
            <w:shd w:val="clear" w:color="auto" w:fill="auto"/>
          </w:tcPr>
          <w:p w14:paraId="370C9851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14:paraId="793C3CC1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16F3B672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5"/>
          </w:tcPr>
          <w:p w14:paraId="1EAAF07C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42B" w:rsidRPr="005D612B" w14:paraId="643499E0" w14:textId="77777777" w:rsidTr="00196B34">
        <w:tc>
          <w:tcPr>
            <w:tcW w:w="3984" w:type="dxa"/>
          </w:tcPr>
          <w:p w14:paraId="71CB1BE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17F9F803" w14:textId="794B4A1F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AC3A11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93C9A1B" w14:textId="183A612B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4F0E86F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911B003" w14:textId="4823FD2D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69A13B8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6FF34F42" w14:textId="51209361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C542B" w:rsidRPr="005D612B" w14:paraId="093BD0B1" w14:textId="77777777" w:rsidTr="00196B34">
        <w:tc>
          <w:tcPr>
            <w:tcW w:w="3984" w:type="dxa"/>
          </w:tcPr>
          <w:p w14:paraId="51000CCD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53" w:type="dxa"/>
            <w:gridSpan w:val="13"/>
          </w:tcPr>
          <w:p w14:paraId="09F7F9EE" w14:textId="77777777" w:rsidR="00AC542B" w:rsidRPr="005D612B" w:rsidRDefault="00AC542B" w:rsidP="00196B34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C542B" w:rsidRPr="005D612B" w14:paraId="3CC1B4F8" w14:textId="77777777" w:rsidTr="00196B34">
        <w:tc>
          <w:tcPr>
            <w:tcW w:w="3984" w:type="dxa"/>
          </w:tcPr>
          <w:p w14:paraId="56C1D6BD" w14:textId="6EE3DF41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14:paraId="6557F297" w14:textId="2AD33B42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02743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B30D791" w14:textId="6CEE54E6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2BCAA613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851FCEC" w14:textId="656FF2F0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6" w:type="dxa"/>
            <w:gridSpan w:val="2"/>
          </w:tcPr>
          <w:p w14:paraId="1C60B14B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47E4FA1" w14:textId="61AA4CB9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AC542B" w:rsidRPr="005D612B" w14:paraId="1437398F" w14:textId="77777777" w:rsidTr="00196B34">
        <w:tc>
          <w:tcPr>
            <w:tcW w:w="3984" w:type="dxa"/>
          </w:tcPr>
          <w:p w14:paraId="6E4873FE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</w:tcPr>
          <w:p w14:paraId="6C96D8AC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20332FF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7FC84BDB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" w:type="dxa"/>
            <w:gridSpan w:val="2"/>
          </w:tcPr>
          <w:p w14:paraId="42130E10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14:paraId="700F5F3D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gridSpan w:val="2"/>
          </w:tcPr>
          <w:p w14:paraId="18C5A8CA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</w:tcPr>
          <w:p w14:paraId="71E90A26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542B" w:rsidRPr="005D612B" w14:paraId="388AB1A2" w14:textId="77777777" w:rsidTr="00196B34">
        <w:tc>
          <w:tcPr>
            <w:tcW w:w="3984" w:type="dxa"/>
          </w:tcPr>
          <w:p w14:paraId="25A7F034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  <w:r w:rsidRPr="005D61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/ </w:t>
            </w: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69" w:type="dxa"/>
          </w:tcPr>
          <w:p w14:paraId="36B6B8C8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ADBABD9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85C597A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09E19FA0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FB56BCF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5DF59DE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32B72EC9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42B" w:rsidRPr="005D612B" w14:paraId="782D33E3" w14:textId="77777777" w:rsidTr="00196B34">
        <w:tc>
          <w:tcPr>
            <w:tcW w:w="3984" w:type="dxa"/>
          </w:tcPr>
          <w:p w14:paraId="3BCD5ACF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14:paraId="50219190" w14:textId="3B52541D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236" w:type="dxa"/>
            <w:gridSpan w:val="2"/>
          </w:tcPr>
          <w:p w14:paraId="32DA1D67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4A6B4F5" w14:textId="064BA898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258" w:type="dxa"/>
            <w:gridSpan w:val="2"/>
          </w:tcPr>
          <w:p w14:paraId="3A791237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1BCA185" w14:textId="2C6EEF38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4C8D477A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2FBFD31" w14:textId="26127A04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C542B" w:rsidRPr="005D612B" w14:paraId="427E500C" w14:textId="77777777" w:rsidTr="00196B34">
        <w:tc>
          <w:tcPr>
            <w:tcW w:w="3984" w:type="dxa"/>
          </w:tcPr>
          <w:p w14:paraId="792C8BAA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การลดขนาดโครงการ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9" w:type="dxa"/>
          </w:tcPr>
          <w:p w14:paraId="3CF6F0DE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6883551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163D7B4" w14:textId="6691C2BF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3E56DC66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551FDE3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5585B638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5AC6A7F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42B" w:rsidRPr="005D612B" w14:paraId="0F3C2F59" w14:textId="77777777" w:rsidTr="00196B34">
        <w:tc>
          <w:tcPr>
            <w:tcW w:w="3984" w:type="dxa"/>
          </w:tcPr>
          <w:p w14:paraId="02D1A1E6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</w:tcPr>
          <w:p w14:paraId="3F3C973F" w14:textId="7C2DA516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14:paraId="1283298D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CDDD2A6" w14:textId="05CD3278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8" w:type="dxa"/>
            <w:gridSpan w:val="2"/>
          </w:tcPr>
          <w:p w14:paraId="74E70EA1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F293F02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4C6307C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0E2DD474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4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42B" w:rsidRPr="005D612B" w14:paraId="6AF448B1" w14:textId="77777777" w:rsidTr="00196B34">
        <w:tc>
          <w:tcPr>
            <w:tcW w:w="3984" w:type="dxa"/>
          </w:tcPr>
          <w:p w14:paraId="12F12E92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ขาดทุนจากการประมาณการตามหลักคณิตศาสตร์ประกันภัยสำหรับผลประโยชน์ระยะยาวอื่น</w:t>
            </w:r>
          </w:p>
        </w:tc>
        <w:tc>
          <w:tcPr>
            <w:tcW w:w="1069" w:type="dxa"/>
          </w:tcPr>
          <w:p w14:paraId="49944438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80A067D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3A7C3B4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260B7F26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2199578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4A87ED11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B9E8229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C542B" w:rsidRPr="005D612B" w14:paraId="631276A8" w14:textId="77777777" w:rsidTr="00196B34">
        <w:tc>
          <w:tcPr>
            <w:tcW w:w="3984" w:type="dxa"/>
          </w:tcPr>
          <w:p w14:paraId="38959A6C" w14:textId="77777777" w:rsidR="00AC542B" w:rsidRPr="005D612B" w:rsidRDefault="00AC542B" w:rsidP="00196B34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E51FF45" w14:textId="5D995DAA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ABAD256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3C23DFAB" w14:textId="5B35BBBA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8" w:type="dxa"/>
            <w:gridSpan w:val="2"/>
          </w:tcPr>
          <w:p w14:paraId="47488653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44560AE0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3EBFC5B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7F3D05BF" w14:textId="77777777" w:rsidR="00AC542B" w:rsidRPr="005D612B" w:rsidRDefault="00AC542B" w:rsidP="00196B34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C542B" w:rsidRPr="005D612B" w14:paraId="4041A8EA" w14:textId="77777777" w:rsidTr="00196B34">
        <w:tc>
          <w:tcPr>
            <w:tcW w:w="3984" w:type="dxa"/>
          </w:tcPr>
          <w:p w14:paraId="565EF80D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45EEF94" w14:textId="2A932608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B6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14:paraId="1919C6FA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31FDE" w14:textId="17050330" w:rsidR="00AC542B" w:rsidRPr="005D612B" w:rsidRDefault="00AC542B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661A4038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8381" w14:textId="43B6DCC5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gridSpan w:val="2"/>
          </w:tcPr>
          <w:p w14:paraId="65A7B990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6B103" w14:textId="6CB184F1" w:rsidR="00AC542B" w:rsidRPr="005D612B" w:rsidRDefault="00ED41AE" w:rsidP="00196B34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1FEA1D0F" w14:textId="44E07604" w:rsidR="000C7288" w:rsidRPr="0009024E" w:rsidRDefault="000C7288" w:rsidP="00AC5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37" w:type="dxa"/>
        <w:tblInd w:w="534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AC542B" w:rsidRPr="005D612B" w14:paraId="0D2C56D0" w14:textId="77777777" w:rsidTr="0009024E">
        <w:trPr>
          <w:tblHeader/>
        </w:trPr>
        <w:tc>
          <w:tcPr>
            <w:tcW w:w="3984" w:type="dxa"/>
            <w:shd w:val="clear" w:color="auto" w:fill="auto"/>
          </w:tcPr>
          <w:p w14:paraId="32BE0B52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14:paraId="3FC51EF5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08417280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5"/>
          </w:tcPr>
          <w:p w14:paraId="51D255A4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42B" w:rsidRPr="005D612B" w14:paraId="18675C53" w14:textId="77777777" w:rsidTr="0009024E">
        <w:trPr>
          <w:tblHeader/>
        </w:trPr>
        <w:tc>
          <w:tcPr>
            <w:tcW w:w="3984" w:type="dxa"/>
          </w:tcPr>
          <w:p w14:paraId="790B220E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3B2671A4" w14:textId="0971DD89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E27279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64E7A41" w14:textId="4409C495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BB4D17A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52D50232" w14:textId="0D5C74E4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0C21FF0" w14:textId="77777777" w:rsidR="00AC542B" w:rsidRPr="005D612B" w:rsidRDefault="00AC542B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14:paraId="425029FB" w14:textId="39F54B87" w:rsidR="00AC542B" w:rsidRPr="005D612B" w:rsidRDefault="00ED41AE" w:rsidP="00196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C542B" w:rsidRPr="005D612B" w14:paraId="3E39F887" w14:textId="77777777" w:rsidTr="0009024E">
        <w:trPr>
          <w:tblHeader/>
        </w:trPr>
        <w:tc>
          <w:tcPr>
            <w:tcW w:w="3984" w:type="dxa"/>
          </w:tcPr>
          <w:p w14:paraId="504DA355" w14:textId="77777777" w:rsidR="00AC542B" w:rsidRPr="005D612B" w:rsidRDefault="00AC542B" w:rsidP="00196B34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53" w:type="dxa"/>
            <w:gridSpan w:val="13"/>
          </w:tcPr>
          <w:p w14:paraId="4D7FE326" w14:textId="77777777" w:rsidR="00AC542B" w:rsidRPr="005D612B" w:rsidRDefault="00AC542B" w:rsidP="00196B34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E469A3" w:rsidRPr="005D612B" w14:paraId="6BD4700C" w14:textId="77777777" w:rsidTr="00AC542B">
        <w:tc>
          <w:tcPr>
            <w:tcW w:w="3984" w:type="dxa"/>
          </w:tcPr>
          <w:p w14:paraId="66735947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69" w:type="dxa"/>
          </w:tcPr>
          <w:p w14:paraId="7234D481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FC93F4A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8DDF6A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5BC09DC7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0771C4F2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14:paraId="329D2FBD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533D2580" w14:textId="77777777" w:rsidR="00E469A3" w:rsidRPr="005D612B" w:rsidRDefault="00E469A3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9A3" w:rsidRPr="005D612B" w14:paraId="522F626C" w14:textId="77777777" w:rsidTr="001F7737">
        <w:tc>
          <w:tcPr>
            <w:tcW w:w="3984" w:type="dxa"/>
          </w:tcPr>
          <w:p w14:paraId="4FDB6050" w14:textId="7D95E74E" w:rsidR="00E469A3" w:rsidRPr="005D612B" w:rsidRDefault="00065ED4" w:rsidP="00E469A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6E9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76E98"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6E98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ขาดทุนจากการประมาณการตามหลักคณิตศาสตร์ประกันภัยสำหรับผลประโยชน์หลังออกจากงาน</w:t>
            </w:r>
            <w:r w:rsidR="00776E98" w:rsidRPr="005D61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69" w:type="dxa"/>
          </w:tcPr>
          <w:p w14:paraId="7A83CB0B" w14:textId="77777777" w:rsidR="00E469A3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D9B1BC4" w14:textId="77777777" w:rsidR="0090423C" w:rsidRDefault="0090423C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0AC2E4" w14:textId="2D115949" w:rsidR="0090423C" w:rsidRPr="005D612B" w:rsidRDefault="0090423C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DE378E5" w14:textId="77777777" w:rsidR="00E469A3" w:rsidRPr="005D612B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AA1E1C0" w14:textId="77777777" w:rsidR="00E469A3" w:rsidRPr="005D612B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3F5E66A1" w14:textId="77777777" w:rsidR="00E469A3" w:rsidRPr="005D612B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23940D33" w14:textId="77777777" w:rsidR="00E469A3" w:rsidRPr="005D612B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01CB27C9" w14:textId="77777777" w:rsidR="00E469A3" w:rsidRPr="005D612B" w:rsidRDefault="00E469A3" w:rsidP="00E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69C1FDB8" w14:textId="77777777" w:rsidR="00E469A3" w:rsidRPr="005D612B" w:rsidRDefault="00E469A3" w:rsidP="00E469A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0423C" w:rsidRPr="005D612B" w14:paraId="4D026468" w14:textId="77777777" w:rsidTr="001F7737">
        <w:tc>
          <w:tcPr>
            <w:tcW w:w="3984" w:type="dxa"/>
          </w:tcPr>
          <w:p w14:paraId="7C7F57AA" w14:textId="0AD71CF6" w:rsidR="0090423C" w:rsidRPr="005D612B" w:rsidRDefault="0090423C" w:rsidP="0090423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69" w:type="dxa"/>
          </w:tcPr>
          <w:p w14:paraId="3C531B7B" w14:textId="125A694D" w:rsidR="0090423C" w:rsidRDefault="00ED41AE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5B5207F0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75075C40" w14:textId="62A5F32C" w:rsidR="0090423C" w:rsidRPr="005D612B" w:rsidRDefault="0090423C" w:rsidP="0090423C">
            <w:pPr>
              <w:pStyle w:val="a"/>
              <w:tabs>
                <w:tab w:val="clear" w:pos="1080"/>
                <w:tab w:val="decimal" w:pos="6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14:paraId="366AE9D4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3E99371E" w14:textId="136ECC4F" w:rsidR="0090423C" w:rsidRPr="005D612B" w:rsidRDefault="0090423C" w:rsidP="0090423C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16E45038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4FE63169" w14:textId="1CA0A6B4" w:rsidR="0090423C" w:rsidRPr="005D612B" w:rsidRDefault="0090423C" w:rsidP="0090423C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423C" w:rsidRPr="005D612B" w14:paraId="3A1A2C63" w14:textId="77777777" w:rsidTr="001F7737">
        <w:tc>
          <w:tcPr>
            <w:tcW w:w="3984" w:type="dxa"/>
          </w:tcPr>
          <w:p w14:paraId="18193775" w14:textId="77777777" w:rsidR="0090423C" w:rsidRPr="005D612B" w:rsidRDefault="0090423C" w:rsidP="0090423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69" w:type="dxa"/>
          </w:tcPr>
          <w:p w14:paraId="1A714B10" w14:textId="1BBEB9CD" w:rsidR="0090423C" w:rsidRPr="005D612B" w:rsidRDefault="00ED41AE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07596A33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0C4BE1A6" w14:textId="6D6F9ECA" w:rsidR="0090423C" w:rsidRPr="005D612B" w:rsidRDefault="00ED41AE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58" w:type="dxa"/>
            <w:gridSpan w:val="2"/>
          </w:tcPr>
          <w:p w14:paraId="561C5CD8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1922A582" w14:textId="0D7A13BA" w:rsidR="0090423C" w:rsidRPr="005D612B" w:rsidRDefault="0090423C" w:rsidP="0090423C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61343A4D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14:paraId="2BAD8027" w14:textId="5E78874F" w:rsidR="0090423C" w:rsidRPr="005D612B" w:rsidRDefault="0090423C" w:rsidP="0090423C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0423C" w:rsidRPr="005D612B" w14:paraId="32CB07FF" w14:textId="77777777" w:rsidTr="001F7737">
        <w:tc>
          <w:tcPr>
            <w:tcW w:w="3984" w:type="dxa"/>
          </w:tcPr>
          <w:p w14:paraId="1925B21A" w14:textId="77777777" w:rsidR="0090423C" w:rsidRPr="005D612B" w:rsidRDefault="0090423C" w:rsidP="0090423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62E44A5" w14:textId="1129E229" w:rsidR="0090423C" w:rsidRPr="005D612B" w:rsidRDefault="0090423C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480C466E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19F6D7A9" w14:textId="534A5285" w:rsidR="0090423C" w:rsidRPr="005D612B" w:rsidRDefault="0090423C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2DBC1EE0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24F93EDC" w14:textId="5B94D963" w:rsidR="0090423C" w:rsidRPr="005D612B" w:rsidRDefault="0090423C" w:rsidP="0090423C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08ED3C57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103094D9" w14:textId="0D81102D" w:rsidR="0090423C" w:rsidRPr="005D612B" w:rsidRDefault="0090423C" w:rsidP="0090423C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C68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B6678" w:rsidRPr="005D612B" w14:paraId="04A0096B" w14:textId="77777777" w:rsidTr="000C7288">
        <w:tc>
          <w:tcPr>
            <w:tcW w:w="3984" w:type="dxa"/>
          </w:tcPr>
          <w:p w14:paraId="31FEA033" w14:textId="77777777" w:rsidR="00EB6678" w:rsidRPr="005D612B" w:rsidRDefault="00EB6678" w:rsidP="00EB6678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05480D9" w14:textId="07F48EE0" w:rsidR="00EB6678" w:rsidRPr="00EB6678" w:rsidRDefault="00EB6678" w:rsidP="00EB6678">
            <w:pPr>
              <w:pStyle w:val="a"/>
              <w:tabs>
                <w:tab w:val="clear" w:pos="1080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B66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4DFC0C7" w14:textId="77777777" w:rsidR="00EB6678" w:rsidRPr="005D612B" w:rsidRDefault="00EB6678" w:rsidP="00EB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66F351C1" w14:textId="66923304" w:rsidR="00EB6678" w:rsidRPr="005D612B" w:rsidRDefault="00ED41AE" w:rsidP="00EB6678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258" w:type="dxa"/>
            <w:gridSpan w:val="2"/>
          </w:tcPr>
          <w:p w14:paraId="1F94538C" w14:textId="77777777" w:rsidR="00EB6678" w:rsidRPr="005D612B" w:rsidRDefault="00EB6678" w:rsidP="00EB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855F40F" w14:textId="7A94F8C9" w:rsidR="00EB6678" w:rsidRPr="00D43B3D" w:rsidRDefault="00EB6678" w:rsidP="00EB6678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480A0E4" w14:textId="77777777" w:rsidR="00EB6678" w:rsidRPr="005D612B" w:rsidRDefault="00EB6678" w:rsidP="00EB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45A92292" w14:textId="6C2298A0" w:rsidR="00EB6678" w:rsidRPr="005D612B" w:rsidRDefault="00EB6678" w:rsidP="00EB6678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A1E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027403" w:rsidRPr="005D612B" w14:paraId="39083A01" w14:textId="77777777" w:rsidTr="000C7288">
        <w:tc>
          <w:tcPr>
            <w:tcW w:w="3984" w:type="dxa"/>
          </w:tcPr>
          <w:p w14:paraId="0A960133" w14:textId="77777777" w:rsidR="00027403" w:rsidRPr="0009024E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7B8C543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6747CF9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7DEB29EE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8" w:type="dxa"/>
            <w:gridSpan w:val="2"/>
          </w:tcPr>
          <w:p w14:paraId="41B4889F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45EA0AA9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56" w:type="dxa"/>
            <w:gridSpan w:val="2"/>
          </w:tcPr>
          <w:p w14:paraId="3EA7D980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484FD0C0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3B3D" w:rsidRPr="005D612B" w14:paraId="09C7A9F8" w14:textId="77777777" w:rsidTr="00964CF3">
        <w:tc>
          <w:tcPr>
            <w:tcW w:w="3984" w:type="dxa"/>
          </w:tcPr>
          <w:p w14:paraId="0BA6138E" w14:textId="77777777" w:rsidR="00D43B3D" w:rsidRPr="005D612B" w:rsidRDefault="00D43B3D" w:rsidP="00D43B3D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D48E43B" w14:textId="2ED4E2A2" w:rsidR="00D43B3D" w:rsidRPr="005D612B" w:rsidRDefault="0090423C" w:rsidP="00D43B3D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14:paraId="7068ADBB" w14:textId="77777777" w:rsidR="00D43B3D" w:rsidRPr="005D612B" w:rsidRDefault="00D43B3D" w:rsidP="00D4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7ADDDA56" w14:textId="0B698DBA" w:rsidR="00D43B3D" w:rsidRPr="005D612B" w:rsidRDefault="00D43B3D" w:rsidP="00D43B3D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8" w:type="dxa"/>
            <w:gridSpan w:val="2"/>
          </w:tcPr>
          <w:p w14:paraId="2C0E1BBD" w14:textId="77777777" w:rsidR="00D43B3D" w:rsidRPr="005D612B" w:rsidRDefault="00D43B3D" w:rsidP="00D4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344AFD4C" w14:textId="5D3B5226" w:rsidR="00D43B3D" w:rsidRPr="005D612B" w:rsidRDefault="00D43B3D" w:rsidP="00D43B3D">
            <w:pPr>
              <w:pStyle w:val="a"/>
              <w:tabs>
                <w:tab w:val="clear" w:pos="1080"/>
                <w:tab w:val="decimal" w:pos="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14:paraId="3BE42C12" w14:textId="77777777" w:rsidR="00D43B3D" w:rsidRPr="005D612B" w:rsidRDefault="00D43B3D" w:rsidP="00D4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14:paraId="3B7B71C0" w14:textId="35B1E4EC" w:rsidR="00D43B3D" w:rsidRPr="005D612B" w:rsidRDefault="00D43B3D" w:rsidP="00D43B3D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27403" w:rsidRPr="005D612B" w14:paraId="16C74DC5" w14:textId="77777777" w:rsidTr="00964CF3">
        <w:tc>
          <w:tcPr>
            <w:tcW w:w="3984" w:type="dxa"/>
          </w:tcPr>
          <w:p w14:paraId="4BD0530E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20F1043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6EF9B73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14:paraId="112B8510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" w:type="dxa"/>
            <w:gridSpan w:val="2"/>
          </w:tcPr>
          <w:p w14:paraId="4D9C7B12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072A4D97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6" w:type="dxa"/>
            <w:gridSpan w:val="2"/>
          </w:tcPr>
          <w:p w14:paraId="7CEF4A7B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14:paraId="03094C78" w14:textId="7777777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7403" w:rsidRPr="005D612B" w14:paraId="39FEACD8" w14:textId="77777777" w:rsidTr="00964CF3">
        <w:tc>
          <w:tcPr>
            <w:tcW w:w="3984" w:type="dxa"/>
          </w:tcPr>
          <w:p w14:paraId="76FF3E8E" w14:textId="1593AEA7" w:rsidR="00027403" w:rsidRPr="005D612B" w:rsidRDefault="00027403" w:rsidP="00027403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390FC313" w14:textId="45AC98E9" w:rsidR="00027403" w:rsidRPr="005D612B" w:rsidRDefault="00ED41AE" w:rsidP="0002740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36" w:type="dxa"/>
            <w:gridSpan w:val="2"/>
          </w:tcPr>
          <w:p w14:paraId="2CBB828D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14:paraId="308C1C1D" w14:textId="68D82CA2" w:rsidR="00027403" w:rsidRPr="005D612B" w:rsidRDefault="00ED41AE" w:rsidP="0002740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58" w:type="dxa"/>
            <w:gridSpan w:val="2"/>
          </w:tcPr>
          <w:p w14:paraId="0A1F438E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14:paraId="6C6F48D8" w14:textId="1ACE7869" w:rsidR="00027403" w:rsidRPr="005D612B" w:rsidRDefault="00ED41AE" w:rsidP="00027403">
            <w:pPr>
              <w:pStyle w:val="a"/>
              <w:tabs>
                <w:tab w:val="clear" w:pos="1080"/>
                <w:tab w:val="decimal" w:pos="7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56" w:type="dxa"/>
            <w:gridSpan w:val="2"/>
          </w:tcPr>
          <w:p w14:paraId="044A7165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14:paraId="36ECEAF6" w14:textId="3D322F14" w:rsidR="00027403" w:rsidRPr="005D612B" w:rsidRDefault="00ED41AE" w:rsidP="0002740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7A39AD43" w14:textId="77777777" w:rsidR="005B1B41" w:rsidRPr="00BE5C8D" w:rsidRDefault="005B1B41" w:rsidP="00FC2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557" w:type="dxa"/>
        <w:tblLook w:val="01E0" w:firstRow="1" w:lastRow="1" w:firstColumn="1" w:lastColumn="1" w:noHBand="0" w:noVBand="0"/>
      </w:tblPr>
      <w:tblGrid>
        <w:gridCol w:w="3151"/>
        <w:gridCol w:w="1318"/>
        <w:gridCol w:w="238"/>
        <w:gridCol w:w="1324"/>
        <w:gridCol w:w="284"/>
        <w:gridCol w:w="1305"/>
        <w:gridCol w:w="238"/>
        <w:gridCol w:w="1323"/>
      </w:tblGrid>
      <w:tr w:rsidR="00AD5F58" w:rsidRPr="005D612B" w14:paraId="6C5D14AD" w14:textId="77777777" w:rsidTr="008B57DB">
        <w:tc>
          <w:tcPr>
            <w:tcW w:w="3151" w:type="dxa"/>
            <w:shd w:val="clear" w:color="auto" w:fill="auto"/>
          </w:tcPr>
          <w:p w14:paraId="11B8D888" w14:textId="77777777" w:rsidR="00AD5F58" w:rsidRPr="005D612B" w:rsidRDefault="00455A0F" w:rsidP="00622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14:paraId="7B57902D" w14:textId="77777777" w:rsidR="00AD5F58" w:rsidRPr="005D612B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69430615" w14:textId="77777777" w:rsidR="00AD5F58" w:rsidRPr="005D612B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66" w:type="dxa"/>
            <w:gridSpan w:val="3"/>
          </w:tcPr>
          <w:p w14:paraId="4B4D37A8" w14:textId="77777777" w:rsidR="00AD5F58" w:rsidRPr="005D612B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027403" w:rsidRPr="005D612B" w14:paraId="670ACEE3" w14:textId="77777777" w:rsidTr="008B57DB">
        <w:tc>
          <w:tcPr>
            <w:tcW w:w="3151" w:type="dxa"/>
          </w:tcPr>
          <w:p w14:paraId="49EF1939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  <w:shd w:val="clear" w:color="auto" w:fill="auto"/>
          </w:tcPr>
          <w:p w14:paraId="74A77A98" w14:textId="45CBD307" w:rsidR="00027403" w:rsidRPr="005D612B" w:rsidRDefault="00ED41AE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5816FFB8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055D2245" w14:textId="31869805" w:rsidR="00027403" w:rsidRPr="005D612B" w:rsidRDefault="00ED41AE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0F85E2C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341A529" w14:textId="1AF17FE1" w:rsidR="00027403" w:rsidRPr="005D612B" w:rsidRDefault="00ED41AE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7869F44D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14:paraId="13CE2915" w14:textId="167DB441" w:rsidR="00027403" w:rsidRPr="005D612B" w:rsidRDefault="00ED41AE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52262" w:rsidRPr="005D612B" w14:paraId="14EF378D" w14:textId="77777777" w:rsidTr="00AB39F2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24AFC683" w14:textId="77777777" w:rsidR="00252262" w:rsidRPr="005D612B" w:rsidRDefault="00252262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065F6696" w14:textId="77777777" w:rsidR="00252262" w:rsidRPr="005D612B" w:rsidRDefault="00252262" w:rsidP="00AF669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027403" w:rsidRPr="005D612B" w14:paraId="5116A781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3832D266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14:paraId="10BE530C" w14:textId="747035FC" w:rsidR="00027403" w:rsidRPr="005D612B" w:rsidRDefault="00EA1E04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38" w:type="dxa"/>
          </w:tcPr>
          <w:p w14:paraId="7084AB7A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</w:tcPr>
          <w:p w14:paraId="2CB36966" w14:textId="5448659A" w:rsidR="00027403" w:rsidRPr="005D612B" w:rsidRDefault="00EA1E04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</w:tcPr>
          <w:p w14:paraId="79DF2E1D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01F91A5B" w14:textId="47B16C79" w:rsidR="00027403" w:rsidRPr="005D612B" w:rsidRDefault="00EA1E04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238" w:type="dxa"/>
          </w:tcPr>
          <w:p w14:paraId="4C74C670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36ED8511" w14:textId="6C9DFD6A" w:rsidR="00027403" w:rsidRPr="005D612B" w:rsidRDefault="00EA1E04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027403" w:rsidRPr="005D612B" w14:paraId="3E7B3B87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6D24E0E5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14:paraId="3AD493A6" w14:textId="68D986F9" w:rsidR="00027403" w:rsidRPr="005D612B" w:rsidRDefault="00ED41AE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333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8" w:type="dxa"/>
          </w:tcPr>
          <w:p w14:paraId="083114DC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5DF9EF52" w14:textId="5406449E" w:rsidR="00027403" w:rsidRPr="005D612B" w:rsidRDefault="00ED41AE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</w:tcPr>
          <w:p w14:paraId="585F0DDB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1A36811" w14:textId="3753B28B" w:rsidR="00027403" w:rsidRPr="005D612B" w:rsidRDefault="00ED41AE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33FD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8" w:type="dxa"/>
          </w:tcPr>
          <w:p w14:paraId="04DC4865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11D1F39B" w14:textId="7BB2D64C" w:rsidR="00027403" w:rsidRPr="005D612B" w:rsidRDefault="00ED41AE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027403" w:rsidRPr="005D612B" w14:paraId="2013DB7F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18A7890E" w14:textId="77777777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14:paraId="6E419DD9" w14:textId="33C3411A" w:rsidR="00027403" w:rsidRPr="005D612B" w:rsidRDefault="000B27DC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14:paraId="66517DC6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5F52FD27" w14:textId="34EF43EB" w:rsidR="00027403" w:rsidRPr="005D612B" w:rsidRDefault="000B27DC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</w:tcPr>
          <w:p w14:paraId="0DC6B469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1B03E18F" w14:textId="4F976EF6" w:rsidR="00027403" w:rsidRPr="005D612B" w:rsidRDefault="000B27DC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14:paraId="7EF0F460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7CDC0760" w14:textId="39BA184E" w:rsidR="00027403" w:rsidRPr="005D612B" w:rsidRDefault="000B27DC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027403" w:rsidRPr="005D612B" w14:paraId="56C177A4" w14:textId="77777777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14:paraId="34D86716" w14:textId="3E3B51C9" w:rsidR="00027403" w:rsidRPr="005D612B" w:rsidRDefault="00027403" w:rsidP="0002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318" w:type="dxa"/>
            <w:vAlign w:val="bottom"/>
          </w:tcPr>
          <w:p w14:paraId="74A43527" w14:textId="5F78E478" w:rsidR="000B27DC" w:rsidRPr="005D612B" w:rsidRDefault="00EA1E04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B27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  <w:p w14:paraId="6CF78990" w14:textId="5C44AC73" w:rsidR="00027403" w:rsidRPr="005D612B" w:rsidRDefault="000B27DC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14:paraId="6F653998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7A7C2906" w14:textId="685BA66F" w:rsidR="00027403" w:rsidRPr="005D612B" w:rsidRDefault="00EA1E04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  <w:p w14:paraId="7BD0F409" w14:textId="4CE4AEB1" w:rsidR="00027403" w:rsidRPr="005D612B" w:rsidRDefault="00027403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84" w:type="dxa"/>
          </w:tcPr>
          <w:p w14:paraId="1A2EEE90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0FE34BF" w14:textId="562CDA0D" w:rsidR="000B27DC" w:rsidRPr="005D612B" w:rsidRDefault="00EA1E04" w:rsidP="000B27DC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B27DC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1582D65E" w14:textId="103851DD" w:rsidR="00027403" w:rsidRPr="005D612B" w:rsidRDefault="000B27DC" w:rsidP="000B27DC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14:paraId="576695A2" w14:textId="77777777" w:rsidR="00027403" w:rsidRPr="005D612B" w:rsidRDefault="00027403" w:rsidP="00027403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2DFE5E49" w14:textId="0882FD60" w:rsidR="00027403" w:rsidRPr="005D612B" w:rsidRDefault="00EA1E04" w:rsidP="00027403">
            <w:pPr>
              <w:pStyle w:val="30"/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2740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  <w:p w14:paraId="0545830F" w14:textId="205B2B6C" w:rsidR="00027403" w:rsidRPr="005D612B" w:rsidRDefault="00027403" w:rsidP="00027403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</w:tbl>
    <w:p w14:paraId="650F4797" w14:textId="77777777" w:rsidR="00AC542B" w:rsidRPr="00BE5C8D" w:rsidRDefault="00AC542B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53E3A2" w14:textId="0C20E574" w:rsidR="005037D1" w:rsidRPr="005D612B" w:rsidRDefault="0030390F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B82F6E" w:rsidRPr="005D612B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6150A3C1" w14:textId="77777777" w:rsidR="00C10AFE" w:rsidRPr="00BE5C8D" w:rsidRDefault="00C10AFE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DA6FE26" w14:textId="6566B962" w:rsidR="00593023" w:rsidRPr="005D612B" w:rsidRDefault="005037D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6B13D1" w:rsidRPr="005D612B">
        <w:rPr>
          <w:rFonts w:asciiTheme="majorBidi" w:hAnsiTheme="majorBidi" w:cstheme="majorBidi"/>
          <w:sz w:val="28"/>
          <w:szCs w:val="28"/>
          <w:cs/>
        </w:rPr>
        <w:t>ระยะเวลาถั</w:t>
      </w:r>
      <w:r w:rsidRPr="005D612B">
        <w:rPr>
          <w:rFonts w:asciiTheme="majorBidi" w:hAnsiTheme="majorBidi" w:cstheme="majorBidi"/>
          <w:sz w:val="28"/>
          <w:szCs w:val="28"/>
          <w:cs/>
        </w:rPr>
        <w:t>วเฉลี่ยถ่วงน้ำหนักของภาระ</w:t>
      </w:r>
      <w:r w:rsidR="00A3318F" w:rsidRPr="005D612B">
        <w:rPr>
          <w:rFonts w:asciiTheme="majorBidi" w:hAnsiTheme="majorBidi" w:cstheme="majorBidi"/>
          <w:sz w:val="28"/>
          <w:szCs w:val="28"/>
          <w:cs/>
        </w:rPr>
        <w:t>ผูกพันผลประโยชน์ที่กำหนดไว้เป็น</w:t>
      </w:r>
      <w:r w:rsidR="00CF3C33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16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ปี</w:t>
      </w:r>
      <w:r w:rsidR="006848C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6848C0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6848C0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6848C0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48C0" w:rsidRPr="005D612B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1613D3C0" w14:textId="2F64A4D5" w:rsidR="0001123C" w:rsidRDefault="0001123C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144EF4" w14:textId="7D25BCBB" w:rsidR="00EA647A" w:rsidRDefault="00EA647A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C646D3" w14:textId="7097CDEA" w:rsidR="00EA647A" w:rsidRDefault="00EA647A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C36BDE" w14:textId="060DDFD2" w:rsidR="00EA647A" w:rsidRDefault="00EA647A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0294B" w14:textId="674D1050" w:rsidR="00EA647A" w:rsidRDefault="00EA647A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77C6C0" w14:textId="77777777" w:rsidR="00EA647A" w:rsidRDefault="00EA647A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70EC3E" w14:textId="324EDA27" w:rsidR="00593023" w:rsidRPr="005D612B" w:rsidRDefault="00593023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1923EADB" w14:textId="77777777" w:rsidR="001D2037" w:rsidRPr="0001123C" w:rsidRDefault="001D203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58F5B" w14:textId="77777777" w:rsidR="005A15BA" w:rsidRPr="005D612B" w:rsidRDefault="0059302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</w:t>
      </w:r>
      <w:r w:rsidR="0030390F" w:rsidRPr="005D612B">
        <w:rPr>
          <w:rFonts w:asciiTheme="majorBidi" w:hAnsiTheme="majorBidi" w:cstheme="majorBidi"/>
          <w:sz w:val="28"/>
          <w:szCs w:val="28"/>
          <w:cs/>
        </w:rPr>
        <w:t>อสมมติ</w:t>
      </w:r>
      <w:r w:rsidRPr="005D612B">
        <w:rPr>
          <w:rFonts w:asciiTheme="majorBidi" w:hAnsiTheme="majorBidi" w:cstheme="majorBidi"/>
          <w:sz w:val="28"/>
          <w:szCs w:val="28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30390F" w:rsidRPr="005D612B">
        <w:rPr>
          <w:rFonts w:asciiTheme="majorBidi" w:hAnsiTheme="majorBidi" w:cstheme="majorBidi"/>
          <w:sz w:val="28"/>
          <w:szCs w:val="28"/>
          <w:cs/>
        </w:rPr>
        <w:t xml:space="preserve"> โดยถือว่าข้อสมมติ</w:t>
      </w:r>
      <w:r w:rsidRPr="005D612B">
        <w:rPr>
          <w:rFonts w:asciiTheme="majorBidi" w:hAnsiTheme="majorBidi" w:cstheme="majorBidi"/>
          <w:sz w:val="28"/>
          <w:szCs w:val="28"/>
          <w:cs/>
        </w:rPr>
        <w:t>อื่น</w:t>
      </w:r>
      <w:r w:rsidR="003046F0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30390F" w:rsidRPr="005D612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14894797" w14:textId="77777777" w:rsidR="00CF3C33" w:rsidRPr="0001123C" w:rsidRDefault="00CF3C3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204"/>
        <w:gridCol w:w="269"/>
        <w:gridCol w:w="1171"/>
        <w:gridCol w:w="269"/>
        <w:gridCol w:w="1171"/>
      </w:tblGrid>
      <w:tr w:rsidR="00CF3C33" w:rsidRPr="005D612B" w14:paraId="30798E15" w14:textId="77777777" w:rsidTr="00AE7EFD">
        <w:trPr>
          <w:tblHeader/>
        </w:trPr>
        <w:tc>
          <w:tcPr>
            <w:tcW w:w="3690" w:type="dxa"/>
          </w:tcPr>
          <w:p w14:paraId="718C21CD" w14:textId="77777777" w:rsidR="00CF3C33" w:rsidRPr="005D612B" w:rsidRDefault="00CF3C33" w:rsidP="00AB39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14:paraId="27F9AD49" w14:textId="77777777" w:rsidR="00CF3C33" w:rsidRPr="005D612B" w:rsidRDefault="00CF3C3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3C33" w:rsidRPr="005D612B" w14:paraId="250587C0" w14:textId="77777777" w:rsidTr="00AE7EFD">
        <w:trPr>
          <w:tblHeader/>
        </w:trPr>
        <w:tc>
          <w:tcPr>
            <w:tcW w:w="3690" w:type="dxa"/>
          </w:tcPr>
          <w:p w14:paraId="424C76D3" w14:textId="77777777" w:rsidR="00CF3C33" w:rsidRPr="005D612B" w:rsidRDefault="00AE7EFD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</w:p>
        </w:tc>
        <w:tc>
          <w:tcPr>
            <w:tcW w:w="2610" w:type="dxa"/>
            <w:gridSpan w:val="3"/>
          </w:tcPr>
          <w:p w14:paraId="0A77432A" w14:textId="77777777" w:rsidR="00CF3C33" w:rsidRPr="005D612B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1C5852D0" w14:textId="77777777" w:rsidR="00CF3C33" w:rsidRPr="005D612B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14:paraId="036DC404" w14:textId="77777777" w:rsidR="00CF3C33" w:rsidRPr="005D612B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ข้อสมมติลดลง</w:t>
            </w:r>
          </w:p>
        </w:tc>
      </w:tr>
      <w:tr w:rsidR="0041391F" w:rsidRPr="005D612B" w14:paraId="79BA65CC" w14:textId="77777777" w:rsidTr="00AE7EFD">
        <w:trPr>
          <w:tblHeader/>
        </w:trPr>
        <w:tc>
          <w:tcPr>
            <w:tcW w:w="3690" w:type="dxa"/>
          </w:tcPr>
          <w:p w14:paraId="6035905D" w14:textId="2DC288A6" w:rsidR="0041391F" w:rsidRPr="005D612B" w:rsidRDefault="0041391F" w:rsidP="004139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โครงการผลประโยชน์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01F021CC" w14:textId="0B200822" w:rsidR="0041391F" w:rsidRPr="005D612B" w:rsidRDefault="00ED41AE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44D32B3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09EE195" w14:textId="6ECDDDF2" w:rsidR="0041391F" w:rsidRPr="005D612B" w:rsidRDefault="00ED41AE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7A40F8E7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2999A5B6" w14:textId="2645BE69" w:rsidR="0041391F" w:rsidRPr="005D612B" w:rsidRDefault="00ED41AE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06771142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20DDD829" w14:textId="7EBAE437" w:rsidR="0041391F" w:rsidRPr="005D612B" w:rsidRDefault="00ED41AE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3C33" w:rsidRPr="005D612B" w14:paraId="27299F86" w14:textId="77777777" w:rsidTr="00AE7EFD">
        <w:trPr>
          <w:tblHeader/>
        </w:trPr>
        <w:tc>
          <w:tcPr>
            <w:tcW w:w="3690" w:type="dxa"/>
          </w:tcPr>
          <w:p w14:paraId="7EE03931" w14:textId="77777777" w:rsidR="00CF3C33" w:rsidRPr="005D612B" w:rsidRDefault="00CF3C33" w:rsidP="00AB39F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AFF1731" w14:textId="77777777" w:rsidR="00CF3C33" w:rsidRPr="005D612B" w:rsidRDefault="00CF3C3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1391F" w:rsidRPr="005D612B" w14:paraId="3A51CAA2" w14:textId="77777777" w:rsidTr="00AE7EFD">
        <w:tc>
          <w:tcPr>
            <w:tcW w:w="3690" w:type="dxa"/>
          </w:tcPr>
          <w:p w14:paraId="02D9A0BD" w14:textId="60CC601E" w:rsidR="0041391F" w:rsidRPr="005D612B" w:rsidRDefault="0041391F" w:rsidP="004139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71F829F4" w14:textId="640D71EF" w:rsidR="0041391F" w:rsidRPr="005D612B" w:rsidRDefault="000A4B57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86E77CB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20F684C9" w14:textId="36378B0E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2C50C4EC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9F6A87" w14:textId="6EE52CDB" w:rsidR="0041391F" w:rsidRPr="005D612B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269" w:type="dxa"/>
            <w:vAlign w:val="center"/>
          </w:tcPr>
          <w:p w14:paraId="4BC679E2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183EBFD3" w14:textId="2FFF2799" w:rsidR="0041391F" w:rsidRPr="005D612B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</w:tr>
      <w:tr w:rsidR="0041391F" w:rsidRPr="005D612B" w14:paraId="15C14E2E" w14:textId="77777777" w:rsidTr="00AE7EFD">
        <w:tc>
          <w:tcPr>
            <w:tcW w:w="3690" w:type="dxa"/>
          </w:tcPr>
          <w:p w14:paraId="6ED77F8B" w14:textId="0772F59C" w:rsidR="0041391F" w:rsidRPr="005D612B" w:rsidRDefault="0041391F" w:rsidP="004139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BEF05CC" w14:textId="77777777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C44D767" w14:textId="09CAF1B0" w:rsidR="0041391F" w:rsidRPr="005D612B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236" w:type="dxa"/>
          </w:tcPr>
          <w:p w14:paraId="58087770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150FA249" w14:textId="77777777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17E2B5" w14:textId="26F2ABC0" w:rsidR="0041391F" w:rsidRPr="005D612B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69" w:type="dxa"/>
          </w:tcPr>
          <w:p w14:paraId="2360F4CD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2EE6A8D7" w14:textId="77777777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9C150B" w14:textId="7528609E" w:rsidR="0041391F" w:rsidRPr="005D612B" w:rsidRDefault="000A4B57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53E02627" w14:textId="77777777" w:rsidR="0041391F" w:rsidRPr="005D612B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7249D3C3" w14:textId="77777777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C3DB122" w14:textId="6DB5D731" w:rsidR="0041391F" w:rsidRPr="005D612B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1391F" w:rsidRPr="005D612B" w14:paraId="5AEBABCC" w14:textId="77777777" w:rsidTr="00AE7EFD">
        <w:tc>
          <w:tcPr>
            <w:tcW w:w="3690" w:type="dxa"/>
          </w:tcPr>
          <w:p w14:paraId="33E0F2AF" w14:textId="1085A024" w:rsidR="0041391F" w:rsidRPr="00B16905" w:rsidRDefault="0041391F" w:rsidP="0041391F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9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       </w:t>
            </w:r>
            <w:r w:rsidRPr="00B169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69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169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center"/>
          </w:tcPr>
          <w:p w14:paraId="4FBE9EF6" w14:textId="77777777" w:rsidR="0041391F" w:rsidRPr="00B16905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CAF159" w14:textId="70E3042C" w:rsidR="0041391F" w:rsidRPr="00B16905" w:rsidRDefault="00B16905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9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B169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F99D201" w14:textId="77777777" w:rsidR="0041391F" w:rsidRPr="00B16905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12D4F607" w14:textId="77777777" w:rsidR="0041391F" w:rsidRPr="00B16905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67E8E06" w14:textId="1AC07906" w:rsidR="0041391F" w:rsidRPr="00B16905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69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B169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201B65E8" w14:textId="77777777" w:rsidR="0041391F" w:rsidRPr="00B16905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7E34114E" w14:textId="77777777" w:rsidR="0041391F" w:rsidRPr="00B16905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213412" w14:textId="2BE9EDFA" w:rsidR="0041391F" w:rsidRPr="00B16905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269" w:type="dxa"/>
          </w:tcPr>
          <w:p w14:paraId="52D7789F" w14:textId="77777777" w:rsidR="0041391F" w:rsidRPr="00B16905" w:rsidRDefault="0041391F" w:rsidP="0041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28D83A39" w14:textId="77777777" w:rsidR="0041391F" w:rsidRPr="00B16905" w:rsidRDefault="0041391F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E93E603" w14:textId="529B7DE8" w:rsidR="0041391F" w:rsidRPr="00B16905" w:rsidRDefault="00ED41AE" w:rsidP="0041391F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</w:tr>
    </w:tbl>
    <w:p w14:paraId="1F563E56" w14:textId="77777777" w:rsidR="00611D35" w:rsidRPr="0001123C" w:rsidRDefault="00611D35">
      <w:pPr>
        <w:rPr>
          <w:sz w:val="28"/>
          <w:szCs w:val="28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204"/>
        <w:gridCol w:w="269"/>
        <w:gridCol w:w="1171"/>
        <w:gridCol w:w="269"/>
        <w:gridCol w:w="1171"/>
      </w:tblGrid>
      <w:tr w:rsidR="00FC2765" w:rsidRPr="005D612B" w14:paraId="2F5D4A68" w14:textId="77777777" w:rsidTr="00AE7EFD">
        <w:trPr>
          <w:tblHeader/>
        </w:trPr>
        <w:tc>
          <w:tcPr>
            <w:tcW w:w="3690" w:type="dxa"/>
          </w:tcPr>
          <w:p w14:paraId="56564F97" w14:textId="77777777" w:rsidR="00FC2765" w:rsidRPr="005D612B" w:rsidRDefault="00FC2765" w:rsidP="00FC2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14:paraId="48383530" w14:textId="77777777" w:rsidR="00FC2765" w:rsidRPr="005D612B" w:rsidRDefault="00FC2765" w:rsidP="00FC276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765" w:rsidRPr="005D612B" w14:paraId="08080DF3" w14:textId="77777777" w:rsidTr="00AE7EFD">
        <w:trPr>
          <w:tblHeader/>
        </w:trPr>
        <w:tc>
          <w:tcPr>
            <w:tcW w:w="3690" w:type="dxa"/>
          </w:tcPr>
          <w:p w14:paraId="28FC34B3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</w:p>
        </w:tc>
        <w:tc>
          <w:tcPr>
            <w:tcW w:w="2610" w:type="dxa"/>
            <w:gridSpan w:val="3"/>
          </w:tcPr>
          <w:p w14:paraId="6E7E845A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06A85BEC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14:paraId="03DB1D84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ข้อสมมติลดลง</w:t>
            </w:r>
          </w:p>
        </w:tc>
      </w:tr>
      <w:tr w:rsidR="00FC2765" w:rsidRPr="005D612B" w14:paraId="27F11EA3" w14:textId="77777777" w:rsidTr="00AE7EFD">
        <w:trPr>
          <w:tblHeader/>
        </w:trPr>
        <w:tc>
          <w:tcPr>
            <w:tcW w:w="3690" w:type="dxa"/>
          </w:tcPr>
          <w:p w14:paraId="380BD136" w14:textId="4A9C4B3A" w:rsidR="00FC2765" w:rsidRPr="005D612B" w:rsidRDefault="00FC2765" w:rsidP="00FC2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โครงการผลประโยชน์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3865C55B" w14:textId="3E5E9499" w:rsidR="00FC2765" w:rsidRPr="005D612B" w:rsidRDefault="00ED41AE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33510B80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4733065D" w14:textId="7C8E9287" w:rsidR="00FC2765" w:rsidRPr="005D612B" w:rsidRDefault="00ED41AE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0B8807F6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7CA62A9A" w14:textId="5D863796" w:rsidR="00FC2765" w:rsidRPr="005D612B" w:rsidRDefault="00ED41AE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0DBD45AB" w14:textId="77777777" w:rsidR="00FC2765" w:rsidRPr="005D612B" w:rsidRDefault="00FC2765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265E01" w14:textId="43941F5A" w:rsidR="00FC2765" w:rsidRPr="005D612B" w:rsidRDefault="00ED41AE" w:rsidP="00FC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C2765" w:rsidRPr="005D612B" w14:paraId="237BF623" w14:textId="77777777" w:rsidTr="00AE7EFD">
        <w:trPr>
          <w:tblHeader/>
        </w:trPr>
        <w:tc>
          <w:tcPr>
            <w:tcW w:w="3690" w:type="dxa"/>
          </w:tcPr>
          <w:p w14:paraId="6831179F" w14:textId="77777777" w:rsidR="00FC2765" w:rsidRPr="005D612B" w:rsidRDefault="00FC2765" w:rsidP="00FC276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E6428BF" w14:textId="77777777" w:rsidR="00FC2765" w:rsidRPr="005D612B" w:rsidRDefault="00FC2765" w:rsidP="00FC276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01974" w:rsidRPr="005D612B" w14:paraId="38979187" w14:textId="77777777" w:rsidTr="00AE7EFD">
        <w:tc>
          <w:tcPr>
            <w:tcW w:w="3690" w:type="dxa"/>
          </w:tcPr>
          <w:p w14:paraId="659E72E1" w14:textId="0DC6DF1E" w:rsidR="00C01974" w:rsidRPr="005D612B" w:rsidRDefault="00C01974" w:rsidP="00C019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0AAA1D99" w14:textId="7F93C6C8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B3E33B9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C532270" w14:textId="02EB7D50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7C5D018B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1711300E" w14:textId="69C55206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096D349F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D887FB1" w14:textId="19783928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1974" w:rsidRPr="005D612B" w14:paraId="211F3079" w14:textId="77777777" w:rsidTr="00AE7EFD">
        <w:tc>
          <w:tcPr>
            <w:tcW w:w="3690" w:type="dxa"/>
          </w:tcPr>
          <w:p w14:paraId="29B6B4EC" w14:textId="00F647EA" w:rsidR="00C01974" w:rsidRPr="005D612B" w:rsidRDefault="00C01974" w:rsidP="00C019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821DF6D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478325" w14:textId="26854A0A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F7F123D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98471A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18FB5F" w14:textId="77EC6BA3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E70346A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61E3E966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97BC98" w14:textId="7F7DDF45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52AF740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018694D7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42601C8" w14:textId="2308AC10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1974" w:rsidRPr="005D612B" w14:paraId="7E198ED4" w14:textId="77777777" w:rsidTr="00AE7EFD">
        <w:tc>
          <w:tcPr>
            <w:tcW w:w="3690" w:type="dxa"/>
          </w:tcPr>
          <w:p w14:paraId="44934B21" w14:textId="556F4BD6" w:rsidR="00C01974" w:rsidRPr="005D612B" w:rsidRDefault="00C01974" w:rsidP="00C01974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อัตราการหมุนเวียนของพนักงาน       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(เปลี่ยนแปลงร้อยละ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CDA225E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B5FB2A" w14:textId="076567AA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D7173B8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9CD7FD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29F975D" w14:textId="1B16B3F8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5F7E9DA7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4ED69EB6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730BD4" w14:textId="1A938A14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39976AB" w14:textId="77777777" w:rsidR="00C01974" w:rsidRPr="005D612B" w:rsidRDefault="00C01974" w:rsidP="00C0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6B850480" w14:textId="77777777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686D803" w14:textId="690A9420" w:rsidR="00C01974" w:rsidRPr="005D612B" w:rsidRDefault="00C01974" w:rsidP="00C01974">
            <w:pPr>
              <w:pStyle w:val="a"/>
              <w:tabs>
                <w:tab w:val="clear" w:pos="1080"/>
                <w:tab w:val="decimal" w:pos="7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80DC1B4" w14:textId="7D0CCC80" w:rsidR="00CB73E3" w:rsidRDefault="00CB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0E3DF6" w14:textId="106C0320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AC0A6BD" w14:textId="6BC95868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6516D04" w14:textId="1CD00733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3B0F3B6" w14:textId="66827232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563C35A" w14:textId="4F4A2FB5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C150EB0" w14:textId="7EE17144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9C33D4F" w14:textId="4213C010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BC00C7" w14:textId="69769966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E7C65C" w14:textId="27B164E8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6F3CAE" w14:textId="7F8F961E" w:rsidR="00BA7EDD" w:rsidRPr="005D612B" w:rsidRDefault="00BA7EDD" w:rsidP="00943765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ทุนเรือนหุ้น </w:t>
      </w:r>
      <w:r w:rsidR="00F068B0"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E527F6"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977D1DB" w14:textId="77777777" w:rsidR="008B7121" w:rsidRPr="0001123C" w:rsidRDefault="008B7121" w:rsidP="0088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492"/>
        <w:gridCol w:w="889"/>
        <w:gridCol w:w="1018"/>
        <w:gridCol w:w="267"/>
        <w:gridCol w:w="976"/>
        <w:gridCol w:w="267"/>
        <w:gridCol w:w="993"/>
        <w:gridCol w:w="267"/>
        <w:gridCol w:w="993"/>
      </w:tblGrid>
      <w:tr w:rsidR="00673926" w:rsidRPr="005D612B" w14:paraId="6B244D65" w14:textId="77777777" w:rsidTr="00A71B6B">
        <w:trPr>
          <w:tblHeader/>
        </w:trPr>
        <w:tc>
          <w:tcPr>
            <w:tcW w:w="3492" w:type="dxa"/>
          </w:tcPr>
          <w:p w14:paraId="220790AF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9" w:type="dxa"/>
          </w:tcPr>
          <w:p w14:paraId="17463D81" w14:textId="77777777" w:rsidR="00673926" w:rsidRPr="005D612B" w:rsidRDefault="00673926" w:rsidP="0034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61" w:type="dxa"/>
            <w:gridSpan w:val="3"/>
            <w:shd w:val="clear" w:color="auto" w:fill="auto"/>
          </w:tcPr>
          <w:p w14:paraId="7CB22C9D" w14:textId="68948F2B" w:rsidR="00673926" w:rsidRPr="005D612B" w:rsidRDefault="00ED41AE" w:rsidP="00347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5A66906C" w14:textId="77777777" w:rsidR="00673926" w:rsidRPr="005D612B" w:rsidRDefault="00673926" w:rsidP="00347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2BBF7626" w14:textId="4E708D60" w:rsidR="00673926" w:rsidRPr="005D612B" w:rsidRDefault="00ED41AE" w:rsidP="00347E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73926" w:rsidRPr="005D612B" w14:paraId="699110FE" w14:textId="77777777" w:rsidTr="00A71B6B">
        <w:trPr>
          <w:tblHeader/>
        </w:trPr>
        <w:tc>
          <w:tcPr>
            <w:tcW w:w="3492" w:type="dxa"/>
          </w:tcPr>
          <w:p w14:paraId="6ABA015E" w14:textId="034370D4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</w:tcPr>
          <w:p w14:paraId="7CD35FB7" w14:textId="77777777" w:rsidR="00673926" w:rsidRPr="005D612B" w:rsidRDefault="00673926" w:rsidP="0034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540BF740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6A19312F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380B73B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C02467F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E575DD6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58B7C391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CD66FF0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73926" w:rsidRPr="005D612B" w14:paraId="4E1EB9A2" w14:textId="77777777" w:rsidTr="00A71B6B">
        <w:trPr>
          <w:tblHeader/>
        </w:trPr>
        <w:tc>
          <w:tcPr>
            <w:tcW w:w="3492" w:type="dxa"/>
          </w:tcPr>
          <w:p w14:paraId="7D45D30F" w14:textId="4D4C32C2" w:rsidR="00673926" w:rsidRPr="005D612B" w:rsidRDefault="00673926" w:rsidP="0034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9" w:type="dxa"/>
          </w:tcPr>
          <w:p w14:paraId="7ABEF123" w14:textId="77777777" w:rsidR="00673926" w:rsidRPr="005D612B" w:rsidRDefault="00673926" w:rsidP="00347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781" w:type="dxa"/>
            <w:gridSpan w:val="7"/>
          </w:tcPr>
          <w:p w14:paraId="0A35D450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(ล้านหุ้น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73926" w:rsidRPr="005D612B" w14:paraId="4E39A19B" w14:textId="77777777" w:rsidTr="00A71B6B">
        <w:tc>
          <w:tcPr>
            <w:tcW w:w="3492" w:type="dxa"/>
          </w:tcPr>
          <w:p w14:paraId="07C3DF09" w14:textId="7475D101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9" w:type="dxa"/>
          </w:tcPr>
          <w:p w14:paraId="005022EE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D58C2F4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13BD0D9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vAlign w:val="bottom"/>
          </w:tcPr>
          <w:p w14:paraId="1EC804A1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A664843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0EF1FE3" w14:textId="77777777" w:rsidR="00673926" w:rsidRPr="005D612B" w:rsidRDefault="00673926" w:rsidP="00347E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0A71085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319BFB" w14:textId="77777777" w:rsidR="00673926" w:rsidRPr="005D612B" w:rsidRDefault="00673926" w:rsidP="00347E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3926" w:rsidRPr="005D612B" w14:paraId="3ECD6B5C" w14:textId="77777777" w:rsidTr="00A71B6B">
        <w:tc>
          <w:tcPr>
            <w:tcW w:w="3492" w:type="dxa"/>
          </w:tcPr>
          <w:p w14:paraId="13F9A4B5" w14:textId="20BEC9B0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89" w:type="dxa"/>
          </w:tcPr>
          <w:p w14:paraId="6B306EB8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C14872C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A928669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vAlign w:val="bottom"/>
          </w:tcPr>
          <w:p w14:paraId="623B6BC5" w14:textId="77777777" w:rsidR="00673926" w:rsidRPr="005D612B" w:rsidRDefault="00673926" w:rsidP="00347E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CA247B3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8A55D6B" w14:textId="77777777" w:rsidR="00673926" w:rsidRPr="005D612B" w:rsidRDefault="00673926" w:rsidP="00347E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AFD9EFA" w14:textId="77777777" w:rsidR="00673926" w:rsidRPr="005D612B" w:rsidRDefault="00673926" w:rsidP="00347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C88CC7" w14:textId="77777777" w:rsidR="00673926" w:rsidRPr="005D612B" w:rsidRDefault="00673926" w:rsidP="00347E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5C23" w:rsidRPr="005D612B" w14:paraId="31B5B1DD" w14:textId="77777777" w:rsidTr="00A71B6B">
        <w:tc>
          <w:tcPr>
            <w:tcW w:w="3492" w:type="dxa"/>
          </w:tcPr>
          <w:p w14:paraId="699C83AF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3474B38E" w14:textId="4C21E74F" w:rsidR="00B15C23" w:rsidRPr="005D612B" w:rsidRDefault="00ED41AE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vAlign w:val="bottom"/>
          </w:tcPr>
          <w:p w14:paraId="7C192666" w14:textId="5B9D2D7D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11D35" w:rsidRPr="00611D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67" w:type="dxa"/>
          </w:tcPr>
          <w:p w14:paraId="6BE312C2" w14:textId="77777777" w:rsidR="00B15C23" w:rsidRPr="005D612B" w:rsidRDefault="00B15C23" w:rsidP="00B15C2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vAlign w:val="bottom"/>
          </w:tcPr>
          <w:p w14:paraId="0153987D" w14:textId="3129809B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11D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67" w:type="dxa"/>
          </w:tcPr>
          <w:p w14:paraId="7F0D9832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794BD7C" w14:textId="63581D87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15C2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7" w:type="dxa"/>
          </w:tcPr>
          <w:p w14:paraId="30362513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8391A61" w14:textId="1018F4E6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15C23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B15C23" w:rsidRPr="005D612B" w14:paraId="60A6A1A5" w14:textId="77777777" w:rsidTr="00A71B6B">
        <w:tc>
          <w:tcPr>
            <w:tcW w:w="3492" w:type="dxa"/>
          </w:tcPr>
          <w:p w14:paraId="0CFA6C1F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889" w:type="dxa"/>
          </w:tcPr>
          <w:p w14:paraId="7E1294A9" w14:textId="3887D0C7" w:rsidR="00B15C23" w:rsidRPr="005D612B" w:rsidRDefault="00ED41AE" w:rsidP="00B15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9DE0877" w14:textId="54FB4830" w:rsidR="00B15C23" w:rsidRPr="005D612B" w:rsidRDefault="00611D35" w:rsidP="00611D35">
            <w:pPr>
              <w:pStyle w:val="a"/>
              <w:tabs>
                <w:tab w:val="clear" w:pos="1080"/>
                <w:tab w:val="decimal" w:pos="53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45F77474" w14:textId="77777777" w:rsidR="00B15C23" w:rsidRPr="005D612B" w:rsidRDefault="00B15C23" w:rsidP="00B15C2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13B5AF6" w14:textId="34E0DCD8" w:rsidR="00B15C23" w:rsidRPr="005D612B" w:rsidRDefault="00611D35" w:rsidP="00611D35">
            <w:pPr>
              <w:pStyle w:val="a"/>
              <w:tabs>
                <w:tab w:val="clear" w:pos="1080"/>
                <w:tab w:val="decimal" w:pos="51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1D1D5A86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A268147" w14:textId="7638CD0D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023A35EC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3349E5" w14:textId="5DC9A5D7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15C23" w:rsidRPr="005D612B" w14:paraId="0750F4E4" w14:textId="77777777" w:rsidTr="00A71B6B">
        <w:tc>
          <w:tcPr>
            <w:tcW w:w="3492" w:type="dxa"/>
          </w:tcPr>
          <w:p w14:paraId="5D991C7A" w14:textId="58F8758B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9" w:type="dxa"/>
          </w:tcPr>
          <w:p w14:paraId="55E65161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7FCCE700" w14:textId="77777777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2C6F95C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5659431E" w14:textId="77777777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970CA1D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70689CF" w14:textId="77777777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0E1AAC9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C6199AA" w14:textId="77777777" w:rsidR="00B15C23" w:rsidRPr="005D612B" w:rsidRDefault="00B15C23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5C23" w:rsidRPr="005D612B" w14:paraId="68BC79E2" w14:textId="77777777" w:rsidTr="00A71B6B">
        <w:tc>
          <w:tcPr>
            <w:tcW w:w="3492" w:type="dxa"/>
          </w:tcPr>
          <w:p w14:paraId="2F39547F" w14:textId="77777777" w:rsidR="00B15C23" w:rsidRPr="005D612B" w:rsidRDefault="00B15C23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456B64C7" w14:textId="6088C799" w:rsidR="00B15C23" w:rsidRPr="005D612B" w:rsidRDefault="00ED41AE" w:rsidP="00B1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4405FB90" w14:textId="0BB1D038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11D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67" w:type="dxa"/>
          </w:tcPr>
          <w:p w14:paraId="349091EA" w14:textId="77777777" w:rsidR="00B15C23" w:rsidRPr="005D612B" w:rsidRDefault="00B15C23" w:rsidP="00B15C2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93A863E" w14:textId="376C2079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11D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67" w:type="dxa"/>
          </w:tcPr>
          <w:p w14:paraId="453CAFE5" w14:textId="77777777" w:rsidR="00B15C23" w:rsidRPr="005D612B" w:rsidRDefault="00B15C23" w:rsidP="00B15C2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434C6F2" w14:textId="439BB0A8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15C2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67" w:type="dxa"/>
          </w:tcPr>
          <w:p w14:paraId="37C11B30" w14:textId="77777777" w:rsidR="00B15C23" w:rsidRPr="005D612B" w:rsidRDefault="00B15C23" w:rsidP="00B15C2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63CE226" w14:textId="71ED47BE" w:rsidR="00B15C23" w:rsidRPr="005D612B" w:rsidRDefault="00ED41AE" w:rsidP="00B15C23">
            <w:pPr>
              <w:pStyle w:val="a"/>
              <w:tabs>
                <w:tab w:val="clear" w:pos="1080"/>
                <w:tab w:val="decimal" w:pos="69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15C23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</w:tr>
    </w:tbl>
    <w:p w14:paraId="38ECDAD8" w14:textId="77777777" w:rsidR="00EA647A" w:rsidRPr="0001123C" w:rsidRDefault="00EA647A" w:rsidP="005E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A6EBD" w14:textId="548DD191" w:rsidR="00B804A8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AC64526" w14:textId="77777777" w:rsidR="0001123C" w:rsidRPr="0001123C" w:rsidRDefault="0001123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0587C1" w14:textId="39E5A17A" w:rsidR="00C63FC7" w:rsidRPr="005D612B" w:rsidRDefault="00C63FC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ในการประชุมสามัญผู้ถือหุ้นประจำปีของบริษัทเมื่อวันที่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26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ผู้ถือหุ้นมีมติอนุมัติลดทุนจดทะเบียนของบริษัทจำนวน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37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878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258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บาทจากทุนจดทะเบียนเดิม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226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383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18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เป็นทุนจดทะเบียนใหม่จำนวน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188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</w:rPr>
        <w:t>4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922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บาท โดยการตัดหุ้นสามัญที่ออกไว้เพื่อรองรับการใช้สิทธิตามใบสาคัญแสดงสิทธิที่จะซื้อหุ้นสามัญของบริษัทจำนวน </w:t>
      </w:r>
      <w:r w:rsidR="00ED41AE" w:rsidRPr="00ED41AE">
        <w:rPr>
          <w:rFonts w:asciiTheme="majorBidi" w:hAnsiTheme="majorBidi" w:cstheme="majorBidi"/>
          <w:sz w:val="28"/>
          <w:szCs w:val="28"/>
        </w:rPr>
        <w:t>37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878</w:t>
      </w:r>
      <w:r w:rsidRPr="005D612B">
        <w:rPr>
          <w:rFonts w:asciiTheme="majorBidi" w:hAnsiTheme="majorBidi" w:cstheme="majorBidi"/>
          <w:sz w:val="28"/>
          <w:szCs w:val="28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</w:rPr>
        <w:t>258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บาท บริษัทได้จดทะเบียนการลดทุนกับกระทรวงพาณิชย์เมื่อวันที่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8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2563</w:t>
      </w:r>
    </w:p>
    <w:p w14:paraId="54EE1EA5" w14:textId="77777777" w:rsidR="009667C8" w:rsidRPr="0001123C" w:rsidRDefault="009667C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35B4DC" w14:textId="77777777" w:rsidR="0030671A" w:rsidRPr="005D612B" w:rsidRDefault="0030671A" w:rsidP="0030671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ส่วนเกินมูลค่าหุ้น</w:t>
      </w:r>
    </w:p>
    <w:p w14:paraId="1A6802D0" w14:textId="77777777" w:rsidR="0030671A" w:rsidRPr="0001123C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F0628" w14:textId="695FBA5A" w:rsidR="003B1E2F" w:rsidRDefault="0030671A" w:rsidP="003B1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D41AE" w:rsidRPr="00ED41AE">
        <w:rPr>
          <w:rFonts w:asciiTheme="majorBidi" w:hAnsiTheme="majorBidi" w:cstheme="majorBidi"/>
          <w:sz w:val="28"/>
          <w:szCs w:val="28"/>
        </w:rPr>
        <w:t>2535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D41AE" w:rsidRPr="00ED41AE">
        <w:rPr>
          <w:rFonts w:asciiTheme="majorBidi" w:hAnsiTheme="majorBidi" w:cstheme="majorBidi"/>
          <w:sz w:val="28"/>
          <w:szCs w:val="28"/>
        </w:rPr>
        <w:t>51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D612B">
        <w:rPr>
          <w:rFonts w:asciiTheme="majorBidi" w:hAnsiTheme="majorBidi" w:cstheme="majorBidi"/>
          <w:sz w:val="28"/>
          <w:szCs w:val="28"/>
        </w:rPr>
        <w:t>“</w:t>
      </w:r>
      <w:r w:rsidRPr="005D612B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5D612B">
        <w:rPr>
          <w:rFonts w:asciiTheme="majorBidi" w:hAnsiTheme="majorBidi" w:cstheme="majorBidi"/>
          <w:sz w:val="28"/>
          <w:szCs w:val="28"/>
        </w:rPr>
        <w:t>”</w:t>
      </w:r>
      <w:r w:rsidRPr="005D612B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187D0370" w14:textId="77777777" w:rsidR="00BE5C8D" w:rsidRPr="0001123C" w:rsidRDefault="00BE5C8D" w:rsidP="003B1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C18C66A" w14:textId="7D6BF4D5" w:rsidR="00566F97" w:rsidRPr="003B1E2F" w:rsidRDefault="00A312E0" w:rsidP="003B1E2F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  <w:r w:rsidR="00B65FC1" w:rsidRPr="005D612B">
        <w:rPr>
          <w:rFonts w:asciiTheme="majorBidi" w:hAnsiTheme="majorBidi" w:cstheme="majorBidi"/>
          <w:b/>
          <w:bCs/>
          <w:sz w:val="28"/>
          <w:szCs w:val="28"/>
          <w:cs/>
        </w:rPr>
        <w:t>ตามกฏหมาย</w:t>
      </w:r>
    </w:p>
    <w:p w14:paraId="2D808350" w14:textId="77777777" w:rsidR="00A312E0" w:rsidRPr="0001123C" w:rsidRDefault="00A312E0" w:rsidP="0056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43F905" w14:textId="37DB5289" w:rsidR="003B1E2F" w:rsidRDefault="00B65FC1" w:rsidP="00C11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D41AE" w:rsidRPr="00ED41AE">
        <w:rPr>
          <w:rFonts w:asciiTheme="majorBidi" w:hAnsiTheme="majorBidi" w:cstheme="majorBidi"/>
          <w:sz w:val="28"/>
          <w:szCs w:val="28"/>
        </w:rPr>
        <w:t>2535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D41AE" w:rsidRPr="00ED41AE">
        <w:rPr>
          <w:rFonts w:asciiTheme="majorBidi" w:hAnsiTheme="majorBidi" w:cstheme="majorBidi"/>
          <w:sz w:val="28"/>
          <w:szCs w:val="28"/>
        </w:rPr>
        <w:t>116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5D612B">
        <w:rPr>
          <w:rFonts w:asciiTheme="majorBidi" w:hAnsiTheme="majorBidi" w:cstheme="majorBidi"/>
          <w:sz w:val="28"/>
          <w:szCs w:val="28"/>
        </w:rPr>
        <w:t>“</w:t>
      </w:r>
      <w:r w:rsidRPr="005D612B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5D612B">
        <w:rPr>
          <w:rFonts w:asciiTheme="majorBidi" w:hAnsiTheme="majorBidi" w:cstheme="majorBidi"/>
          <w:sz w:val="28"/>
          <w:szCs w:val="28"/>
        </w:rPr>
        <w:t>”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</w:t>
      </w:r>
      <w:r w:rsidR="003D7B39" w:rsidRPr="005D612B">
        <w:rPr>
          <w:rFonts w:asciiTheme="majorBidi" w:hAnsiTheme="majorBidi" w:cstheme="majorBidi"/>
          <w:sz w:val="28"/>
          <w:szCs w:val="28"/>
          <w:cs/>
        </w:rPr>
        <w:t>้</w:t>
      </w:r>
    </w:p>
    <w:p w14:paraId="0F7B457E" w14:textId="2ACE16AC" w:rsidR="00CB73E3" w:rsidRDefault="00CB73E3" w:rsidP="00CB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2DB95C0" w14:textId="3D14660C" w:rsidR="00EA647A" w:rsidRDefault="00EA647A" w:rsidP="00CB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9BBCD0" w14:textId="77777777" w:rsidR="005E33E7" w:rsidRPr="0001123C" w:rsidRDefault="005E33E7" w:rsidP="00CB7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6512546" w14:textId="6F32222B" w:rsidR="00795842" w:rsidRPr="005D612B" w:rsidRDefault="00795842" w:rsidP="00B65FC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ส่วนได้เสียที่ไม่มีอำนาจควบคุม</w:t>
      </w:r>
      <w:r w:rsidR="002C4512"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020FD922" w14:textId="77777777" w:rsidR="00795842" w:rsidRPr="0001123C" w:rsidRDefault="00795842" w:rsidP="00DD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50993A4" w14:textId="05A7E2A5" w:rsidR="00795842" w:rsidRPr="005D612B" w:rsidRDefault="00795842" w:rsidP="007958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0A1BA262" w14:textId="77777777" w:rsidR="00EA647A" w:rsidRPr="0001123C" w:rsidRDefault="00EA647A" w:rsidP="00DD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509"/>
        <w:gridCol w:w="180"/>
        <w:gridCol w:w="1530"/>
      </w:tblGrid>
      <w:tr w:rsidR="004B0D38" w:rsidRPr="005D612B" w14:paraId="6142D344" w14:textId="77777777" w:rsidTr="00540642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67E3A192" w14:textId="77777777" w:rsidR="004B0D38" w:rsidRPr="005D612B" w:rsidRDefault="004B0D38" w:rsidP="00901357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4B5AA64E" w14:textId="579C42E4" w:rsidR="004B0D38" w:rsidRPr="005D612B" w:rsidRDefault="004B0D38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บริษัท พฤกษา เรียลเอสเตท จำกัด (มหาชน) และบริษัทย่อย</w:t>
            </w:r>
          </w:p>
        </w:tc>
      </w:tr>
      <w:tr w:rsidR="00901357" w:rsidRPr="005D612B" w14:paraId="3DB82C4E" w14:textId="77777777" w:rsidTr="00540642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BAFB7FC" w14:textId="77777777" w:rsidR="00901357" w:rsidRPr="005D612B" w:rsidRDefault="00901357" w:rsidP="00901357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bottom"/>
          </w:tcPr>
          <w:p w14:paraId="7F32280B" w14:textId="5BF2792D" w:rsidR="00901357" w:rsidRPr="005D612B" w:rsidRDefault="00ED41AE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4237249C" w14:textId="77777777" w:rsidR="00901357" w:rsidRPr="005D612B" w:rsidRDefault="00901357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843CD4" w14:textId="55EB36EF" w:rsidR="00901357" w:rsidRPr="005D612B" w:rsidRDefault="00ED41AE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540642" w:rsidRPr="005D612B" w14:paraId="0776FE97" w14:textId="77777777" w:rsidTr="00631494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D889190" w14:textId="77777777" w:rsidR="00540642" w:rsidRPr="005D612B" w:rsidRDefault="00540642" w:rsidP="009013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19" w:type="dxa"/>
            <w:gridSpan w:val="3"/>
            <w:vAlign w:val="bottom"/>
          </w:tcPr>
          <w:p w14:paraId="277129B6" w14:textId="3EC2DDC6" w:rsidR="00540642" w:rsidRPr="005D612B" w:rsidRDefault="00540642" w:rsidP="00901357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0D38" w:rsidRPr="005D612B" w14:paraId="2890208F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7B11A14C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09" w:type="dxa"/>
            <w:vAlign w:val="bottom"/>
          </w:tcPr>
          <w:p w14:paraId="6E65D485" w14:textId="568F8D2E" w:rsidR="004B0D38" w:rsidRPr="005D612B" w:rsidRDefault="00ED41AE" w:rsidP="004B0D38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  <w:tc>
          <w:tcPr>
            <w:tcW w:w="180" w:type="dxa"/>
            <w:vAlign w:val="bottom"/>
          </w:tcPr>
          <w:p w14:paraId="5396F285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E2AA10" w14:textId="47EA04C4" w:rsidR="004B0D38" w:rsidRPr="005D612B" w:rsidRDefault="00ED41AE" w:rsidP="004B0D38">
            <w:pPr>
              <w:pStyle w:val="a"/>
              <w:tabs>
                <w:tab w:val="clear" w:pos="1080"/>
                <w:tab w:val="decimal" w:pos="74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</w:p>
        </w:tc>
      </w:tr>
      <w:tr w:rsidR="004B0D38" w:rsidRPr="005D612B" w14:paraId="64F535A8" w14:textId="77777777" w:rsidTr="00540642">
        <w:trPr>
          <w:cantSplit/>
          <w:trHeight w:val="20"/>
        </w:trPr>
        <w:tc>
          <w:tcPr>
            <w:tcW w:w="6030" w:type="dxa"/>
          </w:tcPr>
          <w:p w14:paraId="3C3DDD73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9" w:type="dxa"/>
          </w:tcPr>
          <w:p w14:paraId="2C6553E7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509790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D35691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B0D38" w:rsidRPr="005D612B" w14:paraId="76CB8CEE" w14:textId="77777777" w:rsidTr="005137FB">
        <w:trPr>
          <w:cantSplit/>
          <w:trHeight w:val="20"/>
        </w:trPr>
        <w:tc>
          <w:tcPr>
            <w:tcW w:w="6030" w:type="dxa"/>
          </w:tcPr>
          <w:p w14:paraId="2E184F97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09" w:type="dxa"/>
            <w:shd w:val="clear" w:color="auto" w:fill="auto"/>
          </w:tcPr>
          <w:p w14:paraId="75B21A5C" w14:textId="74084220" w:rsidR="004B0D38" w:rsidRPr="005137F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974598" w:rsidRPr="005137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4CAA38B4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E1FD7" w14:textId="030FC964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</w:tr>
      <w:tr w:rsidR="004B0D38" w:rsidRPr="005D612B" w14:paraId="714E4860" w14:textId="77777777" w:rsidTr="005137FB">
        <w:trPr>
          <w:cantSplit/>
          <w:trHeight w:val="20"/>
        </w:trPr>
        <w:tc>
          <w:tcPr>
            <w:tcW w:w="6030" w:type="dxa"/>
          </w:tcPr>
          <w:p w14:paraId="79EA76C6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09" w:type="dxa"/>
            <w:shd w:val="clear" w:color="auto" w:fill="auto"/>
          </w:tcPr>
          <w:p w14:paraId="32DB94EC" w14:textId="16938DCA" w:rsidR="004B0D38" w:rsidRPr="005137F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74598" w:rsidRPr="005137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80" w:type="dxa"/>
          </w:tcPr>
          <w:p w14:paraId="2CECF97A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B8BB3" w14:textId="3009DFE8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4B0D38" w:rsidRPr="005D612B" w14:paraId="320D29EF" w14:textId="77777777" w:rsidTr="00540642">
        <w:trPr>
          <w:cantSplit/>
          <w:trHeight w:val="20"/>
        </w:trPr>
        <w:tc>
          <w:tcPr>
            <w:tcW w:w="6030" w:type="dxa"/>
          </w:tcPr>
          <w:p w14:paraId="633B7EB6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09" w:type="dxa"/>
          </w:tcPr>
          <w:p w14:paraId="7C79056C" w14:textId="6AE80577" w:rsidR="004B0D38" w:rsidRPr="005D612B" w:rsidRDefault="0097459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9D2035C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D7B578" w14:textId="7ACC9BB1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B0D38" w:rsidRPr="005D612B" w14:paraId="02DE08EE" w14:textId="77777777" w:rsidTr="00540642">
        <w:trPr>
          <w:cantSplit/>
          <w:trHeight w:val="20"/>
        </w:trPr>
        <w:tc>
          <w:tcPr>
            <w:tcW w:w="6030" w:type="dxa"/>
          </w:tcPr>
          <w:p w14:paraId="3E0E7CC8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CD5DF05" w14:textId="460D8F3A" w:rsidR="004B0D38" w:rsidRPr="005D612B" w:rsidRDefault="0097459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3D99EE7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B1E6D4" w14:textId="5AFEAB10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B0D38" w:rsidRPr="005D612B" w14:paraId="0C6DBD6F" w14:textId="77777777" w:rsidTr="00540642">
        <w:trPr>
          <w:cantSplit/>
          <w:trHeight w:val="20"/>
        </w:trPr>
        <w:tc>
          <w:tcPr>
            <w:tcW w:w="6030" w:type="dxa"/>
          </w:tcPr>
          <w:p w14:paraId="1B0933BB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4B12594A" w14:textId="3F485250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974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728</w:t>
            </w:r>
          </w:p>
        </w:tc>
        <w:tc>
          <w:tcPr>
            <w:tcW w:w="180" w:type="dxa"/>
          </w:tcPr>
          <w:p w14:paraId="19F839E3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2D17050" w14:textId="6A75FF6F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4B0D3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</w:p>
        </w:tc>
      </w:tr>
      <w:tr w:rsidR="004B0D38" w:rsidRPr="005D612B" w14:paraId="091061F7" w14:textId="77777777" w:rsidTr="00540642">
        <w:trPr>
          <w:cantSplit/>
          <w:trHeight w:val="20"/>
        </w:trPr>
        <w:tc>
          <w:tcPr>
            <w:tcW w:w="6030" w:type="dxa"/>
          </w:tcPr>
          <w:p w14:paraId="6909120E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C068EE9" w14:textId="654B8F96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180" w:type="dxa"/>
          </w:tcPr>
          <w:p w14:paraId="42A542BB" w14:textId="77777777" w:rsidR="004B0D38" w:rsidRPr="005D612B" w:rsidRDefault="004B0D38" w:rsidP="004B0D3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FDE1B7" w14:textId="75881993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4B0D38" w:rsidRPr="005D612B" w14:paraId="6BDC4E4D" w14:textId="77777777" w:rsidTr="0001123C">
        <w:trPr>
          <w:cantSplit/>
          <w:trHeight w:val="20"/>
        </w:trPr>
        <w:tc>
          <w:tcPr>
            <w:tcW w:w="6030" w:type="dxa"/>
          </w:tcPr>
          <w:p w14:paraId="51552CE7" w14:textId="77777777" w:rsidR="004B0D38" w:rsidRPr="0001123C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BA88404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ADD6F16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3BFB6C78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B0D38" w:rsidRPr="005D612B" w14:paraId="7F47085D" w14:textId="77777777" w:rsidTr="00540642">
        <w:trPr>
          <w:cantSplit/>
          <w:trHeight w:val="20"/>
        </w:trPr>
        <w:tc>
          <w:tcPr>
            <w:tcW w:w="6030" w:type="dxa"/>
          </w:tcPr>
          <w:p w14:paraId="7DB4D7B4" w14:textId="77777777" w:rsidR="004B0D38" w:rsidRPr="005D612B" w:rsidRDefault="004B0D38" w:rsidP="004B0D38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09" w:type="dxa"/>
          </w:tcPr>
          <w:p w14:paraId="1DC41EC9" w14:textId="3CFBD81D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74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180" w:type="dxa"/>
          </w:tcPr>
          <w:p w14:paraId="07DDCB62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D01137" w14:textId="75579D77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</w:tr>
      <w:tr w:rsidR="004B0D38" w:rsidRPr="005D612B" w14:paraId="4B9409B8" w14:textId="77777777" w:rsidTr="00540642">
        <w:trPr>
          <w:cantSplit/>
          <w:trHeight w:val="20"/>
        </w:trPr>
        <w:tc>
          <w:tcPr>
            <w:tcW w:w="6030" w:type="dxa"/>
          </w:tcPr>
          <w:p w14:paraId="6318E313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509" w:type="dxa"/>
          </w:tcPr>
          <w:p w14:paraId="4CCC4384" w14:textId="7BDBC311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74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80" w:type="dxa"/>
          </w:tcPr>
          <w:p w14:paraId="53470335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52E371" w14:textId="765CD929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4B0D38" w:rsidRPr="005D612B" w14:paraId="291DF0BD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0945B0F0" w14:textId="5889DB06" w:rsidR="004B0D38" w:rsidRPr="005D612B" w:rsidRDefault="00F83DED" w:rsidP="004B0D3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1A1998A" w14:textId="279C057D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</w:tcPr>
          <w:p w14:paraId="3F8C1F5F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9C49FD" w14:textId="0DC5100C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B0D38" w:rsidRPr="005D612B" w14:paraId="20950C68" w14:textId="77777777" w:rsidTr="00540642">
        <w:trPr>
          <w:cantSplit/>
          <w:trHeight w:val="20"/>
        </w:trPr>
        <w:tc>
          <w:tcPr>
            <w:tcW w:w="6030" w:type="dxa"/>
          </w:tcPr>
          <w:p w14:paraId="7CA94A4A" w14:textId="1401D67B" w:rsidR="004B0D38" w:rsidRPr="005D612B" w:rsidRDefault="004B0D38" w:rsidP="004B0D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F83DE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593F71A" w14:textId="48A880FA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74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180" w:type="dxa"/>
          </w:tcPr>
          <w:p w14:paraId="187B6635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0CB6DA" w14:textId="416CA0E5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B0D38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</w:t>
            </w:r>
          </w:p>
        </w:tc>
      </w:tr>
      <w:tr w:rsidR="004B0D38" w:rsidRPr="005D612B" w14:paraId="609039DF" w14:textId="77777777" w:rsidTr="00540642">
        <w:trPr>
          <w:cantSplit/>
          <w:trHeight w:val="20"/>
        </w:trPr>
        <w:tc>
          <w:tcPr>
            <w:tcW w:w="6030" w:type="dxa"/>
          </w:tcPr>
          <w:p w14:paraId="1109BBAA" w14:textId="77777777" w:rsidR="004B0D38" w:rsidRPr="005D612B" w:rsidRDefault="004B0D38" w:rsidP="004B0D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D711FFB" w14:textId="6C0AA2EE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180" w:type="dxa"/>
          </w:tcPr>
          <w:p w14:paraId="37E4B501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00B284" w14:textId="29A219A4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</w:tr>
      <w:tr w:rsidR="004B0D38" w:rsidRPr="005D612B" w14:paraId="21667769" w14:textId="77777777" w:rsidTr="00540642">
        <w:trPr>
          <w:cantSplit/>
          <w:trHeight w:val="125"/>
        </w:trPr>
        <w:tc>
          <w:tcPr>
            <w:tcW w:w="6030" w:type="dxa"/>
          </w:tcPr>
          <w:p w14:paraId="1669AA34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EB353FF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0AA45EF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4F49DC08" w14:textId="77777777" w:rsidR="004B0D38" w:rsidRPr="005D612B" w:rsidRDefault="004B0D38" w:rsidP="00DD6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B0D38" w:rsidRPr="005D612B" w14:paraId="178A60D9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72FFAA2B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09" w:type="dxa"/>
            <w:vAlign w:val="bottom"/>
          </w:tcPr>
          <w:p w14:paraId="55302835" w14:textId="67D76C87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74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33836B5F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BAE77D" w14:textId="0B350449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B0D38"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  <w:tr w:rsidR="004B0D38" w:rsidRPr="005D612B" w14:paraId="48D172A8" w14:textId="77777777" w:rsidTr="00540642">
        <w:trPr>
          <w:cantSplit/>
          <w:trHeight w:val="20"/>
        </w:trPr>
        <w:tc>
          <w:tcPr>
            <w:tcW w:w="6030" w:type="dxa"/>
            <w:vAlign w:val="bottom"/>
          </w:tcPr>
          <w:p w14:paraId="32B22FE9" w14:textId="77777777" w:rsidR="004B0D38" w:rsidRPr="005D612B" w:rsidRDefault="004B0D38" w:rsidP="004B0D3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09" w:type="dxa"/>
            <w:vAlign w:val="bottom"/>
          </w:tcPr>
          <w:p w14:paraId="78E4D7A1" w14:textId="50C96516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180" w:type="dxa"/>
            <w:vAlign w:val="bottom"/>
          </w:tcPr>
          <w:p w14:paraId="7E314175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A91D04" w14:textId="279D2139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B0D38" w:rsidRPr="005D612B" w14:paraId="7EC31C77" w14:textId="77777777" w:rsidTr="00540642">
        <w:trPr>
          <w:cantSplit/>
          <w:trHeight w:val="20"/>
        </w:trPr>
        <w:tc>
          <w:tcPr>
            <w:tcW w:w="6030" w:type="dxa"/>
          </w:tcPr>
          <w:p w14:paraId="76822392" w14:textId="38DC403A" w:rsidR="004B0D38" w:rsidRPr="005D612B" w:rsidRDefault="004B0D38" w:rsidP="00D91C7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12F3410" w14:textId="506A01D5" w:rsidR="004B0D38" w:rsidRPr="005D612B" w:rsidRDefault="0097459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AED4584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43CCB9" w14:textId="38B081B6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B0D38" w:rsidRPr="005D612B" w14:paraId="05F71391" w14:textId="77777777" w:rsidTr="00540642">
        <w:trPr>
          <w:cantSplit/>
          <w:trHeight w:val="20"/>
        </w:trPr>
        <w:tc>
          <w:tcPr>
            <w:tcW w:w="6030" w:type="dxa"/>
          </w:tcPr>
          <w:p w14:paraId="1E27FBE4" w14:textId="32A35D72" w:rsidR="004B0D38" w:rsidRPr="005D612B" w:rsidRDefault="004B0D38" w:rsidP="004B0D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46076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เพิ่มขึ้น </w:t>
            </w:r>
            <w:r w:rsidR="004607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="004607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EF71AA3" w14:textId="7A73DFBD" w:rsidR="004B0D38" w:rsidRPr="005D612B" w:rsidRDefault="00ED41AE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74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</w:t>
            </w:r>
          </w:p>
        </w:tc>
        <w:tc>
          <w:tcPr>
            <w:tcW w:w="180" w:type="dxa"/>
          </w:tcPr>
          <w:p w14:paraId="68C5E3FC" w14:textId="77777777" w:rsidR="004B0D38" w:rsidRPr="005D612B" w:rsidRDefault="004B0D38" w:rsidP="004B0D3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C835A8" w14:textId="39780732" w:rsidR="004B0D38" w:rsidRPr="005D612B" w:rsidRDefault="004B0D38" w:rsidP="004B0D38">
            <w:pPr>
              <w:pStyle w:val="a"/>
              <w:tabs>
                <w:tab w:val="clear" w:pos="1080"/>
                <w:tab w:val="decimal" w:pos="1180"/>
              </w:tabs>
              <w:ind w:left="-1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46D06632" w14:textId="71946057" w:rsidR="003B1E2F" w:rsidRDefault="003B1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440DB92" w14:textId="27345485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1D9B3C0C" w14:textId="675B6802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8B1F1CA" w14:textId="1D959CCA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FACB306" w14:textId="6F5CA526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03896F1" w14:textId="26038A5F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0E02AC9" w14:textId="62D65DC6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4D85F67" w14:textId="0BD0D088" w:rsidR="00EA647A" w:rsidRDefault="00EA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28BB9C3" w14:textId="44ABCB9E" w:rsidR="00893276" w:rsidRPr="005D612B" w:rsidRDefault="00893276" w:rsidP="0053544C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ส่วนงาน</w:t>
      </w:r>
      <w:r w:rsidR="00E32BA9" w:rsidRPr="005D612B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  <w:r w:rsidR="008E1C5D" w:rsidRPr="005D612B">
        <w:rPr>
          <w:rFonts w:asciiTheme="majorBidi" w:hAnsiTheme="majorBidi" w:cstheme="majorBidi"/>
          <w:b/>
          <w:bCs/>
          <w:sz w:val="28"/>
          <w:szCs w:val="28"/>
          <w:cs/>
        </w:rPr>
        <w:t>และการจำแนกรายได้</w:t>
      </w:r>
    </w:p>
    <w:p w14:paraId="25625432" w14:textId="77777777" w:rsidR="00E736BE" w:rsidRPr="00EA647A" w:rsidRDefault="00E736BE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3502D0F0" w14:textId="53266EF0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bookmarkStart w:id="13" w:name="_Hlk71101767"/>
      <w:r w:rsidRPr="005D612B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ปี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5D612B">
        <w:rPr>
          <w:rFonts w:ascii="Angsana New" w:hAnsi="Angsana New"/>
          <w:sz w:val="28"/>
          <w:szCs w:val="28"/>
          <w:cs/>
        </w:rPr>
        <w:t xml:space="preserve"> เนื่องจากกลยุทธ์ทางการตลาด ผู้มีอำนาจตัดสินใจสูงสุดด้านการดำเนินงานของกลุ่มบริษัทได้รวมสินค้าประเภทเดียวกันไว้ในส่วนงานที่รายงานเดียวกัน กลุ่มบริษัทได้มีการปรับย้อนหลังข้อมูลที่เคยรายงานในปี </w:t>
      </w:r>
      <w:r w:rsidR="00ED41AE" w:rsidRPr="00ED41AE">
        <w:rPr>
          <w:rFonts w:ascii="Angsana New" w:hAnsi="Angsana New"/>
          <w:sz w:val="28"/>
          <w:szCs w:val="28"/>
        </w:rPr>
        <w:t>2563</w:t>
      </w:r>
      <w:r w:rsidRPr="005D612B">
        <w:rPr>
          <w:rFonts w:ascii="Angsana New" w:hAnsi="Angsana New"/>
          <w:sz w:val="28"/>
          <w:szCs w:val="28"/>
          <w:cs/>
        </w:rPr>
        <w:t xml:space="preserve"> เพื่อการเปรียบเทียบ ดังนี้</w:t>
      </w:r>
    </w:p>
    <w:p w14:paraId="4816649F" w14:textId="77777777" w:rsidR="00C87FB4" w:rsidRPr="00EA647A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1E1F1502" w14:textId="34F53E91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สายงานทาวน์เฮ้าส์: บ้านพฤกษา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  <w:cs/>
        </w:rPr>
        <w:t xml:space="preserve"> เดอะคอนเนค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พฤกษาวิลล์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>/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และพฤกษาวิลล์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>/</w:t>
      </w:r>
      <w:r w:rsidR="00ED41AE" w:rsidRPr="00ED41AE">
        <w:rPr>
          <w:rFonts w:ascii="Angsana New" w:hAnsi="Angsana New"/>
          <w:sz w:val="28"/>
          <w:szCs w:val="28"/>
        </w:rPr>
        <w:t>2</w:t>
      </w:r>
    </w:p>
    <w:p w14:paraId="2975C120" w14:textId="5B55E6E9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ภัสสร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ED41AE" w:rsidRPr="00ED41AE">
        <w:rPr>
          <w:rFonts w:ascii="Angsana New" w:hAnsi="Angsana New"/>
          <w:sz w:val="28"/>
          <w:szCs w:val="28"/>
        </w:rPr>
        <w:t>3</w:t>
      </w:r>
    </w:p>
    <w:p w14:paraId="257EA279" w14:textId="75FE4008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3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สายงานอาคารชุด: อาคารชุด </w:t>
      </w:r>
      <w:r w:rsidR="00ED41AE" w:rsidRPr="00ED41AE">
        <w:rPr>
          <w:rFonts w:ascii="Angsana New" w:hAnsi="Angsana New"/>
          <w:sz w:val="28"/>
          <w:szCs w:val="28"/>
        </w:rPr>
        <w:t>4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ED41AE" w:rsidRPr="00ED41AE">
        <w:rPr>
          <w:rFonts w:ascii="Angsana New" w:hAnsi="Angsana New"/>
          <w:sz w:val="28"/>
          <w:szCs w:val="28"/>
        </w:rPr>
        <w:t>5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ED41AE" w:rsidRPr="00ED41AE">
        <w:rPr>
          <w:rFonts w:ascii="Angsana New" w:hAnsi="Angsana New"/>
          <w:sz w:val="28"/>
          <w:szCs w:val="28"/>
        </w:rPr>
        <w:t>6</w:t>
      </w:r>
    </w:p>
    <w:p w14:paraId="062BB821" w14:textId="0431CF90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15"/>
        </w:tabs>
        <w:spacing w:line="240" w:lineRule="auto"/>
        <w:ind w:left="2331" w:hanging="1791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4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>สายงานกิจการโรงพยาบาล</w:t>
      </w:r>
    </w:p>
    <w:p w14:paraId="564377FE" w14:textId="77777777" w:rsidR="00C87FB4" w:rsidRPr="00EA647A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755F3957" w14:textId="20FFD523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  <w:bookmarkStart w:id="14" w:name="_Hlk79600635"/>
      <w:r w:rsidRPr="005D612B">
        <w:rPr>
          <w:rFonts w:ascii="Angsana New" w:hAnsi="Angsana New"/>
          <w:sz w:val="28"/>
          <w:szCs w:val="28"/>
          <w:cs/>
        </w:rPr>
        <w:t xml:space="preserve">สำหรับส่วนงานที่รายงานในปี </w:t>
      </w:r>
      <w:r w:rsidR="00ED41AE" w:rsidRPr="00ED41AE">
        <w:rPr>
          <w:rFonts w:ascii="Angsana New" w:hAnsi="Angsana New"/>
          <w:sz w:val="28"/>
          <w:szCs w:val="28"/>
        </w:rPr>
        <w:t>2563</w:t>
      </w:r>
      <w:r w:rsidRPr="005D612B">
        <w:rPr>
          <w:rFonts w:ascii="Angsana New" w:hAnsi="Angsana New"/>
          <w:sz w:val="28"/>
          <w:szCs w:val="28"/>
          <w:cs/>
        </w:rPr>
        <w:t xml:space="preserve"> มีดังนี้</w:t>
      </w:r>
      <w:bookmarkEnd w:id="14"/>
    </w:p>
    <w:p w14:paraId="6127B84A" w14:textId="77777777" w:rsidR="00C87FB4" w:rsidRPr="00EA647A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</w:p>
    <w:p w14:paraId="4BD5C81F" w14:textId="1159B4FC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สายงานทาวน์เฮ้าส์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: บ้านพฤกษา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บ้านพฤกษา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  <w:cs/>
        </w:rPr>
        <w:t xml:space="preserve"> และเดอะคอนเนค</w:t>
      </w:r>
    </w:p>
    <w:p w14:paraId="636B33E9" w14:textId="3D58073A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สายงานทาวน์เฮ้าส์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  <w:cs/>
        </w:rPr>
        <w:t xml:space="preserve">: พฤกษาวิลล์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และพฤกษาวิลล์ </w:t>
      </w:r>
      <w:r w:rsidR="00ED41AE" w:rsidRPr="00ED41AE">
        <w:rPr>
          <w:rFonts w:ascii="Angsana New" w:hAnsi="Angsana New"/>
          <w:sz w:val="28"/>
          <w:szCs w:val="28"/>
        </w:rPr>
        <w:t>2</w:t>
      </w:r>
    </w:p>
    <w:p w14:paraId="22B36C01" w14:textId="3369C4F8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3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สายงานบ้านเดี่ยว: ภัสสร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 ภัสสร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  <w:cs/>
        </w:rPr>
        <w:t xml:space="preserve"> และภัสสร </w:t>
      </w:r>
      <w:r w:rsidR="00ED41AE" w:rsidRPr="00ED41AE">
        <w:rPr>
          <w:rFonts w:ascii="Angsana New" w:hAnsi="Angsana New"/>
          <w:sz w:val="28"/>
          <w:szCs w:val="28"/>
        </w:rPr>
        <w:t>3</w:t>
      </w:r>
    </w:p>
    <w:p w14:paraId="58432D97" w14:textId="4F4DE8D7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4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สายงานอาคารชุดกลุ่ม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  <w:cs/>
        </w:rPr>
        <w:t xml:space="preserve">: อาคารชุด </w:t>
      </w:r>
      <w:r w:rsidR="00ED41AE" w:rsidRPr="00ED41AE">
        <w:rPr>
          <w:rFonts w:ascii="Angsana New" w:hAnsi="Angsana New"/>
          <w:sz w:val="28"/>
          <w:szCs w:val="28"/>
        </w:rPr>
        <w:t>4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อาคารชุด </w:t>
      </w:r>
      <w:r w:rsidR="00ED41AE" w:rsidRPr="00ED41AE">
        <w:rPr>
          <w:rFonts w:ascii="Angsana New" w:hAnsi="Angsana New"/>
          <w:sz w:val="28"/>
          <w:szCs w:val="28"/>
        </w:rPr>
        <w:t>5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และอาคารชุด </w:t>
      </w:r>
      <w:r w:rsidR="00ED41AE" w:rsidRPr="00ED41AE">
        <w:rPr>
          <w:rFonts w:ascii="Angsana New" w:hAnsi="Angsana New"/>
          <w:sz w:val="28"/>
          <w:szCs w:val="28"/>
        </w:rPr>
        <w:t>6</w:t>
      </w:r>
    </w:p>
    <w:p w14:paraId="2438E1C8" w14:textId="14BC4ED1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="00ED41AE" w:rsidRPr="00ED41AE">
        <w:rPr>
          <w:rFonts w:ascii="Angsana New" w:hAnsi="Angsana New"/>
          <w:sz w:val="28"/>
          <w:szCs w:val="28"/>
        </w:rPr>
        <w:t>5</w:t>
      </w:r>
      <w:r w:rsidRPr="005D612B">
        <w:rPr>
          <w:rFonts w:ascii="Angsana New" w:hAnsi="Angsana New"/>
          <w:sz w:val="28"/>
          <w:szCs w:val="28"/>
        </w:rPr>
        <w:tab/>
      </w:r>
      <w:r w:rsidRPr="005D612B">
        <w:rPr>
          <w:rFonts w:ascii="Angsana New" w:hAnsi="Angsana New"/>
          <w:sz w:val="28"/>
          <w:szCs w:val="28"/>
          <w:cs/>
        </w:rPr>
        <w:t xml:space="preserve">สายงานอาคารชุดกลุ่ม </w:t>
      </w:r>
      <w:r w:rsidR="00ED41AE" w:rsidRPr="00ED41AE">
        <w:rPr>
          <w:rFonts w:ascii="Angsana New" w:hAnsi="Angsana New"/>
          <w:sz w:val="28"/>
          <w:szCs w:val="28"/>
        </w:rPr>
        <w:t>2</w:t>
      </w:r>
      <w:r w:rsidRPr="005D612B">
        <w:rPr>
          <w:rFonts w:ascii="Angsana New" w:hAnsi="Angsana New"/>
          <w:sz w:val="28"/>
          <w:szCs w:val="28"/>
        </w:rPr>
        <w:t xml:space="preserve">: </w:t>
      </w:r>
      <w:r w:rsidRPr="005D612B">
        <w:rPr>
          <w:rFonts w:ascii="Angsana New" w:hAnsi="Angsana New"/>
          <w:sz w:val="28"/>
          <w:szCs w:val="28"/>
          <w:cs/>
        </w:rPr>
        <w:t xml:space="preserve">อาคารชุดพรีเมียม </w:t>
      </w:r>
      <w:r w:rsidR="00ED41AE" w:rsidRPr="00ED41AE">
        <w:rPr>
          <w:rFonts w:ascii="Angsana New" w:hAnsi="Angsana New"/>
          <w:sz w:val="28"/>
          <w:szCs w:val="28"/>
        </w:rPr>
        <w:t>1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และอาคารชุดพรีเมียม </w:t>
      </w:r>
      <w:r w:rsidR="00ED41AE" w:rsidRPr="00ED41AE">
        <w:rPr>
          <w:rFonts w:ascii="Angsana New" w:hAnsi="Angsana New"/>
          <w:sz w:val="28"/>
          <w:szCs w:val="28"/>
        </w:rPr>
        <w:t>2</w:t>
      </w:r>
    </w:p>
    <w:p w14:paraId="353A8D06" w14:textId="77777777" w:rsidR="00C87FB4" w:rsidRPr="00EA647A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bookmarkEnd w:id="13"/>
    <w:p w14:paraId="2240F114" w14:textId="77777777" w:rsidR="00C87FB4" w:rsidRPr="005D612B" w:rsidRDefault="00C87FB4" w:rsidP="00C8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FD1AAF8" w14:textId="77777777" w:rsidR="001E57A5" w:rsidRPr="005D612B" w:rsidRDefault="001E57A5" w:rsidP="00F7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  <w:sectPr w:rsidR="001E57A5" w:rsidRPr="005D612B" w:rsidSect="004B65D8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40"/>
        <w:gridCol w:w="660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C87FB4" w:rsidRPr="005D612B" w14:paraId="506D69E5" w14:textId="77777777" w:rsidTr="00C87FB4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652ED34F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C87FB4" w:rsidRPr="005D612B" w14:paraId="2FD5FE85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10845B1F" w14:textId="2866323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</w:tcPr>
          <w:p w14:paraId="40A88170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B7A82FA" w14:textId="4C475FBC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5FF69C4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95FD6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1B2E9A91" w14:textId="79B0045B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5EC7009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2EE6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31D18751" w14:textId="5135F604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40FF59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0D9C4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5FF0548" w14:textId="3B75001C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7A3CCD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B4D4E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17217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2C48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8897522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5F855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078A914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9F324C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87FB4" w:rsidRPr="005D612B" w14:paraId="7C403C23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3F91F834" w14:textId="61B814E2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5" w:type="dxa"/>
          </w:tcPr>
          <w:p w14:paraId="5DEBAC18" w14:textId="68BD7C87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36005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B6F6F8" w14:textId="05606590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D2D763D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41DDC99" w14:textId="488C3008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A4BCA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E59801" w14:textId="4CBE03D7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05093A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3FA5A7" w14:textId="71B9FADE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C2B842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A23857B" w14:textId="7621ACBB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FC4A0CB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594ECE" w14:textId="00ADE604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31247A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14EE3" w14:textId="6B4BE929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4C29E4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EFD7FB" w14:textId="67A2340E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3DB55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61A517" w14:textId="14B317F8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733D5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25C2900" w14:textId="0407F1D4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9DCEC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513543B" w14:textId="69A82B4C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1933966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80DA8FD" w14:textId="41AE2C51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44" w:type="dxa"/>
          </w:tcPr>
          <w:p w14:paraId="1F18CED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15C3311F" w14:textId="2215987C" w:rsidR="00C87FB4" w:rsidRPr="005D612B" w:rsidRDefault="00ED41AE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C87FB4" w:rsidRPr="005D612B" w14:paraId="31D52CCA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47500EAA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654F64A6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5D612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AF7B2C" w:rsidRPr="005D612B" w14:paraId="32F478A6" w14:textId="77777777" w:rsidTr="00C87FB4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54703AC5" w14:textId="4E4D9D0F" w:rsidR="00AF7B2C" w:rsidRPr="005D612B" w:rsidRDefault="00AF7B2C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ED41AE" w:rsidRPr="00ED41A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Pr="005D612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D612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35" w:type="dxa"/>
            <w:gridSpan w:val="27"/>
          </w:tcPr>
          <w:p w14:paraId="708B8183" w14:textId="77777777" w:rsidR="00AF7B2C" w:rsidRPr="005D612B" w:rsidRDefault="00AF7B2C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C87FB4" w:rsidRPr="005D612B" w14:paraId="56FDA3FC" w14:textId="77777777" w:rsidTr="00C87FB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A241E38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6A82635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BCE8D40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6E0DD3D2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3841DFF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E7F791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B55E6DD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9866EE5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559336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A1541E6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C8DBB5D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459E270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509BB5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A72515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EA811C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0BE296D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480E4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95928F8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C855DC7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36B7129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E111E1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477B25C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F027A85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0D2306FA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3CF6350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621BA46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26F3CA7A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71AB62E3" w14:textId="77777777" w:rsidR="00C87FB4" w:rsidRPr="005D612B" w:rsidRDefault="00C87FB4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0423C" w:rsidRPr="005D612B" w14:paraId="4391B2F9" w14:textId="77777777" w:rsidTr="00C87FB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B88EEC2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2F3C7E1E" w14:textId="308707FA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EBEFF1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404E00E8" w14:textId="770C991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B85AA6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1E747BA" w14:textId="69E4065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0B76C4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7C1EB75" w14:textId="1B4D0E2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572D78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1C2F85C" w14:textId="4F01CDC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FBEC29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43C7E57" w14:textId="1B413FE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77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FC794C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6A2EFC7" w14:textId="7E44736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D5979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042422DE" w14:textId="15A84513" w:rsidR="0090423C" w:rsidRPr="00411B2F" w:rsidRDefault="00ED41AE" w:rsidP="0041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95A50E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8DF695E" w14:textId="76059EFE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DDA09E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0BA92B9" w14:textId="65E5562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9B98B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C3DEE87" w14:textId="1BEB33FB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EF4B9A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3D828126" w14:textId="15D24FB4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2A16E0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6074A4E" w14:textId="4290FE4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44" w:type="dxa"/>
            <w:vAlign w:val="bottom"/>
          </w:tcPr>
          <w:p w14:paraId="30BA4F8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768ABD6B" w14:textId="24E30EE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</w:p>
        </w:tc>
      </w:tr>
      <w:tr w:rsidR="0090423C" w:rsidRPr="005D612B" w14:paraId="798694B9" w14:textId="77777777" w:rsidTr="00C87FB4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78BD319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5D612B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5D612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5A2E3B59" w14:textId="51D87778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A7BA4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4FA2BDD7" w14:textId="674EA682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159BED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5AFB20DC" w14:textId="4F56B63F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F28813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FF13CDE" w14:textId="5C57063B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B90B7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29F95641" w14:textId="1196E6D8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D6ED1C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7F72BB25" w14:textId="7D224FCA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F82844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7D1AACED" w14:textId="285BEC73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69056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F00D2EC" w14:textId="09EF563C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DA8A2C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19791CEF" w14:textId="3DCBEF93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657CD9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01773915" w14:textId="06EDC06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D58D9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A55462" w14:textId="3CB93C2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DA3354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2940B4FF" w14:textId="590887CF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6C756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DFBC72" w14:textId="6B32DF4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4" w:type="dxa"/>
            <w:vAlign w:val="bottom"/>
          </w:tcPr>
          <w:p w14:paraId="734D095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6D6C946A" w14:textId="6F022D3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</w:tr>
      <w:tr w:rsidR="0090423C" w:rsidRPr="005D612B" w14:paraId="656317AC" w14:textId="77777777" w:rsidTr="00C87FB4">
        <w:tc>
          <w:tcPr>
            <w:tcW w:w="2340" w:type="dxa"/>
            <w:tcBorders>
              <w:left w:val="nil"/>
              <w:right w:val="nil"/>
            </w:tcBorders>
          </w:tcPr>
          <w:p w14:paraId="3B0484E7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D612B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6B69F6" w14:textId="78007AE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ECCC64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E74D3" w14:textId="5C65D29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134618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E253B" w14:textId="0B2A0B8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36F57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3B670" w14:textId="06F1100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A2AD4A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182E09EE" w14:textId="2BACFD3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93FA67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59E1BCC8" w14:textId="0126B00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141C2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5289A3D1" w14:textId="02721D10" w:rsidR="0090423C" w:rsidRPr="0090423C" w:rsidRDefault="00ED41AE" w:rsidP="0011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5E6EF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2D455CC" w14:textId="75474653" w:rsidR="0090423C" w:rsidRPr="00411B2F" w:rsidRDefault="00ED41AE" w:rsidP="0041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6EC38F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15A7A" w14:textId="274B47F7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F08EDE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CCE15" w14:textId="5147889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9AB07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702E26" w14:textId="37CC591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DA76A1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E62DA" w14:textId="5709C1B1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43254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7FF90334" w14:textId="08C688F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44" w:type="dxa"/>
            <w:vAlign w:val="bottom"/>
          </w:tcPr>
          <w:p w14:paraId="0EFCE4D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16E4DF9C" w14:textId="7A6DDBC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218</w:t>
            </w:r>
          </w:p>
        </w:tc>
      </w:tr>
      <w:tr w:rsidR="0090423C" w:rsidRPr="005D612B" w14:paraId="2A7AC5F7" w14:textId="77777777" w:rsidTr="00C87FB4">
        <w:tc>
          <w:tcPr>
            <w:tcW w:w="2340" w:type="dxa"/>
            <w:tcBorders>
              <w:left w:val="nil"/>
              <w:right w:val="nil"/>
            </w:tcBorders>
          </w:tcPr>
          <w:p w14:paraId="258FFD93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612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FACF2" w14:textId="23A7C2D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E9A90C3" w14:textId="77777777" w:rsidR="0090423C" w:rsidRPr="0090423C" w:rsidRDefault="0090423C" w:rsidP="0090423C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0624D" w14:textId="48ED023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BB81F8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E6C1D" w14:textId="49526AB1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A667D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B15CD" w14:textId="73DCACF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B019D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C01B6" w14:textId="5F26F00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D3A43D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A3739" w14:textId="5058139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96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D35708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BD22D" w14:textId="7880A45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2AD30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F773B" w14:textId="0B19E1D9" w:rsidR="0090423C" w:rsidRPr="00411B2F" w:rsidRDefault="00ED41AE" w:rsidP="0041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8BE06A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1DD94" w14:textId="4BD3BAD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6E575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9D057" w14:textId="6045006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5A7FB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318E1" w14:textId="6D9963F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B3E317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BEE15" w14:textId="235E50F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AE9654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F6A33" w14:textId="1DC1FA0E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44" w:type="dxa"/>
            <w:vAlign w:val="bottom"/>
          </w:tcPr>
          <w:p w14:paraId="53FA07B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69B26" w14:textId="22E966F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411B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423C" w:rsidRPr="005D612B" w14:paraId="6C2D324F" w14:textId="77777777" w:rsidTr="00C87FB4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4309614F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E6DF9A" w14:textId="3A818DC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91CF0D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510090" w14:textId="5CE3DAB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5C8F699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D247BC" w14:textId="30BE719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216992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FEBDFF" w14:textId="51A2D7A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2CB9C0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2DA1D1" w14:textId="2C5A2A4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952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9A5B0A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760B4C" w14:textId="42DBD21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F9C314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1B8CB9" w14:textId="3A721C21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439</w:t>
            </w: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F2487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D293A3" w14:textId="74287808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168</w:t>
            </w: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76939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096E69" w14:textId="2854B57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BDD887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C8FA4C" w14:textId="0171E2CE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3710E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8F1DFE" w14:textId="4BCA052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297E711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C554B2" w14:textId="263A43A6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74F2C9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536EADD7" w14:textId="0F86CAB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44" w:type="dxa"/>
            <w:vAlign w:val="bottom"/>
          </w:tcPr>
          <w:p w14:paraId="580FFD2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786F9828" w14:textId="182972C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897</w:t>
            </w:r>
          </w:p>
        </w:tc>
      </w:tr>
      <w:tr w:rsidR="0090423C" w:rsidRPr="005D612B" w14:paraId="4C8CF71C" w14:textId="77777777" w:rsidTr="00C87FB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F0039A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EB0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2912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694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95D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D8EB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812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EAF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12B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B0D74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3FFF6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A371F1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FB0801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12D9CF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EB573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87DCE9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D6C63F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244733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70404E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03DE80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FBAFB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F90980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926411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5B9C717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BBAA99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308F63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9DBBA6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vAlign w:val="bottom"/>
          </w:tcPr>
          <w:p w14:paraId="2D8B1AB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0423C" w:rsidRPr="005D612B" w14:paraId="2FE1CC37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6F0C716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6E126FA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4516F1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5320C70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B7F944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58677D7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45481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DEBC95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996E0E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C3F95E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E6776F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24CDC9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9B68EE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B9500C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C6A8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49F7D6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59AD9B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10A03B7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E17391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0BF561C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B3C01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DDE0FA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B0C0BF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3834758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F8C76C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AB4C05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6344084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43FF300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0423C" w:rsidRPr="005D612B" w14:paraId="62BDAFC4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1501B0F" w14:textId="405E745A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="00ED41AE"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2ABEDA" w14:textId="089C7ED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7E8981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1ED371" w14:textId="0D56255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6A254E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A07E0E" w14:textId="11DC4331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10DDC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17FE51" w14:textId="6F0FCE8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184550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BE9ABA" w14:textId="0C99C1C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742995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01EBFC" w14:textId="62067AD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1C6F7A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181BC9" w14:textId="193EDDE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CEEBE7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0EC4C3" w14:textId="6E3F2C3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79F305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EB96B" w14:textId="56BEDFD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5CEC3E1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1630A6" w14:textId="0DC31897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45530A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38B403" w14:textId="2270CD7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215EB12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BF0BBF" w14:textId="7A1F268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326B6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7D4F90DA" w14:textId="779CE46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</w:t>
            </w:r>
            <w:r w:rsidR="00BB3C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44" w:type="dxa"/>
            <w:vAlign w:val="bottom"/>
          </w:tcPr>
          <w:p w14:paraId="7075091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54EB5235" w14:textId="2408C14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77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961</w:t>
            </w:r>
          </w:p>
        </w:tc>
      </w:tr>
      <w:tr w:rsidR="0090423C" w:rsidRPr="005D612B" w14:paraId="4982A0FB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20CDD5A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</w:tcPr>
          <w:p w14:paraId="629495C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9436D4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2AC32EA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CE1A6F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17D02E7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892B2E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1EE5A8C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B87920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AF942C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7837D1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6A61FEE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C7C6B7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C345B2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99983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27281C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DE88CE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D73225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4F9069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207EEED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9D0D4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6413944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E2CD4D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78EF176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617A3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419AB25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66B8F1C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</w:tcPr>
          <w:p w14:paraId="602012E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0423C" w:rsidRPr="005D612B" w14:paraId="30F703CB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3668E55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D612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06F21D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272934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4088873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50B7794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29B3A8A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C58DF2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876FED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81B662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4E2BD80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30ADB1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528489D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1A9516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17A3D74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386548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5365661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409FF7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E99FE7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4C35E9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61188E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9BDAD8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6CB7FDC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990537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60DE429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9AE40B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CF5E22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3FF2EAE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652AAB3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0423C" w:rsidRPr="005D612B" w14:paraId="2248B1CC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F596009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72C5F236" w14:textId="36D0908F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EEA039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6299A3EE" w14:textId="43CE0CD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B32D20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27AF4376" w14:textId="7DAE4D1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9BBCA3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0448F98C" w14:textId="6190395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E9A1C5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93F17F0" w14:textId="1729E54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48651A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2FF6D95F" w14:textId="6228498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BFDCE5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42E23F6B" w14:textId="46397FB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CA7B4D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8D1E5E3" w14:textId="4857F5AC" w:rsidR="0090423C" w:rsidRPr="0090423C" w:rsidRDefault="00ED41AE" w:rsidP="0041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76D157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EDCAA67" w14:textId="3E9A9EC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282122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72FF28D3" w14:textId="58EDAC3F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CE0B8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89C4096" w14:textId="646670A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D66837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20CE8FA7" w14:textId="08768F8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F69B33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50D0BA4" w14:textId="182FAAA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276D1">
              <w:rPr>
                <w:rFonts w:ascii="Angsana New" w:hAnsi="Angsan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4" w:type="dxa"/>
            <w:vAlign w:val="bottom"/>
          </w:tcPr>
          <w:p w14:paraId="6084511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4F26E5BF" w14:textId="6B178B6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EA1E04" w:rsidRPr="00EA1E0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</w:p>
        </w:tc>
      </w:tr>
      <w:tr w:rsidR="0090423C" w:rsidRPr="005D612B" w14:paraId="533E8994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9D997AE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CCD60" w14:textId="3321964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197F833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99651" w14:textId="3187EC1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5688A3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8C9782" w14:textId="198A2F2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A9D438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352C3A" w14:textId="6A0522D0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8EE62CA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50E8A6" w14:textId="4BD0D69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6FA1F8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7E47D" w14:textId="474FF5D1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225920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765F47A4" w14:textId="3CC2468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04C548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533920" w14:textId="5CC1A03C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423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2C34D0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FD00E" w14:textId="0E21C05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18D64E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63E3A1" w14:textId="7B24CF3A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B2073C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750EC" w14:textId="39079579" w:rsidR="0090423C" w:rsidRPr="0090423C" w:rsidRDefault="00291EAE" w:rsidP="0029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EB8323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6B68EF" w14:textId="5A5CD71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2A5637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DE52FAF" w14:textId="53A288DC" w:rsidR="0090423C" w:rsidRPr="0090423C" w:rsidRDefault="00C276D1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" w:type="dxa"/>
            <w:vAlign w:val="bottom"/>
          </w:tcPr>
          <w:p w14:paraId="1C631E8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vAlign w:val="bottom"/>
          </w:tcPr>
          <w:p w14:paraId="2197AFC3" w14:textId="6A72B023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</w:p>
        </w:tc>
      </w:tr>
      <w:tr w:rsidR="0090423C" w:rsidRPr="005D612B" w14:paraId="2E28C891" w14:textId="77777777" w:rsidTr="00C87FB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130E662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D61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FB7D" w14:textId="2B953BF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00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EBF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471874" w14:textId="7948F67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FD0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58636" w14:textId="01221B6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78B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46000A" w14:textId="3021C8C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474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6C80E" w14:textId="0BF4369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9E7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C61B1" w14:textId="47B3AD7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96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CC9AD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C23C2" w14:textId="52ACB24D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9D4AF8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EB704" w14:textId="7C26D000" w:rsidR="0090423C" w:rsidRPr="001177FE" w:rsidRDefault="00ED41AE" w:rsidP="00411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177F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FA000A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5C53B" w14:textId="4A34454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7AC5C0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41C9E" w14:textId="2DBD395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7DA8E3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EFCB7" w14:textId="3084AA7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681FAC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E9FB4" w14:textId="5ABA0B3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BC1761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57DBFE96" w14:textId="44E5428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838</w:t>
            </w:r>
          </w:p>
        </w:tc>
        <w:tc>
          <w:tcPr>
            <w:tcW w:w="244" w:type="dxa"/>
            <w:vAlign w:val="bottom"/>
          </w:tcPr>
          <w:p w14:paraId="2DC29D1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</w:tcBorders>
            <w:vAlign w:val="bottom"/>
          </w:tcPr>
          <w:p w14:paraId="1E11DBC5" w14:textId="25F672DC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EA1E04" w:rsidRPr="00EA1E0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90423C" w:rsidRPr="009042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D41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411B2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0E61515D" w14:textId="77777777" w:rsidR="00497CBF" w:rsidRDefault="00497CBF" w:rsidP="007A1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498EEF2" w14:textId="774432E4" w:rsidR="007A197B" w:rsidRPr="005D612B" w:rsidRDefault="00B50DB4" w:rsidP="007A1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จังหวะเวลาในการรับรู้รายได้ทั้งหมดของบริษัทในงบการเงินเฉพาะกิจการ คือ ณ เวลาใดเวลาหนึ่ง</w:t>
      </w:r>
    </w:p>
    <w:p w14:paraId="3A138E6F" w14:textId="77777777" w:rsidR="00E32BA9" w:rsidRPr="005D612B" w:rsidRDefault="00E32BA9" w:rsidP="00721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E32BA9" w:rsidRPr="005D612B" w:rsidSect="0078195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FC0AE2C" w14:textId="4FAC6654" w:rsidR="00E32BA9" w:rsidRPr="005D612B" w:rsidRDefault="00631494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5D612B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การกระทบยอดรายได้ กำไรหรือขาดทุน สินทรัพย์ และรายการอื่นที่มีสาระสำคัญของส่วนงานที่รายงาน</w:t>
      </w:r>
    </w:p>
    <w:p w14:paraId="1E4EEC54" w14:textId="77777777" w:rsidR="00631494" w:rsidRPr="005D612B" w:rsidRDefault="00631494" w:rsidP="00E32BA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770"/>
        <w:gridCol w:w="918"/>
        <w:gridCol w:w="72"/>
        <w:gridCol w:w="164"/>
        <w:gridCol w:w="72"/>
        <w:gridCol w:w="880"/>
        <w:gridCol w:w="270"/>
        <w:gridCol w:w="933"/>
        <w:gridCol w:w="270"/>
        <w:gridCol w:w="1023"/>
      </w:tblGrid>
      <w:tr w:rsidR="00631494" w:rsidRPr="005D612B" w14:paraId="6C92B088" w14:textId="77777777" w:rsidTr="00631494">
        <w:tc>
          <w:tcPr>
            <w:tcW w:w="4770" w:type="dxa"/>
          </w:tcPr>
          <w:p w14:paraId="66CCD1BC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4602" w:type="dxa"/>
            <w:gridSpan w:val="9"/>
          </w:tcPr>
          <w:p w14:paraId="5A96F71B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1494" w:rsidRPr="005D612B" w14:paraId="61309F54" w14:textId="77777777" w:rsidTr="00631494">
        <w:tc>
          <w:tcPr>
            <w:tcW w:w="4770" w:type="dxa"/>
          </w:tcPr>
          <w:p w14:paraId="528B368F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</w:p>
        </w:tc>
        <w:tc>
          <w:tcPr>
            <w:tcW w:w="2106" w:type="dxa"/>
            <w:gridSpan w:val="5"/>
          </w:tcPr>
          <w:p w14:paraId="41B8EE2E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6E963991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26" w:type="dxa"/>
            <w:gridSpan w:val="3"/>
          </w:tcPr>
          <w:p w14:paraId="142B6E3C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631494" w:rsidRPr="005D612B" w14:paraId="67B0E776" w14:textId="77777777" w:rsidTr="00631494">
        <w:tc>
          <w:tcPr>
            <w:tcW w:w="4770" w:type="dxa"/>
          </w:tcPr>
          <w:p w14:paraId="215D47D0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298B86D" w14:textId="2FA1057F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07E7FA7A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14:paraId="6980DBBB" w14:textId="2FA1B125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F7A84BB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6A42ADB5" w14:textId="7D37CA6D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1B0EE64D" w14:textId="77777777" w:rsidR="00631494" w:rsidRPr="005D612B" w:rsidRDefault="00631494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center"/>
          </w:tcPr>
          <w:p w14:paraId="25A5E0E1" w14:textId="02DD4DC7" w:rsidR="00631494" w:rsidRPr="005D612B" w:rsidRDefault="00ED41AE" w:rsidP="00631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31494" w:rsidRPr="005D612B" w14:paraId="691B481D" w14:textId="77777777" w:rsidTr="00631494">
        <w:tc>
          <w:tcPr>
            <w:tcW w:w="4770" w:type="dxa"/>
          </w:tcPr>
          <w:p w14:paraId="08AC7DE6" w14:textId="77777777" w:rsidR="00631494" w:rsidRPr="005D612B" w:rsidRDefault="00631494" w:rsidP="00631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9"/>
          </w:tcPr>
          <w:p w14:paraId="5C66A6D6" w14:textId="77777777" w:rsidR="00631494" w:rsidRPr="005D612B" w:rsidRDefault="00631494" w:rsidP="006314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D612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5D612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90423C" w:rsidRPr="005D612B" w14:paraId="1B9B286C" w14:textId="77777777" w:rsidTr="00631494">
        <w:tc>
          <w:tcPr>
            <w:tcW w:w="4770" w:type="dxa"/>
          </w:tcPr>
          <w:p w14:paraId="56AA81B6" w14:textId="77777777" w:rsidR="0090423C" w:rsidRPr="005D612B" w:rsidRDefault="0090423C" w:rsidP="009042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918" w:type="dxa"/>
          </w:tcPr>
          <w:p w14:paraId="663F02A6" w14:textId="397F3585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90423C"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36" w:type="dxa"/>
            <w:gridSpan w:val="2"/>
          </w:tcPr>
          <w:p w14:paraId="1A558AD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5EBC79ED" w14:textId="57752FE2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90423C" w:rsidRPr="0090423C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14:paraId="7F9E63C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7A6755C2" w14:textId="6A0F7ED8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0423C" w:rsidRPr="0090423C">
              <w:rPr>
                <w:rFonts w:ascii="Angsana New" w:hAnsi="Angsana New"/>
                <w:sz w:val="28"/>
                <w:szCs w:val="28"/>
              </w:rPr>
              <w:t>,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70" w:type="dxa"/>
          </w:tcPr>
          <w:p w14:paraId="6951ECC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06F5B7DC" w14:textId="52F16877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0423C"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</w:p>
        </w:tc>
      </w:tr>
      <w:tr w:rsidR="0090423C" w:rsidRPr="005D612B" w14:paraId="38BD3578" w14:textId="77777777" w:rsidTr="00631494">
        <w:tc>
          <w:tcPr>
            <w:tcW w:w="4770" w:type="dxa"/>
          </w:tcPr>
          <w:p w14:paraId="2A6A853D" w14:textId="77777777" w:rsidR="0090423C" w:rsidRPr="005D612B" w:rsidRDefault="0090423C" w:rsidP="009042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918" w:type="dxa"/>
          </w:tcPr>
          <w:p w14:paraId="53862C02" w14:textId="75B27180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0423C" w:rsidRPr="0090423C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236" w:type="dxa"/>
            <w:gridSpan w:val="2"/>
          </w:tcPr>
          <w:p w14:paraId="5D53211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592868EF" w14:textId="6C58C817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</w:p>
        </w:tc>
        <w:tc>
          <w:tcPr>
            <w:tcW w:w="270" w:type="dxa"/>
          </w:tcPr>
          <w:p w14:paraId="7E4E77E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235AEC61" w14:textId="0935F40B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2B0AB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7846371C" w14:textId="2D7BF796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0423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423C" w:rsidRPr="005D612B" w14:paraId="49A5A5B1" w14:textId="77777777" w:rsidTr="00631494">
        <w:tc>
          <w:tcPr>
            <w:tcW w:w="4770" w:type="dxa"/>
          </w:tcPr>
          <w:p w14:paraId="4DB8FFA7" w14:textId="20570D02" w:rsidR="0090423C" w:rsidRPr="005D612B" w:rsidRDefault="0090423C" w:rsidP="009042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918" w:type="dxa"/>
          </w:tcPr>
          <w:p w14:paraId="4D349950" w14:textId="31C466FB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75EA5E4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3B2F2621" w14:textId="2344CEBF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EA1E04" w:rsidRPr="00EA1E04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D6882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3331CA36" w14:textId="6C303CC0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8273A2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33EDECE4" w14:textId="79D1EA3C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34</w:t>
            </w:r>
          </w:p>
        </w:tc>
      </w:tr>
      <w:tr w:rsidR="0090423C" w:rsidRPr="005D612B" w14:paraId="7709252D" w14:textId="77777777" w:rsidTr="00631494">
        <w:tc>
          <w:tcPr>
            <w:tcW w:w="4770" w:type="dxa"/>
          </w:tcPr>
          <w:p w14:paraId="72D26059" w14:textId="77777777" w:rsidR="0090423C" w:rsidRPr="005D612B" w:rsidRDefault="0090423C" w:rsidP="009042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18" w:type="dxa"/>
          </w:tcPr>
          <w:p w14:paraId="0BC72980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28FCE04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11DF6A57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FF3AE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5482E18B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136B7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500F53A8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0423C" w:rsidRPr="005D612B" w14:paraId="1E31D543" w14:textId="77777777" w:rsidTr="00631494">
        <w:tc>
          <w:tcPr>
            <w:tcW w:w="4770" w:type="dxa"/>
          </w:tcPr>
          <w:p w14:paraId="34E424B0" w14:textId="77777777" w:rsidR="0090423C" w:rsidRPr="005D612B" w:rsidRDefault="0090423C" w:rsidP="009042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918" w:type="dxa"/>
          </w:tcPr>
          <w:p w14:paraId="2F6038CC" w14:textId="2FE9D485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36" w:type="dxa"/>
            <w:gridSpan w:val="2"/>
          </w:tcPr>
          <w:p w14:paraId="196FC12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</w:tcPr>
          <w:p w14:paraId="6F52B7BB" w14:textId="6C7BC44B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535F7FB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11B34FD9" w14:textId="52790312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411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0AEC6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</w:tcPr>
          <w:p w14:paraId="691D256E" w14:textId="0D5BC5ED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246</w:t>
            </w: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0423C" w:rsidRPr="005D612B" w14:paraId="13B58C92" w14:textId="77777777" w:rsidTr="00631494">
        <w:tc>
          <w:tcPr>
            <w:tcW w:w="4770" w:type="dxa"/>
          </w:tcPr>
          <w:p w14:paraId="78CF3F2E" w14:textId="6ACB9739" w:rsidR="0090423C" w:rsidRPr="005D612B" w:rsidRDefault="0090423C" w:rsidP="0090423C">
            <w:pPr>
              <w:ind w:left="160" w:hanging="16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D612B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ในเงินลงทุนในการร่วมค้า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1B7D1BB" w14:textId="278E12D2" w:rsidR="0090423C" w:rsidRPr="0090423C" w:rsidRDefault="0090423C" w:rsidP="0090423C">
            <w:pPr>
              <w:pStyle w:val="acctfourfigures"/>
              <w:tabs>
                <w:tab w:val="clear" w:pos="765"/>
                <w:tab w:val="left" w:pos="57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F5BCE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7D6AD183" w14:textId="0E05B7C1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5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F4807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A308825" w14:textId="755D2495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D41A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411B2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2E3C6D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E4F4FD0" w14:textId="582E3D76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176" w:right="-186" w:firstLine="9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0423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0423C" w:rsidRPr="005D612B" w14:paraId="77FEF397" w14:textId="77777777" w:rsidTr="00631494">
        <w:tc>
          <w:tcPr>
            <w:tcW w:w="4770" w:type="dxa"/>
          </w:tcPr>
          <w:p w14:paraId="36DE84BF" w14:textId="77777777" w:rsidR="0090423C" w:rsidRPr="005D612B" w:rsidRDefault="0090423C" w:rsidP="0090423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19766B6" w14:textId="4D21B94E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90423C" w:rsidRPr="009042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  <w:r w:rsidR="00EA1E04" w:rsidRPr="00EA1E0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14:paraId="784C06F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B524EE" w14:textId="2E74DE45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</w:t>
            </w:r>
            <w:r w:rsidR="0090423C" w:rsidRPr="009042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270" w:type="dxa"/>
          </w:tcPr>
          <w:p w14:paraId="1B566C3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D835FB0" w14:textId="1693EFFA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EA1E04" w:rsidRPr="00EA1E0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3FAC2A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60925E1" w14:textId="3072066E" w:rsidR="0090423C" w:rsidRPr="0090423C" w:rsidRDefault="00ED41AE" w:rsidP="00904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90423C" w:rsidRPr="0090423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685</w:t>
            </w:r>
          </w:p>
        </w:tc>
      </w:tr>
    </w:tbl>
    <w:p w14:paraId="6DAAC48A" w14:textId="77777777" w:rsidR="00631494" w:rsidRPr="005D612B" w:rsidRDefault="00631494" w:rsidP="00E32BA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336"/>
        <w:gridCol w:w="245"/>
        <w:gridCol w:w="1360"/>
      </w:tblGrid>
      <w:tr w:rsidR="00DF20D5" w:rsidRPr="005D612B" w14:paraId="4F25CAD9" w14:textId="77777777" w:rsidTr="007566B8">
        <w:trPr>
          <w:trHeight w:val="388"/>
          <w:tblHeader/>
        </w:trPr>
        <w:tc>
          <w:tcPr>
            <w:tcW w:w="3430" w:type="pct"/>
            <w:vAlign w:val="center"/>
          </w:tcPr>
          <w:p w14:paraId="26979B74" w14:textId="506789CC" w:rsidR="00DF20D5" w:rsidRPr="005D612B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pct"/>
            <w:gridSpan w:val="3"/>
          </w:tcPr>
          <w:p w14:paraId="21337BEC" w14:textId="77777777" w:rsidR="00DF20D5" w:rsidRPr="005D612B" w:rsidRDefault="00DF20D5" w:rsidP="004B0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58C9" w:rsidRPr="005D612B" w14:paraId="3CA868E0" w14:textId="77777777" w:rsidTr="007566B8">
        <w:trPr>
          <w:trHeight w:val="388"/>
          <w:tblHeader/>
        </w:trPr>
        <w:tc>
          <w:tcPr>
            <w:tcW w:w="3430" w:type="pct"/>
            <w:vAlign w:val="center"/>
          </w:tcPr>
          <w:p w14:paraId="791E6985" w14:textId="77777777" w:rsidR="00E458C9" w:rsidRPr="005D612B" w:rsidRDefault="00E458C9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pct"/>
            <w:gridSpan w:val="3"/>
          </w:tcPr>
          <w:p w14:paraId="1EC31279" w14:textId="04899131" w:rsidR="00E458C9" w:rsidRPr="005D612B" w:rsidRDefault="00E458C9" w:rsidP="004B0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DF20D5" w:rsidRPr="005D612B" w14:paraId="67450ECE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DD1FD8C" w14:textId="77777777" w:rsidR="00DF20D5" w:rsidRPr="005D612B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6BF8AE7C" w14:textId="4EA50773" w:rsidR="00DF20D5" w:rsidRPr="005D612B" w:rsidRDefault="00ED41AE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3E4AC7F4" w14:textId="77777777" w:rsidR="00DF20D5" w:rsidRPr="005D612B" w:rsidRDefault="00DF20D5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55E5ADB0" w14:textId="3A01E9AD" w:rsidR="00DF20D5" w:rsidRPr="005D612B" w:rsidRDefault="00ED41AE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20D5" w:rsidRPr="005D612B" w14:paraId="706A76B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5F55D4D1" w14:textId="77777777" w:rsidR="00DF20D5" w:rsidRPr="005D612B" w:rsidRDefault="00DF20D5" w:rsidP="004B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D249E9" w14:textId="77777777" w:rsidR="00DF20D5" w:rsidRPr="005D612B" w:rsidRDefault="00DF20D5" w:rsidP="004B0D3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12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F20D5" w:rsidRPr="005D612B" w14:paraId="512454F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0FDE40B5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BB3CEE">
              <w:rPr>
                <w:rFonts w:ascii="Angsana New" w:hAnsi="Angsana New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5C651999" w14:textId="404286A4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64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2D93E51D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1DC95DE8" w14:textId="7FFED14F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74</w:t>
            </w:r>
            <w:r w:rsidR="00255662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DF20D5" w:rsidRPr="005D612B" w14:paraId="2B775B3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79DD413A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B3CEE">
              <w:rPr>
                <w:rFonts w:ascii="Angsana New" w:hAnsi="Angsana New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C4DAD" w14:textId="15055D50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30DCA636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4095" w14:textId="74D80F39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="00DF20D5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DF20D5" w:rsidRPr="005D612B" w14:paraId="52618CF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1CF3F519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E93ED" w14:textId="2DFCCD42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67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84DCEC2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8BEB" w14:textId="4575EA32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77</w:t>
            </w:r>
            <w:r w:rsidR="00255662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E43BF2" w:rsidRPr="005D612B" w14:paraId="1AB922CA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2EFFCBCA" w14:textId="13941B67" w:rsidR="00E43BF2" w:rsidRPr="00BB3CEE" w:rsidRDefault="00E43BF2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B3CEE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9D562" w14:textId="67B735F5" w:rsidR="00E43BF2" w:rsidRPr="00BB3CEE" w:rsidRDefault="00BB3CEE" w:rsidP="00BB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BB3CE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13BBD1A4" w14:textId="77777777" w:rsidR="00E43BF2" w:rsidRPr="00BB3CEE" w:rsidRDefault="00E43BF2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64D88" w14:textId="693637A9" w:rsidR="00E43BF2" w:rsidRPr="00BB3CEE" w:rsidRDefault="00E43BF2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BB3CEE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999</w:t>
            </w:r>
            <w:r w:rsidRPr="00BB3CE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20D5" w:rsidRPr="005D612B" w14:paraId="5D1B772D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4417C257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B3CEE">
              <w:rPr>
                <w:rFonts w:ascii="Angsana New" w:hAnsi="Angsana New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76C5B" w14:textId="14F7DEED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4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BB3CEE" w:rsidRPr="00BB3CEE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0C54B65B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465A0" w14:textId="4495EB2A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E43BF2" w:rsidRPr="00BB3CEE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DF20D5" w:rsidRPr="005D612B" w14:paraId="564F7752" w14:textId="77777777" w:rsidTr="007566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0" w:type="pct"/>
            <w:tcBorders>
              <w:top w:val="nil"/>
              <w:left w:val="nil"/>
              <w:bottom w:val="nil"/>
              <w:right w:val="nil"/>
            </w:tcBorders>
          </w:tcPr>
          <w:p w14:paraId="01B7E134" w14:textId="6DBB8650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3C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731EE" w14:textId="3CC9D143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BB3CEE" w:rsidRPr="00BB3CEE">
              <w:rPr>
                <w:rFonts w:ascii="Angsana New" w:hAnsi="Angsana New"/>
                <w:b/>
                <w:bCs/>
                <w:sz w:val="28"/>
                <w:szCs w:val="28"/>
              </w:rPr>
              <w:t>,0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14:paraId="7453271D" w14:textId="77777777" w:rsidR="00DF20D5" w:rsidRPr="00BB3CEE" w:rsidRDefault="00DF20D5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08873" w14:textId="04F3BA5C" w:rsidR="00DF20D5" w:rsidRPr="00BB3CEE" w:rsidRDefault="00ED41AE" w:rsidP="00DF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DF20D5" w:rsidRPr="00BB3CE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273</w:t>
            </w:r>
          </w:p>
        </w:tc>
      </w:tr>
    </w:tbl>
    <w:p w14:paraId="512BB502" w14:textId="77777777" w:rsidR="00A87C49" w:rsidRPr="005D612B" w:rsidRDefault="00A87C49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4CBE5C5" w14:textId="77777777" w:rsidR="0091216E" w:rsidRPr="005D612B" w:rsidRDefault="0091216E" w:rsidP="0091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5D612B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D3A7A73" w14:textId="77777777" w:rsidR="0091216E" w:rsidRPr="005D612B" w:rsidRDefault="0091216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87D58" w14:textId="574621D4" w:rsidR="00D83AF6" w:rsidRPr="005D612B" w:rsidRDefault="00D83AF6" w:rsidP="00D8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กลุ่มบริษัทดำเนินธุรกิจหลักเกี่ยวกับการพัฒนาอสังหาริมทรัพย์ในประเทศไทย</w:t>
      </w:r>
    </w:p>
    <w:p w14:paraId="38E1E8D2" w14:textId="1DC7433C" w:rsidR="005603B8" w:rsidRPr="005D612B" w:rsidRDefault="005603B8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6B2845" w14:textId="29F49FE2" w:rsidR="00DD6417" w:rsidRPr="005D612B" w:rsidRDefault="00DD6417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A65927" w14:textId="0C18E2D1" w:rsidR="00DD6417" w:rsidRDefault="00DD6417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C21C41" w14:textId="77777777" w:rsidR="00954AE1" w:rsidRPr="005D612B" w:rsidRDefault="00954AE1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AB08E" w14:textId="21E41D14" w:rsidR="00DD6417" w:rsidRPr="005D612B" w:rsidRDefault="00DD6417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C5032" w14:textId="6FDD7663" w:rsidR="00DD6417" w:rsidRPr="005D612B" w:rsidRDefault="00DD6417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E6CF31" w14:textId="3BA77254" w:rsidR="005603B8" w:rsidRPr="005D612B" w:rsidRDefault="005603B8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5D612B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ยอดคงเหลือของสัญญา</w:t>
      </w:r>
    </w:p>
    <w:p w14:paraId="77C65814" w14:textId="77777777" w:rsidR="005603B8" w:rsidRPr="005D612B" w:rsidRDefault="005603B8" w:rsidP="00560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52"/>
        <w:gridCol w:w="1188"/>
        <w:gridCol w:w="270"/>
        <w:gridCol w:w="1170"/>
        <w:gridCol w:w="243"/>
        <w:gridCol w:w="1197"/>
      </w:tblGrid>
      <w:tr w:rsidR="004A07F5" w:rsidRPr="005D612B" w14:paraId="24644DBF" w14:textId="77777777" w:rsidTr="00D80265">
        <w:tc>
          <w:tcPr>
            <w:tcW w:w="3690" w:type="dxa"/>
          </w:tcPr>
          <w:p w14:paraId="5886622A" w14:textId="48889ACC" w:rsidR="004A07F5" w:rsidRPr="005D612B" w:rsidRDefault="004A07F5" w:rsidP="00D802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3"/>
          </w:tcPr>
          <w:p w14:paraId="3670D640" w14:textId="77777777" w:rsidR="004A07F5" w:rsidRPr="005D612B" w:rsidRDefault="004A07F5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82BCB" w14:textId="77777777" w:rsidR="004A07F5" w:rsidRPr="005D612B" w:rsidRDefault="004A07F5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D14DCB7" w14:textId="77777777" w:rsidR="004A07F5" w:rsidRPr="005D612B" w:rsidRDefault="004A07F5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07F5" w:rsidRPr="005D612B" w14:paraId="768CD283" w14:textId="77777777" w:rsidTr="00D80265">
        <w:tc>
          <w:tcPr>
            <w:tcW w:w="3690" w:type="dxa"/>
          </w:tcPr>
          <w:p w14:paraId="37075634" w14:textId="77777777" w:rsidR="004A07F5" w:rsidRPr="005D612B" w:rsidRDefault="004A07F5" w:rsidP="00D802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82DD1D" w14:textId="3EA898A7" w:rsidR="004A07F5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4A695B4E" w14:textId="77777777" w:rsidR="004A07F5" w:rsidRPr="005D612B" w:rsidRDefault="004A07F5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6E09AE6" w14:textId="2B5DB205" w:rsidR="004A07F5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A3420C" w14:textId="77777777" w:rsidR="004A07F5" w:rsidRPr="005D612B" w:rsidRDefault="004A07F5" w:rsidP="00D80265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F298DB1" w14:textId="76C803BD" w:rsidR="004A07F5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582D9624" w14:textId="77777777" w:rsidR="004A07F5" w:rsidRPr="005D612B" w:rsidRDefault="004A07F5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7E5D0EC" w14:textId="46F145C5" w:rsidR="004A07F5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A07F5" w:rsidRPr="005D612B" w14:paraId="6686B713" w14:textId="77777777" w:rsidTr="00D80265">
        <w:tc>
          <w:tcPr>
            <w:tcW w:w="3690" w:type="dxa"/>
          </w:tcPr>
          <w:p w14:paraId="1374D132" w14:textId="77777777" w:rsidR="004A07F5" w:rsidRPr="005D612B" w:rsidRDefault="004A07F5" w:rsidP="00D8026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38A2A55" w14:textId="77777777" w:rsidR="004A07F5" w:rsidRPr="005D612B" w:rsidRDefault="004A07F5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A07F5" w:rsidRPr="005D612B" w14:paraId="3C09C510" w14:textId="77777777" w:rsidTr="00D80265">
        <w:tc>
          <w:tcPr>
            <w:tcW w:w="3690" w:type="dxa"/>
          </w:tcPr>
          <w:p w14:paraId="592A3695" w14:textId="4ED45F57" w:rsidR="004A07F5" w:rsidRPr="005D612B" w:rsidRDefault="004A07F5" w:rsidP="00D8026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437CD46F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6EE8C27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883883D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E5E5B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46ACDE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0D627208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4BD44EC" w14:textId="77777777" w:rsidR="004A07F5" w:rsidRPr="005D612B" w:rsidRDefault="004A07F5" w:rsidP="00D8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D42" w:rsidRPr="005D612B" w14:paraId="6C1BD6E8" w14:textId="77777777" w:rsidTr="00C87FB4">
        <w:tc>
          <w:tcPr>
            <w:tcW w:w="3690" w:type="dxa"/>
          </w:tcPr>
          <w:p w14:paraId="5DD9BA8C" w14:textId="49A8BB59" w:rsidR="00E77D42" w:rsidRPr="005D612B" w:rsidRDefault="00E77D42" w:rsidP="00E77D42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170" w:type="dxa"/>
          </w:tcPr>
          <w:p w14:paraId="04D66E7F" w14:textId="14D5369B" w:rsidR="00E77D42" w:rsidRPr="0090423C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74967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Pr="00674967">
              <w:rPr>
                <w:rFonts w:ascii="Angsana New" w:hAnsi="Angsana New"/>
                <w:sz w:val="28"/>
                <w:szCs w:val="28"/>
              </w:rPr>
              <w:t>,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361</w:t>
            </w:r>
            <w:r w:rsidRPr="0067496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3159A540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57255B0B" w14:textId="7BBD2109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F22AA2F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7AA35" w14:textId="31DC7A93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79AAFD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7A18FF0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D42" w:rsidRPr="005D612B" w14:paraId="29BD1206" w14:textId="77777777" w:rsidTr="00C87FB4">
        <w:tc>
          <w:tcPr>
            <w:tcW w:w="3690" w:type="dxa"/>
          </w:tcPr>
          <w:p w14:paraId="031071A1" w14:textId="77777777" w:rsidR="00E77D42" w:rsidRPr="005D612B" w:rsidRDefault="00E77D42" w:rsidP="00E77D42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170" w:type="dxa"/>
          </w:tcPr>
          <w:p w14:paraId="28E3DDF8" w14:textId="757BD353" w:rsidR="00E77D42" w:rsidRPr="0090423C" w:rsidRDefault="00ED41AE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="00E77D42" w:rsidRPr="00674967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52" w:type="dxa"/>
          </w:tcPr>
          <w:p w14:paraId="48C73A94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1E1F1530" w14:textId="526EA230" w:rsidR="00E77D42" w:rsidRPr="005D612B" w:rsidRDefault="00ED41AE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="00E77D42"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70" w:type="dxa"/>
          </w:tcPr>
          <w:p w14:paraId="297C889D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1AF07" w14:textId="15AC0AD4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4F457AA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3CD3F078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D42" w:rsidRPr="005D612B" w14:paraId="58E713BE" w14:textId="77777777" w:rsidTr="00C87FB4">
        <w:tc>
          <w:tcPr>
            <w:tcW w:w="3690" w:type="dxa"/>
          </w:tcPr>
          <w:p w14:paraId="55692F45" w14:textId="77777777" w:rsidR="00E77D42" w:rsidRPr="005D612B" w:rsidRDefault="00E77D42" w:rsidP="00E77D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F4741A8" w14:textId="7085E731" w:rsidR="00E77D42" w:rsidRPr="0090423C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74967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Pr="00674967">
              <w:rPr>
                <w:rFonts w:ascii="Angsana New" w:hAnsi="Angsana New"/>
                <w:sz w:val="28"/>
                <w:szCs w:val="28"/>
              </w:rPr>
              <w:t>,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6B23C9">
              <w:rPr>
                <w:rFonts w:ascii="Angsana New" w:hAnsi="Angsana New"/>
                <w:sz w:val="28"/>
                <w:szCs w:val="28"/>
              </w:rPr>
              <w:t>0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7</w:t>
            </w:r>
            <w:r w:rsidRPr="0067496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2BAEB0D6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C2BD4F" w14:textId="0387969D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</w:t>
            </w:r>
            <w:r w:rsidRPr="005D612B">
              <w:rPr>
                <w:rFonts w:ascii="Angsana New" w:hAnsi="Angsana New"/>
                <w:sz w:val="28"/>
                <w:szCs w:val="28"/>
              </w:rPr>
              <w:t>,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37</w:t>
            </w:r>
            <w:r w:rsidRPr="00EA1E04">
              <w:rPr>
                <w:rFonts w:ascii="Angsana New" w:hAnsi="Angsana New"/>
                <w:sz w:val="28"/>
                <w:szCs w:val="28"/>
              </w:rPr>
              <w:t>0</w:t>
            </w:r>
            <w:r w:rsidRPr="005D612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E5690D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BDA08" w14:textId="13700FB9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BE85B97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C0EA544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D42" w:rsidRPr="005D612B" w14:paraId="72144C7B" w14:textId="77777777" w:rsidTr="00C87FB4">
        <w:tc>
          <w:tcPr>
            <w:tcW w:w="3690" w:type="dxa"/>
          </w:tcPr>
          <w:p w14:paraId="33ED4B8C" w14:textId="1E7F609F" w:rsidR="00E77D42" w:rsidRPr="005D612B" w:rsidRDefault="00E77D42" w:rsidP="00E77D42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80670" w14:textId="0918E162" w:rsidR="00E77D42" w:rsidRPr="0090423C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7496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7496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D41AE" w:rsidRPr="00ED41AE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="006A345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67496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</w:tcPr>
          <w:p w14:paraId="649BC297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684F4C5" w14:textId="066CC78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AF0234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48085" w14:textId="2796D221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FF3636E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A4921" w14:textId="77777777" w:rsidR="00E77D42" w:rsidRPr="005D612B" w:rsidRDefault="00E77D42" w:rsidP="00E7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B1E2F" w:rsidRPr="005D612B" w14:paraId="7BD73C8F" w14:textId="77777777" w:rsidTr="003B1E2F">
        <w:tc>
          <w:tcPr>
            <w:tcW w:w="3690" w:type="dxa"/>
          </w:tcPr>
          <w:p w14:paraId="6971AEFA" w14:textId="77777777" w:rsidR="003B1E2F" w:rsidRPr="005D612B" w:rsidRDefault="003B1E2F" w:rsidP="00C87FB4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5289A8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7E77CDE4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5229831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56D17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A6C44D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7C5999D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2A2D521" w14:textId="77777777" w:rsidR="003B1E2F" w:rsidRPr="005D612B" w:rsidRDefault="003B1E2F" w:rsidP="00C8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20A0" w:rsidRPr="005D612B" w14:paraId="5CEBA3FD" w14:textId="77777777" w:rsidTr="00D80265">
        <w:tc>
          <w:tcPr>
            <w:tcW w:w="3690" w:type="dxa"/>
          </w:tcPr>
          <w:p w14:paraId="5DAC89AB" w14:textId="77777777" w:rsidR="00AD20A0" w:rsidRPr="005D612B" w:rsidRDefault="00AD20A0" w:rsidP="00D8026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2610" w:type="dxa"/>
            <w:gridSpan w:val="3"/>
          </w:tcPr>
          <w:p w14:paraId="3F2A43FB" w14:textId="77777777" w:rsidR="00AD20A0" w:rsidRPr="005D612B" w:rsidRDefault="00AD20A0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7ECC60" w14:textId="77777777" w:rsidR="00AD20A0" w:rsidRPr="005D612B" w:rsidRDefault="00AD20A0" w:rsidP="00D80265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27350B2" w14:textId="77777777" w:rsidR="00AD20A0" w:rsidRPr="005D612B" w:rsidRDefault="00AD20A0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20A0" w:rsidRPr="005D612B" w14:paraId="365A2F3D" w14:textId="77777777" w:rsidTr="00D80265">
        <w:tc>
          <w:tcPr>
            <w:tcW w:w="3690" w:type="dxa"/>
          </w:tcPr>
          <w:p w14:paraId="56FF0D41" w14:textId="77777777" w:rsidR="00AD20A0" w:rsidRPr="005D612B" w:rsidRDefault="00AD20A0" w:rsidP="00D80265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AC697B" w14:textId="2A5D1068" w:rsidR="00AD20A0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1E57589F" w14:textId="77777777" w:rsidR="00AD20A0" w:rsidRPr="005D612B" w:rsidRDefault="00AD20A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7EF8370" w14:textId="1375D837" w:rsidR="00AD20A0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A921197" w14:textId="77777777" w:rsidR="00AD20A0" w:rsidRPr="005D612B" w:rsidRDefault="00AD20A0" w:rsidP="00D80265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B9A6A6" w14:textId="7E0878F7" w:rsidR="00AD20A0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5D3AEB25" w14:textId="77777777" w:rsidR="00AD20A0" w:rsidRPr="005D612B" w:rsidRDefault="00AD20A0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85BD72A" w14:textId="2514BCB2" w:rsidR="00AD20A0" w:rsidRPr="005D612B" w:rsidRDefault="00ED41AE" w:rsidP="00D8026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D20A0" w:rsidRPr="005D612B" w14:paraId="028C8678" w14:textId="77777777" w:rsidTr="00D80265">
        <w:tc>
          <w:tcPr>
            <w:tcW w:w="3690" w:type="dxa"/>
          </w:tcPr>
          <w:p w14:paraId="3CD30DDA" w14:textId="77777777" w:rsidR="00AD20A0" w:rsidRPr="005D612B" w:rsidRDefault="00AD20A0" w:rsidP="00D80265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07C7441B" w14:textId="77777777" w:rsidR="00AD20A0" w:rsidRPr="005D612B" w:rsidRDefault="00AD20A0" w:rsidP="00D80265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04842" w:rsidRPr="005D612B" w14:paraId="07382EB5" w14:textId="77777777" w:rsidTr="00404842">
        <w:tc>
          <w:tcPr>
            <w:tcW w:w="3690" w:type="dxa"/>
          </w:tcPr>
          <w:p w14:paraId="6613ED47" w14:textId="7BE7C5E7" w:rsidR="00404842" w:rsidRPr="005D612B" w:rsidRDefault="00404842" w:rsidP="00AD20A0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ธันวาคม</w:t>
            </w:r>
          </w:p>
        </w:tc>
        <w:tc>
          <w:tcPr>
            <w:tcW w:w="1170" w:type="dxa"/>
          </w:tcPr>
          <w:p w14:paraId="2582B2E2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21545C5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5225CDA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0D935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A9A111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094E8B6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BB0584D" w14:textId="77777777" w:rsidR="00404842" w:rsidRPr="005D612B" w:rsidRDefault="00404842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20A0" w:rsidRPr="005D612B" w14:paraId="16A0780D" w14:textId="77777777" w:rsidTr="00F16C79">
        <w:tc>
          <w:tcPr>
            <w:tcW w:w="3690" w:type="dxa"/>
          </w:tcPr>
          <w:p w14:paraId="2085D0A2" w14:textId="3AA3CFB4" w:rsidR="00AD20A0" w:rsidRPr="005D612B" w:rsidRDefault="00870CF0" w:rsidP="00AD20A0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A1A706" w14:textId="508A6949" w:rsidR="00AD20A0" w:rsidRPr="005D612B" w:rsidRDefault="00ED41AE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52" w:type="dxa"/>
          </w:tcPr>
          <w:p w14:paraId="7C9178A7" w14:textId="77777777" w:rsidR="00AD20A0" w:rsidRPr="005D612B" w:rsidRDefault="00AD20A0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73CE98F3" w14:textId="2DEBF850" w:rsidR="00AD20A0" w:rsidRPr="005D612B" w:rsidRDefault="00ED41AE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270" w:type="dxa"/>
          </w:tcPr>
          <w:p w14:paraId="57CE8CE6" w14:textId="77777777" w:rsidR="00AD20A0" w:rsidRPr="005D612B" w:rsidRDefault="00AD20A0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003FAE" w14:textId="3D6369F2" w:rsidR="00AD20A0" w:rsidRPr="00385778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57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697ADCE" w14:textId="77777777" w:rsidR="00AD20A0" w:rsidRPr="005D612B" w:rsidRDefault="00AD20A0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63F3AF7F" w14:textId="77777777" w:rsidR="00AD20A0" w:rsidRPr="005D612B" w:rsidRDefault="00AD20A0" w:rsidP="00AD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52A4731" w14:textId="77777777" w:rsidR="000E7B1F" w:rsidRPr="005D612B" w:rsidRDefault="000E7B1F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F9ACCC" w14:textId="77777777" w:rsidR="00171EEF" w:rsidRPr="005D612B" w:rsidRDefault="00171EEF" w:rsidP="00171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4466E2EE" w14:textId="77777777" w:rsidR="00171EEF" w:rsidRPr="005D612B" w:rsidRDefault="00171EEF" w:rsidP="00171E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1C8F9D" w14:textId="43320E1B" w:rsidR="00171EEF" w:rsidRPr="005D612B" w:rsidRDefault="008A29F3" w:rsidP="00171EEF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D612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D41AE" w:rsidRPr="00ED41AE">
        <w:rPr>
          <w:rFonts w:ascii="Angsana New" w:hAnsi="Angsana New"/>
          <w:sz w:val="28"/>
          <w:szCs w:val="28"/>
        </w:rPr>
        <w:t>31</w:t>
      </w:r>
      <w:r w:rsidRPr="005D612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41AE" w:rsidRPr="00ED41AE">
        <w:rPr>
          <w:rFonts w:ascii="Angsana New" w:hAnsi="Angsana New"/>
          <w:sz w:val="28"/>
          <w:szCs w:val="28"/>
        </w:rPr>
        <w:t>2564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ED41AE" w:rsidRPr="00ED41AE">
        <w:rPr>
          <w:rFonts w:ascii="Angsana New" w:hAnsi="Angsana New"/>
          <w:sz w:val="28"/>
          <w:szCs w:val="28"/>
        </w:rPr>
        <w:t>19</w:t>
      </w:r>
      <w:r w:rsidR="00FC043D">
        <w:rPr>
          <w:rFonts w:ascii="Angsana New" w:hAnsi="Angsana New"/>
          <w:sz w:val="28"/>
          <w:szCs w:val="28"/>
        </w:rPr>
        <w:t>,</w:t>
      </w:r>
      <w:r w:rsidR="00ED41AE" w:rsidRPr="00ED41AE">
        <w:rPr>
          <w:rFonts w:ascii="Angsana New" w:hAnsi="Angsana New"/>
          <w:sz w:val="28"/>
          <w:szCs w:val="28"/>
        </w:rPr>
        <w:t>963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D612B">
        <w:rPr>
          <w:rFonts w:ascii="Angsana New" w:hAnsi="Angsana New"/>
          <w:i/>
          <w:iCs/>
          <w:sz w:val="28"/>
          <w:szCs w:val="28"/>
          <w:cs/>
        </w:rPr>
        <w:t>(</w:t>
      </w:r>
      <w:r w:rsidR="00ED41AE" w:rsidRPr="00ED41AE">
        <w:rPr>
          <w:rFonts w:ascii="Angsana New" w:hAnsi="Angsana New"/>
          <w:i/>
          <w:iCs/>
          <w:sz w:val="28"/>
          <w:szCs w:val="28"/>
        </w:rPr>
        <w:t>2563</w:t>
      </w:r>
      <w:r w:rsidRPr="005D612B">
        <w:rPr>
          <w:rFonts w:ascii="Angsana New" w:hAnsi="Angsana New"/>
          <w:i/>
          <w:iCs/>
          <w:sz w:val="28"/>
          <w:szCs w:val="28"/>
        </w:rPr>
        <w:t xml:space="preserve">: </w:t>
      </w:r>
      <w:r w:rsidRPr="005D612B">
        <w:rPr>
          <w:rFonts w:ascii="Angsana New" w:hAnsi="Angsana New"/>
          <w:i/>
          <w:iCs/>
          <w:sz w:val="28"/>
          <w:szCs w:val="28"/>
          <w:cs/>
        </w:rPr>
        <w:t xml:space="preserve">จำนวน </w:t>
      </w:r>
      <w:r w:rsidR="00ED41AE" w:rsidRPr="00ED41AE">
        <w:rPr>
          <w:rFonts w:ascii="Angsana New" w:hAnsi="Angsana New"/>
          <w:i/>
          <w:iCs/>
          <w:sz w:val="28"/>
          <w:szCs w:val="28"/>
        </w:rPr>
        <w:t>21</w:t>
      </w:r>
      <w:r w:rsidR="00C87FB4" w:rsidRPr="005D612B">
        <w:rPr>
          <w:rFonts w:ascii="Angsana New" w:hAnsi="Angsana New"/>
          <w:i/>
          <w:iCs/>
          <w:sz w:val="28"/>
          <w:szCs w:val="28"/>
        </w:rPr>
        <w:t>,</w:t>
      </w:r>
      <w:r w:rsidR="00ED41AE" w:rsidRPr="00ED41AE">
        <w:rPr>
          <w:rFonts w:ascii="Angsana New" w:hAnsi="Angsana New"/>
          <w:i/>
          <w:iCs/>
          <w:sz w:val="28"/>
          <w:szCs w:val="28"/>
        </w:rPr>
        <w:t>939</w:t>
      </w:r>
      <w:r w:rsidRPr="005D612B">
        <w:rPr>
          <w:rFonts w:ascii="Angsana New" w:hAnsi="Angsana New"/>
          <w:i/>
          <w:iCs/>
          <w:sz w:val="28"/>
          <w:szCs w:val="28"/>
        </w:rPr>
        <w:t xml:space="preserve"> </w:t>
      </w:r>
      <w:r w:rsidRPr="005D612B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D612B">
        <w:rPr>
          <w:rFonts w:ascii="Angsana New" w:hAnsi="Angsana New"/>
          <w:sz w:val="28"/>
          <w:szCs w:val="28"/>
          <w:cs/>
        </w:rPr>
        <w:t xml:space="preserve"> ซึ่งกลุ่มบริษัทจะรับรู้รายได้ดังกล่าวเมื่อลูกค้าได้รับโอนการควบคุมอสังหาริมทรัพย์พัฒนาเพื่อขาย ซึ่งคาดว่าจะเกิดขึ้นภายใน </w:t>
      </w:r>
      <w:r w:rsidR="00ED41AE" w:rsidRPr="00ED41AE">
        <w:rPr>
          <w:rFonts w:ascii="Angsana New" w:hAnsi="Angsana New"/>
          <w:sz w:val="28"/>
          <w:szCs w:val="28"/>
        </w:rPr>
        <w:t>4</w:t>
      </w:r>
      <w:r w:rsidR="00C87FB4" w:rsidRPr="005D612B">
        <w:rPr>
          <w:rFonts w:ascii="Angsana New" w:hAnsi="Angsana New"/>
          <w:sz w:val="28"/>
          <w:szCs w:val="28"/>
        </w:rPr>
        <w:t xml:space="preserve"> </w:t>
      </w:r>
      <w:r w:rsidR="00120969" w:rsidRPr="005D612B">
        <w:rPr>
          <w:rFonts w:ascii="Angsana New" w:hAnsi="Angsana New"/>
          <w:sz w:val="28"/>
          <w:szCs w:val="28"/>
          <w:cs/>
        </w:rPr>
        <w:t>ปี</w:t>
      </w:r>
      <w:r w:rsidRPr="005D612B">
        <w:rPr>
          <w:rFonts w:ascii="Angsana New" w:hAnsi="Angsana New"/>
          <w:sz w:val="28"/>
          <w:szCs w:val="28"/>
          <w:cs/>
        </w:rPr>
        <w:t xml:space="preserve">ข้างหน้า </w:t>
      </w:r>
      <w:r w:rsidRPr="005D612B">
        <w:rPr>
          <w:rFonts w:ascii="Angsana New" w:hAnsi="Angsana New"/>
          <w:i/>
          <w:iCs/>
          <w:sz w:val="28"/>
          <w:szCs w:val="28"/>
          <w:cs/>
        </w:rPr>
        <w:t>(</w:t>
      </w:r>
      <w:r w:rsidR="00ED41AE" w:rsidRPr="00ED41AE">
        <w:rPr>
          <w:rFonts w:ascii="Angsana New" w:hAnsi="Angsana New"/>
          <w:i/>
          <w:iCs/>
          <w:sz w:val="28"/>
          <w:szCs w:val="28"/>
        </w:rPr>
        <w:t>2563</w:t>
      </w:r>
      <w:r w:rsidRPr="005D612B">
        <w:rPr>
          <w:rFonts w:ascii="Angsana New" w:hAnsi="Angsana New"/>
          <w:i/>
          <w:iCs/>
          <w:sz w:val="28"/>
          <w:szCs w:val="28"/>
        </w:rPr>
        <w:t xml:space="preserve">: </w:t>
      </w:r>
      <w:r w:rsidRPr="005D612B">
        <w:rPr>
          <w:rFonts w:ascii="Angsana New" w:hAnsi="Angsana New"/>
          <w:i/>
          <w:iCs/>
          <w:sz w:val="28"/>
          <w:szCs w:val="28"/>
          <w:cs/>
        </w:rPr>
        <w:t xml:space="preserve">ภายใน </w:t>
      </w:r>
      <w:r w:rsidR="00ED41AE" w:rsidRPr="00ED41AE">
        <w:rPr>
          <w:rFonts w:ascii="Angsana New" w:hAnsi="Angsana New"/>
          <w:i/>
          <w:iCs/>
          <w:sz w:val="28"/>
          <w:szCs w:val="28"/>
        </w:rPr>
        <w:t>4</w:t>
      </w:r>
      <w:r w:rsidR="00120969" w:rsidRPr="005D612B">
        <w:rPr>
          <w:rFonts w:ascii="Angsana New" w:hAnsi="Angsana New"/>
          <w:i/>
          <w:iCs/>
          <w:sz w:val="28"/>
          <w:szCs w:val="28"/>
        </w:rPr>
        <w:t xml:space="preserve"> </w:t>
      </w:r>
      <w:r w:rsidR="00120969" w:rsidRPr="005D612B">
        <w:rPr>
          <w:rFonts w:ascii="Angsana New" w:hAnsi="Angsana New"/>
          <w:i/>
          <w:iCs/>
          <w:sz w:val="28"/>
          <w:szCs w:val="28"/>
          <w:cs/>
        </w:rPr>
        <w:t>ปี</w:t>
      </w:r>
      <w:r w:rsidRPr="005D612B">
        <w:rPr>
          <w:rFonts w:ascii="Angsana New" w:hAnsi="Angsana New"/>
          <w:i/>
          <w:iCs/>
          <w:sz w:val="28"/>
          <w:szCs w:val="28"/>
          <w:cs/>
        </w:rPr>
        <w:t>ข้างหน้า)</w:t>
      </w:r>
    </w:p>
    <w:p w14:paraId="2D92B63C" w14:textId="77777777" w:rsidR="000F5D31" w:rsidRPr="005D612B" w:rsidRDefault="000F5D31" w:rsidP="00171EE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5C0943" w14:textId="5370E2D1" w:rsidR="000F5D31" w:rsidRPr="005D612B" w:rsidRDefault="000F5D31" w:rsidP="000F5D3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</w:t>
      </w:r>
      <w:r w:rsidRPr="005D6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</w:t>
      </w:r>
      <w:r w:rsidR="001E20B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</w:t>
      </w:r>
      <w:r w:rsidRPr="005D6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ประโยชน์ของพนักงาน</w:t>
      </w:r>
    </w:p>
    <w:p w14:paraId="69B3A84D" w14:textId="77777777" w:rsidR="000F5D31" w:rsidRPr="005D612B" w:rsidRDefault="000F5D31" w:rsidP="000F5D3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0F5D31" w:rsidRPr="005D612B" w14:paraId="6E060BE4" w14:textId="77777777" w:rsidTr="00B2379B">
        <w:tc>
          <w:tcPr>
            <w:tcW w:w="4410" w:type="dxa"/>
          </w:tcPr>
          <w:p w14:paraId="38172877" w14:textId="77777777" w:rsidR="000F5D31" w:rsidRPr="005D612B" w:rsidRDefault="000F5D31" w:rsidP="00B2379B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14:paraId="6B7841C8" w14:textId="77777777" w:rsidR="000F5D31" w:rsidRPr="005D612B" w:rsidRDefault="000F5D31" w:rsidP="00B2379B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808CB7" w14:textId="77777777" w:rsidR="000F5D31" w:rsidRPr="005D612B" w:rsidRDefault="000F5D31" w:rsidP="00B2379B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</w:tcPr>
          <w:p w14:paraId="01A33A73" w14:textId="77777777" w:rsidR="000F5D31" w:rsidRPr="005D612B" w:rsidRDefault="000F5D31" w:rsidP="00B2379B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D31" w:rsidRPr="005D612B" w14:paraId="75C4BB3B" w14:textId="77777777" w:rsidTr="00B2379B">
        <w:tc>
          <w:tcPr>
            <w:tcW w:w="4410" w:type="dxa"/>
          </w:tcPr>
          <w:p w14:paraId="790319EB" w14:textId="77777777" w:rsidR="000F5D31" w:rsidRPr="005D612B" w:rsidRDefault="000F5D31" w:rsidP="00B2379B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07064DED" w14:textId="4B698D25" w:rsidR="000F5D31" w:rsidRPr="005D612B" w:rsidRDefault="00ED41AE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52" w:type="dxa"/>
          </w:tcPr>
          <w:p w14:paraId="17E832D3" w14:textId="77777777" w:rsidR="000F5D31" w:rsidRPr="005D612B" w:rsidRDefault="000F5D31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14:paraId="41F28532" w14:textId="044F4437" w:rsidR="000F5D31" w:rsidRPr="005D612B" w:rsidRDefault="00ED41AE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FECA004" w14:textId="77777777" w:rsidR="000F5D31" w:rsidRPr="005D612B" w:rsidRDefault="000F5D31" w:rsidP="00B2379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2" w:type="dxa"/>
          </w:tcPr>
          <w:p w14:paraId="03C36C8F" w14:textId="332C5171" w:rsidR="000F5D31" w:rsidRPr="005D612B" w:rsidRDefault="00ED41AE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43" w:type="dxa"/>
          </w:tcPr>
          <w:p w14:paraId="7B2858C7" w14:textId="77777777" w:rsidR="000F5D31" w:rsidRPr="005D612B" w:rsidRDefault="000F5D31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7" w:type="dxa"/>
          </w:tcPr>
          <w:p w14:paraId="55E2B849" w14:textId="3310171C" w:rsidR="000F5D31" w:rsidRPr="005D612B" w:rsidRDefault="00ED41AE" w:rsidP="00B2379B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</w:tr>
      <w:tr w:rsidR="000F5D31" w:rsidRPr="005D612B" w14:paraId="2AAE0A75" w14:textId="77777777" w:rsidTr="00B2379B">
        <w:tc>
          <w:tcPr>
            <w:tcW w:w="4410" w:type="dxa"/>
          </w:tcPr>
          <w:p w14:paraId="174FCA29" w14:textId="77777777" w:rsidR="000F5D31" w:rsidRPr="005D612B" w:rsidRDefault="000F5D31" w:rsidP="00B2379B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6B0B46F5" w14:textId="77777777" w:rsidR="000F5D31" w:rsidRPr="005D612B" w:rsidRDefault="000F5D31" w:rsidP="00B2379B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5D31" w:rsidRPr="005D612B" w14:paraId="1550CA8A" w14:textId="77777777" w:rsidTr="00B2379B">
        <w:tc>
          <w:tcPr>
            <w:tcW w:w="4410" w:type="dxa"/>
          </w:tcPr>
          <w:p w14:paraId="71D4023E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14:paraId="6D66F942" w14:textId="0D4DB34B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25F0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2275592E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EB0B76" w14:textId="3E91F826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5D3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62367DC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47545364" w14:textId="155F60E9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3" w:type="dxa"/>
          </w:tcPr>
          <w:p w14:paraId="090FEF89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36503D5" w14:textId="162E3018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0F5D31" w:rsidRPr="005D612B" w14:paraId="43F4291B" w14:textId="77777777" w:rsidTr="00B2379B">
        <w:tc>
          <w:tcPr>
            <w:tcW w:w="4410" w:type="dxa"/>
          </w:tcPr>
          <w:p w14:paraId="5776C089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14:paraId="01C52EA6" w14:textId="3D319680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52" w:type="dxa"/>
          </w:tcPr>
          <w:p w14:paraId="049B58D8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AC1556" w14:textId="236590C0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2BB5DED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14:paraId="090F018D" w14:textId="1A80830A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1FBB3765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C48E7DE" w14:textId="7ABC3F8F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F5D31" w:rsidRPr="005D612B" w14:paraId="51B82522" w14:textId="77777777" w:rsidTr="00B2379B">
        <w:tc>
          <w:tcPr>
            <w:tcW w:w="4410" w:type="dxa"/>
          </w:tcPr>
          <w:p w14:paraId="08D9DB96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8" w:type="dxa"/>
          </w:tcPr>
          <w:p w14:paraId="28C9B6C0" w14:textId="117E9AD2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2" w:type="dxa"/>
          </w:tcPr>
          <w:p w14:paraId="5D74B280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60F0AEAA" w14:textId="5CB967B9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</w:tcPr>
          <w:p w14:paraId="0C69AB9E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E9898A" w14:textId="6D52CA3D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3" w:type="dxa"/>
          </w:tcPr>
          <w:p w14:paraId="364E555D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2DAFA4" w14:textId="397D160A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F5D31" w:rsidRPr="005D612B" w14:paraId="38216323" w14:textId="77777777" w:rsidTr="00B2379B">
        <w:tc>
          <w:tcPr>
            <w:tcW w:w="4410" w:type="dxa"/>
          </w:tcPr>
          <w:p w14:paraId="20755B40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13A6E2E" w14:textId="1BDE35FD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C25F0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2" w:type="dxa"/>
          </w:tcPr>
          <w:p w14:paraId="49A1C2F0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C03E10" w14:textId="72FB2E4F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F5D3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319D397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0D7114A" w14:textId="15CCDEE0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43" w:type="dxa"/>
          </w:tcPr>
          <w:p w14:paraId="55BEF7A8" w14:textId="77777777" w:rsidR="000F5D31" w:rsidRPr="005D612B" w:rsidRDefault="000F5D31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A2FD595" w14:textId="486E6B38" w:rsidR="000F5D31" w:rsidRPr="005D612B" w:rsidRDefault="00ED41AE" w:rsidP="000F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</w:tr>
    </w:tbl>
    <w:p w14:paraId="3CD5F24B" w14:textId="77777777" w:rsidR="00DD6417" w:rsidRPr="005D612B" w:rsidRDefault="00DD6417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B4881D" w14:textId="77777777" w:rsidR="00DD6417" w:rsidRPr="005D612B" w:rsidRDefault="00DD6417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40BB1B4" w14:textId="0AD6A0AC" w:rsidR="000F5D31" w:rsidRPr="005D612B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โครงการสมทบเงินที่กำหนดไว้</w:t>
      </w:r>
    </w:p>
    <w:p w14:paraId="5FAD265F" w14:textId="77777777" w:rsidR="000F5D31" w:rsidRPr="005D612B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CEF68C" w14:textId="33C11D8E" w:rsidR="000F5D31" w:rsidRPr="005D612B" w:rsidRDefault="000F5D31" w:rsidP="000F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และกลุ่มบริษัทจ่ายสมทบในอัตราร้อยละ </w:t>
      </w:r>
      <w:r w:rsidR="00ED41AE" w:rsidRPr="00ED41AE">
        <w:rPr>
          <w:rFonts w:asciiTheme="majorBidi" w:hAnsiTheme="majorBidi" w:cstheme="majorBidi"/>
          <w:sz w:val="28"/>
          <w:szCs w:val="28"/>
        </w:rPr>
        <w:t>5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4DCECE8" w14:textId="77777777" w:rsidR="00394ED7" w:rsidRPr="005D612B" w:rsidRDefault="00394ED7" w:rsidP="005603B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EDC58AF" w14:textId="3747834F" w:rsidR="000F5D31" w:rsidRDefault="000F5D31" w:rsidP="000F5D31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14:paraId="4D8536C1" w14:textId="77777777" w:rsidR="007B0671" w:rsidRPr="005D612B" w:rsidRDefault="007B0671" w:rsidP="007B067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12"/>
        <w:gridCol w:w="236"/>
        <w:gridCol w:w="1114"/>
        <w:gridCol w:w="238"/>
        <w:gridCol w:w="1112"/>
      </w:tblGrid>
      <w:tr w:rsidR="007B0671" w:rsidRPr="005D612B" w14:paraId="5C931182" w14:textId="77777777" w:rsidTr="00071D17">
        <w:tc>
          <w:tcPr>
            <w:tcW w:w="3150" w:type="dxa"/>
          </w:tcPr>
          <w:p w14:paraId="091B9B3A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31EADB5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AFA9D9E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B7D9E54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14:paraId="6D2FC485" w14:textId="77777777" w:rsidR="007B0671" w:rsidRPr="005D612B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671" w:rsidRPr="005D612B" w14:paraId="4E30C5FE" w14:textId="77777777" w:rsidTr="00071D17">
        <w:tc>
          <w:tcPr>
            <w:tcW w:w="3150" w:type="dxa"/>
          </w:tcPr>
          <w:p w14:paraId="11139759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7A1F31F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AF8B22B" w14:textId="15F5CAF7" w:rsidR="007B0671" w:rsidRPr="005D612B" w:rsidRDefault="00ED41AE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38" w:type="dxa"/>
          </w:tcPr>
          <w:p w14:paraId="11D80785" w14:textId="77777777" w:rsidR="007B0671" w:rsidRPr="005D612B" w:rsidRDefault="007B0671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14:paraId="27A54260" w14:textId="4B656A25" w:rsidR="007B0671" w:rsidRPr="005D612B" w:rsidRDefault="00ED41AE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6" w:type="dxa"/>
          </w:tcPr>
          <w:p w14:paraId="09F0142D" w14:textId="77777777" w:rsidR="007B0671" w:rsidRPr="005D612B" w:rsidRDefault="007B0671" w:rsidP="00071D17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5A42B7C5" w14:textId="536D096A" w:rsidR="007B0671" w:rsidRPr="005D612B" w:rsidRDefault="00ED41AE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38" w:type="dxa"/>
          </w:tcPr>
          <w:p w14:paraId="4C90EDF6" w14:textId="77777777" w:rsidR="007B0671" w:rsidRPr="005D612B" w:rsidRDefault="007B0671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14:paraId="6F05D7B2" w14:textId="707CBBF3" w:rsidR="007B0671" w:rsidRPr="005D612B" w:rsidRDefault="00ED41AE" w:rsidP="00071D17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</w:tr>
      <w:tr w:rsidR="007B0671" w:rsidRPr="005D612B" w14:paraId="32356532" w14:textId="77777777" w:rsidTr="00071D17">
        <w:tc>
          <w:tcPr>
            <w:tcW w:w="3150" w:type="dxa"/>
          </w:tcPr>
          <w:p w14:paraId="402884B4" w14:textId="77777777" w:rsidR="007B0671" w:rsidRPr="005D612B" w:rsidRDefault="007B0671" w:rsidP="00071D17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77C8A7" w14:textId="77777777" w:rsidR="007B0671" w:rsidRPr="005D612B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75991A6" w14:textId="77777777" w:rsidR="007B0671" w:rsidRPr="005D612B" w:rsidRDefault="007B0671" w:rsidP="00071D17">
            <w:pPr>
              <w:pStyle w:val="Heading7"/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671" w:rsidRPr="005D612B" w14:paraId="2399F0D6" w14:textId="77777777" w:rsidTr="00071D17">
        <w:tc>
          <w:tcPr>
            <w:tcW w:w="3150" w:type="dxa"/>
          </w:tcPr>
          <w:p w14:paraId="45780B7A" w14:textId="77777777" w:rsidR="007B0671" w:rsidRPr="005D612B" w:rsidRDefault="007B0671" w:rsidP="00071D17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ค่างานก่อสร้างระหว่างปี</w:t>
            </w:r>
          </w:p>
        </w:tc>
        <w:tc>
          <w:tcPr>
            <w:tcW w:w="900" w:type="dxa"/>
          </w:tcPr>
          <w:p w14:paraId="295D18C5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C020C" w14:textId="789656F2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B0671" w:rsidRPr="00904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238" w:type="dxa"/>
          </w:tcPr>
          <w:p w14:paraId="5D37874F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64ED2C4" w14:textId="1FFE5D03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36" w:type="dxa"/>
          </w:tcPr>
          <w:p w14:paraId="08F886B8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54E855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161D426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5114BCC0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135C81E0" w14:textId="77777777" w:rsidTr="00071D17">
        <w:tc>
          <w:tcPr>
            <w:tcW w:w="3150" w:type="dxa"/>
          </w:tcPr>
          <w:p w14:paraId="63B90879" w14:textId="77777777" w:rsidR="007B0671" w:rsidRPr="005D612B" w:rsidRDefault="007B0671" w:rsidP="00071D17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การเปลี่ยนแปลงในที่ดินและที่ดินพร้อมบ้านเพื่อขาย บ้านตัวอย่าง และ</w:t>
            </w:r>
            <w:r w:rsidRPr="005D612B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00" w:type="dxa"/>
          </w:tcPr>
          <w:p w14:paraId="4C86F5C7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FBBBE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2249CE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63F53" w14:textId="35FF4BF4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B0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38" w:type="dxa"/>
          </w:tcPr>
          <w:p w14:paraId="166824A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453CC4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D17C71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FC60E" w14:textId="28D887F5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36" w:type="dxa"/>
          </w:tcPr>
          <w:p w14:paraId="647DDA1B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B25218A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847BE7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9245C6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18BBC9C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28CF73EE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F4156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9A4BD9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6846A6FE" w14:textId="77777777" w:rsidTr="00071D17">
        <w:tc>
          <w:tcPr>
            <w:tcW w:w="3150" w:type="dxa"/>
          </w:tcPr>
          <w:p w14:paraId="5EEF3122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14:paraId="193CDF7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5674BC" w14:textId="315D2349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0671" w:rsidRPr="00904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38" w:type="dxa"/>
          </w:tcPr>
          <w:p w14:paraId="42C91E39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9946F3" w14:textId="1ADB0D4E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36" w:type="dxa"/>
          </w:tcPr>
          <w:p w14:paraId="6B43B4B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F79960C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67E06AE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7BD2FD26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5685C469" w14:textId="77777777" w:rsidTr="00071D17">
        <w:tc>
          <w:tcPr>
            <w:tcW w:w="3150" w:type="dxa"/>
          </w:tcPr>
          <w:p w14:paraId="798158C7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237C9D1" w14:textId="11F257E2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61465D1F" w14:textId="16CB4125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0671" w:rsidRPr="00904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7B0671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636F5463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410549E8" w14:textId="678C1602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0671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2F1315C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9FF555C" w14:textId="52FB259C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8" w:type="dxa"/>
          </w:tcPr>
          <w:p w14:paraId="537A9A71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2183C0BD" w14:textId="2377E9B3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B0671" w:rsidRPr="005D612B" w14:paraId="78BFC90C" w14:textId="77777777" w:rsidTr="00071D17">
        <w:tc>
          <w:tcPr>
            <w:tcW w:w="3150" w:type="dxa"/>
          </w:tcPr>
          <w:p w14:paraId="64CCE15C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900" w:type="dxa"/>
          </w:tcPr>
          <w:p w14:paraId="22EE71DF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933D9F" w14:textId="0E8A9A07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0671" w:rsidRPr="00904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238" w:type="dxa"/>
          </w:tcPr>
          <w:p w14:paraId="1BAFCCCA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250148F" w14:textId="1D8B6A86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15318E1D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925B20C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2C4316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0B167CD6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20103713" w14:textId="77777777" w:rsidTr="00071D17">
        <w:tc>
          <w:tcPr>
            <w:tcW w:w="3150" w:type="dxa"/>
          </w:tcPr>
          <w:p w14:paraId="7090D11C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ค่าใช้จ่ายโฆษณา</w:t>
            </w:r>
          </w:p>
        </w:tc>
        <w:tc>
          <w:tcPr>
            <w:tcW w:w="900" w:type="dxa"/>
          </w:tcPr>
          <w:p w14:paraId="7EB313D5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0CCB8A" w14:textId="2086BF2B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38" w:type="dxa"/>
          </w:tcPr>
          <w:p w14:paraId="00E93C09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EB0E304" w14:textId="186DF264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36" w:type="dxa"/>
          </w:tcPr>
          <w:p w14:paraId="3301B758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3E3745C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7F3D743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5095DB70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1673FB20" w14:textId="77777777" w:rsidTr="00071D17">
        <w:tc>
          <w:tcPr>
            <w:tcW w:w="3150" w:type="dxa"/>
          </w:tcPr>
          <w:p w14:paraId="291D9025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900" w:type="dxa"/>
          </w:tcPr>
          <w:p w14:paraId="6E2FB6C7" w14:textId="14980617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center"/>
          </w:tcPr>
          <w:p w14:paraId="3783DA3E" w14:textId="0A666691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38" w:type="dxa"/>
          </w:tcPr>
          <w:p w14:paraId="5858505E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F1009CD" w14:textId="24D18091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236" w:type="dxa"/>
          </w:tcPr>
          <w:p w14:paraId="3554EDA4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62D8333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B0EEE1A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36D14C97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0756C843" w14:textId="77777777" w:rsidTr="00071D17">
        <w:tc>
          <w:tcPr>
            <w:tcW w:w="3150" w:type="dxa"/>
          </w:tcPr>
          <w:p w14:paraId="7A75ABED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0F5190DF" w14:textId="0AFE6458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  <w:r w:rsidR="007B0671"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 </w:t>
            </w: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  <w:r w:rsidR="007B0671"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 </w:t>
            </w:r>
          </w:p>
          <w:p w14:paraId="472F7289" w14:textId="2A0AFBA1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  <w:r w:rsidR="007B0671"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 </w:t>
            </w:r>
            <w:r w:rsidRPr="00ED4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center"/>
          </w:tcPr>
          <w:p w14:paraId="0249BC1A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1EC1D" w14:textId="7959582F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38" w:type="dxa"/>
          </w:tcPr>
          <w:p w14:paraId="678BF6FE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7F8F52AC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639FF9" w14:textId="0AF157EC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6" w:type="dxa"/>
          </w:tcPr>
          <w:p w14:paraId="60FCE74D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14258A0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4EE24B" w14:textId="4FAF7182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724C2DDC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14:paraId="6F885039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A8BEC" w14:textId="4998DE82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B0671" w:rsidRPr="005D612B" w14:paraId="18ABC8AF" w14:textId="77777777" w:rsidTr="00071D17">
        <w:tc>
          <w:tcPr>
            <w:tcW w:w="3150" w:type="dxa"/>
          </w:tcPr>
          <w:p w14:paraId="274D588E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900" w:type="dxa"/>
          </w:tcPr>
          <w:p w14:paraId="5D4B0B7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049454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B0CCC" w14:textId="727420A1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38" w:type="dxa"/>
          </w:tcPr>
          <w:p w14:paraId="7FE69D03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4D22710E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580552" w14:textId="50FE19F9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36" w:type="dxa"/>
          </w:tcPr>
          <w:p w14:paraId="74D0EF75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E7F3F16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A3F1E7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840CA0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14:paraId="32E52A92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9EF1B7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671" w:rsidRPr="005D612B" w14:paraId="6CE86E98" w14:textId="77777777" w:rsidTr="00071D17">
        <w:tc>
          <w:tcPr>
            <w:tcW w:w="3150" w:type="dxa"/>
          </w:tcPr>
          <w:p w14:paraId="113E94D4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5" w:name="_Hlk32587495"/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28E045C9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E1EF69" w14:textId="6F9381B0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0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38" w:type="dxa"/>
          </w:tcPr>
          <w:p w14:paraId="7CAA5C3E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2EA1B335" w14:textId="134A7F9D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0671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0671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0C64B553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E8CE60E" w14:textId="08F9B11E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8" w:type="dxa"/>
          </w:tcPr>
          <w:p w14:paraId="4E6263B4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F97C835" w14:textId="50370C98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7B0671" w:rsidRPr="005D612B" w14:paraId="13C4187D" w14:textId="77777777" w:rsidTr="00071D17">
        <w:tc>
          <w:tcPr>
            <w:tcW w:w="3150" w:type="dxa"/>
          </w:tcPr>
          <w:p w14:paraId="2BE7B927" w14:textId="77777777" w:rsidR="007B0671" w:rsidRPr="005D612B" w:rsidRDefault="007B0671" w:rsidP="00071D1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5D612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ต้นทุนขายอสังหาริมทรัพย์   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00" w:type="dxa"/>
          </w:tcPr>
          <w:p w14:paraId="73B6D16D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8D2EA5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E434716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0AD3FC" w14:textId="3FBC83E2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B0671"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  <w:tc>
          <w:tcPr>
            <w:tcW w:w="238" w:type="dxa"/>
          </w:tcPr>
          <w:p w14:paraId="28733ED8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EA534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54B9B2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B64BA88" w14:textId="7390143D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7B0671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36" w:type="dxa"/>
          </w:tcPr>
          <w:p w14:paraId="2254B738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5A195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149A7C" w14:textId="77777777" w:rsidR="007B0671" w:rsidRPr="0090423C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775A38" w14:textId="048FD5D8" w:rsidR="007B0671" w:rsidRPr="0090423C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7B0671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8" w:type="dxa"/>
          </w:tcPr>
          <w:p w14:paraId="58CCE1A5" w14:textId="77777777" w:rsidR="007B0671" w:rsidRPr="005D612B" w:rsidRDefault="007B0671" w:rsidP="00071D17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46F965D6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C495FC" w14:textId="77777777" w:rsidR="007B0671" w:rsidRPr="005D612B" w:rsidRDefault="007B0671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BADD2E" w14:textId="40731FC7" w:rsidR="007B0671" w:rsidRPr="005D612B" w:rsidRDefault="00ED41AE" w:rsidP="0007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</w:tr>
      <w:bookmarkEnd w:id="15"/>
    </w:tbl>
    <w:p w14:paraId="1A214B9B" w14:textId="77777777" w:rsidR="00CB1CE0" w:rsidRDefault="00CB1CE0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4E375F1" w14:textId="1F67D32B" w:rsidR="00CB1CE0" w:rsidRDefault="00CB1CE0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1CE8CB" w14:textId="77777777" w:rsidR="007B0671" w:rsidRPr="005D612B" w:rsidRDefault="007B0671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B07D98" w14:textId="77777777" w:rsidR="002740C0" w:rsidRPr="005D612B" w:rsidRDefault="002740C0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0CEEB56" w14:textId="77777777" w:rsidR="006E675F" w:rsidRPr="005D612B" w:rsidRDefault="006E6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8AEC7EA" w14:textId="4D4A7629" w:rsidR="00893276" w:rsidRPr="005D612B" w:rsidRDefault="00893276" w:rsidP="00477E4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64384FC5" w14:textId="77777777" w:rsidR="002441C0" w:rsidRPr="006D4C0A" w:rsidRDefault="00A41F67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D4C0A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6D4C0A">
        <w:rPr>
          <w:rFonts w:asciiTheme="majorBidi" w:hAnsiTheme="majorBidi" w:cstheme="majorBidi"/>
          <w:b/>
          <w:bCs/>
          <w:sz w:val="24"/>
          <w:szCs w:val="24"/>
          <w:cs/>
        </w:rPr>
        <w:tab/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3150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195EAB" w:rsidRPr="005D612B" w14:paraId="1785FCAE" w14:textId="77777777" w:rsidTr="00C45ED1">
        <w:tc>
          <w:tcPr>
            <w:tcW w:w="3150" w:type="dxa"/>
          </w:tcPr>
          <w:p w14:paraId="5F592AD5" w14:textId="77777777" w:rsidR="00195EAB" w:rsidRPr="005D612B" w:rsidRDefault="00A41F67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869" w:type="dxa"/>
          </w:tcPr>
          <w:p w14:paraId="7ACD074A" w14:textId="77777777" w:rsidR="00195EAB" w:rsidRPr="005D612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61" w:type="dxa"/>
            <w:gridSpan w:val="3"/>
          </w:tcPr>
          <w:p w14:paraId="269DA0E3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0831F9D0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14:paraId="00494FC6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95EAB" w:rsidRPr="005D612B" w14:paraId="42090B7C" w14:textId="77777777" w:rsidTr="00C45ED1">
        <w:tc>
          <w:tcPr>
            <w:tcW w:w="3150" w:type="dxa"/>
          </w:tcPr>
          <w:p w14:paraId="0A3B56F6" w14:textId="77777777" w:rsidR="00195EAB" w:rsidRPr="005D612B" w:rsidRDefault="0026708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14:paraId="2183E29C" w14:textId="77777777" w:rsidR="00195EAB" w:rsidRPr="005D612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5B992C08" w14:textId="3D51CD9E" w:rsidR="00195EAB" w:rsidRPr="005D612B" w:rsidRDefault="00ED41AE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1E3B0527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14:paraId="59415F44" w14:textId="5F991A19" w:rsidR="00195EAB" w:rsidRPr="005D612B" w:rsidRDefault="00ED41AE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3BF09316" w14:textId="77777777" w:rsidR="00195EAB" w:rsidRPr="005D612B" w:rsidRDefault="00195EAB" w:rsidP="0074442F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747959A" w14:textId="673F8E19" w:rsidR="00195EAB" w:rsidRPr="005D612B" w:rsidRDefault="00ED41AE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center"/>
          </w:tcPr>
          <w:p w14:paraId="3042E9EC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14:paraId="1214C653" w14:textId="59525990" w:rsidR="00195EAB" w:rsidRPr="005D612B" w:rsidRDefault="00ED41AE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5EAB" w:rsidRPr="005D612B" w14:paraId="2CF15DC1" w14:textId="77777777" w:rsidTr="00C45ED1">
        <w:tc>
          <w:tcPr>
            <w:tcW w:w="3150" w:type="dxa"/>
          </w:tcPr>
          <w:p w14:paraId="700A69C3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5A885640" w14:textId="77777777" w:rsidR="00195EAB" w:rsidRPr="005D612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14:paraId="3B61AB31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95EAB" w:rsidRPr="005D612B" w14:paraId="44A2E22D" w14:textId="77777777" w:rsidTr="00C45ED1">
        <w:tc>
          <w:tcPr>
            <w:tcW w:w="3150" w:type="dxa"/>
          </w:tcPr>
          <w:p w14:paraId="42A67E9E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869" w:type="dxa"/>
          </w:tcPr>
          <w:p w14:paraId="08545482" w14:textId="77777777" w:rsidR="00195EAB" w:rsidRPr="005D612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63AC24A" w14:textId="77777777" w:rsidR="00195EAB" w:rsidRPr="005D612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73C5A2A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5BC976" w14:textId="77777777" w:rsidR="00195EAB" w:rsidRPr="005D612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94C834A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7559C66" w14:textId="77777777" w:rsidR="00195EAB" w:rsidRPr="005D612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5DF22F" w14:textId="77777777" w:rsidR="00195EAB" w:rsidRPr="005D612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6120DBF3" w14:textId="77777777" w:rsidR="00195EAB" w:rsidRPr="005D612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23C" w:rsidRPr="005D612B" w14:paraId="2B8ADEC8" w14:textId="77777777" w:rsidTr="00C45ED1">
        <w:tc>
          <w:tcPr>
            <w:tcW w:w="3150" w:type="dxa"/>
          </w:tcPr>
          <w:p w14:paraId="37CBBD94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14:paraId="1E349974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2EFC3F1" w14:textId="5EB24545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39" w:type="dxa"/>
          </w:tcPr>
          <w:p w14:paraId="233CD55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FD1F7F8" w14:textId="55B85B7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266" w:type="dxa"/>
          </w:tcPr>
          <w:p w14:paraId="6522E538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6C08690" w14:textId="562C4CE0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22F70766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79E399A9" w14:textId="4D1538F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90423C" w:rsidRPr="005D612B" w14:paraId="7DF760DB" w14:textId="77777777" w:rsidTr="00C45ED1">
        <w:tc>
          <w:tcPr>
            <w:tcW w:w="3150" w:type="dxa"/>
          </w:tcPr>
          <w:p w14:paraId="09917833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869" w:type="dxa"/>
          </w:tcPr>
          <w:p w14:paraId="2CBCF254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7A94406" w14:textId="049AE586" w:rsidR="0090423C" w:rsidRPr="0090423C" w:rsidRDefault="0090423C" w:rsidP="002A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3A38D4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46F69E9" w14:textId="6A4188A6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113EBAF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E96FC08" w14:textId="52D7E2C8" w:rsidR="0090423C" w:rsidRPr="0090423C" w:rsidRDefault="0090423C" w:rsidP="002A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14F8D2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3E61D1B" w14:textId="610F0BFA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423C" w:rsidRPr="005D612B" w14:paraId="3BB291D9" w14:textId="77777777" w:rsidTr="00C45ED1">
        <w:tc>
          <w:tcPr>
            <w:tcW w:w="3150" w:type="dxa"/>
          </w:tcPr>
          <w:p w14:paraId="164BBFC6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14:paraId="7308DF7A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22F47" w14:textId="5DF9F1AA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767</w:t>
            </w:r>
          </w:p>
        </w:tc>
        <w:tc>
          <w:tcPr>
            <w:tcW w:w="239" w:type="dxa"/>
          </w:tcPr>
          <w:p w14:paraId="558C764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960D" w14:textId="5AF377F2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66" w:type="dxa"/>
          </w:tcPr>
          <w:p w14:paraId="3A061C8E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25765" w14:textId="4AD1999F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7E5F6F11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4D3EA" w14:textId="2EC60428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90423C" w:rsidRPr="005D612B" w14:paraId="1476680C" w14:textId="77777777" w:rsidTr="00C45ED1">
        <w:tc>
          <w:tcPr>
            <w:tcW w:w="3150" w:type="dxa"/>
            <w:shd w:val="clear" w:color="auto" w:fill="auto"/>
          </w:tcPr>
          <w:p w14:paraId="4C920381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14:paraId="189D4541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69CD6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56BAFDC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656E5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8809670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81B49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FDB75C5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1CD86" w14:textId="77777777" w:rsidR="0090423C" w:rsidRPr="0090423C" w:rsidRDefault="0090423C" w:rsidP="0090423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23C" w:rsidRPr="005D612B" w14:paraId="438FAAB1" w14:textId="77777777" w:rsidTr="00C45ED1">
        <w:tc>
          <w:tcPr>
            <w:tcW w:w="3150" w:type="dxa"/>
            <w:shd w:val="clear" w:color="auto" w:fill="auto"/>
          </w:tcPr>
          <w:p w14:paraId="1D824A16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14:paraId="2A60EA89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3125A9E" w14:textId="4607D7B2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22B38D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F314B7A" w14:textId="0814231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6" w:type="dxa"/>
            <w:shd w:val="clear" w:color="auto" w:fill="auto"/>
          </w:tcPr>
          <w:p w14:paraId="01297552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E8670C7" w14:textId="18F91743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6A15FA7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7DF7B73" w14:textId="00E7AF1D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042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0423C" w:rsidRPr="005D612B" w14:paraId="1A82D041" w14:textId="77777777" w:rsidTr="005D3511">
        <w:tc>
          <w:tcPr>
            <w:tcW w:w="3150" w:type="dxa"/>
            <w:shd w:val="clear" w:color="auto" w:fill="auto"/>
          </w:tcPr>
          <w:p w14:paraId="79941FD0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429574C2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D1C9A" w14:textId="73E241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E2F2FE3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CFFB0" w14:textId="1053A4B4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BF9F62D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6041F" w14:textId="0B672DC5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7B9090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D383A" w14:textId="47D9D903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423C" w:rsidRPr="005D612B" w14:paraId="10625EEB" w14:textId="77777777" w:rsidTr="005D3511">
        <w:tc>
          <w:tcPr>
            <w:tcW w:w="3150" w:type="dxa"/>
            <w:shd w:val="clear" w:color="auto" w:fill="auto"/>
          </w:tcPr>
          <w:p w14:paraId="277C1685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รวมภาษีเงินได้ </w:t>
            </w:r>
          </w:p>
        </w:tc>
        <w:tc>
          <w:tcPr>
            <w:tcW w:w="869" w:type="dxa"/>
            <w:shd w:val="clear" w:color="auto" w:fill="auto"/>
          </w:tcPr>
          <w:p w14:paraId="5E78BC0A" w14:textId="77777777" w:rsidR="0090423C" w:rsidRPr="005D612B" w:rsidRDefault="0090423C" w:rsidP="00904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2AFA9" w14:textId="0B1B5199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5A9D30B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20F01" w14:textId="109A09EB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</w:p>
        </w:tc>
        <w:tc>
          <w:tcPr>
            <w:tcW w:w="266" w:type="dxa"/>
            <w:shd w:val="clear" w:color="auto" w:fill="auto"/>
          </w:tcPr>
          <w:p w14:paraId="72D69A89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F37FAB" w14:textId="1714CE04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71758D5F" w14:textId="77777777" w:rsidR="0090423C" w:rsidRPr="0090423C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BD75F0" w14:textId="6D470347" w:rsidR="0090423C" w:rsidRPr="0090423C" w:rsidRDefault="00ED41AE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</w:tr>
    </w:tbl>
    <w:p w14:paraId="28E011F9" w14:textId="77777777" w:rsidR="00195EAB" w:rsidRPr="006D4C0A" w:rsidRDefault="00195EAB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EC582C" w:rsidRPr="005D612B" w14:paraId="01BD1082" w14:textId="77777777" w:rsidTr="00887D68">
        <w:trPr>
          <w:cantSplit/>
        </w:trPr>
        <w:tc>
          <w:tcPr>
            <w:tcW w:w="2510" w:type="dxa"/>
          </w:tcPr>
          <w:p w14:paraId="497C7BD6" w14:textId="77777777" w:rsidR="00EC582C" w:rsidRPr="005D612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47A78C45" w14:textId="77777777" w:rsidR="00EC582C" w:rsidRPr="005D612B" w:rsidRDefault="00EC582C" w:rsidP="00C6246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C582C" w:rsidRPr="005D612B" w14:paraId="4E28CFBA" w14:textId="77777777" w:rsidTr="00887D68">
        <w:trPr>
          <w:cantSplit/>
        </w:trPr>
        <w:tc>
          <w:tcPr>
            <w:tcW w:w="2510" w:type="dxa"/>
          </w:tcPr>
          <w:p w14:paraId="4D2EEBBF" w14:textId="77777777" w:rsidR="00EC582C" w:rsidRPr="005D612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1C16D1C9" w14:textId="191FCEF3" w:rsidR="00EC582C" w:rsidRPr="005D612B" w:rsidRDefault="00ED41AE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27ADCDE" w14:textId="77777777" w:rsidR="00EC582C" w:rsidRPr="005D612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2E780A1D" w14:textId="2FE4C7B0" w:rsidR="00EC582C" w:rsidRPr="005D612B" w:rsidRDefault="00ED41AE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C582C" w:rsidRPr="005D612B" w14:paraId="3C60BA43" w14:textId="77777777" w:rsidTr="00887D68">
        <w:trPr>
          <w:cantSplit/>
        </w:trPr>
        <w:tc>
          <w:tcPr>
            <w:tcW w:w="2510" w:type="dxa"/>
          </w:tcPr>
          <w:p w14:paraId="0EB60092" w14:textId="77777777" w:rsidR="00267083" w:rsidRPr="005D612B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408706" w14:textId="77777777" w:rsidR="00267083" w:rsidRPr="005D612B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8F4E8" w14:textId="77777777" w:rsidR="00EC582C" w:rsidRPr="005D612B" w:rsidRDefault="00EC582C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282857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65A09D6C" w14:textId="77777777" w:rsidR="00EC582C" w:rsidRPr="005D612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41B5D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75AA48A" w14:textId="77777777" w:rsidR="00EC582C" w:rsidRPr="005D612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70F3B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BC0471D" w14:textId="77777777" w:rsidR="00EC582C" w:rsidRPr="005D612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5A7506F7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6990CFE" w14:textId="77777777" w:rsidR="00EC582C" w:rsidRPr="005D612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944F41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CB1486D" w14:textId="77777777" w:rsidR="00EC582C" w:rsidRPr="005D612B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834794E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1E7AFA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C582C" w:rsidRPr="005D612B" w14:paraId="0F5620C7" w14:textId="77777777" w:rsidTr="00887D68">
        <w:trPr>
          <w:cantSplit/>
        </w:trPr>
        <w:tc>
          <w:tcPr>
            <w:tcW w:w="2510" w:type="dxa"/>
          </w:tcPr>
          <w:p w14:paraId="65D67654" w14:textId="77777777" w:rsidR="00EC582C" w:rsidRPr="005D612B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6F86541F" w14:textId="77777777" w:rsidR="00EC582C" w:rsidRPr="005D612B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DFC" w:rsidRPr="005D612B" w14:paraId="7B93A2CF" w14:textId="77777777" w:rsidTr="00887D68">
        <w:trPr>
          <w:cantSplit/>
        </w:trPr>
        <w:tc>
          <w:tcPr>
            <w:tcW w:w="2510" w:type="dxa"/>
          </w:tcPr>
          <w:p w14:paraId="76341AFA" w14:textId="77777777" w:rsidR="002D0DFC" w:rsidRPr="005D612B" w:rsidRDefault="002D0DFC" w:rsidP="002D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47FBDADC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4081572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B82FD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4D162D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589644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8960FC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6B5A5273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19FABF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B52A43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22FAA6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3BF68686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23C" w:rsidRPr="005D612B" w14:paraId="426B5E79" w14:textId="77777777" w:rsidTr="00887D68">
        <w:trPr>
          <w:cantSplit/>
        </w:trPr>
        <w:tc>
          <w:tcPr>
            <w:tcW w:w="2510" w:type="dxa"/>
          </w:tcPr>
          <w:p w14:paraId="69D9E11F" w14:textId="046494F6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669E6143" w14:textId="180C3BB0" w:rsidR="0090423C" w:rsidRPr="0090423C" w:rsidRDefault="0090423C" w:rsidP="0090423C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50642F8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4190F" w14:textId="34E7DB8F" w:rsidR="0090423C" w:rsidRPr="0090423C" w:rsidRDefault="0090423C" w:rsidP="0090423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B821CAF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931CF2" w14:textId="446323DD" w:rsidR="0090423C" w:rsidRPr="0090423C" w:rsidRDefault="00ED41AE" w:rsidP="00904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4BCA52AB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2BD25366" w14:textId="4B021E85" w:rsidR="0090423C" w:rsidRPr="005D612B" w:rsidRDefault="0090423C" w:rsidP="0090423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D62B66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4BBC80" w14:textId="3C6A69EF" w:rsidR="0090423C" w:rsidRPr="005D612B" w:rsidRDefault="00ED41AE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298B492D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F83128C" w14:textId="7FCBB1C9" w:rsidR="0090423C" w:rsidRPr="005D612B" w:rsidRDefault="0090423C" w:rsidP="00904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0423C" w:rsidRPr="005D612B" w14:paraId="2C25B382" w14:textId="77777777" w:rsidTr="00887D68">
        <w:trPr>
          <w:cantSplit/>
        </w:trPr>
        <w:tc>
          <w:tcPr>
            <w:tcW w:w="2510" w:type="dxa"/>
          </w:tcPr>
          <w:p w14:paraId="2C142B17" w14:textId="08433519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               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C5D0BF" w14:textId="787E2BA9" w:rsidR="0090423C" w:rsidRPr="0090423C" w:rsidRDefault="0090423C" w:rsidP="0090423C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BE5FC7C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141DBA" w14:textId="7F6CDB19" w:rsidR="0090423C" w:rsidRPr="0090423C" w:rsidRDefault="0090423C" w:rsidP="0090423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C54C00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017756" w14:textId="3DB660C9" w:rsidR="0090423C" w:rsidRPr="0090423C" w:rsidRDefault="0090423C" w:rsidP="0090423C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4C0832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9E31380" w14:textId="12B04C6D" w:rsidR="0090423C" w:rsidRPr="005D612B" w:rsidRDefault="0090423C" w:rsidP="0090423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76FC4DA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DFD79B" w14:textId="78C5DBEA" w:rsidR="0090423C" w:rsidRPr="005D612B" w:rsidRDefault="00ED41AE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75F2B2D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9083D54" w14:textId="4FAAEBF6" w:rsidR="0090423C" w:rsidRPr="005D612B" w:rsidRDefault="0090423C" w:rsidP="00904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423C" w:rsidRPr="005D612B" w14:paraId="5028D3A0" w14:textId="77777777" w:rsidTr="00887D68">
        <w:trPr>
          <w:cantSplit/>
        </w:trPr>
        <w:tc>
          <w:tcPr>
            <w:tcW w:w="2510" w:type="dxa"/>
          </w:tcPr>
          <w:p w14:paraId="3D643C99" w14:textId="77777777" w:rsidR="0090423C" w:rsidRPr="005D612B" w:rsidRDefault="0090423C" w:rsidP="0090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5802A" w14:textId="110D7FBB" w:rsidR="0090423C" w:rsidRPr="0090423C" w:rsidRDefault="0090423C" w:rsidP="0090423C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BC2A925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FBAC5" w14:textId="1FD358A8" w:rsidR="0090423C" w:rsidRPr="0090423C" w:rsidRDefault="0090423C" w:rsidP="0090423C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  <w:r w:rsidRPr="0090423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0CF899" w14:textId="77777777" w:rsidR="0090423C" w:rsidRPr="0090423C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9E80B" w14:textId="4C8A3893" w:rsidR="0090423C" w:rsidRPr="0090423C" w:rsidRDefault="00ED41AE" w:rsidP="00904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28379509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D4618" w14:textId="101872D2" w:rsidR="0090423C" w:rsidRPr="005D612B" w:rsidRDefault="0090423C" w:rsidP="0090423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570007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8E961" w14:textId="1CE9A374" w:rsidR="0090423C" w:rsidRPr="005D612B" w:rsidRDefault="00ED41AE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F0E0A1A" w14:textId="77777777" w:rsidR="0090423C" w:rsidRPr="005D612B" w:rsidRDefault="0090423C" w:rsidP="0090423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65572" w14:textId="691BE928" w:rsidR="0090423C" w:rsidRPr="005D612B" w:rsidRDefault="0090423C" w:rsidP="00904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5F4249EA" w14:textId="010B6D79" w:rsidR="0024547F" w:rsidRDefault="0024547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7364D8" w14:textId="1BF07A8E" w:rsidR="00793B32" w:rsidRDefault="00793B3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9A4E85" w14:textId="01C33DF7" w:rsidR="00793B32" w:rsidRDefault="00793B3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2CEF58" w14:textId="68E6C8CD" w:rsidR="00793B32" w:rsidRDefault="00793B3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8B25C67" w14:textId="6D8FC5E3" w:rsidR="00793B32" w:rsidRDefault="00793B3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267083" w:rsidRPr="005D612B" w14:paraId="68565671" w14:textId="77777777" w:rsidTr="00887D68">
        <w:trPr>
          <w:cantSplit/>
        </w:trPr>
        <w:tc>
          <w:tcPr>
            <w:tcW w:w="2510" w:type="dxa"/>
          </w:tcPr>
          <w:p w14:paraId="6F7FA9FC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0FA92DFF" w14:textId="77777777" w:rsidR="00267083" w:rsidRPr="005D612B" w:rsidRDefault="00267083" w:rsidP="00AB39F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083" w:rsidRPr="005D612B" w14:paraId="4046D0B7" w14:textId="77777777" w:rsidTr="00887D68">
        <w:trPr>
          <w:cantSplit/>
        </w:trPr>
        <w:tc>
          <w:tcPr>
            <w:tcW w:w="2510" w:type="dxa"/>
          </w:tcPr>
          <w:p w14:paraId="533F1FD7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37B55F6F" w14:textId="0F3C9A40" w:rsidR="00267083" w:rsidRPr="005D612B" w:rsidRDefault="00ED41A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41B077B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BFAD193" w14:textId="5E6FDB9E" w:rsidR="00267083" w:rsidRPr="005D612B" w:rsidRDefault="00ED41A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67083" w:rsidRPr="005D612B" w14:paraId="27F9D2E4" w14:textId="77777777" w:rsidTr="00887D68">
        <w:trPr>
          <w:cantSplit/>
        </w:trPr>
        <w:tc>
          <w:tcPr>
            <w:tcW w:w="2510" w:type="dxa"/>
          </w:tcPr>
          <w:p w14:paraId="77C1CDED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05E7F2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AA009A7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9F243C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7C3DE018" w14:textId="77777777" w:rsidR="00267083" w:rsidRPr="005D612B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AF1CD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0AB33B1" w14:textId="77777777" w:rsidR="00267083" w:rsidRPr="005D612B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AEEA3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9D194D2" w14:textId="77777777" w:rsidR="00267083" w:rsidRPr="005D612B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4846F935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65D34A92" w14:textId="77777777" w:rsidR="00267083" w:rsidRPr="005D612B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E0BC45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A39F39" w14:textId="77777777" w:rsidR="00267083" w:rsidRPr="005D612B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52026CC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D7D38D3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67083" w:rsidRPr="005D612B" w14:paraId="7254C48C" w14:textId="77777777" w:rsidTr="00887D68">
        <w:trPr>
          <w:cantSplit/>
        </w:trPr>
        <w:tc>
          <w:tcPr>
            <w:tcW w:w="2510" w:type="dxa"/>
          </w:tcPr>
          <w:p w14:paraId="361C3F4F" w14:textId="77777777" w:rsidR="00267083" w:rsidRPr="005D612B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74B5824D" w14:textId="77777777" w:rsidR="00267083" w:rsidRPr="005D612B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DFC" w:rsidRPr="005D612B" w14:paraId="772BEE59" w14:textId="77777777" w:rsidTr="00887D68">
        <w:trPr>
          <w:cantSplit/>
        </w:trPr>
        <w:tc>
          <w:tcPr>
            <w:tcW w:w="2510" w:type="dxa"/>
          </w:tcPr>
          <w:p w14:paraId="39052360" w14:textId="77777777" w:rsidR="002D0DFC" w:rsidRPr="005D612B" w:rsidRDefault="002D0DFC" w:rsidP="002D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00" w:type="dxa"/>
          </w:tcPr>
          <w:p w14:paraId="152ADEBD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8AFA95E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01312B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C83D67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AE858C7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A2CB9E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14:paraId="766A5A04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0C41C3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43CEDA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634215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74EB0501" w14:textId="77777777" w:rsidR="002D0DFC" w:rsidRPr="005D612B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4C76" w:rsidRPr="005D612B" w14:paraId="22C037E3" w14:textId="77777777" w:rsidTr="004675D5">
        <w:trPr>
          <w:cantSplit/>
        </w:trPr>
        <w:tc>
          <w:tcPr>
            <w:tcW w:w="2510" w:type="dxa"/>
          </w:tcPr>
          <w:p w14:paraId="58E9CC1D" w14:textId="072A81D3" w:rsidR="00124C76" w:rsidRPr="005D612B" w:rsidRDefault="00124C76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C485605" w14:textId="40B0785F" w:rsidR="00124C76" w:rsidRPr="005D612B" w:rsidRDefault="0090423C" w:rsidP="00251A7D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E18BD5C" w14:textId="77777777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252719" w14:textId="1230BD55" w:rsidR="00124C76" w:rsidRPr="005D612B" w:rsidRDefault="0090423C" w:rsidP="00251A7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59B828" w14:textId="77777777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EFABAB5" w14:textId="7F2A7C38" w:rsidR="00124C76" w:rsidRPr="005D612B" w:rsidRDefault="0090423C" w:rsidP="00251A7D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D9AC57" w14:textId="77777777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vAlign w:val="bottom"/>
          </w:tcPr>
          <w:p w14:paraId="70B53F5F" w14:textId="49ED5ACE" w:rsidR="00124C76" w:rsidRPr="005D612B" w:rsidRDefault="00ED41AE" w:rsidP="00124C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A1E04" w:rsidRPr="00EA1E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44D216F" w14:textId="77777777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089E54" w14:textId="598DAE76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AED1DC" w14:textId="77777777" w:rsidR="00124C76" w:rsidRPr="005D612B" w:rsidRDefault="00124C76" w:rsidP="00124C7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3CB5BA7E" w14:textId="445B2FBE" w:rsidR="00124C76" w:rsidRPr="005D612B" w:rsidRDefault="00ED41AE" w:rsidP="00124C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32CB736" w14:textId="77777777" w:rsidR="00267083" w:rsidRPr="001177FE" w:rsidRDefault="00267083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893276" w:rsidRPr="005D612B" w14:paraId="06A38DCD" w14:textId="77777777" w:rsidTr="00BF3096">
        <w:tc>
          <w:tcPr>
            <w:tcW w:w="4050" w:type="dxa"/>
          </w:tcPr>
          <w:p w14:paraId="359AD08B" w14:textId="77777777" w:rsidR="00893276" w:rsidRPr="005D612B" w:rsidRDefault="00EC582C" w:rsidP="001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14:paraId="0F3F3366" w14:textId="77777777" w:rsidR="00893276" w:rsidRPr="005D612B" w:rsidRDefault="00893276" w:rsidP="0097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632F" w:rsidRPr="005D612B" w14:paraId="447E6818" w14:textId="77777777" w:rsidTr="00BF3096">
        <w:tc>
          <w:tcPr>
            <w:tcW w:w="4050" w:type="dxa"/>
          </w:tcPr>
          <w:p w14:paraId="4B83985C" w14:textId="77777777" w:rsidR="0051632F" w:rsidRPr="005D612B" w:rsidRDefault="002D3759" w:rsidP="00A1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6" w:type="dxa"/>
            <w:gridSpan w:val="3"/>
            <w:tcBorders>
              <w:top w:val="nil"/>
            </w:tcBorders>
          </w:tcPr>
          <w:p w14:paraId="1278E5AE" w14:textId="033D2FF5" w:rsidR="0051632F" w:rsidRPr="005D612B" w:rsidRDefault="00ED41AE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430FF909" w14:textId="77777777" w:rsidR="0051632F" w:rsidRPr="005D612B" w:rsidRDefault="0051632F" w:rsidP="0051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</w:tcPr>
          <w:p w14:paraId="56D1AA48" w14:textId="1832B8E1" w:rsidR="0051632F" w:rsidRPr="005D612B" w:rsidRDefault="00ED41AE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91AA0" w:rsidRPr="005D612B" w14:paraId="40A4E780" w14:textId="77777777" w:rsidTr="00BF3096">
        <w:tc>
          <w:tcPr>
            <w:tcW w:w="4050" w:type="dxa"/>
          </w:tcPr>
          <w:p w14:paraId="406C35B0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547A08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DDA3742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786BB37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8F776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6CA3279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05FF262D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8683423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AA0" w:rsidRPr="005D612B" w14:paraId="3AF8846C" w14:textId="77777777" w:rsidTr="00BF3096">
        <w:tc>
          <w:tcPr>
            <w:tcW w:w="4050" w:type="dxa"/>
          </w:tcPr>
          <w:p w14:paraId="1151E99A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E7B7318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0FB1166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2AD739F1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D69BC2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D2226B6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3233E7AA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0C4B2C8B" w14:textId="77777777" w:rsidR="00791AA0" w:rsidRPr="005D612B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51A7D" w:rsidRPr="005D612B" w14:paraId="74F3A08F" w14:textId="77777777" w:rsidTr="00BF3096">
        <w:tc>
          <w:tcPr>
            <w:tcW w:w="4050" w:type="dxa"/>
          </w:tcPr>
          <w:p w14:paraId="6AFCF85A" w14:textId="77777777" w:rsidR="00251A7D" w:rsidRPr="005D612B" w:rsidRDefault="00251A7D" w:rsidP="00251A7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5D07BBA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738C2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14:paraId="3DB92811" w14:textId="277E49E4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A7D" w:rsidRPr="00251A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342F9DC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3B780CB1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8BBCBF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14:paraId="16D498B9" w14:textId="297AC6D5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A7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251A7D" w:rsidRPr="005D612B" w14:paraId="177964E7" w14:textId="77777777" w:rsidTr="00BF3096">
        <w:tc>
          <w:tcPr>
            <w:tcW w:w="4050" w:type="dxa"/>
          </w:tcPr>
          <w:p w14:paraId="4163865C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2264D5E" w14:textId="264E1690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272CFBD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14:paraId="79984F29" w14:textId="65A92539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21DF5D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582DC36" w14:textId="169A50B7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6CCE6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14:paraId="3F2F5FC2" w14:textId="32EB45BA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</w:tr>
      <w:tr w:rsidR="00251A7D" w:rsidRPr="005D612B" w14:paraId="1464C126" w14:textId="77777777" w:rsidTr="00BF3096">
        <w:tc>
          <w:tcPr>
            <w:tcW w:w="4050" w:type="dxa"/>
          </w:tcPr>
          <w:p w14:paraId="2720BA13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14:paraId="2D8F41AC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723FF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78CD68A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F2B00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2DF161B0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D69BE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6F0E5877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A7D" w:rsidRPr="005D612B" w14:paraId="310CF404" w14:textId="77777777" w:rsidTr="00BF3096">
        <w:tc>
          <w:tcPr>
            <w:tcW w:w="4050" w:type="dxa"/>
          </w:tcPr>
          <w:p w14:paraId="78528247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13E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ที่ไม่ถือเป็นรายได้หรือค่าใช้จ่ายทางภาษี </w:t>
            </w:r>
            <w:r w:rsidRPr="00A13E2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13E2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105CD5D5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83FF8E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66EFC6BF" w14:textId="1513508C" w:rsidR="00251A7D" w:rsidRPr="00A13E2A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36C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A87743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4F41211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5F005" w14:textId="77777777" w:rsidR="00251A7D" w:rsidRPr="00A13E2A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BB59B1F" w14:textId="54791492" w:rsidR="00251A7D" w:rsidRPr="00942832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1176B0" w:rsidRPr="005D612B" w14:paraId="1A0EE344" w14:textId="77777777" w:rsidTr="00BF3096">
        <w:tc>
          <w:tcPr>
            <w:tcW w:w="4050" w:type="dxa"/>
          </w:tcPr>
          <w:p w14:paraId="2AF00D88" w14:textId="77FD1813" w:rsidR="001176B0" w:rsidRPr="00807E59" w:rsidRDefault="001176B0" w:rsidP="0011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5643EDBA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3D1D0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E967125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4D8DA" w14:textId="0C03175D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414FF731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3CADE08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49A79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7AC2A002" w14:textId="77777777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6C4F7" w14:textId="594B6EA8" w:rsidR="001176B0" w:rsidRPr="00807E59" w:rsidRDefault="001176B0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251A7D" w:rsidRPr="005D612B" w14:paraId="6D2B75B9" w14:textId="77777777" w:rsidTr="00BF3096">
        <w:tc>
          <w:tcPr>
            <w:tcW w:w="4050" w:type="dxa"/>
            <w:tcBorders>
              <w:bottom w:val="nil"/>
            </w:tcBorders>
          </w:tcPr>
          <w:p w14:paraId="58FA0BC1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14:paraId="0BA1BDD6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FC8299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302B08D7" w14:textId="103E55B8" w:rsidR="00251A7D" w:rsidRPr="00942832" w:rsidRDefault="00D36C49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7DFEF119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87459D9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2A7A6C8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4B63566" w14:textId="7DD2DFAC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251A7D" w:rsidRPr="005D612B" w14:paraId="42291BAA" w14:textId="77777777" w:rsidTr="006D4C0A">
        <w:tc>
          <w:tcPr>
            <w:tcW w:w="4050" w:type="dxa"/>
            <w:tcBorders>
              <w:top w:val="nil"/>
              <w:bottom w:val="nil"/>
            </w:tcBorders>
          </w:tcPr>
          <w:p w14:paraId="37503B16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 ๆ ที่บันทึกต่ำไป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BF77EA8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C2A756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69A397A" w14:textId="443DED88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9BCFBF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57D89D5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1D9A1B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36ADBC99" w14:textId="78A793E9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51A7D" w:rsidRPr="005D612B" w14:paraId="3E3CE8FE" w14:textId="77777777" w:rsidTr="006D4C0A">
        <w:tc>
          <w:tcPr>
            <w:tcW w:w="4050" w:type="dxa"/>
            <w:tcBorders>
              <w:top w:val="nil"/>
              <w:bottom w:val="nil"/>
            </w:tcBorders>
          </w:tcPr>
          <w:p w14:paraId="3E1719AE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รายจ่ายที่หักได้สองเท่า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4108A5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57304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14:paraId="474A2876" w14:textId="5ABDE3AF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6C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42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EFFB4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BA43EC9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966CF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7EB9F019" w14:textId="66829D2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9428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2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1A7D" w:rsidRPr="005D612B" w14:paraId="5C79942A" w14:textId="77777777" w:rsidTr="006D4C0A">
        <w:tc>
          <w:tcPr>
            <w:tcW w:w="4050" w:type="dxa"/>
            <w:tcBorders>
              <w:bottom w:val="nil"/>
            </w:tcBorders>
          </w:tcPr>
          <w:p w14:paraId="41C32021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B4733E" w14:textId="25BE2CD5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B608E3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AD94" w14:textId="2D1343CA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A1E04"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32DAB0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12FC5633" w14:textId="799D52F5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</w:tcPr>
          <w:p w14:paraId="7583A835" w14:textId="77777777" w:rsidR="00251A7D" w:rsidRPr="00942832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56D8F69C" w14:textId="1F58741D" w:rsidR="00251A7D" w:rsidRPr="00942832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94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</w:p>
        </w:tc>
      </w:tr>
    </w:tbl>
    <w:p w14:paraId="02546D26" w14:textId="0F3D61B2" w:rsidR="004728E5" w:rsidRDefault="004728E5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0D9A7C8" w14:textId="79066D62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69F3E9E" w14:textId="2631EA2C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F16B5B" w14:textId="3FB065F0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D4386E5" w14:textId="529AEFCF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EEB257" w14:textId="0C3C7ACA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73F604B" w14:textId="255DC69C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9990C57" w14:textId="1F7B2BE4" w:rsidR="001176B0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34F8BD7" w14:textId="77777777" w:rsidR="001176B0" w:rsidRPr="001177FE" w:rsidRDefault="001176B0" w:rsidP="0047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526F19" w:rsidRPr="005D612B" w14:paraId="2565BB3F" w14:textId="77777777" w:rsidTr="00C622E6">
        <w:tc>
          <w:tcPr>
            <w:tcW w:w="4050" w:type="dxa"/>
          </w:tcPr>
          <w:p w14:paraId="13AF0513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14:paraId="3C626266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26F19" w:rsidRPr="005D612B" w14:paraId="03204112" w14:textId="77777777" w:rsidTr="00C622E6">
        <w:tc>
          <w:tcPr>
            <w:tcW w:w="4050" w:type="dxa"/>
          </w:tcPr>
          <w:p w14:paraId="4ACD31B5" w14:textId="77777777" w:rsidR="00526F19" w:rsidRPr="005D612B" w:rsidRDefault="002D375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75" w:type="dxa"/>
            <w:gridSpan w:val="3"/>
            <w:tcBorders>
              <w:top w:val="nil"/>
            </w:tcBorders>
          </w:tcPr>
          <w:p w14:paraId="3CF8D415" w14:textId="6C11EB33" w:rsidR="00526F19" w:rsidRPr="005D612B" w:rsidRDefault="00ED41AE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30ECEF9D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</w:tcPr>
          <w:p w14:paraId="0CB1268A" w14:textId="6BE16B0F" w:rsidR="00526F19" w:rsidRPr="005D612B" w:rsidRDefault="00ED41AE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26F19" w:rsidRPr="005D612B" w14:paraId="3F47BCA2" w14:textId="77777777" w:rsidTr="00C622E6">
        <w:tc>
          <w:tcPr>
            <w:tcW w:w="4050" w:type="dxa"/>
          </w:tcPr>
          <w:p w14:paraId="076D0737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BA7AE2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9091FE3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191279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6589D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9E262C5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4CF3CA0D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F9B2E30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F19" w:rsidRPr="005D612B" w14:paraId="4E706E03" w14:textId="77777777" w:rsidTr="00C622E6">
        <w:tc>
          <w:tcPr>
            <w:tcW w:w="4050" w:type="dxa"/>
          </w:tcPr>
          <w:p w14:paraId="3E1C5A7C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0C81366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69D0D6A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21881CA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37D39D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55BDEE7A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727290E2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302D21A4" w14:textId="77777777" w:rsidR="00526F19" w:rsidRPr="005D612B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51A7D" w:rsidRPr="005D612B" w14:paraId="294129BE" w14:textId="77777777" w:rsidTr="00C622E6">
        <w:tc>
          <w:tcPr>
            <w:tcW w:w="4050" w:type="dxa"/>
          </w:tcPr>
          <w:p w14:paraId="4A395656" w14:textId="77777777" w:rsidR="00251A7D" w:rsidRPr="005D612B" w:rsidRDefault="00251A7D" w:rsidP="00251A7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14B1F4A4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2F16D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2DF49EC4" w14:textId="7016A176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1A7D" w:rsidRPr="00251A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C7B9993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4CBF641C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70597D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14:paraId="22261004" w14:textId="233495F9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A7D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51A7D" w:rsidRPr="005D612B" w14:paraId="5EA265AF" w14:textId="77777777" w:rsidTr="00C622E6">
        <w:tc>
          <w:tcPr>
            <w:tcW w:w="4050" w:type="dxa"/>
          </w:tcPr>
          <w:p w14:paraId="43EB3205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30EAB50C" w14:textId="6B3F280E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7304EEC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53508B1A" w14:textId="71792E17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3657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013295E7" w14:textId="5931F398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D80C9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14:paraId="77324588" w14:textId="0C98B9A9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251A7D" w:rsidRPr="005D612B" w14:paraId="3020FBB0" w14:textId="77777777" w:rsidTr="006D4C0A">
        <w:tc>
          <w:tcPr>
            <w:tcW w:w="4050" w:type="dxa"/>
          </w:tcPr>
          <w:p w14:paraId="1723C2C5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51F3AB06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4EC82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21FD36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FBCD1F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EF8E332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0D332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2323CC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A7D" w:rsidRPr="005D612B" w14:paraId="1E78B827" w14:textId="77777777" w:rsidTr="006D4C0A">
        <w:tc>
          <w:tcPr>
            <w:tcW w:w="4050" w:type="dxa"/>
          </w:tcPr>
          <w:p w14:paraId="7C6459B6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 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30D2A5F6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5982D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4F1BA69A" w14:textId="79ED5A81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251A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251A7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D33AE2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2C86E13F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BEC27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61F6BD6" w14:textId="28D7AE50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1A7D" w:rsidRPr="005D612B" w14:paraId="42DCC77E" w14:textId="77777777" w:rsidTr="006D4C0A">
        <w:tc>
          <w:tcPr>
            <w:tcW w:w="4050" w:type="dxa"/>
            <w:tcBorders>
              <w:bottom w:val="nil"/>
            </w:tcBorders>
          </w:tcPr>
          <w:p w14:paraId="01271D39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498D63E" w14:textId="0F87BF46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A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5FEDC2" w14:textId="77777777" w:rsidR="00251A7D" w:rsidRPr="00251A7D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D344" w14:textId="4891897C" w:rsidR="00251A7D" w:rsidRPr="00251A7D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259C7D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</w:tcPr>
          <w:p w14:paraId="2AF13783" w14:textId="7215E43B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2EB56BD" w14:textId="77777777" w:rsidR="00251A7D" w:rsidRPr="005D612B" w:rsidRDefault="00251A7D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96B4257" w14:textId="62A3741A" w:rsidR="00251A7D" w:rsidRPr="005D612B" w:rsidRDefault="00ED41AE" w:rsidP="0025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</w:tr>
    </w:tbl>
    <w:p w14:paraId="30A52AE5" w14:textId="77777777" w:rsidR="00C622E6" w:rsidRPr="006D4C0A" w:rsidRDefault="00C622E6">
      <w:pPr>
        <w:rPr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68519C" w:rsidRPr="005D612B" w14:paraId="096BA5E8" w14:textId="77777777" w:rsidTr="001177FE">
        <w:tc>
          <w:tcPr>
            <w:tcW w:w="4500" w:type="dxa"/>
          </w:tcPr>
          <w:p w14:paraId="23A4DBB7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68DCFDB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F10" w:rsidRPr="005D612B" w14:paraId="23240A26" w14:textId="77777777" w:rsidTr="001177FE">
        <w:tc>
          <w:tcPr>
            <w:tcW w:w="4500" w:type="dxa"/>
          </w:tcPr>
          <w:p w14:paraId="01C8623E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7F6D9765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A560AB6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1E5ACD4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23F10" w:rsidRPr="005D612B" w14:paraId="18E35B98" w14:textId="77777777" w:rsidTr="001177FE">
        <w:tc>
          <w:tcPr>
            <w:tcW w:w="4500" w:type="dxa"/>
          </w:tcPr>
          <w:p w14:paraId="38A61212" w14:textId="1C554195" w:rsidR="00623F10" w:rsidRPr="005D612B" w:rsidRDefault="00623F10" w:rsidP="00623F10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6101434" w14:textId="4445F267" w:rsidR="00623F10" w:rsidRPr="005D612B" w:rsidRDefault="00ED41AE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41E3FCA9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260BD34" w14:textId="743297DC" w:rsidR="00623F10" w:rsidRPr="005D612B" w:rsidRDefault="00ED41AE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4475D9E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0DF3531" w14:textId="0BDC638C" w:rsidR="00623F10" w:rsidRPr="005D612B" w:rsidRDefault="00ED41AE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E085484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9F433E" w14:textId="55FD606D" w:rsidR="00623F10" w:rsidRPr="005D612B" w:rsidRDefault="00ED41AE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23F10" w:rsidRPr="005D612B" w14:paraId="1E417672" w14:textId="77777777" w:rsidTr="001177FE">
        <w:tc>
          <w:tcPr>
            <w:tcW w:w="4500" w:type="dxa"/>
          </w:tcPr>
          <w:p w14:paraId="653DA74A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947B041" w14:textId="77777777" w:rsidR="00623F10" w:rsidRPr="005D612B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41484" w:rsidRPr="005D612B" w14:paraId="4DA00866" w14:textId="77777777" w:rsidTr="001177FE">
        <w:tc>
          <w:tcPr>
            <w:tcW w:w="4500" w:type="dxa"/>
          </w:tcPr>
          <w:p w14:paraId="5069BC2B" w14:textId="77777777" w:rsidR="00641484" w:rsidRPr="005D612B" w:rsidRDefault="00641484" w:rsidP="006414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364A5C7" w14:textId="41007483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70" w:type="dxa"/>
          </w:tcPr>
          <w:p w14:paraId="473862D6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3497A3" w14:textId="7373F34E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51AA37A2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251F84" w14:textId="74DF00DD" w:rsidR="00641484" w:rsidRPr="00641484" w:rsidRDefault="00641484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6414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36C060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F1045" w14:textId="357B35FE" w:rsidR="00641484" w:rsidRPr="00641484" w:rsidRDefault="00641484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6414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1484" w:rsidRPr="005D612B" w14:paraId="779C657F" w14:textId="77777777" w:rsidTr="001177FE">
        <w:tc>
          <w:tcPr>
            <w:tcW w:w="4500" w:type="dxa"/>
          </w:tcPr>
          <w:p w14:paraId="0F6F0906" w14:textId="77777777" w:rsidR="00641484" w:rsidRPr="005D612B" w:rsidRDefault="00641484" w:rsidP="006414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31B9E819" w14:textId="3A31CA29" w:rsidR="00641484" w:rsidRPr="00641484" w:rsidRDefault="00641484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6414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09D468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8268501" w14:textId="095AD286" w:rsidR="00641484" w:rsidRPr="00641484" w:rsidRDefault="00641484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Pr="006414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C94E6F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2AE59" w14:textId="698D1A08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270" w:type="dxa"/>
          </w:tcPr>
          <w:p w14:paraId="067764C0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0DA1D" w14:textId="656C2C91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641484" w:rsidRPr="005D612B" w14:paraId="4E24FF9B" w14:textId="77777777" w:rsidTr="001177FE">
        <w:tc>
          <w:tcPr>
            <w:tcW w:w="4500" w:type="dxa"/>
          </w:tcPr>
          <w:p w14:paraId="45EEA69B" w14:textId="77777777" w:rsidR="00641484" w:rsidRPr="005D612B" w:rsidRDefault="00641484" w:rsidP="006414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7A70AE" w14:textId="78BF0345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4741C463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7E980" w14:textId="7D906CB6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4D659DAE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5EEF4E" w14:textId="5E4C6271" w:rsidR="00641484" w:rsidRPr="00641484" w:rsidRDefault="00641484" w:rsidP="00641484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F6E09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FD1BED" w14:textId="7216DC0B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5B338B5" w14:textId="77777777" w:rsidR="001F4680" w:rsidRPr="006D4C0A" w:rsidRDefault="001F468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D3759" w:rsidRPr="005D612B" w14:paraId="3A9D4E3D" w14:textId="77777777" w:rsidTr="00AB39F2">
        <w:tc>
          <w:tcPr>
            <w:tcW w:w="4500" w:type="dxa"/>
          </w:tcPr>
          <w:p w14:paraId="4DA59464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43AB0CB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D3759" w:rsidRPr="005D612B" w14:paraId="21A0B518" w14:textId="77777777" w:rsidTr="00AB39F2">
        <w:tc>
          <w:tcPr>
            <w:tcW w:w="4500" w:type="dxa"/>
          </w:tcPr>
          <w:p w14:paraId="3FCF429E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14:paraId="0D3B73AE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CD18A3E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DB1308F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24C76" w:rsidRPr="005D612B" w14:paraId="32FD4132" w14:textId="77777777" w:rsidTr="00AB39F2">
        <w:tc>
          <w:tcPr>
            <w:tcW w:w="4500" w:type="dxa"/>
          </w:tcPr>
          <w:p w14:paraId="2D5016B6" w14:textId="6DD7CE53" w:rsidR="00124C76" w:rsidRPr="005D612B" w:rsidRDefault="00124C76" w:rsidP="00124C76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4841869" w14:textId="3A1A79BF" w:rsidR="00124C76" w:rsidRPr="005D612B" w:rsidRDefault="00ED41AE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0AA95B40" w14:textId="77777777" w:rsidR="00124C76" w:rsidRPr="005D612B" w:rsidRDefault="00124C76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E1E5755" w14:textId="13A78852" w:rsidR="00124C76" w:rsidRPr="005D612B" w:rsidRDefault="00ED41AE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D090A62" w14:textId="77777777" w:rsidR="00124C76" w:rsidRPr="005D612B" w:rsidRDefault="00124C76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EE0156A" w14:textId="40A77C7C" w:rsidR="00124C76" w:rsidRPr="005D612B" w:rsidRDefault="00ED41AE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5A245BE" w14:textId="77777777" w:rsidR="00124C76" w:rsidRPr="005D612B" w:rsidRDefault="00124C76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D5A79BE" w14:textId="0DD4C9D2" w:rsidR="00124C76" w:rsidRPr="005D612B" w:rsidRDefault="00ED41AE" w:rsidP="00124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2D3759" w:rsidRPr="005D612B" w14:paraId="26E368DF" w14:textId="77777777" w:rsidTr="00AB39F2">
        <w:tc>
          <w:tcPr>
            <w:tcW w:w="4500" w:type="dxa"/>
          </w:tcPr>
          <w:p w14:paraId="38BAE678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7528521F" w14:textId="77777777" w:rsidR="002D3759" w:rsidRPr="005D612B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41484" w:rsidRPr="005D612B" w14:paraId="55FBD641" w14:textId="77777777" w:rsidTr="00AB39F2">
        <w:tc>
          <w:tcPr>
            <w:tcW w:w="4500" w:type="dxa"/>
          </w:tcPr>
          <w:p w14:paraId="7D3B055B" w14:textId="77777777" w:rsidR="00641484" w:rsidRPr="005D612B" w:rsidRDefault="00641484" w:rsidP="0064148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C4965CC" w14:textId="6F23046C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6D33920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433752" w14:textId="5F2FD35F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DAE358E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4970A8" w14:textId="7917603B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73E8B3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B2E4AE" w14:textId="225E9AD0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484" w:rsidRPr="005D612B" w14:paraId="42F55A91" w14:textId="77777777" w:rsidTr="00AB39F2">
        <w:tc>
          <w:tcPr>
            <w:tcW w:w="4500" w:type="dxa"/>
          </w:tcPr>
          <w:p w14:paraId="39575CCC" w14:textId="77777777" w:rsidR="00641484" w:rsidRPr="005D612B" w:rsidRDefault="00641484" w:rsidP="006414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14:paraId="678FC823" w14:textId="39AF002C" w:rsidR="00641484" w:rsidRPr="00641484" w:rsidRDefault="00641484" w:rsidP="00641484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FDD23D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73ABC" w14:textId="512D200A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15308F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F4DE3A" w14:textId="7F00B876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FE2FB6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92E64" w14:textId="0810CC76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484" w:rsidRPr="005D612B" w14:paraId="4160E822" w14:textId="77777777" w:rsidTr="00AB39F2">
        <w:tc>
          <w:tcPr>
            <w:tcW w:w="4500" w:type="dxa"/>
          </w:tcPr>
          <w:p w14:paraId="59A034E8" w14:textId="77777777" w:rsidR="00641484" w:rsidRPr="005D612B" w:rsidRDefault="00641484" w:rsidP="006414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A8604" w14:textId="72EA8775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E942A35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241CAE" w14:textId="14F3C74D" w:rsidR="00641484" w:rsidRPr="00641484" w:rsidRDefault="00ED41AE" w:rsidP="00641484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56D0891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EE75D8" w14:textId="6691547E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BD122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2F43F" w14:textId="2BD10D18" w:rsidR="00641484" w:rsidRPr="00641484" w:rsidRDefault="00641484" w:rsidP="006414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410F4CD" w14:textId="2DB491EC" w:rsidR="004728E5" w:rsidRDefault="004728E5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6F17BB1F" w14:textId="7C728E51" w:rsidR="001176B0" w:rsidRDefault="001176B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1CAB595" w14:textId="77777777" w:rsidR="001176B0" w:rsidRPr="0009024E" w:rsidRDefault="001176B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68519C" w:rsidRPr="005D612B" w14:paraId="5D7A0214" w14:textId="77777777" w:rsidTr="00793B32">
        <w:trPr>
          <w:cantSplit/>
          <w:tblHeader/>
        </w:trPr>
        <w:tc>
          <w:tcPr>
            <w:tcW w:w="3942" w:type="dxa"/>
          </w:tcPr>
          <w:p w14:paraId="11C0E88A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30A5A364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19C" w:rsidRPr="005D612B" w14:paraId="30BCD814" w14:textId="77777777" w:rsidTr="00793B32">
        <w:trPr>
          <w:cantSplit/>
          <w:tblHeader/>
        </w:trPr>
        <w:tc>
          <w:tcPr>
            <w:tcW w:w="3942" w:type="dxa"/>
          </w:tcPr>
          <w:p w14:paraId="2CAE8F6F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6AD1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BB76D" w14:textId="77777777" w:rsidR="0068519C" w:rsidRPr="005D612B" w:rsidRDefault="0068519C" w:rsidP="007F2BFF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A28D930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0C210BBD" w14:textId="77777777" w:rsidR="0068519C" w:rsidRPr="005D612B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ACC0A87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519C" w:rsidRPr="005D612B" w14:paraId="1324A931" w14:textId="77777777" w:rsidTr="00793B32">
        <w:trPr>
          <w:cantSplit/>
          <w:tblHeader/>
        </w:trPr>
        <w:tc>
          <w:tcPr>
            <w:tcW w:w="3942" w:type="dxa"/>
          </w:tcPr>
          <w:p w14:paraId="57BA34A1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1FBA0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EFBA0" w14:textId="77777777" w:rsidR="0068519C" w:rsidRPr="005D612B" w:rsidRDefault="0068519C" w:rsidP="007F2BFF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427DC13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1832B286" w14:textId="77777777" w:rsidR="0068519C" w:rsidRPr="005D612B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BF78E8D" w14:textId="77777777" w:rsidR="0068519C" w:rsidRPr="005D612B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3759" w:rsidRPr="005D612B" w14:paraId="35E256E3" w14:textId="77777777" w:rsidTr="00793B32">
        <w:trPr>
          <w:cantSplit/>
          <w:tblHeader/>
        </w:trPr>
        <w:tc>
          <w:tcPr>
            <w:tcW w:w="3942" w:type="dxa"/>
          </w:tcPr>
          <w:p w14:paraId="007B7AEC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7531A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BABDC19" w14:textId="77777777" w:rsidR="002D3759" w:rsidRPr="005D612B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276D47" w14:textId="77777777" w:rsidR="002D3759" w:rsidRPr="005D612B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32983C36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4AA5C8" w14:textId="77777777" w:rsidR="002D3759" w:rsidRPr="005D612B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6BC6AC0A" w14:textId="77777777" w:rsidR="002D3759" w:rsidRPr="005D612B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FC2F94A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D3759" w:rsidRPr="005D612B" w14:paraId="33B5B449" w14:textId="77777777" w:rsidTr="00793B32">
        <w:trPr>
          <w:cantSplit/>
          <w:tblHeader/>
        </w:trPr>
        <w:tc>
          <w:tcPr>
            <w:tcW w:w="3942" w:type="dxa"/>
          </w:tcPr>
          <w:p w14:paraId="472C157C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14119C8" w14:textId="42C70065" w:rsidR="002D3759" w:rsidRPr="005D612B" w:rsidRDefault="00ED41AE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D375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375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986B811" w14:textId="77777777" w:rsidR="002D3759" w:rsidRPr="005D612B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036AD" w14:textId="77777777" w:rsidR="002D3759" w:rsidRPr="005D612B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04E4944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5D74F1" w14:textId="77777777" w:rsidR="002D3759" w:rsidRPr="005D612B" w:rsidRDefault="002D3759" w:rsidP="002D37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5C3576" w14:textId="77777777" w:rsidR="002D3759" w:rsidRPr="005D612B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E7BF012" w14:textId="7EEBDFB7" w:rsidR="002D3759" w:rsidRPr="005D612B" w:rsidRDefault="00ED41AE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D375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3759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3759" w:rsidRPr="005D612B" w14:paraId="3FA6DB99" w14:textId="77777777" w:rsidTr="00793B32">
        <w:trPr>
          <w:cantSplit/>
          <w:tblHeader/>
        </w:trPr>
        <w:tc>
          <w:tcPr>
            <w:tcW w:w="3942" w:type="dxa"/>
          </w:tcPr>
          <w:p w14:paraId="5CD234E0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074365D9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D3759" w:rsidRPr="005D612B" w14:paraId="49D47D8F" w14:textId="77777777" w:rsidTr="000E7B02">
        <w:trPr>
          <w:cantSplit/>
        </w:trPr>
        <w:tc>
          <w:tcPr>
            <w:tcW w:w="3942" w:type="dxa"/>
          </w:tcPr>
          <w:p w14:paraId="7F434509" w14:textId="7647C744" w:rsidR="002D3759" w:rsidRPr="005D612B" w:rsidRDefault="00ED41AE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52BC5CE9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52D30" w14:textId="77777777" w:rsidR="002D3759" w:rsidRPr="005D612B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E35C69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CF70C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E451A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DC3B2" w14:textId="77777777" w:rsidR="002D3759" w:rsidRPr="005D612B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EB967EC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759" w:rsidRPr="005D612B" w14:paraId="773BDA7D" w14:textId="77777777" w:rsidTr="000E7B02">
        <w:trPr>
          <w:cantSplit/>
        </w:trPr>
        <w:tc>
          <w:tcPr>
            <w:tcW w:w="3942" w:type="dxa"/>
          </w:tcPr>
          <w:p w14:paraId="77E1B2F5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89B634E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D7C61" w14:textId="77777777" w:rsidR="002D3759" w:rsidRPr="005D612B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D9754D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B95A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49C3E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ADB9A" w14:textId="77777777" w:rsidR="002D3759" w:rsidRPr="005D612B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3C77E0E" w14:textId="77777777" w:rsidR="002D3759" w:rsidRPr="005D612B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484" w:rsidRPr="005D612B" w14:paraId="1BC8873B" w14:textId="77777777" w:rsidTr="000E7B02">
        <w:trPr>
          <w:cantSplit/>
        </w:trPr>
        <w:tc>
          <w:tcPr>
            <w:tcW w:w="3942" w:type="dxa"/>
          </w:tcPr>
          <w:p w14:paraId="4E39F3D5" w14:textId="6ECB0352" w:rsidR="00641484" w:rsidRPr="005D612B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204C0720" w14:textId="1F53C0CF" w:rsidR="00641484" w:rsidRPr="005D612B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FBA1AD0" w14:textId="77777777" w:rsidR="00641484" w:rsidRPr="005D612B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5C47" w14:textId="6C775996" w:rsidR="00641484" w:rsidRPr="00641484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317EAE8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B9B53" w14:textId="6C0E8C1E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29F35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4C2AF36" w14:textId="7719DC80" w:rsidR="00641484" w:rsidRPr="00641484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641484" w:rsidRPr="005D612B" w14:paraId="086187B5" w14:textId="77777777" w:rsidTr="000E7B02">
        <w:trPr>
          <w:cantSplit/>
        </w:trPr>
        <w:tc>
          <w:tcPr>
            <w:tcW w:w="3942" w:type="dxa"/>
          </w:tcPr>
          <w:p w14:paraId="76F8A963" w14:textId="77777777" w:rsidR="00641484" w:rsidRPr="005D612B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3C873BB1" w14:textId="7B1E6071" w:rsidR="00641484" w:rsidRPr="005D612B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2B09D18A" w14:textId="77777777" w:rsidR="00641484" w:rsidRPr="005D612B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8659D" w14:textId="330C14A4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414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1F00A3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686DCB" w14:textId="2800CE33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48D2E5" w14:textId="77777777" w:rsidR="00641484" w:rsidRPr="00641484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4CF8656" w14:textId="22AB15CE" w:rsidR="00641484" w:rsidRPr="00641484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41484" w:rsidRPr="00807E59" w14:paraId="35E6338A" w14:textId="77777777" w:rsidTr="000E7B02">
        <w:trPr>
          <w:cantSplit/>
        </w:trPr>
        <w:tc>
          <w:tcPr>
            <w:tcW w:w="3942" w:type="dxa"/>
          </w:tcPr>
          <w:p w14:paraId="209FE4E7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311D2399" w14:textId="765F47BE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45EB6878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38CCC" w14:textId="5FF1F270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0D59B5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7484D" w14:textId="0656A9AE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DD79C2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594BB68" w14:textId="5EE7F953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1E04" w:rsidRPr="00807E5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41484" w:rsidRPr="00807E59" w14:paraId="5AFC61B8" w14:textId="77777777" w:rsidTr="000E7B02">
        <w:trPr>
          <w:cantSplit/>
        </w:trPr>
        <w:tc>
          <w:tcPr>
            <w:tcW w:w="3942" w:type="dxa"/>
          </w:tcPr>
          <w:p w14:paraId="5B540CCA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7B7FDE" w14:textId="435DBA5E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6E5435D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606D9" w14:textId="4EB24BDA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3519849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C0044" w14:textId="5AB4B040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B2D8B7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30BE2C" w14:textId="28B29155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41484" w:rsidRPr="00807E59" w14:paraId="2F927E75" w14:textId="77777777" w:rsidTr="000E7B02">
        <w:trPr>
          <w:cantSplit/>
        </w:trPr>
        <w:tc>
          <w:tcPr>
            <w:tcW w:w="3942" w:type="dxa"/>
            <w:shd w:val="clear" w:color="auto" w:fill="auto"/>
          </w:tcPr>
          <w:p w14:paraId="1F3DB17A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4AF66616" w14:textId="77777777" w:rsidR="00641484" w:rsidRPr="00807E59" w:rsidRDefault="00641484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CE62CC" w14:textId="008D5EF2" w:rsidR="00641484" w:rsidRPr="00807E59" w:rsidRDefault="00B212F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34B0FEE8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B03A53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FD91C" w14:textId="65841B35" w:rsidR="00641484" w:rsidRPr="00807E59" w:rsidRDefault="00B212F6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7A8BDF2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AE9907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8BBE49" w14:textId="2A31619C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FDA65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457C6E" w14:textId="77777777" w:rsidR="00641484" w:rsidRPr="00807E59" w:rsidRDefault="00641484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3A59C3" w14:textId="32081F14" w:rsidR="00641484" w:rsidRPr="00807E59" w:rsidRDefault="00B212F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641484" w:rsidRPr="00807E59" w14:paraId="60271529" w14:textId="77777777" w:rsidTr="000E7B02">
        <w:trPr>
          <w:cantSplit/>
          <w:trHeight w:val="272"/>
        </w:trPr>
        <w:tc>
          <w:tcPr>
            <w:tcW w:w="3942" w:type="dxa"/>
          </w:tcPr>
          <w:p w14:paraId="220A2892" w14:textId="374F74DB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7AC32940" w14:textId="0E510E45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C126FA4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1B5ED" w14:textId="0E531163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BBD2CA7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6B731" w14:textId="1B022CE6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8EB94D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C67AB64" w14:textId="376457A7" w:rsidR="00641484" w:rsidRPr="00807E59" w:rsidRDefault="00ED41AE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A39D6" w:rsidRPr="00807E59" w14:paraId="43CC1A3A" w14:textId="77777777" w:rsidTr="007A39D6">
        <w:trPr>
          <w:cantSplit/>
          <w:trHeight w:val="272"/>
        </w:trPr>
        <w:tc>
          <w:tcPr>
            <w:tcW w:w="3942" w:type="dxa"/>
          </w:tcPr>
          <w:p w14:paraId="4DA1839C" w14:textId="36E72309" w:rsidR="007A39D6" w:rsidRPr="00807E59" w:rsidRDefault="007A39D6" w:rsidP="0079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</w:t>
            </w:r>
            <w:r w:rsidRPr="00807E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793B32" w:rsidRPr="00807E59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07E5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</w:tcPr>
          <w:p w14:paraId="66AA4F82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42CBAB" w14:textId="2EB92703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458C2A59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A7070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418042" w14:textId="61584410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23B58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D15CF" w14:textId="77777777" w:rsidR="00B02CF8" w:rsidRPr="00807E59" w:rsidRDefault="00B02CF8" w:rsidP="00B0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0B70DE" w14:textId="14894B5E" w:rsidR="007A39D6" w:rsidRPr="00807E59" w:rsidRDefault="007A39D6" w:rsidP="00B0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70" w:type="dxa"/>
          </w:tcPr>
          <w:p w14:paraId="6FF5BC94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1CD91B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5061FE" w14:textId="5FC1A1B2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7A39D6" w:rsidRPr="00807E59" w14:paraId="75A91C73" w14:textId="77777777" w:rsidTr="007A39D6">
        <w:trPr>
          <w:cantSplit/>
          <w:trHeight w:val="272"/>
        </w:trPr>
        <w:tc>
          <w:tcPr>
            <w:tcW w:w="3942" w:type="dxa"/>
          </w:tcPr>
          <w:p w14:paraId="508AFDB6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7F340761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A0C1EDC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92E6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79F84523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149C6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F806B9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26C038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7A39D6" w:rsidRPr="00807E59" w14:paraId="1F832D40" w14:textId="77777777" w:rsidTr="007A39D6">
        <w:trPr>
          <w:cantSplit/>
          <w:trHeight w:val="272"/>
        </w:trPr>
        <w:tc>
          <w:tcPr>
            <w:tcW w:w="3942" w:type="dxa"/>
          </w:tcPr>
          <w:p w14:paraId="5CF00C8A" w14:textId="22650F0B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01DF1FD" w14:textId="19FEE99F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7D920F3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D1B9EE" w14:textId="63553D52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D6DBC0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91D34" w14:textId="581E5458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A24689" w14:textId="77777777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078A5F3" w14:textId="1E96A0D8" w:rsidR="007A39D6" w:rsidRPr="00807E59" w:rsidRDefault="007A39D6" w:rsidP="007A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41484" w:rsidRPr="00807E59" w14:paraId="3611A829" w14:textId="77777777" w:rsidTr="000E7B02">
        <w:trPr>
          <w:cantSplit/>
        </w:trPr>
        <w:tc>
          <w:tcPr>
            <w:tcW w:w="3942" w:type="dxa"/>
          </w:tcPr>
          <w:p w14:paraId="5BFA97D5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9FB486" w14:textId="6154F9BD" w:rsidR="00641484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</w:tcPr>
          <w:p w14:paraId="04DD52F9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4C937" w14:textId="0977BB92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629B2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D6803A5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60A16B" w14:textId="2E3C3FA1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1D3C7E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74A69792" w14:textId="4E72140A" w:rsidR="00641484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</w:t>
            </w:r>
          </w:p>
        </w:tc>
      </w:tr>
      <w:tr w:rsidR="00641484" w:rsidRPr="006D4C0A" w14:paraId="414AF548" w14:textId="77777777" w:rsidTr="000E7B02">
        <w:trPr>
          <w:cantSplit/>
        </w:trPr>
        <w:tc>
          <w:tcPr>
            <w:tcW w:w="3942" w:type="dxa"/>
          </w:tcPr>
          <w:p w14:paraId="5E6D0AEE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4924BB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2CC5C" w14:textId="77777777" w:rsidR="00641484" w:rsidRPr="006D4C0A" w:rsidRDefault="00641484" w:rsidP="00641484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36C8A0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8ED8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63E3E2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A5920" w14:textId="77777777" w:rsidR="00641484" w:rsidRPr="006D4C0A" w:rsidRDefault="00641484" w:rsidP="00641484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1A9FC91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1484" w:rsidRPr="00807E59" w14:paraId="055FB6D2" w14:textId="77777777" w:rsidTr="000E7B02">
        <w:trPr>
          <w:cantSplit/>
        </w:trPr>
        <w:tc>
          <w:tcPr>
            <w:tcW w:w="3942" w:type="dxa"/>
          </w:tcPr>
          <w:p w14:paraId="73B0A43E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A99DD9A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D7392E" w14:textId="77777777" w:rsidR="00641484" w:rsidRPr="00807E59" w:rsidRDefault="00641484" w:rsidP="00641484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B98A8D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53230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635C04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CDD39B" w14:textId="77777777" w:rsidR="00641484" w:rsidRPr="00807E59" w:rsidRDefault="00641484" w:rsidP="00641484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23BA618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484" w:rsidRPr="00807E59" w14:paraId="46BB4771" w14:textId="77777777" w:rsidTr="000E7B02">
        <w:trPr>
          <w:cantSplit/>
        </w:trPr>
        <w:tc>
          <w:tcPr>
            <w:tcW w:w="3942" w:type="dxa"/>
          </w:tcPr>
          <w:p w14:paraId="698CEA1D" w14:textId="219C2488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FE4C93" w14:textId="4E3CCCFB" w:rsidR="00641484" w:rsidRPr="00807E59" w:rsidRDefault="00641484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CC8EC5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8E26EE" w14:textId="602F51D4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97872F9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DF6D42" w14:textId="0124E8DA" w:rsidR="00641484" w:rsidRPr="00807E59" w:rsidRDefault="00641484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6F5CA9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5429782" w14:textId="56E3D781" w:rsidR="00641484" w:rsidRPr="00807E59" w:rsidRDefault="00641484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41484" w:rsidRPr="006D4C0A" w14:paraId="766B194D" w14:textId="77777777" w:rsidTr="000E7B02">
        <w:trPr>
          <w:cantSplit/>
        </w:trPr>
        <w:tc>
          <w:tcPr>
            <w:tcW w:w="3942" w:type="dxa"/>
          </w:tcPr>
          <w:p w14:paraId="19B0A580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9E51C" w14:textId="77777777" w:rsidR="00641484" w:rsidRPr="006D4C0A" w:rsidRDefault="00641484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673332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23DEB4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37B8E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47BA19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B1DCF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073680A" w14:textId="77777777" w:rsidR="00641484" w:rsidRPr="006D4C0A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1484" w:rsidRPr="00807E59" w14:paraId="1EBA21DD" w14:textId="77777777" w:rsidTr="000E7B02">
        <w:trPr>
          <w:cantSplit/>
        </w:trPr>
        <w:tc>
          <w:tcPr>
            <w:tcW w:w="3942" w:type="dxa"/>
          </w:tcPr>
          <w:p w14:paraId="05B69EBB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F413DF" w14:textId="3B3E6AAA" w:rsidR="00641484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3AB24BC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AD0827" w14:textId="5782764B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541EA16D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23A399" w14:textId="1AE60F34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47E59F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140D1B7" w14:textId="13C71604" w:rsidR="00641484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  <w:tr w:rsidR="00793B32" w:rsidRPr="006D4C0A" w14:paraId="300C7B0A" w14:textId="77777777" w:rsidTr="00793B32">
        <w:trPr>
          <w:cantSplit/>
        </w:trPr>
        <w:tc>
          <w:tcPr>
            <w:tcW w:w="3942" w:type="dxa"/>
          </w:tcPr>
          <w:p w14:paraId="180E2325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66FD42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EBD5F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3AAAC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7550F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712B6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25D077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BBB6B35" w14:textId="77777777" w:rsidR="00793B32" w:rsidRPr="006D4C0A" w:rsidRDefault="00793B32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33D69A85" w14:textId="77777777" w:rsidTr="00793B32">
        <w:trPr>
          <w:cantSplit/>
        </w:trPr>
        <w:tc>
          <w:tcPr>
            <w:tcW w:w="3942" w:type="dxa"/>
          </w:tcPr>
          <w:p w14:paraId="681F535B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CDCB9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08FBA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AC4484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CD2A90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E6890B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241D59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886BB9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178F2CA2" w14:textId="77777777" w:rsidTr="00793B32">
        <w:trPr>
          <w:cantSplit/>
        </w:trPr>
        <w:tc>
          <w:tcPr>
            <w:tcW w:w="3942" w:type="dxa"/>
          </w:tcPr>
          <w:p w14:paraId="79029F4B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A5EC4A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6D064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554965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ED82F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C5AD9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284A7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2C7D6FC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25586C25" w14:textId="77777777" w:rsidTr="00793B32">
        <w:trPr>
          <w:cantSplit/>
        </w:trPr>
        <w:tc>
          <w:tcPr>
            <w:tcW w:w="3942" w:type="dxa"/>
          </w:tcPr>
          <w:p w14:paraId="127225CA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206164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451D35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E58F7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7C5F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32E9C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FFD3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234D47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3D7E6623" w14:textId="77777777" w:rsidTr="00793B32">
        <w:trPr>
          <w:cantSplit/>
        </w:trPr>
        <w:tc>
          <w:tcPr>
            <w:tcW w:w="3942" w:type="dxa"/>
          </w:tcPr>
          <w:p w14:paraId="1421412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CE5362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1AFFE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97180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40740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71497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DC5E4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8CD77EC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250EC277" w14:textId="77777777" w:rsidTr="00793B32">
        <w:trPr>
          <w:cantSplit/>
        </w:trPr>
        <w:tc>
          <w:tcPr>
            <w:tcW w:w="3942" w:type="dxa"/>
          </w:tcPr>
          <w:p w14:paraId="7379F2C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6324FE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EEB60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E8D08A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511FA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F877A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5D1D21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6B332B3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34BBC0AD" w14:textId="77777777" w:rsidTr="00793B32">
        <w:trPr>
          <w:cantSplit/>
        </w:trPr>
        <w:tc>
          <w:tcPr>
            <w:tcW w:w="3942" w:type="dxa"/>
          </w:tcPr>
          <w:p w14:paraId="37C7037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DDEDA9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F35406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B25A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119D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1A2015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D959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C702156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4C0A" w:rsidRPr="006D4C0A" w14:paraId="22EE6465" w14:textId="77777777" w:rsidTr="00793B32">
        <w:trPr>
          <w:cantSplit/>
        </w:trPr>
        <w:tc>
          <w:tcPr>
            <w:tcW w:w="3942" w:type="dxa"/>
          </w:tcPr>
          <w:p w14:paraId="4D9A8058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3A929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5ECBD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27F89C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794C5F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387DE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3021B3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1897F88" w14:textId="77777777" w:rsidR="006D4C0A" w:rsidRPr="006D4C0A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47A6" w:rsidRPr="00807E59" w14:paraId="5233F568" w14:textId="77777777" w:rsidTr="000E7B02">
        <w:trPr>
          <w:cantSplit/>
        </w:trPr>
        <w:tc>
          <w:tcPr>
            <w:tcW w:w="3942" w:type="dxa"/>
          </w:tcPr>
          <w:p w14:paraId="47FBD5F9" w14:textId="28342F72" w:rsidR="007247A6" w:rsidRPr="00807E59" w:rsidRDefault="00ED41AE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080" w:type="dxa"/>
          </w:tcPr>
          <w:p w14:paraId="234C87A0" w14:textId="77777777" w:rsidR="007247A6" w:rsidRPr="00807E59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BDA9E" w14:textId="77777777" w:rsidR="007247A6" w:rsidRPr="00807E59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DFEC2E7" w14:textId="77777777" w:rsidR="007247A6" w:rsidRPr="00807E59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87FA27" w14:textId="77777777" w:rsidR="007247A6" w:rsidRPr="00807E59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462AA" w14:textId="77777777" w:rsidR="007247A6" w:rsidRPr="00807E59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99EBF2" w14:textId="77777777" w:rsidR="007247A6" w:rsidRPr="00807E59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EFD9B1A" w14:textId="77777777" w:rsidR="007247A6" w:rsidRPr="00807E59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759" w:rsidRPr="00807E59" w14:paraId="4DDA787C" w14:textId="77777777" w:rsidTr="000E7B02">
        <w:trPr>
          <w:cantSplit/>
        </w:trPr>
        <w:tc>
          <w:tcPr>
            <w:tcW w:w="3942" w:type="dxa"/>
          </w:tcPr>
          <w:p w14:paraId="2E5A8321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165557D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D87B6" w14:textId="77777777" w:rsidR="002D3759" w:rsidRPr="00807E59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9C08CA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05A7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78A17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C99DED" w14:textId="77777777" w:rsidR="002D3759" w:rsidRPr="00807E59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2BC5375" w14:textId="77777777" w:rsidR="002D3759" w:rsidRPr="00807E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9B" w:rsidRPr="00807E59" w14:paraId="6FF8EDD3" w14:textId="77777777" w:rsidTr="000E7B02">
        <w:trPr>
          <w:cantSplit/>
        </w:trPr>
        <w:tc>
          <w:tcPr>
            <w:tcW w:w="3942" w:type="dxa"/>
          </w:tcPr>
          <w:p w14:paraId="514D03BD" w14:textId="677F4A29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0" w:type="dxa"/>
          </w:tcPr>
          <w:p w14:paraId="12954992" w14:textId="7A2426EC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4342CB3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38D84" w14:textId="00F41905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78ED85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D0F17" w14:textId="5B878252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789DEC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64F6C42" w14:textId="4C5BB07E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A089B" w:rsidRPr="00807E59" w14:paraId="00F16DCF" w14:textId="77777777" w:rsidTr="000E7B02">
        <w:trPr>
          <w:cantSplit/>
        </w:trPr>
        <w:tc>
          <w:tcPr>
            <w:tcW w:w="3942" w:type="dxa"/>
          </w:tcPr>
          <w:p w14:paraId="3BC8AD4A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1CACD09E" w14:textId="2509A627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2CCC03FB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19212" w14:textId="5473E2CA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0D86DF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FBD3AE" w14:textId="7BD3180E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49CAB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12B3086" w14:textId="5A5B5AF3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A089B" w:rsidRPr="00807E59" w14:paraId="271D3C3C" w14:textId="77777777" w:rsidTr="000E7B02">
        <w:trPr>
          <w:cantSplit/>
        </w:trPr>
        <w:tc>
          <w:tcPr>
            <w:tcW w:w="3942" w:type="dxa"/>
          </w:tcPr>
          <w:p w14:paraId="490E4B9B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47755FF" w14:textId="22290E73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12AF107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D67C4" w14:textId="15355668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32BC52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F61C5" w14:textId="7868F8EE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067D16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3F98983" w14:textId="5F4005CE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A089B" w:rsidRPr="00807E59" w14:paraId="32C97256" w14:textId="77777777" w:rsidTr="000E7B02">
        <w:trPr>
          <w:cantSplit/>
        </w:trPr>
        <w:tc>
          <w:tcPr>
            <w:tcW w:w="3942" w:type="dxa"/>
          </w:tcPr>
          <w:p w14:paraId="21754B12" w14:textId="684E560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BCDC5C3" w14:textId="428E54F2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28839D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DD33B" w14:textId="41FF647B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DAD7D4A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AC4749" w14:textId="4786611F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37BFB2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C1D305" w14:textId="15B844A5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A089B" w:rsidRPr="00807E59" w14:paraId="0FB8DB17" w14:textId="77777777" w:rsidTr="000E7B02">
        <w:trPr>
          <w:cantSplit/>
        </w:trPr>
        <w:tc>
          <w:tcPr>
            <w:tcW w:w="3942" w:type="dxa"/>
            <w:shd w:val="clear" w:color="auto" w:fill="auto"/>
          </w:tcPr>
          <w:p w14:paraId="279C94E0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3DB0CB2F" w14:textId="77777777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DE264" w14:textId="54DEB2B5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14:paraId="75B30DD6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08E801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A68A48" w14:textId="323DFE76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8172C" w:rsidRPr="00807E5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13DE92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8CCB1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3D12C" w14:textId="4BA630B9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C7C5DDA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2EF6AE9" w14:textId="77777777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5666F6" w14:textId="0AEDD70F" w:rsidR="00CA089B" w:rsidRPr="00807E59" w:rsidRDefault="0078172C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CA089B" w:rsidRPr="00807E59" w14:paraId="252A5260" w14:textId="77777777" w:rsidTr="000E7B02">
        <w:trPr>
          <w:cantSplit/>
          <w:trHeight w:val="272"/>
        </w:trPr>
        <w:tc>
          <w:tcPr>
            <w:tcW w:w="3942" w:type="dxa"/>
          </w:tcPr>
          <w:p w14:paraId="41B9AE2A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080" w:type="dxa"/>
          </w:tcPr>
          <w:p w14:paraId="0B5B4C90" w14:textId="083B38AD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894F8D8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B49B8" w14:textId="5D3A2FB6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7E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E7C3C1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D8785" w14:textId="4513E616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4F34C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069FB8" w14:textId="06481AF1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A089B" w:rsidRPr="00807E59" w14:paraId="321000B5" w14:textId="77777777" w:rsidTr="000E7B02">
        <w:trPr>
          <w:cantSplit/>
          <w:trHeight w:val="272"/>
        </w:trPr>
        <w:tc>
          <w:tcPr>
            <w:tcW w:w="3942" w:type="dxa"/>
          </w:tcPr>
          <w:p w14:paraId="63A70284" w14:textId="53226B11" w:rsidR="00CA089B" w:rsidRPr="00807E59" w:rsidRDefault="00B32B99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/>
                <w:sz w:val="28"/>
                <w:szCs w:val="28"/>
                <w:cs/>
              </w:rPr>
              <w:t xml:space="preserve">ผลต่างของอัตราแลกเปลี่ยนจากการแปลง    </w:t>
            </w:r>
            <w:r w:rsidR="00793B32" w:rsidRPr="00807E59"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807E59">
              <w:rPr>
                <w:rFonts w:asciiTheme="majorBidi" w:hAnsiTheme="majorBidi"/>
                <w:sz w:val="28"/>
                <w:szCs w:val="28"/>
                <w:cs/>
              </w:rPr>
              <w:t>ค่างบการเงิน</w:t>
            </w:r>
          </w:p>
        </w:tc>
        <w:tc>
          <w:tcPr>
            <w:tcW w:w="1080" w:type="dxa"/>
          </w:tcPr>
          <w:p w14:paraId="0F9B7D9E" w14:textId="77777777" w:rsidR="00B32B99" w:rsidRPr="00807E59" w:rsidRDefault="00B32B99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87366" w14:textId="099AB842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5A0FC3AE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AFE04A" w14:textId="77777777" w:rsidR="00B32B99" w:rsidRPr="00807E59" w:rsidRDefault="00B32B99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D2C9D2" w14:textId="5B2ECE5E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954E70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50F924" w14:textId="77777777" w:rsidR="00B32B99" w:rsidRPr="00807E59" w:rsidRDefault="00B32B99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EEDA9" w14:textId="4F3C3F30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1205779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22507C4" w14:textId="77777777" w:rsidR="00B32B99" w:rsidRPr="00807E59" w:rsidRDefault="00B32B99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C85FCC" w14:textId="1E72B8B7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A39D6" w:rsidRPr="00807E59" w14:paraId="6A9528BE" w14:textId="77777777" w:rsidTr="00A957DC">
        <w:trPr>
          <w:cantSplit/>
          <w:trHeight w:val="272"/>
        </w:trPr>
        <w:tc>
          <w:tcPr>
            <w:tcW w:w="3942" w:type="dxa"/>
          </w:tcPr>
          <w:p w14:paraId="219BBDC1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6ECB606A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3EB168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8FA9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21C3F07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AADA78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8BE8C9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36E53E3" w14:textId="77777777" w:rsidR="007A39D6" w:rsidRPr="00807E59" w:rsidRDefault="007A39D6" w:rsidP="00A95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A089B" w:rsidRPr="00807E59" w14:paraId="70EB2BE4" w14:textId="77777777" w:rsidTr="00B212F6">
        <w:trPr>
          <w:cantSplit/>
          <w:trHeight w:val="272"/>
        </w:trPr>
        <w:tc>
          <w:tcPr>
            <w:tcW w:w="3942" w:type="dxa"/>
          </w:tcPr>
          <w:p w14:paraId="2AF7FEC4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06F564F9" w14:textId="46FADB9F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F2F47AD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DD7990" w14:textId="2530F925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28D4842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9AF46" w14:textId="4E3C76F8" w:rsidR="00CA089B" w:rsidRPr="00807E59" w:rsidRDefault="00CA089B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65B2C0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5874191" w14:textId="67FF38B5" w:rsidR="00CA089B" w:rsidRPr="00807E59" w:rsidRDefault="00ED41AE" w:rsidP="00B21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A089B" w:rsidRPr="00807E59" w14:paraId="67B2A765" w14:textId="77777777" w:rsidTr="000E7B02">
        <w:trPr>
          <w:cantSplit/>
        </w:trPr>
        <w:tc>
          <w:tcPr>
            <w:tcW w:w="3942" w:type="dxa"/>
          </w:tcPr>
          <w:p w14:paraId="08FFD054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E7DBCA" w14:textId="0EC8ED0A" w:rsidR="00CA089B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70" w:type="dxa"/>
          </w:tcPr>
          <w:p w14:paraId="51E7B3D7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EB28AE" w14:textId="5121D8DC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884726E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26A9EC" w14:textId="049C86EC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25192E8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E7DB5C1" w14:textId="44B679DE" w:rsidR="00CA089B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</w:tr>
      <w:tr w:rsidR="00257673" w:rsidRPr="006D4C0A" w14:paraId="4EABF3AB" w14:textId="77777777" w:rsidTr="000E7B02">
        <w:trPr>
          <w:cantSplit/>
        </w:trPr>
        <w:tc>
          <w:tcPr>
            <w:tcW w:w="3942" w:type="dxa"/>
          </w:tcPr>
          <w:p w14:paraId="4BCCB850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C7C11D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48262B" w14:textId="77777777" w:rsidR="00257673" w:rsidRPr="006D4C0A" w:rsidRDefault="00257673" w:rsidP="00477E42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ECEEAE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D3F63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578F5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E071F" w14:textId="77777777" w:rsidR="00257673" w:rsidRPr="006D4C0A" w:rsidRDefault="00257673" w:rsidP="00477E42">
            <w:pPr>
              <w:pStyle w:val="Heading7"/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3243256" w14:textId="77777777" w:rsidR="00257673" w:rsidRPr="006D4C0A" w:rsidRDefault="00257673" w:rsidP="0047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7673" w:rsidRPr="00807E59" w14:paraId="3484B799" w14:textId="77777777" w:rsidTr="000E7B02">
        <w:trPr>
          <w:cantSplit/>
        </w:trPr>
        <w:tc>
          <w:tcPr>
            <w:tcW w:w="3942" w:type="dxa"/>
          </w:tcPr>
          <w:p w14:paraId="35AFCCA6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44ADADD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BB32F7" w14:textId="77777777" w:rsidR="00257673" w:rsidRPr="00807E59" w:rsidRDefault="00257673" w:rsidP="0025767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9F1009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70F18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B0626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7D85C" w14:textId="77777777" w:rsidR="00257673" w:rsidRPr="00807E59" w:rsidRDefault="00257673" w:rsidP="00257673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1C744B98" w14:textId="77777777" w:rsidR="00257673" w:rsidRPr="00807E59" w:rsidRDefault="00257673" w:rsidP="00257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9B" w:rsidRPr="00807E59" w14:paraId="6B86E353" w14:textId="77777777" w:rsidTr="000E7B02">
        <w:trPr>
          <w:cantSplit/>
        </w:trPr>
        <w:tc>
          <w:tcPr>
            <w:tcW w:w="3942" w:type="dxa"/>
          </w:tcPr>
          <w:p w14:paraId="183E1782" w14:textId="476D7414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188895" w14:textId="725139B3" w:rsidR="00CA089B" w:rsidRPr="00807E59" w:rsidRDefault="00CA089B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C7201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EE5AD8" w14:textId="6C5E1E2F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1FD913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D7881F" w14:textId="5F747DE2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8DB50D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1B677882" w14:textId="22412B2E" w:rsidR="00CA089B" w:rsidRPr="00807E59" w:rsidRDefault="00CA089B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A089B" w:rsidRPr="006D4C0A" w14:paraId="5B9F6F2D" w14:textId="77777777" w:rsidTr="000E7B02">
        <w:trPr>
          <w:cantSplit/>
        </w:trPr>
        <w:tc>
          <w:tcPr>
            <w:tcW w:w="3942" w:type="dxa"/>
          </w:tcPr>
          <w:p w14:paraId="30CBC7A9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B77670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76A92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0529C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DEFE8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E96AD5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B40ECB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0A88268" w14:textId="77777777" w:rsidR="00CA089B" w:rsidRPr="006D4C0A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089B" w:rsidRPr="00807E59" w14:paraId="1717B9A9" w14:textId="77777777" w:rsidTr="00B02CF8">
        <w:tc>
          <w:tcPr>
            <w:tcW w:w="3942" w:type="dxa"/>
          </w:tcPr>
          <w:p w14:paraId="0E78EF50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818676" w14:textId="0CD8E84A" w:rsidR="00CA089B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141031C4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51D7F6" w14:textId="20F38319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D6D533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BE07C1" w14:textId="4678425D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B3C4543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523A067D" w14:textId="48D317E0" w:rsidR="00CA089B" w:rsidRPr="00807E59" w:rsidRDefault="00ED41AE" w:rsidP="0078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</w:tbl>
    <w:p w14:paraId="145BDD71" w14:textId="7A6D1B6D" w:rsidR="00B02CF8" w:rsidRDefault="00B02CF8"/>
    <w:p w14:paraId="46C20FBF" w14:textId="1DE2E2A3" w:rsidR="006D4C0A" w:rsidRDefault="006D4C0A"/>
    <w:p w14:paraId="241D4F4C" w14:textId="1377E669" w:rsidR="006D4C0A" w:rsidRDefault="006D4C0A"/>
    <w:p w14:paraId="79CF0EC7" w14:textId="1776D0D2" w:rsidR="006D4C0A" w:rsidRDefault="006D4C0A"/>
    <w:p w14:paraId="4435CAC0" w14:textId="5EB00602" w:rsidR="006D4C0A" w:rsidRDefault="006D4C0A"/>
    <w:p w14:paraId="21E367E6" w14:textId="77777777" w:rsidR="006D4C0A" w:rsidRPr="00807E59" w:rsidRDefault="006D4C0A"/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58"/>
      </w:tblGrid>
      <w:tr w:rsidR="0009024E" w:rsidRPr="00807E59" w14:paraId="531E60BF" w14:textId="77777777" w:rsidTr="000E7B02">
        <w:trPr>
          <w:tblHeader/>
        </w:trPr>
        <w:tc>
          <w:tcPr>
            <w:tcW w:w="3942" w:type="dxa"/>
          </w:tcPr>
          <w:p w14:paraId="16061850" w14:textId="6677096C" w:rsidR="0009024E" w:rsidRPr="00807E59" w:rsidRDefault="001177F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sz w:val="28"/>
                <w:szCs w:val="28"/>
              </w:rPr>
              <w:lastRenderedPageBreak/>
              <w:br w:type="column"/>
            </w:r>
          </w:p>
        </w:tc>
        <w:tc>
          <w:tcPr>
            <w:tcW w:w="5298" w:type="dxa"/>
            <w:gridSpan w:val="7"/>
          </w:tcPr>
          <w:p w14:paraId="02DF7F2C" w14:textId="7738B718" w:rsidR="0009024E" w:rsidRPr="00807E59" w:rsidRDefault="0009024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07E5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47A6" w:rsidRPr="00807E59" w14:paraId="05129481" w14:textId="77777777" w:rsidTr="000E7B02">
        <w:trPr>
          <w:tblHeader/>
        </w:trPr>
        <w:tc>
          <w:tcPr>
            <w:tcW w:w="3942" w:type="dxa"/>
          </w:tcPr>
          <w:p w14:paraId="0493BB45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3F9B1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EDAEA" w14:textId="77777777" w:rsidR="007247A6" w:rsidRPr="00807E59" w:rsidRDefault="007247A6" w:rsidP="00AB39F2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0F0EDCB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70" w:type="dxa"/>
          </w:tcPr>
          <w:p w14:paraId="25DF53B9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39BA4EC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47A6" w:rsidRPr="00807E59" w14:paraId="63CBC2FB" w14:textId="77777777" w:rsidTr="000E7B02">
        <w:trPr>
          <w:tblHeader/>
        </w:trPr>
        <w:tc>
          <w:tcPr>
            <w:tcW w:w="3942" w:type="dxa"/>
          </w:tcPr>
          <w:p w14:paraId="34D7D721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4E4A7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A4C870" w14:textId="77777777" w:rsidR="007247A6" w:rsidRPr="00807E59" w:rsidRDefault="007247A6" w:rsidP="00AB39F2">
            <w:pPr>
              <w:pStyle w:val="Heading7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0AA4E7F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70" w:type="dxa"/>
          </w:tcPr>
          <w:p w14:paraId="309247DD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76DBA812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47A6" w:rsidRPr="00807E59" w14:paraId="463E65D2" w14:textId="77777777" w:rsidTr="000E7B02">
        <w:trPr>
          <w:tblHeader/>
        </w:trPr>
        <w:tc>
          <w:tcPr>
            <w:tcW w:w="3942" w:type="dxa"/>
          </w:tcPr>
          <w:p w14:paraId="1B040E8C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AED1E7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1EB73182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F3109B" w14:textId="77777777" w:rsidR="007247A6" w:rsidRPr="00807E59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</w:tcPr>
          <w:p w14:paraId="2BD0F5FB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978C7" w14:textId="77777777" w:rsidR="007247A6" w:rsidRPr="00807E59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11B0E8E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60A5A7E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47A6" w:rsidRPr="00807E59" w14:paraId="5AE300E4" w14:textId="77777777" w:rsidTr="000E7B02">
        <w:trPr>
          <w:tblHeader/>
        </w:trPr>
        <w:tc>
          <w:tcPr>
            <w:tcW w:w="3942" w:type="dxa"/>
          </w:tcPr>
          <w:p w14:paraId="62D4FF28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04D8184" w14:textId="197F5B0C" w:rsidR="007247A6" w:rsidRPr="00807E59" w:rsidRDefault="00ED41A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47A6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47A6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86E7294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2E7880" w14:textId="77777777" w:rsidR="007247A6" w:rsidRPr="00807E59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1D18D15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E3C83" w14:textId="77777777" w:rsidR="007247A6" w:rsidRPr="00807E59" w:rsidRDefault="007247A6" w:rsidP="00AB39F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6045E48" w14:textId="77777777" w:rsidR="007247A6" w:rsidRPr="00807E59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0A1D131" w14:textId="4603473E" w:rsidR="007247A6" w:rsidRPr="00807E59" w:rsidRDefault="00ED41A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247A6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247A6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47A6" w:rsidRPr="00807E59" w14:paraId="62186084" w14:textId="77777777" w:rsidTr="000E7B02">
        <w:trPr>
          <w:tblHeader/>
        </w:trPr>
        <w:tc>
          <w:tcPr>
            <w:tcW w:w="3942" w:type="dxa"/>
          </w:tcPr>
          <w:p w14:paraId="51A61E98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98" w:type="dxa"/>
            <w:gridSpan w:val="7"/>
          </w:tcPr>
          <w:p w14:paraId="6CF08482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47A6" w:rsidRPr="00807E59" w14:paraId="5C6CD5FB" w14:textId="77777777" w:rsidTr="000E7B02">
        <w:trPr>
          <w:cantSplit/>
        </w:trPr>
        <w:tc>
          <w:tcPr>
            <w:tcW w:w="3942" w:type="dxa"/>
          </w:tcPr>
          <w:p w14:paraId="5C3B9A5E" w14:textId="0C83898E" w:rsidR="007247A6" w:rsidRPr="00807E59" w:rsidRDefault="00ED41AE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59DEFFF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D0066" w14:textId="77777777" w:rsidR="007247A6" w:rsidRPr="00807E59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D51F25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8C355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A5524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127EF" w14:textId="77777777" w:rsidR="007247A6" w:rsidRPr="00807E59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315F535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7A6" w:rsidRPr="00807E59" w14:paraId="0310150B" w14:textId="77777777" w:rsidTr="000E7B02">
        <w:trPr>
          <w:cantSplit/>
        </w:trPr>
        <w:tc>
          <w:tcPr>
            <w:tcW w:w="3942" w:type="dxa"/>
          </w:tcPr>
          <w:p w14:paraId="5659F552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4251D49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152D6" w14:textId="77777777" w:rsidR="007247A6" w:rsidRPr="00807E59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533A300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106DF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718AFA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D7D4D" w14:textId="77777777" w:rsidR="007247A6" w:rsidRPr="00807E59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46ECBCB4" w14:textId="77777777" w:rsidR="007247A6" w:rsidRPr="00807E59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484" w:rsidRPr="00807E59" w14:paraId="3C4A21F9" w14:textId="77777777" w:rsidTr="000E7B02">
        <w:trPr>
          <w:cantSplit/>
        </w:trPr>
        <w:tc>
          <w:tcPr>
            <w:tcW w:w="3942" w:type="dxa"/>
          </w:tcPr>
          <w:p w14:paraId="265FB802" w14:textId="137F7BD4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B5E773" w14:textId="77777777" w:rsidR="00641484" w:rsidRPr="00807E59" w:rsidRDefault="00641484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22F487" w14:textId="37F61ED3" w:rsidR="00641484" w:rsidRPr="00807E59" w:rsidRDefault="00ED41AE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50BA3AD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B26356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930C5F" w14:textId="6499B7E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4E8156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288ACA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C49E81" w14:textId="73612259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0181AC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78C6CD4" w14:textId="77777777" w:rsidR="00641484" w:rsidRPr="00807E59" w:rsidRDefault="00641484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D86FE9" w14:textId="19A902E4" w:rsidR="00641484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37613" w:rsidRPr="00807E59" w14:paraId="6385AC82" w14:textId="77777777" w:rsidTr="000E7B02">
        <w:trPr>
          <w:cantSplit/>
        </w:trPr>
        <w:tc>
          <w:tcPr>
            <w:tcW w:w="3942" w:type="dxa"/>
          </w:tcPr>
          <w:p w14:paraId="5E23649F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81F6D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A4F26" w14:textId="77777777" w:rsidR="00737613" w:rsidRPr="00807E59" w:rsidRDefault="00737613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FB2146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384450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A16848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A8D56" w14:textId="77777777" w:rsidR="00737613" w:rsidRPr="00807E59" w:rsidRDefault="00737613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77D0DC3" w14:textId="77777777" w:rsidR="00737613" w:rsidRPr="00807E59" w:rsidRDefault="00737613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CEB" w:rsidRPr="00807E59" w14:paraId="4C4CDDDE" w14:textId="77777777" w:rsidTr="000E7B02">
        <w:trPr>
          <w:cantSplit/>
        </w:trPr>
        <w:tc>
          <w:tcPr>
            <w:tcW w:w="3942" w:type="dxa"/>
          </w:tcPr>
          <w:p w14:paraId="0AA3C962" w14:textId="27574006" w:rsidR="00081CEB" w:rsidRPr="00807E59" w:rsidRDefault="00ED41AE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8716CDF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A90A9" w14:textId="77777777" w:rsidR="00081CEB" w:rsidRPr="00807E59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3C8195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3F0F7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02AA3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0B989" w14:textId="77777777" w:rsidR="00081CEB" w:rsidRPr="00807E59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B0A7C3C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CEB" w:rsidRPr="00807E59" w14:paraId="1AF6C2A9" w14:textId="77777777" w:rsidTr="000E7B02">
        <w:trPr>
          <w:cantSplit/>
        </w:trPr>
        <w:tc>
          <w:tcPr>
            <w:tcW w:w="3942" w:type="dxa"/>
          </w:tcPr>
          <w:p w14:paraId="3BE85FD8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CB1C546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E62C" w14:textId="77777777" w:rsidR="00081CEB" w:rsidRPr="00807E59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2FF45B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BE471C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AE745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4723B3" w14:textId="77777777" w:rsidR="00081CEB" w:rsidRPr="00807E59" w:rsidRDefault="00081CEB" w:rsidP="006328F8">
            <w:pPr>
              <w:pStyle w:val="Heading7"/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57315781" w14:textId="77777777" w:rsidR="00081CEB" w:rsidRPr="00807E59" w:rsidRDefault="00081CEB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9B" w:rsidRPr="00807E59" w14:paraId="05263336" w14:textId="77777777" w:rsidTr="000E7B02">
        <w:trPr>
          <w:cantSplit/>
        </w:trPr>
        <w:tc>
          <w:tcPr>
            <w:tcW w:w="3942" w:type="dxa"/>
          </w:tcPr>
          <w:p w14:paraId="24DE58DE" w14:textId="73F612E4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C6B054" w14:textId="77777777" w:rsidR="00B7009C" w:rsidRPr="00807E59" w:rsidRDefault="00B7009C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041033" w14:textId="198F4E97" w:rsidR="00CA089B" w:rsidRPr="00807E59" w:rsidRDefault="00ED41AE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3EE15F3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1562D7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CCBF35" w14:textId="098F3D7C" w:rsidR="00CA089B" w:rsidRPr="00807E59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CD00E82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B63F33" w14:textId="77777777" w:rsidR="00B7009C" w:rsidRPr="00807E59" w:rsidRDefault="00B7009C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C986E7" w14:textId="6A191136" w:rsidR="00CA089B" w:rsidRPr="00807E59" w:rsidRDefault="00CA089B" w:rsidP="00B70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D41AE"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491CD7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6189FE9" w14:textId="77777777" w:rsidR="00CA089B" w:rsidRPr="00807E59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9E4448A" w14:textId="64CBC356" w:rsidR="00CA089B" w:rsidRPr="00807E59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98E3D5E" w14:textId="77777777" w:rsidR="00807E59" w:rsidRDefault="00807E59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0271B" w14:textId="29A4278E" w:rsidR="00996D01" w:rsidRPr="00807E59" w:rsidRDefault="00514498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7E59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กลุ่มบริษัทมีขาดทุนทางภาษีที่ยังไม่ได้บันทึกบัญชี จำนวน </w:t>
      </w:r>
      <w:r w:rsidR="00942832" w:rsidRPr="00807E59">
        <w:rPr>
          <w:rFonts w:asciiTheme="majorBidi" w:hAnsiTheme="majorBidi" w:cstheme="majorBidi"/>
          <w:sz w:val="28"/>
          <w:szCs w:val="28"/>
        </w:rPr>
        <w:t>39</w:t>
      </w:r>
      <w:r w:rsidR="00F00D86" w:rsidRPr="00807E59">
        <w:rPr>
          <w:rFonts w:asciiTheme="majorBidi" w:hAnsiTheme="majorBidi" w:cstheme="majorBidi"/>
          <w:sz w:val="28"/>
          <w:szCs w:val="28"/>
        </w:rPr>
        <w:t>6</w:t>
      </w:r>
      <w:r w:rsidR="000D23A0" w:rsidRPr="00807E59">
        <w:rPr>
          <w:rFonts w:asciiTheme="majorBidi" w:hAnsiTheme="majorBidi" w:cstheme="majorBidi"/>
          <w:sz w:val="28"/>
          <w:szCs w:val="28"/>
        </w:rPr>
        <w:t xml:space="preserve"> </w:t>
      </w:r>
      <w:r w:rsidR="000D23A0" w:rsidRPr="00807E59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D23A0" w:rsidRPr="00807E59">
        <w:rPr>
          <w:rFonts w:asciiTheme="majorBidi" w:hAnsiTheme="majorBidi" w:cstheme="majorBidi"/>
          <w:i/>
          <w:iCs/>
          <w:sz w:val="28"/>
          <w:szCs w:val="28"/>
        </w:rPr>
        <w:t xml:space="preserve">(2563: 181 </w:t>
      </w:r>
      <w:r w:rsidR="000D23A0" w:rsidRPr="00807E59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D23A0" w:rsidRPr="00807E59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0D23A0" w:rsidRPr="00807E59">
        <w:rPr>
          <w:rFonts w:asciiTheme="majorBidi" w:hAnsiTheme="majorBidi" w:cstheme="majorBidi" w:hint="cs"/>
          <w:sz w:val="28"/>
          <w:szCs w:val="28"/>
          <w:cs/>
        </w:rPr>
        <w:t xml:space="preserve">ที่จะสิ้นอายุในปี </w:t>
      </w:r>
      <w:r w:rsidR="000D23A0" w:rsidRPr="00807E59">
        <w:rPr>
          <w:rFonts w:asciiTheme="majorBidi" w:hAnsiTheme="majorBidi" w:cstheme="majorBidi"/>
          <w:sz w:val="28"/>
          <w:szCs w:val="28"/>
        </w:rPr>
        <w:t>2565-256</w:t>
      </w:r>
      <w:r w:rsidR="00E05B56" w:rsidRPr="00807E59">
        <w:rPr>
          <w:rFonts w:asciiTheme="majorBidi" w:hAnsiTheme="majorBidi" w:cstheme="majorBidi"/>
          <w:sz w:val="28"/>
          <w:szCs w:val="28"/>
        </w:rPr>
        <w:t>9</w:t>
      </w:r>
    </w:p>
    <w:p w14:paraId="07D6D902" w14:textId="132151ED" w:rsidR="00F00D86" w:rsidRPr="00807E59" w:rsidRDefault="00F00D86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7E59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</w:t>
      </w:r>
      <w:r w:rsidRPr="00807E59">
        <w:rPr>
          <w:rFonts w:asciiTheme="majorBidi" w:hAnsiTheme="majorBidi" w:cstheme="majorBidi"/>
          <w:sz w:val="28"/>
          <w:szCs w:val="28"/>
        </w:rPr>
        <w:t xml:space="preserve"> </w:t>
      </w:r>
      <w:r w:rsidRPr="00807E59">
        <w:rPr>
          <w:rFonts w:asciiTheme="majorBidi" w:hAnsiTheme="majorBidi" w:cstheme="majorBidi"/>
          <w:sz w:val="28"/>
          <w:szCs w:val="28"/>
          <w:cs/>
        </w:rPr>
        <w:t xml:space="preserve">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807E59">
        <w:rPr>
          <w:rFonts w:asciiTheme="majorBidi" w:hAnsiTheme="majorBidi" w:cstheme="majorBidi"/>
          <w:sz w:val="28"/>
          <w:szCs w:val="28"/>
        </w:rPr>
        <w:t xml:space="preserve"> </w:t>
      </w:r>
    </w:p>
    <w:p w14:paraId="28468329" w14:textId="77777777" w:rsidR="00F00D86" w:rsidRPr="00807E59" w:rsidRDefault="00F00D86" w:rsidP="007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B9132B" w14:textId="7F9AE57D" w:rsidR="0021281D" w:rsidRPr="00807E59" w:rsidRDefault="0021281D" w:rsidP="00477E4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07E59">
        <w:rPr>
          <w:rFonts w:asciiTheme="majorBidi" w:hAnsiTheme="majorBidi" w:cstheme="majorBidi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672147BD" w14:textId="77777777" w:rsidR="0021281D" w:rsidRPr="00807E59" w:rsidRDefault="0021281D" w:rsidP="002128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CA05D1" w14:textId="7CDEE445" w:rsidR="0021281D" w:rsidRPr="00807E59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7E59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="00ED41AE" w:rsidRPr="00807E59">
        <w:rPr>
          <w:rFonts w:asciiTheme="majorBidi" w:hAnsiTheme="majorBidi" w:cstheme="majorBidi"/>
          <w:sz w:val="28"/>
          <w:szCs w:val="28"/>
        </w:rPr>
        <w:t>252</w:t>
      </w:r>
      <w:r w:rsidR="00EA1E04" w:rsidRPr="00807E59">
        <w:rPr>
          <w:rFonts w:asciiTheme="majorBidi" w:hAnsiTheme="majorBidi" w:cstheme="majorBidi"/>
          <w:sz w:val="28"/>
          <w:szCs w:val="28"/>
        </w:rPr>
        <w:t>0</w:t>
      </w:r>
      <w:r w:rsidRPr="00807E59">
        <w:rPr>
          <w:rFonts w:asciiTheme="majorBidi" w:hAnsiTheme="majorBidi" w:cstheme="majorBidi"/>
          <w:sz w:val="28"/>
          <w:szCs w:val="28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(พื้นที่ใช้สอยต่อหน่วยของที่อยู่อาศัยจะต้องมีขนาดไม่ต่ำกว่า </w:t>
      </w:r>
      <w:r w:rsidR="00ED41AE" w:rsidRPr="00807E59">
        <w:rPr>
          <w:rFonts w:asciiTheme="majorBidi" w:hAnsiTheme="majorBidi" w:cstheme="majorBidi"/>
          <w:sz w:val="28"/>
          <w:szCs w:val="28"/>
        </w:rPr>
        <w:t>24</w:t>
      </w:r>
      <w:r w:rsidRPr="00807E59">
        <w:rPr>
          <w:rFonts w:asciiTheme="majorBidi" w:hAnsiTheme="majorBidi" w:cstheme="majorBidi"/>
          <w:sz w:val="28"/>
          <w:szCs w:val="28"/>
          <w:cs/>
        </w:rPr>
        <w:t xml:space="preserve"> ตารางเมตรและมูลค่าซื้อขายตามสัญญาไม่เกิน </w:t>
      </w:r>
      <w:r w:rsidR="00ED41AE" w:rsidRPr="00807E59">
        <w:rPr>
          <w:rFonts w:asciiTheme="majorBidi" w:hAnsiTheme="majorBidi" w:cstheme="majorBidi"/>
          <w:sz w:val="28"/>
          <w:szCs w:val="28"/>
        </w:rPr>
        <w:t>1</w:t>
      </w:r>
      <w:r w:rsidR="00D00B5B" w:rsidRPr="00807E59">
        <w:rPr>
          <w:rFonts w:asciiTheme="majorBidi" w:hAnsiTheme="majorBidi" w:cstheme="majorBidi"/>
          <w:sz w:val="28"/>
          <w:szCs w:val="28"/>
        </w:rPr>
        <w:t>,</w:t>
      </w:r>
      <w:r w:rsidR="00ED41AE" w:rsidRPr="00807E59">
        <w:rPr>
          <w:rFonts w:asciiTheme="majorBidi" w:hAnsiTheme="majorBidi" w:cstheme="majorBidi"/>
          <w:sz w:val="28"/>
          <w:szCs w:val="28"/>
        </w:rPr>
        <w:t>2</w:t>
      </w:r>
      <w:r w:rsidR="00EA1E04" w:rsidRPr="00807E59">
        <w:rPr>
          <w:rFonts w:asciiTheme="majorBidi" w:hAnsiTheme="majorBidi" w:cstheme="majorBidi"/>
          <w:sz w:val="28"/>
          <w:szCs w:val="28"/>
        </w:rPr>
        <w:t>00</w:t>
      </w:r>
      <w:r w:rsidRPr="00807E59">
        <w:rPr>
          <w:rFonts w:asciiTheme="majorBidi" w:hAnsiTheme="majorBidi" w:cstheme="majorBidi"/>
          <w:sz w:val="28"/>
          <w:szCs w:val="28"/>
        </w:rPr>
        <w:t>,</w:t>
      </w:r>
      <w:r w:rsidR="00EA1E04" w:rsidRPr="00807E59">
        <w:rPr>
          <w:rFonts w:asciiTheme="majorBidi" w:hAnsiTheme="majorBidi" w:cstheme="majorBidi"/>
          <w:sz w:val="28"/>
          <w:szCs w:val="28"/>
        </w:rPr>
        <w:t>000</w:t>
      </w:r>
      <w:r w:rsidRPr="00807E59">
        <w:rPr>
          <w:rFonts w:asciiTheme="majorBidi" w:hAnsiTheme="majorBidi" w:cstheme="majorBidi"/>
          <w:sz w:val="28"/>
          <w:szCs w:val="28"/>
          <w:cs/>
        </w:rPr>
        <w:t xml:space="preserve"> บาท) </w:t>
      </w:r>
    </w:p>
    <w:p w14:paraId="7E2E6D57" w14:textId="77777777" w:rsidR="00454C66" w:rsidRPr="00807E59" w:rsidRDefault="00454C66" w:rsidP="002A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EAFED5" w14:textId="20BC51C7" w:rsidR="0021281D" w:rsidRPr="00807E59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7E59">
        <w:rPr>
          <w:rFonts w:asciiTheme="majorBidi" w:hAnsiTheme="majorBidi" w:cstheme="majorBidi"/>
          <w:sz w:val="28"/>
          <w:szCs w:val="28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="00ED41AE" w:rsidRPr="00807E59">
        <w:rPr>
          <w:rFonts w:asciiTheme="majorBidi" w:hAnsiTheme="majorBidi" w:cstheme="majorBidi"/>
          <w:sz w:val="28"/>
          <w:szCs w:val="28"/>
        </w:rPr>
        <w:t>5</w:t>
      </w:r>
      <w:r w:rsidRPr="00807E59">
        <w:rPr>
          <w:rFonts w:asciiTheme="majorBidi" w:hAnsiTheme="majorBidi" w:cstheme="majorBidi"/>
          <w:sz w:val="28"/>
          <w:szCs w:val="28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 สิทธิพิเศษนี้จะสิ้นสุดในระยะเวลาต่าง ๆ กัน</w:t>
      </w:r>
    </w:p>
    <w:p w14:paraId="4F3F05F9" w14:textId="77777777" w:rsidR="0021281D" w:rsidRPr="00807E59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0FF49" w14:textId="0E756874" w:rsidR="00B1775E" w:rsidRPr="00807E59" w:rsidRDefault="0021281D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07E59">
        <w:rPr>
          <w:rFonts w:asciiTheme="majorBidi" w:hAnsiTheme="majorBidi" w:cstheme="majorBidi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50F4A1F" w14:textId="6C169816" w:rsidR="00793B32" w:rsidRDefault="00793B32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575E2" w14:textId="0A17C48D" w:rsidR="006D4C0A" w:rsidRDefault="006D4C0A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C0267" w14:textId="77777777" w:rsidR="00737613" w:rsidRDefault="00737613" w:rsidP="000D2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764581" w14:textId="5BD8F7EA" w:rsidR="00381FF2" w:rsidRPr="00807E59" w:rsidRDefault="00381FF2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07E5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</w:p>
    <w:p w14:paraId="23551B97" w14:textId="77777777" w:rsidR="00B24AA0" w:rsidRPr="00807E59" w:rsidRDefault="00B24AA0" w:rsidP="00176B3E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2"/>
        <w:gridCol w:w="1085"/>
        <w:gridCol w:w="272"/>
        <w:gridCol w:w="1079"/>
        <w:gridCol w:w="272"/>
        <w:gridCol w:w="1083"/>
      </w:tblGrid>
      <w:tr w:rsidR="008222C5" w:rsidRPr="005D612B" w14:paraId="5DE3E57B" w14:textId="77777777" w:rsidTr="00044E58">
        <w:tc>
          <w:tcPr>
            <w:tcW w:w="2203" w:type="pct"/>
            <w:vAlign w:val="center"/>
          </w:tcPr>
          <w:p w14:paraId="13102C67" w14:textId="77777777" w:rsidR="008222C5" w:rsidRPr="00807E59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5" w:type="pct"/>
            <w:gridSpan w:val="3"/>
          </w:tcPr>
          <w:p w14:paraId="6E8415E6" w14:textId="77777777" w:rsidR="008222C5" w:rsidRPr="00807E59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C491862" w14:textId="77777777" w:rsidR="008222C5" w:rsidRPr="00807E59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pct"/>
            <w:gridSpan w:val="3"/>
          </w:tcPr>
          <w:p w14:paraId="7B393CF1" w14:textId="77777777" w:rsidR="008222C5" w:rsidRPr="005D612B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7E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E58" w:rsidRPr="005D612B" w14:paraId="19B3015C" w14:textId="77777777" w:rsidTr="008E06F6">
        <w:tc>
          <w:tcPr>
            <w:tcW w:w="2203" w:type="pct"/>
            <w:vAlign w:val="center"/>
          </w:tcPr>
          <w:p w14:paraId="0AE78A4F" w14:textId="77777777" w:rsidR="008222C5" w:rsidRPr="005D612B" w:rsidRDefault="008222C5" w:rsidP="006328F8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6FB1BE61" w14:textId="0200CE89" w:rsidR="008222C5" w:rsidRPr="005D612B" w:rsidRDefault="00ED41AE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8" w:type="pct"/>
          </w:tcPr>
          <w:p w14:paraId="10E18C99" w14:textId="77777777" w:rsidR="008222C5" w:rsidRPr="005D612B" w:rsidRDefault="008222C5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90" w:type="pct"/>
          </w:tcPr>
          <w:p w14:paraId="37DB78B6" w14:textId="3FDC43FF" w:rsidR="008222C5" w:rsidRPr="005D612B" w:rsidRDefault="00ED41AE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48" w:type="pct"/>
          </w:tcPr>
          <w:p w14:paraId="79B2C19E" w14:textId="77777777" w:rsidR="008222C5" w:rsidRPr="005D612B" w:rsidRDefault="008222C5" w:rsidP="006328F8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7" w:type="pct"/>
          </w:tcPr>
          <w:p w14:paraId="59BAD2FE" w14:textId="4CEFA1F6" w:rsidR="008222C5" w:rsidRPr="005D612B" w:rsidRDefault="00ED41AE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8" w:type="pct"/>
          </w:tcPr>
          <w:p w14:paraId="6F3D3934" w14:textId="77777777" w:rsidR="008222C5" w:rsidRPr="005D612B" w:rsidRDefault="008222C5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9" w:type="pct"/>
          </w:tcPr>
          <w:p w14:paraId="1AC8856A" w14:textId="4E9B71F3" w:rsidR="008222C5" w:rsidRPr="005D612B" w:rsidRDefault="00ED41AE" w:rsidP="006328F8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D41AE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2563</w:t>
            </w:r>
          </w:p>
        </w:tc>
      </w:tr>
      <w:tr w:rsidR="008222C5" w:rsidRPr="005D612B" w14:paraId="55C2E5E6" w14:textId="77777777" w:rsidTr="00044E58">
        <w:tc>
          <w:tcPr>
            <w:tcW w:w="2203" w:type="pct"/>
          </w:tcPr>
          <w:p w14:paraId="0347F5B3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7" w:type="pct"/>
            <w:gridSpan w:val="7"/>
          </w:tcPr>
          <w:p w14:paraId="7AA98E3E" w14:textId="77777777" w:rsidR="008222C5" w:rsidRPr="005D612B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044E58" w:rsidRPr="005D612B" w14:paraId="5B351608" w14:textId="77777777" w:rsidTr="008E06F6">
        <w:tc>
          <w:tcPr>
            <w:tcW w:w="2203" w:type="pct"/>
          </w:tcPr>
          <w:p w14:paraId="30FA7F66" w14:textId="7E8FB554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                 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7" w:type="pct"/>
          </w:tcPr>
          <w:p w14:paraId="14F6338A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423F38C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2432777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54DBF65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2B46441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D76CDED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1C705C4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8" w:rsidRPr="005D612B" w14:paraId="0813901E" w14:textId="77777777" w:rsidTr="008E06F6">
        <w:tc>
          <w:tcPr>
            <w:tcW w:w="2203" w:type="pct"/>
          </w:tcPr>
          <w:p w14:paraId="1E9B04FA" w14:textId="77777777" w:rsidR="008222C5" w:rsidRPr="005D612B" w:rsidRDefault="008222C5" w:rsidP="00632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87" w:type="pct"/>
          </w:tcPr>
          <w:p w14:paraId="3C1ABD04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8D22641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1289B7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F3A2639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4D90C09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5AF7901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7C1FCFF" w14:textId="77777777" w:rsidR="008222C5" w:rsidRPr="005D612B" w:rsidRDefault="008222C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89B" w:rsidRPr="005D612B" w14:paraId="66AD61F4" w14:textId="77777777" w:rsidTr="008E06F6">
        <w:tc>
          <w:tcPr>
            <w:tcW w:w="2203" w:type="pct"/>
          </w:tcPr>
          <w:p w14:paraId="718C7B54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5643AB4" w14:textId="6B1013AA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6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48" w:type="pct"/>
          </w:tcPr>
          <w:p w14:paraId="612CE886" w14:textId="77777777" w:rsidR="00CA089B" w:rsidRPr="005D612B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2E1546B" w14:textId="4A7A0E25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89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48" w:type="pct"/>
          </w:tcPr>
          <w:p w14:paraId="69704A63" w14:textId="77777777" w:rsidR="00CA089B" w:rsidRPr="005D612B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3E296AD" w14:textId="72698A10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6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48" w:type="pct"/>
          </w:tcPr>
          <w:p w14:paraId="76BB3519" w14:textId="77777777" w:rsidR="00CA089B" w:rsidRPr="005D612B" w:rsidRDefault="00CA089B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06F10083" w14:textId="330F14EB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89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CA089B" w:rsidRPr="005D612B" w14:paraId="7EB4A194" w14:textId="77777777" w:rsidTr="008E06F6">
        <w:tc>
          <w:tcPr>
            <w:tcW w:w="2203" w:type="pct"/>
          </w:tcPr>
          <w:p w14:paraId="2493A89B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 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FB8096A" w14:textId="6ABA5EF7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62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624E0FCE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7C14C0B" w14:textId="6B1ACEF0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89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7D8F25A6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77A44178" w14:textId="5344376C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806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8" w:type="pct"/>
            <w:shd w:val="clear" w:color="auto" w:fill="auto"/>
          </w:tcPr>
          <w:p w14:paraId="737095A5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4129E14A" w14:textId="0DBF74AD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089B"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CA089B" w:rsidRPr="005D612B" w14:paraId="1379AB5A" w14:textId="77777777" w:rsidTr="008E06F6">
        <w:tc>
          <w:tcPr>
            <w:tcW w:w="2203" w:type="pct"/>
          </w:tcPr>
          <w:p w14:paraId="72A7B8D4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76A85D8" w14:textId="3F087431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06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3C9D6771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7D9627D3" w14:textId="36D793F6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A089B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48" w:type="pct"/>
          </w:tcPr>
          <w:p w14:paraId="0482B853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25E60692" w14:textId="64EB6968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06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.0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" w:type="pct"/>
          </w:tcPr>
          <w:p w14:paraId="0496CE48" w14:textId="77777777" w:rsidR="00CA089B" w:rsidRPr="005D612B" w:rsidRDefault="00CA089B" w:rsidP="00CA0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28745F53" w14:textId="03B01ECF" w:rsidR="00CA089B" w:rsidRPr="005D612B" w:rsidRDefault="00ED41AE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A089B" w:rsidRPr="005D6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</w:tbl>
    <w:p w14:paraId="1D45DB9A" w14:textId="77777777" w:rsidR="00807E59" w:rsidRPr="003B1E2F" w:rsidRDefault="00807E59" w:rsidP="0064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AD04D66" w14:textId="3BF71174" w:rsidR="00B318A0" w:rsidRPr="005D612B" w:rsidRDefault="00B318A0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</w:p>
    <w:p w14:paraId="74360184" w14:textId="77777777" w:rsidR="00176B3E" w:rsidRPr="003B1E2F" w:rsidRDefault="00176B3E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x-none"/>
        </w:rPr>
      </w:pPr>
    </w:p>
    <w:p w14:paraId="56E51F63" w14:textId="4E8C2887" w:rsidR="00A006CB" w:rsidRPr="005D612B" w:rsidRDefault="00A006CB" w:rsidP="00A006C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71FB966F" w14:textId="5BC726E5" w:rsidR="00401439" w:rsidRPr="003B1E2F" w:rsidRDefault="00401439" w:rsidP="00A006C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083"/>
        <w:gridCol w:w="1895"/>
        <w:gridCol w:w="1350"/>
        <w:gridCol w:w="1502"/>
        <w:gridCol w:w="1184"/>
        <w:gridCol w:w="236"/>
        <w:gridCol w:w="1128"/>
      </w:tblGrid>
      <w:tr w:rsidR="00FF6E4E" w:rsidRPr="000D499D" w14:paraId="312E617C" w14:textId="77777777" w:rsidTr="007C6C09">
        <w:trPr>
          <w:cantSplit/>
          <w:tblHeader/>
        </w:trPr>
        <w:tc>
          <w:tcPr>
            <w:tcW w:w="2083" w:type="dxa"/>
            <w:vAlign w:val="bottom"/>
          </w:tcPr>
          <w:p w14:paraId="5BB1C64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5" w:type="dxa"/>
            <w:hideMark/>
          </w:tcPr>
          <w:p w14:paraId="4E10711A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</w:p>
          <w:p w14:paraId="67CFCE15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350" w:type="dxa"/>
            <w:vAlign w:val="bottom"/>
            <w:hideMark/>
          </w:tcPr>
          <w:p w14:paraId="2A21DB1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02" w:type="dxa"/>
            <w:vAlign w:val="bottom"/>
            <w:hideMark/>
          </w:tcPr>
          <w:p w14:paraId="6FDEC490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5027C5E4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4" w:type="dxa"/>
            <w:vAlign w:val="bottom"/>
            <w:hideMark/>
          </w:tcPr>
          <w:p w14:paraId="20DFA62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อัตราเงินปันผล</w:t>
            </w:r>
          </w:p>
          <w:p w14:paraId="3EF5F65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7CF84F14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5CFEAC8C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F6E4E" w:rsidRPr="000D499D" w14:paraId="5953737E" w14:textId="77777777" w:rsidTr="007C6C09">
        <w:trPr>
          <w:cantSplit/>
          <w:tblHeader/>
        </w:trPr>
        <w:tc>
          <w:tcPr>
            <w:tcW w:w="2083" w:type="dxa"/>
          </w:tcPr>
          <w:p w14:paraId="5B5E97BB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5" w:type="dxa"/>
          </w:tcPr>
          <w:p w14:paraId="56EFB7ED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6FD484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E38A87D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0EA4A9C4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5E117C7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hideMark/>
          </w:tcPr>
          <w:p w14:paraId="5FE1179B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6E4E" w:rsidRPr="000D499D" w14:paraId="1E430A6F" w14:textId="77777777" w:rsidTr="007C6C09">
        <w:trPr>
          <w:cantSplit/>
        </w:trPr>
        <w:tc>
          <w:tcPr>
            <w:tcW w:w="3978" w:type="dxa"/>
            <w:gridSpan w:val="2"/>
          </w:tcPr>
          <w:p w14:paraId="71828EF9" w14:textId="15EF38EB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ที่ประชุมคณะกรรมการบริษัทปี </w:t>
            </w:r>
            <w:r w:rsidR="00ED41AE" w:rsidRPr="00ED41AE">
              <w:rPr>
                <w:rFonts w:ascii="Angsana New" w:hAnsi="Angsana New"/>
                <w:i/>
                <w:iCs/>
                <w:sz w:val="28"/>
                <w:szCs w:val="28"/>
              </w:rPr>
              <w:t>2564</w:t>
            </w:r>
            <w:r w:rsidRPr="000D499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350" w:type="dxa"/>
          </w:tcPr>
          <w:p w14:paraId="38B3DD5E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6740432D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275E01FF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7F55A6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1C059C1F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F6E4E" w:rsidRPr="000D499D" w14:paraId="230643B5" w14:textId="77777777" w:rsidTr="007C6C09">
        <w:trPr>
          <w:cantSplit/>
        </w:trPr>
        <w:tc>
          <w:tcPr>
            <w:tcW w:w="2083" w:type="dxa"/>
          </w:tcPr>
          <w:p w14:paraId="0CF40E82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95" w:type="dxa"/>
          </w:tcPr>
          <w:p w14:paraId="09DD3DF6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350" w:type="dxa"/>
          </w:tcPr>
          <w:p w14:paraId="079ECAB5" w14:textId="362E887D" w:rsidR="00FF6E4E" w:rsidRPr="000D499D" w:rsidRDefault="00ED41A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13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2" w:type="dxa"/>
          </w:tcPr>
          <w:p w14:paraId="71D3280A" w14:textId="7EC17E68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4" w:type="dxa"/>
          </w:tcPr>
          <w:p w14:paraId="4CB400DE" w14:textId="437672EC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</w:rPr>
              <w:t>0.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30921A98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7012F9CE" w14:textId="441C8C26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FF6E4E" w:rsidRPr="000D499D" w14:paraId="2999DC99" w14:textId="77777777" w:rsidTr="007C6C09">
        <w:trPr>
          <w:cantSplit/>
        </w:trPr>
        <w:tc>
          <w:tcPr>
            <w:tcW w:w="2083" w:type="dxa"/>
          </w:tcPr>
          <w:p w14:paraId="581DFC1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5" w:type="dxa"/>
          </w:tcPr>
          <w:p w14:paraId="115D40B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88B36D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34583B9C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7F38F70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28545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14:paraId="484F69C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E4E" w:rsidRPr="000D499D" w14:paraId="3201FE1E" w14:textId="77777777" w:rsidTr="007C6C09">
        <w:trPr>
          <w:cantSplit/>
        </w:trPr>
        <w:tc>
          <w:tcPr>
            <w:tcW w:w="3978" w:type="dxa"/>
            <w:gridSpan w:val="2"/>
          </w:tcPr>
          <w:p w14:paraId="2DE6C084" w14:textId="429BEB54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ที่ประชุมผู้ถือหุ้นประจำปี </w:t>
            </w:r>
            <w:r w:rsidR="00ED41AE" w:rsidRPr="00ED41AE">
              <w:rPr>
                <w:rFonts w:ascii="Angsana New" w:hAnsi="Angsana New"/>
                <w:i/>
                <w:iCs/>
                <w:sz w:val="28"/>
                <w:szCs w:val="28"/>
              </w:rPr>
              <w:t>2564</w:t>
            </w:r>
            <w:r w:rsidRPr="000D499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0D49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มีมติอนุมัติ</w:t>
            </w:r>
          </w:p>
        </w:tc>
        <w:tc>
          <w:tcPr>
            <w:tcW w:w="1350" w:type="dxa"/>
          </w:tcPr>
          <w:p w14:paraId="08745270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2" w:type="dxa"/>
          </w:tcPr>
          <w:p w14:paraId="718B34ED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47A68AE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E82FF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32C45BC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E4E" w:rsidRPr="000D499D" w14:paraId="1842A412" w14:textId="77777777" w:rsidTr="007C6C09">
        <w:trPr>
          <w:cantSplit/>
        </w:trPr>
        <w:tc>
          <w:tcPr>
            <w:tcW w:w="2083" w:type="dxa"/>
            <w:hideMark/>
          </w:tcPr>
          <w:p w14:paraId="117EA56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95" w:type="dxa"/>
            <w:hideMark/>
          </w:tcPr>
          <w:p w14:paraId="429C5ED2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350" w:type="dxa"/>
          </w:tcPr>
          <w:p w14:paraId="03EE888B" w14:textId="112FFCB1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29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2" w:type="dxa"/>
          </w:tcPr>
          <w:p w14:paraId="70F8DF56" w14:textId="36D2D97C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21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ED4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4" w:type="dxa"/>
          </w:tcPr>
          <w:p w14:paraId="169CD1D8" w14:textId="3990C0DD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</w:rPr>
              <w:t>0.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192AF8A7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</w:tcPr>
          <w:p w14:paraId="2091E674" w14:textId="6FC2426E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2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F6E4E" w:rsidRPr="000D499D" w14:paraId="001C5DBC" w14:textId="77777777" w:rsidTr="007C6C09">
        <w:trPr>
          <w:cantSplit/>
        </w:trPr>
        <w:tc>
          <w:tcPr>
            <w:tcW w:w="2083" w:type="dxa"/>
            <w:hideMark/>
          </w:tcPr>
          <w:p w14:paraId="4F9CF54B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95" w:type="dxa"/>
            <w:hideMark/>
          </w:tcPr>
          <w:p w14:paraId="537B2546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499D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350" w:type="dxa"/>
          </w:tcPr>
          <w:p w14:paraId="3651BEE7" w14:textId="26FE7E8A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11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02" w:type="dxa"/>
          </w:tcPr>
          <w:p w14:paraId="791580E7" w14:textId="352A0104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41AE">
              <w:rPr>
                <w:rFonts w:ascii="Angsana New" w:hAnsi="Angsana New"/>
                <w:sz w:val="28"/>
                <w:szCs w:val="28"/>
              </w:rPr>
              <w:t>8</w:t>
            </w:r>
            <w:r w:rsidR="00FF6E4E" w:rsidRPr="000D49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6E4E" w:rsidRPr="000D499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D4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F07B7" w14:textId="097DFDFB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</w:rPr>
              <w:t>(0.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31</w:t>
            </w:r>
            <w:r w:rsidRPr="000D49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D7E399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368E8" w14:textId="6E0C7BAF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0D499D">
              <w:rPr>
                <w:rFonts w:ascii="Angsana New" w:hAnsi="Angsana New"/>
                <w:sz w:val="28"/>
                <w:szCs w:val="28"/>
              </w:rPr>
              <w:t>(</w:t>
            </w:r>
            <w:r w:rsidR="00ED41AE" w:rsidRPr="00ED41AE">
              <w:rPr>
                <w:rFonts w:ascii="Angsana New" w:hAnsi="Angsana New"/>
                <w:sz w:val="28"/>
                <w:szCs w:val="28"/>
              </w:rPr>
              <w:t>678</w:t>
            </w:r>
            <w:r w:rsidRPr="000D49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6E4E" w:rsidRPr="000D499D" w14:paraId="4813BE26" w14:textId="77777777" w:rsidTr="007C6C09">
        <w:trPr>
          <w:cantSplit/>
        </w:trPr>
        <w:tc>
          <w:tcPr>
            <w:tcW w:w="3978" w:type="dxa"/>
            <w:gridSpan w:val="2"/>
            <w:hideMark/>
          </w:tcPr>
          <w:p w14:paraId="5B44936B" w14:textId="1316A3E4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เงินปันผลที่จ่ายในปี </w:t>
            </w:r>
            <w:r w:rsidR="00ED41AE" w:rsidRPr="00ED41AE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0D84A75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</w:tcPr>
          <w:p w14:paraId="34AD69E2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3D4D8" w14:textId="1D437D93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D499D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="00ED41AE" w:rsidRPr="00ED41AE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22C96931" w14:textId="77777777" w:rsidR="00FF6E4E" w:rsidRPr="000D499D" w:rsidRDefault="00FF6E4E" w:rsidP="00CA2B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5470F" w14:textId="4C3923C6" w:rsidR="00FF6E4E" w:rsidRPr="000D499D" w:rsidRDefault="00ED41AE" w:rsidP="00CA2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F6E4E" w:rsidRPr="000D49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F6E4E" w:rsidRPr="000D499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ED41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1D54C395" w14:textId="77777777" w:rsidR="00793B32" w:rsidRPr="005D612B" w:rsidRDefault="00793B32" w:rsidP="00A006C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11EA59" w14:textId="65861C7A" w:rsidR="00F87A71" w:rsidRPr="005D612B" w:rsidRDefault="000557F2" w:rsidP="00EF4D23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="003167BE" w:rsidRPr="005D61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9582CD9" w14:textId="77777777" w:rsidR="000557F2" w:rsidRPr="005D612B" w:rsidRDefault="000557F2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D7CD6" w14:textId="77777777" w:rsidR="00E016D9" w:rsidRPr="005D612B" w:rsidRDefault="00E016D9" w:rsidP="00C67A6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E6B0F2F" w14:textId="77777777" w:rsidR="00E016D9" w:rsidRPr="005D612B" w:rsidRDefault="00E016D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C325836" w14:textId="49F0DE0C" w:rsidR="00E016D9" w:rsidRDefault="00E016D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5D612B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270"/>
        <w:gridCol w:w="900"/>
        <w:gridCol w:w="270"/>
        <w:gridCol w:w="900"/>
        <w:gridCol w:w="270"/>
        <w:gridCol w:w="900"/>
      </w:tblGrid>
      <w:tr w:rsidR="00E016D9" w:rsidRPr="005D612B" w14:paraId="2D2C3C44" w14:textId="77777777" w:rsidTr="002A357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36F2FD2A" w14:textId="77777777" w:rsidR="00E016D9" w:rsidRPr="005D612B" w:rsidRDefault="00E016D9" w:rsidP="006328F8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2E703FC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3909837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016D9" w:rsidRPr="005D612B" w14:paraId="69F38B70" w14:textId="77777777" w:rsidTr="002A357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1510BEB8" w14:textId="77777777" w:rsidR="00E016D9" w:rsidRPr="005D612B" w:rsidRDefault="00E016D9" w:rsidP="006328F8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714D4B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F15C8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E363D6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7C79DBD6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16D9" w:rsidRPr="005D612B" w14:paraId="11A2E67D" w14:textId="77777777" w:rsidTr="002A3578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3F393AB4" w14:textId="0A81EEF4" w:rsidR="00E016D9" w:rsidRPr="005D612B" w:rsidRDefault="00CA61EB" w:rsidP="006328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18DDE44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948623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7EEA9F5D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F0AAE6" w14:textId="5E5EED71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70D8F39F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71232" w14:textId="6CAC9325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051F6B0" w14:textId="77777777" w:rsidR="00E016D9" w:rsidRPr="005D612B" w:rsidRDefault="00E016D9" w:rsidP="006328F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716E57" w14:textId="55CBA65F" w:rsidR="00E016D9" w:rsidRPr="005D612B" w:rsidRDefault="00E016D9" w:rsidP="006328F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016D9" w:rsidRPr="005D612B" w14:paraId="1D933BE8" w14:textId="77777777" w:rsidTr="002A3578">
        <w:trPr>
          <w:trHeight w:val="261"/>
          <w:tblHeader/>
        </w:trPr>
        <w:tc>
          <w:tcPr>
            <w:tcW w:w="4050" w:type="dxa"/>
            <w:shd w:val="clear" w:color="auto" w:fill="auto"/>
          </w:tcPr>
          <w:p w14:paraId="3170F3F8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54C5187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6BE0791D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016D9" w:rsidRPr="005D612B" w14:paraId="4490B1BA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346DFC30" w14:textId="1BB31067" w:rsidR="00E016D9" w:rsidRPr="005D612B" w:rsidRDefault="006D4C0A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A708D28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AE441EC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C1E775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93C7B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F237BE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512DA5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0E091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C3FB68" w14:textId="77777777" w:rsidR="00E016D9" w:rsidRPr="005D612B" w:rsidRDefault="00E016D9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6D9" w:rsidRPr="005D612B" w14:paraId="2CB3C6FD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7DFF0A74" w14:textId="1DC46E01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 w:rsidR="00650D36"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ที่ไม่ได้วัดมูลค่าด้วยมูลค่ายุติธรรม</w:t>
            </w:r>
          </w:p>
        </w:tc>
        <w:tc>
          <w:tcPr>
            <w:tcW w:w="270" w:type="dxa"/>
          </w:tcPr>
          <w:p w14:paraId="3C40F4D5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2FD706A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E4E99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AA3758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A1D3D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E060B6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AFEC2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3C2DBE" w14:textId="77777777" w:rsidR="00E016D9" w:rsidRPr="005D612B" w:rsidRDefault="00E016D9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6D9" w:rsidRPr="005D612B" w14:paraId="5DC80F8C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07E5A038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4042B0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4B1236" w14:textId="2A79BA49" w:rsidR="00E016D9" w:rsidRPr="005D612B" w:rsidRDefault="00CC25F0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857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0664E6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9D01B" w14:textId="4F10A03C" w:rsidR="00E016D9" w:rsidRPr="005D612B" w:rsidRDefault="00CC25F0" w:rsidP="0062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15BB9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789FB9" w14:textId="6BEF4595" w:rsidR="00E016D9" w:rsidRPr="005D612B" w:rsidRDefault="00CC25F0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945C0A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BD1AF" w14:textId="76EB1AC0" w:rsidR="00E016D9" w:rsidRPr="005D612B" w:rsidRDefault="00CC25F0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016D9" w:rsidRPr="005D612B" w14:paraId="43601C07" w14:textId="77777777" w:rsidTr="003E45E5">
        <w:trPr>
          <w:trHeight w:val="261"/>
        </w:trPr>
        <w:tc>
          <w:tcPr>
            <w:tcW w:w="4050" w:type="dxa"/>
            <w:shd w:val="clear" w:color="auto" w:fill="auto"/>
          </w:tcPr>
          <w:p w14:paraId="5F095A21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04D38FE4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43C085" w14:textId="7F774AA6" w:rsidR="00E016D9" w:rsidRPr="005D612B" w:rsidRDefault="00CC25F0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3D8BFB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2FD19B" w14:textId="6AA7AFD5" w:rsidR="00E016D9" w:rsidRPr="005D612B" w:rsidRDefault="00CC25F0" w:rsidP="0062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8914B4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EC1EB9" w14:textId="7217B649" w:rsidR="00E016D9" w:rsidRPr="005D612B" w:rsidRDefault="00CC25F0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63772D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FB645" w14:textId="4CF92E33" w:rsidR="00E016D9" w:rsidRPr="005D612B" w:rsidRDefault="00CC25F0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4C0A" w:rsidRPr="005D612B" w14:paraId="3DF289C2" w14:textId="77777777" w:rsidTr="003E45E5">
        <w:trPr>
          <w:trHeight w:val="261"/>
        </w:trPr>
        <w:tc>
          <w:tcPr>
            <w:tcW w:w="4050" w:type="dxa"/>
            <w:shd w:val="clear" w:color="auto" w:fill="auto"/>
          </w:tcPr>
          <w:p w14:paraId="7A63F7C7" w14:textId="77777777" w:rsidR="006D4C0A" w:rsidRPr="005D612B" w:rsidRDefault="006D4C0A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825870D" w14:textId="77777777" w:rsidR="006D4C0A" w:rsidRPr="005D612B" w:rsidRDefault="006D4C0A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BADE02" w14:textId="77777777" w:rsidR="006D4C0A" w:rsidRPr="005D612B" w:rsidRDefault="006D4C0A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E3B5DC" w14:textId="77777777" w:rsidR="006D4C0A" w:rsidRPr="005D612B" w:rsidRDefault="006D4C0A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4AF8A" w14:textId="77777777" w:rsidR="006D4C0A" w:rsidRPr="005D612B" w:rsidRDefault="006D4C0A" w:rsidP="00627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8EF9DA" w14:textId="77777777" w:rsidR="006D4C0A" w:rsidRPr="005D612B" w:rsidRDefault="006D4C0A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140D4A" w14:textId="77777777" w:rsidR="006D4C0A" w:rsidRPr="005D612B" w:rsidRDefault="006D4C0A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EBBB4" w14:textId="77777777" w:rsidR="006D4C0A" w:rsidRPr="005D612B" w:rsidRDefault="006D4C0A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3D0EA" w14:textId="77777777" w:rsidR="006D4C0A" w:rsidRPr="005D612B" w:rsidRDefault="006D4C0A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2B1" w:rsidRPr="005D612B" w14:paraId="328E33F8" w14:textId="77777777" w:rsidTr="003E45E5">
        <w:trPr>
          <w:trHeight w:val="261"/>
        </w:trPr>
        <w:tc>
          <w:tcPr>
            <w:tcW w:w="4050" w:type="dxa"/>
            <w:shd w:val="clear" w:color="auto" w:fill="auto"/>
          </w:tcPr>
          <w:p w14:paraId="3474C5A8" w14:textId="3F890C5F" w:rsidR="001D72B1" w:rsidRPr="005D612B" w:rsidRDefault="006D4C0A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ECF982B" w14:textId="77777777" w:rsidR="001D72B1" w:rsidRPr="005D612B" w:rsidRDefault="001D72B1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D0D972A" w14:textId="77777777" w:rsidR="001D72B1" w:rsidRPr="005D612B" w:rsidRDefault="001D72B1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6D15AE" w14:textId="77777777" w:rsidR="001D72B1" w:rsidRPr="005D612B" w:rsidRDefault="001D72B1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E56B96" w14:textId="77777777" w:rsidR="001D72B1" w:rsidRPr="005D612B" w:rsidRDefault="001D72B1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D15E2" w14:textId="77777777" w:rsidR="001D72B1" w:rsidRPr="005D612B" w:rsidRDefault="001D72B1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1D6861" w14:textId="77777777" w:rsidR="001D72B1" w:rsidRPr="005D612B" w:rsidRDefault="001D72B1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A0CA8" w14:textId="77777777" w:rsidR="001D72B1" w:rsidRPr="005D612B" w:rsidRDefault="001D72B1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46472" w14:textId="77777777" w:rsidR="001D72B1" w:rsidRPr="005D612B" w:rsidRDefault="001D72B1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124" w:rsidRPr="005D612B" w14:paraId="2B616938" w14:textId="77777777" w:rsidTr="003E45E5">
        <w:trPr>
          <w:trHeight w:val="261"/>
        </w:trPr>
        <w:tc>
          <w:tcPr>
            <w:tcW w:w="4050" w:type="dxa"/>
            <w:shd w:val="clear" w:color="auto" w:fill="auto"/>
          </w:tcPr>
          <w:p w14:paraId="3C42C91A" w14:textId="79936A34" w:rsidR="00650D36" w:rsidRPr="005D612B" w:rsidRDefault="00650D36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270" w:type="dxa"/>
          </w:tcPr>
          <w:p w14:paraId="6929CD20" w14:textId="77777777" w:rsidR="00304124" w:rsidRPr="005D612B" w:rsidRDefault="00304124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3AF26EF" w14:textId="77777777" w:rsidR="00304124" w:rsidRPr="005D612B" w:rsidRDefault="00304124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755E49" w14:textId="77777777" w:rsidR="00304124" w:rsidRPr="005D612B" w:rsidRDefault="00304124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AF10F4" w14:textId="77777777" w:rsidR="00304124" w:rsidRPr="005D612B" w:rsidRDefault="00304124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2A32FC" w14:textId="77777777" w:rsidR="00304124" w:rsidRPr="005D612B" w:rsidRDefault="00304124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F2DF4A" w14:textId="77777777" w:rsidR="00304124" w:rsidRPr="005D612B" w:rsidRDefault="00304124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CE962" w14:textId="77777777" w:rsidR="00304124" w:rsidRPr="005D612B" w:rsidRDefault="00304124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4223BA" w14:textId="77777777" w:rsidR="00304124" w:rsidRPr="005D612B" w:rsidRDefault="00304124" w:rsidP="00CA0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5E5" w:rsidRPr="005D612B" w14:paraId="15019ACE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1E5A6C6A" w14:textId="3657212A" w:rsidR="003E45E5" w:rsidRPr="005D612B" w:rsidRDefault="003E45E5" w:rsidP="003E45E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DFDE372" w14:textId="77777777" w:rsidR="003E45E5" w:rsidRPr="005D612B" w:rsidRDefault="003E45E5" w:rsidP="003E4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00B4416" w14:textId="2908CBCB" w:rsidR="003E45E5" w:rsidRPr="005D612B" w:rsidRDefault="003E45E5" w:rsidP="003E45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3FD842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5834C4" w14:textId="0F4E6586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D2669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E75080" w14:textId="1747BCFC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082DD8" w14:textId="77777777" w:rsidR="003E45E5" w:rsidRPr="005D612B" w:rsidRDefault="003E45E5" w:rsidP="003E45E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D38E28" w14:textId="07D31B7E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5E5" w:rsidRPr="005D612B" w14:paraId="5E985405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499E2028" w14:textId="6B0FC66D" w:rsidR="003E45E5" w:rsidRPr="005D612B" w:rsidRDefault="003E45E5" w:rsidP="003E45E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24477D8" w14:textId="77777777" w:rsidR="003E45E5" w:rsidRPr="005D612B" w:rsidRDefault="003E45E5" w:rsidP="003E4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B68717" w14:textId="4F5BCF2E" w:rsidR="003E45E5" w:rsidRPr="005D612B" w:rsidRDefault="003E45E5" w:rsidP="003E45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694D3B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C49C0A" w14:textId="1C825C8E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2E9AC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EB549C" w14:textId="24B26457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19CF72" w14:textId="77777777" w:rsidR="003E45E5" w:rsidRPr="005D612B" w:rsidRDefault="003E45E5" w:rsidP="003E45E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381C09" w14:textId="7839D81C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92023C4" w14:textId="77777777" w:rsidR="00E016D9" w:rsidRPr="00FB2F8B" w:rsidRDefault="00E016D9" w:rsidP="00E0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0"/>
        <w:gridCol w:w="270"/>
        <w:gridCol w:w="900"/>
        <w:gridCol w:w="270"/>
        <w:gridCol w:w="900"/>
        <w:gridCol w:w="270"/>
        <w:gridCol w:w="900"/>
      </w:tblGrid>
      <w:tr w:rsidR="00E016D9" w:rsidRPr="005D612B" w14:paraId="79EBEC4F" w14:textId="77777777" w:rsidTr="003E45E5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4108ED45" w14:textId="77777777" w:rsidR="00E016D9" w:rsidRPr="005D612B" w:rsidRDefault="00E016D9" w:rsidP="006328F8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E834C75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E18D68E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16D9" w:rsidRPr="005D612B" w14:paraId="6B8A4323" w14:textId="77777777" w:rsidTr="003E45E5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6AD59406" w14:textId="77777777" w:rsidR="00E016D9" w:rsidRPr="005D612B" w:rsidRDefault="00E016D9" w:rsidP="006328F8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E9C97CD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78636B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D8AF8CE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1777D745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16D9" w:rsidRPr="005D612B" w14:paraId="5611BCF1" w14:textId="77777777" w:rsidTr="003E45E5">
        <w:trPr>
          <w:trHeight w:val="261"/>
          <w:tblHeader/>
        </w:trPr>
        <w:tc>
          <w:tcPr>
            <w:tcW w:w="4050" w:type="dxa"/>
            <w:shd w:val="clear" w:color="auto" w:fill="auto"/>
            <w:vAlign w:val="bottom"/>
          </w:tcPr>
          <w:p w14:paraId="323E8416" w14:textId="0A635DDD" w:rsidR="00E016D9" w:rsidRPr="005D612B" w:rsidRDefault="00CA61EB" w:rsidP="006328F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35E08E6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882F47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288A9AD3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6256EF" w14:textId="6769D334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FADF734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F13A56" w14:textId="1D12610C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457FB24" w14:textId="77777777" w:rsidR="00E016D9" w:rsidRPr="005D612B" w:rsidRDefault="00E016D9" w:rsidP="006328F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E4A5E56" w14:textId="0F991B3C" w:rsidR="00E016D9" w:rsidRPr="005D612B" w:rsidRDefault="00E016D9" w:rsidP="006328F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016D9" w:rsidRPr="005D612B" w14:paraId="4E9FFA86" w14:textId="77777777" w:rsidTr="003E45E5">
        <w:trPr>
          <w:trHeight w:val="261"/>
          <w:tblHeader/>
        </w:trPr>
        <w:tc>
          <w:tcPr>
            <w:tcW w:w="4050" w:type="dxa"/>
            <w:shd w:val="clear" w:color="auto" w:fill="auto"/>
          </w:tcPr>
          <w:p w14:paraId="018A5022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230CF04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15829BCE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016D9" w:rsidRPr="005D612B" w14:paraId="705B3684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6A5AD037" w14:textId="72E65BF9" w:rsidR="00E016D9" w:rsidRPr="005D612B" w:rsidRDefault="00ED41AE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8F2B4EF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13FE54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10BD9F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7662F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808B7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E34733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2F2687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E5C8F6" w14:textId="77777777" w:rsidR="00E016D9" w:rsidRPr="005D612B" w:rsidRDefault="00E016D9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6D9" w:rsidRPr="005D612B" w14:paraId="5C1B2633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76476C26" w14:textId="38594BC9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  <w:r w:rsidR="00650D36"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ที่ไม่ได้วัดมูลค่าด้วยมูลค่ายุติธรรม</w:t>
            </w:r>
          </w:p>
        </w:tc>
        <w:tc>
          <w:tcPr>
            <w:tcW w:w="270" w:type="dxa"/>
          </w:tcPr>
          <w:p w14:paraId="2D0CD3EF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02B417A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7BD45C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ED4F9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CF834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1A88A7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95D7D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8450C3" w14:textId="77777777" w:rsidR="00E016D9" w:rsidRPr="005D612B" w:rsidRDefault="00E016D9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6D9" w:rsidRPr="005D612B" w14:paraId="180DDCDD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189558CF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47CAE5A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E399288" w14:textId="2A3C12B6" w:rsidR="00E016D9" w:rsidRPr="005D612B" w:rsidRDefault="002A595F" w:rsidP="00FF6E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B72B18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FD20B2" w14:textId="5D90D0A6" w:rsidR="00E016D9" w:rsidRPr="005D612B" w:rsidRDefault="002A595F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DC1292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156F0" w14:textId="2449C0B9" w:rsidR="00E016D9" w:rsidRPr="005D612B" w:rsidRDefault="002A595F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30FE3E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966E30" w14:textId="2DCD35F9" w:rsidR="00E016D9" w:rsidRPr="005D612B" w:rsidRDefault="002A595F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16D9" w:rsidRPr="005D612B" w14:paraId="79D210C0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66DED151" w14:textId="77777777" w:rsidR="00E016D9" w:rsidRPr="005D612B" w:rsidRDefault="00E016D9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0D10F1C3" w14:textId="77777777" w:rsidR="00E016D9" w:rsidRPr="005D612B" w:rsidRDefault="00E016D9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E177771" w14:textId="5F265029" w:rsidR="00E016D9" w:rsidRPr="005D612B" w:rsidRDefault="002A595F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4E0D55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624334" w14:textId="3D04E505" w:rsidR="00E016D9" w:rsidRPr="005D612B" w:rsidRDefault="002A595F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90D1C" w14:textId="77777777" w:rsidR="00E016D9" w:rsidRPr="005D612B" w:rsidRDefault="00E016D9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38E89B" w14:textId="70723945" w:rsidR="00E016D9" w:rsidRPr="005D612B" w:rsidRDefault="002A595F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40387C" w14:textId="77777777" w:rsidR="00E016D9" w:rsidRPr="005D612B" w:rsidRDefault="00E016D9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C3AD08" w14:textId="7F3D0803" w:rsidR="00E016D9" w:rsidRPr="005D612B" w:rsidRDefault="002A595F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3A0" w:rsidRPr="005D612B" w14:paraId="2E267784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156DF07B" w14:textId="77777777" w:rsidR="000D23A0" w:rsidRPr="005D612B" w:rsidRDefault="000D23A0" w:rsidP="00FB2F8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5AF64AB" w14:textId="77777777" w:rsidR="000D23A0" w:rsidRPr="005D612B" w:rsidRDefault="000D23A0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B5C0A0" w14:textId="77777777" w:rsidR="000D23A0" w:rsidRPr="005D612B" w:rsidRDefault="000D23A0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AB7F0F" w14:textId="77777777" w:rsidR="000D23A0" w:rsidRPr="005D612B" w:rsidRDefault="000D23A0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6407C" w14:textId="77777777" w:rsidR="000D23A0" w:rsidRPr="005D612B" w:rsidRDefault="000D23A0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4AD64" w14:textId="77777777" w:rsidR="000D23A0" w:rsidRPr="005D612B" w:rsidRDefault="000D23A0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8C8EB9" w14:textId="77777777" w:rsidR="000D23A0" w:rsidRPr="005D612B" w:rsidRDefault="000D23A0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C2E4A" w14:textId="77777777" w:rsidR="000D23A0" w:rsidRPr="005D612B" w:rsidRDefault="000D23A0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98BA0D" w14:textId="77777777" w:rsidR="000D23A0" w:rsidRPr="005D612B" w:rsidRDefault="000D23A0" w:rsidP="006E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5E5" w:rsidRPr="005D612B" w14:paraId="40CA6D52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2BF4C9BF" w14:textId="2114AB3F" w:rsidR="003E45E5" w:rsidRPr="005D612B" w:rsidRDefault="00ED41AE" w:rsidP="006328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8EC76A8" w14:textId="77777777" w:rsidR="003E45E5" w:rsidRPr="005D612B" w:rsidRDefault="003E45E5" w:rsidP="006328F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90F5CE" w14:textId="77777777" w:rsidR="003E45E5" w:rsidRPr="005D612B" w:rsidRDefault="003E45E5" w:rsidP="006328F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32B375" w14:textId="77777777" w:rsidR="003E45E5" w:rsidRPr="005D612B" w:rsidRDefault="003E45E5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1B5E42" w14:textId="77777777" w:rsidR="003E45E5" w:rsidRPr="005D612B" w:rsidRDefault="003E45E5" w:rsidP="006328F8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BB9C8" w14:textId="77777777" w:rsidR="003E45E5" w:rsidRPr="005D612B" w:rsidRDefault="003E45E5" w:rsidP="006328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130327" w14:textId="77777777" w:rsidR="003E45E5" w:rsidRPr="005D612B" w:rsidRDefault="003E45E5" w:rsidP="0063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CAC4F" w14:textId="77777777" w:rsidR="003E45E5" w:rsidRPr="005D612B" w:rsidRDefault="003E45E5" w:rsidP="006328F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1B34EE" w14:textId="77777777" w:rsidR="003E45E5" w:rsidRPr="005D612B" w:rsidRDefault="003E45E5" w:rsidP="006E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45E5" w:rsidRPr="005D612B" w14:paraId="60D8F582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53753FED" w14:textId="54036520" w:rsidR="00650D36" w:rsidRPr="005D612B" w:rsidRDefault="00650D36" w:rsidP="003E45E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  <w:p w14:paraId="544D223E" w14:textId="244DB068" w:rsidR="003E45E5" w:rsidRPr="005D612B" w:rsidRDefault="003E45E5" w:rsidP="003E4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E277CB7" w14:textId="77777777" w:rsidR="003E45E5" w:rsidRPr="005D612B" w:rsidRDefault="003E45E5" w:rsidP="003E4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0DD0BF7" w14:textId="77777777" w:rsidR="00650D36" w:rsidRPr="005D612B" w:rsidRDefault="00650D36" w:rsidP="003E45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E84A4E" w14:textId="3DB5E81D" w:rsidR="003E45E5" w:rsidRPr="005D612B" w:rsidRDefault="003E45E5" w:rsidP="003E45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77534C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3C7B6C" w14:textId="77777777" w:rsidR="00650D36" w:rsidRPr="005D612B" w:rsidRDefault="00650D36" w:rsidP="003E45E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C376F4" w14:textId="7B20CBEF" w:rsidR="003E45E5" w:rsidRPr="005D612B" w:rsidRDefault="003E45E5" w:rsidP="003E45E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B76181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515AF1" w14:textId="77777777" w:rsidR="00650D36" w:rsidRPr="005D612B" w:rsidRDefault="00650D36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247D29" w14:textId="2AAC5BFA" w:rsidR="003E45E5" w:rsidRPr="005D612B" w:rsidRDefault="003E45E5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E26BED" w14:textId="77777777" w:rsidR="003E45E5" w:rsidRPr="005D612B" w:rsidRDefault="003E45E5" w:rsidP="003E45E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B5E74" w14:textId="77777777" w:rsidR="00650D36" w:rsidRPr="005D612B" w:rsidRDefault="00650D36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5361B9" w14:textId="0627B82B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45E5" w:rsidRPr="005D612B" w14:paraId="48FB31BB" w14:textId="77777777" w:rsidTr="006328F8">
        <w:trPr>
          <w:trHeight w:val="261"/>
        </w:trPr>
        <w:tc>
          <w:tcPr>
            <w:tcW w:w="4050" w:type="dxa"/>
            <w:shd w:val="clear" w:color="auto" w:fill="auto"/>
          </w:tcPr>
          <w:p w14:paraId="3B0ECD13" w14:textId="5A670F62" w:rsidR="003E45E5" w:rsidRPr="005D612B" w:rsidRDefault="003E45E5" w:rsidP="003E45E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1DE1F61" w14:textId="77777777" w:rsidR="003E45E5" w:rsidRPr="005D612B" w:rsidRDefault="003E45E5" w:rsidP="003E4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1669F0A" w14:textId="7192F595" w:rsidR="003E45E5" w:rsidRPr="005D612B" w:rsidRDefault="003E45E5" w:rsidP="003E45E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5D61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EFEB18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1AD4DC" w14:textId="4A42ABD2" w:rsidR="003E45E5" w:rsidRPr="005D612B" w:rsidRDefault="003E45E5" w:rsidP="003E45E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64B265" w14:textId="77777777" w:rsidR="003E45E5" w:rsidRPr="005D612B" w:rsidRDefault="003E45E5" w:rsidP="003E4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1CA88E" w14:textId="0AC18CF6" w:rsidR="003E45E5" w:rsidRPr="005D612B" w:rsidRDefault="003E45E5" w:rsidP="003E4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41AE" w:rsidRPr="00ED41AE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5D61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7B1D96" w14:textId="77777777" w:rsidR="003E45E5" w:rsidRPr="005D612B" w:rsidRDefault="003E45E5" w:rsidP="003E45E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2AE0B4" w14:textId="297BD5D6" w:rsidR="003E45E5" w:rsidRPr="005D612B" w:rsidRDefault="003E45E5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99311CB" w14:textId="77777777" w:rsidR="00E12976" w:rsidRPr="00FB2F8B" w:rsidRDefault="00E12976" w:rsidP="003E4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A1E719C" w14:textId="55B43ADE" w:rsidR="00864DB6" w:rsidRDefault="00864DB6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7E434889" w14:textId="7642B391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EFAEFE" w14:textId="41194713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BE226" w14:textId="77777777" w:rsidR="00864DB6" w:rsidRPr="005D612B" w:rsidRDefault="00864DB6" w:rsidP="00C67A6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510F75D7" w14:textId="77777777" w:rsidR="00864DB6" w:rsidRPr="005C5DC7" w:rsidRDefault="00864DB6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D7DA71" w14:textId="77777777" w:rsidR="00374CC1" w:rsidRPr="005D612B" w:rsidRDefault="00374CC1" w:rsidP="00374CC1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BE3F100" w14:textId="77777777" w:rsidR="00374CC1" w:rsidRPr="005C5DC7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A15F93" w14:textId="77777777" w:rsidR="00374CC1" w:rsidRPr="005D612B" w:rsidRDefault="00374CC1" w:rsidP="00374C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3DC4452" w14:textId="77777777" w:rsidR="00374CC1" w:rsidRPr="005C5DC7" w:rsidRDefault="00374CC1" w:rsidP="00374C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35E74A" w14:textId="77777777" w:rsidR="00374CC1" w:rsidRPr="005D612B" w:rsidRDefault="00374CC1" w:rsidP="00374C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ACBF9AC" w14:textId="77777777" w:rsidR="00DD6417" w:rsidRPr="005C5DC7" w:rsidRDefault="00DD6417" w:rsidP="00374C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82A6F" w14:textId="29C6CDA5" w:rsidR="00374CC1" w:rsidRPr="005D612B" w:rsidRDefault="00374CC1" w:rsidP="00374C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FFAF442" w14:textId="602F75CE" w:rsidR="00374CC1" w:rsidRPr="005D612B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19797081" w14:textId="77777777" w:rsidR="00374CC1" w:rsidRPr="00BA3D48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2DDC73F" w14:textId="77777777" w:rsidR="00374CC1" w:rsidRPr="005D612B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หากลูกค้าหรือคู่สัญญาตามเครื่องมือทาง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การเงินไม่สามารถปฏิบัติตามภาระผูกพันตามสัญญา</w:t>
      </w:r>
    </w:p>
    <w:p w14:paraId="7131B98A" w14:textId="77777777" w:rsidR="00374CC1" w:rsidRPr="00BA3D48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713A827F" w14:textId="26C96C84" w:rsidR="00B97527" w:rsidRPr="005D612B" w:rsidRDefault="00B97527" w:rsidP="00B97527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D612B">
        <w:rPr>
          <w:rFonts w:asciiTheme="majorBidi" w:hAnsiTheme="majorBidi" w:cstheme="majorBidi"/>
          <w:sz w:val="28"/>
          <w:szCs w:val="28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>)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8667A" w:rsidRPr="005D612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76DB9F98" w14:textId="77777777" w:rsidR="0008667A" w:rsidRPr="00BA3D48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0BF7C5" w14:textId="25E51073" w:rsidR="0008667A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2A357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FB4D6E4" w14:textId="37A4D97C" w:rsidR="00807E59" w:rsidRDefault="00807E59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383460" w14:textId="77777777" w:rsidR="00807E59" w:rsidRPr="005D612B" w:rsidRDefault="00807E59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CCDC6F" w14:textId="77777777" w:rsidR="005C5DC7" w:rsidRPr="00BA3D48" w:rsidRDefault="005C5DC7" w:rsidP="00ED41AE">
      <w:pPr>
        <w:jc w:val="thaiDistribute"/>
        <w:rPr>
          <w:rFonts w:ascii="Angsana New" w:hAnsi="Angsana New"/>
          <w:sz w:val="28"/>
          <w:szCs w:val="28"/>
        </w:rPr>
      </w:pPr>
    </w:p>
    <w:p w14:paraId="536BA8B8" w14:textId="77777777" w:rsidR="0008667A" w:rsidRPr="005D612B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กลุ่มบริษัทมีการติดตามยอดคงค้างของลูกหนี้การค้าอย่างสม่ำเสมอ </w:t>
      </w:r>
      <w:bookmarkStart w:id="16" w:name="_Hlk59433075"/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16"/>
      <w:r w:rsidRPr="005D612B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</w:t>
      </w:r>
      <w:r w:rsidRPr="005D612B">
        <w:rPr>
          <w:rFonts w:asciiTheme="majorBidi" w:hAnsiTheme="majorBidi" w:cstheme="majorBidi"/>
          <w:sz w:val="28"/>
          <w:szCs w:val="28"/>
        </w:rPr>
        <w:t> 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E606DAF" w14:textId="0002BD5D" w:rsidR="0008667A" w:rsidRPr="00BA3D48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42758DA" w14:textId="1ECAFA93" w:rsidR="0008667A" w:rsidRPr="005D612B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427D0D76" w14:textId="77777777" w:rsidR="0008667A" w:rsidRPr="00BA3D48" w:rsidRDefault="0008667A" w:rsidP="0008667A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72606" w14:textId="4517C984" w:rsidR="0008667A" w:rsidRPr="005D612B" w:rsidRDefault="0008667A" w:rsidP="0008667A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CAD3812" w14:textId="327A92AA" w:rsidR="00B97527" w:rsidRPr="00BA3D48" w:rsidRDefault="00B97527" w:rsidP="00B9752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C4D0725" w14:textId="1D421BF3" w:rsidR="00B97527" w:rsidRPr="005D612B" w:rsidRDefault="00B97527" w:rsidP="00B97527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447D2D" w:rsidRPr="005D612B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5D612B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235E8467" w14:textId="77777777" w:rsidR="00D3395D" w:rsidRPr="00BA3D48" w:rsidRDefault="00D3395D" w:rsidP="00B97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672E49A0" w14:textId="52E91766" w:rsidR="00374CC1" w:rsidRPr="005D612B" w:rsidRDefault="00B97527" w:rsidP="00B97527">
      <w:pPr>
        <w:pStyle w:val="block"/>
        <w:spacing w:after="0" w:line="240" w:lineRule="auto"/>
        <w:ind w:left="1260" w:right="-7" w:hanging="45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374CC1" w:rsidRPr="005D612B">
        <w:rPr>
          <w:rFonts w:asciiTheme="majorBidi" w:hAnsiTheme="majorBidi" w:cstheme="majorBidi"/>
          <w:sz w:val="28"/>
          <w:szCs w:val="28"/>
        </w:rPr>
        <w:t>(</w:t>
      </w:r>
      <w:r w:rsidR="00374CC1" w:rsidRPr="005D612B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374CC1"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74CC1" w:rsidRPr="005D612B">
        <w:rPr>
          <w:rFonts w:asciiTheme="majorBidi" w:hAnsiTheme="majorBidi" w:cstheme="majorBidi"/>
          <w:sz w:val="28"/>
          <w:szCs w:val="28"/>
        </w:rPr>
        <w:t>.</w:t>
      </w:r>
      <w:r w:rsidR="007C6C09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374CC1" w:rsidRPr="005D612B">
        <w:rPr>
          <w:rFonts w:asciiTheme="majorBidi" w:hAnsiTheme="majorBidi" w:cstheme="majorBidi"/>
          <w:sz w:val="28"/>
          <w:szCs w:val="28"/>
        </w:rPr>
        <w:t>)</w:t>
      </w:r>
      <w:r w:rsidR="00374CC1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374CC1" w:rsidRPr="005D612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5CB67A6" w14:textId="77777777" w:rsidR="00374CC1" w:rsidRPr="00BA3D48" w:rsidRDefault="00374CC1" w:rsidP="00374CC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54340F" w14:textId="5D934207" w:rsidR="00374CC1" w:rsidRPr="005D612B" w:rsidRDefault="00374CC1" w:rsidP="00374CC1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1D47AF" w:rsidRPr="005D612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5D612B">
        <w:rPr>
          <w:rFonts w:asciiTheme="majorBidi" w:hAnsiTheme="majorBidi" w:cstheme="majorBidi"/>
          <w:sz w:val="28"/>
          <w:szCs w:val="28"/>
          <w:cs/>
        </w:rPr>
        <w:t>บริษัทออกหนังสือค้ำประกันวงเงินสินเชื่อกับธนาคาร</w:t>
      </w:r>
      <w:r w:rsidR="009F5A9D" w:rsidRPr="005D612B">
        <w:rPr>
          <w:rFonts w:asciiTheme="majorBidi" w:hAnsiTheme="majorBidi" w:cstheme="majorBidi"/>
          <w:sz w:val="28"/>
          <w:szCs w:val="28"/>
          <w:cs/>
        </w:rPr>
        <w:t xml:space="preserve">สำหรับบริษัทย่อย </w:t>
      </w:r>
      <w:r w:rsidRPr="005D612B">
        <w:rPr>
          <w:rFonts w:asciiTheme="majorBidi" w:hAnsiTheme="majorBidi" w:cstheme="majorBidi"/>
          <w:sz w:val="28"/>
          <w:szCs w:val="28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16</w:t>
      </w:r>
      <w:r w:rsidRPr="005D612B">
        <w:rPr>
          <w:rFonts w:asciiTheme="majorBidi" w:hAnsiTheme="majorBidi" w:cstheme="majorBidi"/>
          <w:sz w:val="28"/>
          <w:szCs w:val="28"/>
        </w:rPr>
        <w:t>)</w:t>
      </w:r>
    </w:p>
    <w:p w14:paraId="602C38BA" w14:textId="77777777" w:rsidR="00E11FE8" w:rsidRPr="00BA3D48" w:rsidRDefault="00E11FE8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EAF17E8" w14:textId="79E4F85D" w:rsidR="00374CC1" w:rsidRPr="005D612B" w:rsidRDefault="00374CC1" w:rsidP="00374CC1">
      <w:pPr>
        <w:pStyle w:val="ListParagraph"/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5D612B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4E350974" w14:textId="77777777" w:rsidR="00374CC1" w:rsidRPr="005B4B13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CC19FD" w14:textId="77777777" w:rsidR="003B1E2F" w:rsidRDefault="00374CC1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และลดผลกระทบจากความผันผวนในกระแสเงินสด </w:t>
      </w:r>
    </w:p>
    <w:p w14:paraId="3A2CF054" w14:textId="1BE3581F" w:rsidR="003B1E2F" w:rsidRDefault="003B1E2F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91A676" w14:textId="693E27E8" w:rsidR="00DF4339" w:rsidRDefault="00DF4339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โดย</w:t>
      </w:r>
      <w:r w:rsidR="009F5A9D" w:rsidRPr="005D612B">
        <w:rPr>
          <w:rFonts w:asciiTheme="majorBidi" w:hAnsiTheme="majorBidi" w:cstheme="majorBidi"/>
          <w:sz w:val="28"/>
          <w:szCs w:val="28"/>
          <w:cs/>
        </w:rPr>
        <w:t>แสดง</w:t>
      </w:r>
      <w:r w:rsidRPr="005B4B13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08DD1BE" w14:textId="2BB40D10" w:rsidR="00807E59" w:rsidRDefault="00807E59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5EAA4" w14:textId="72018964" w:rsidR="00807E59" w:rsidRDefault="00807E59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00B0F9" w14:textId="77777777" w:rsidR="00807E59" w:rsidRDefault="00807E59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A1B971" w14:textId="77777777" w:rsidR="00807E59" w:rsidRDefault="00807E59" w:rsidP="003B1E2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74C578" w14:textId="77777777" w:rsidR="00FB2F8B" w:rsidRPr="00326C76" w:rsidRDefault="00FB2F8B">
      <w:pPr>
        <w:rPr>
          <w:sz w:val="28"/>
          <w:szCs w:val="28"/>
        </w:rPr>
      </w:pPr>
    </w:p>
    <w:tbl>
      <w:tblPr>
        <w:tblStyle w:val="TableGrid"/>
        <w:tblW w:w="909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893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6B5A3D" w:rsidRPr="005D612B" w14:paraId="24679F40" w14:textId="77777777" w:rsidTr="00FB2F8B">
        <w:trPr>
          <w:tblHeader/>
        </w:trPr>
        <w:tc>
          <w:tcPr>
            <w:tcW w:w="2435" w:type="dxa"/>
          </w:tcPr>
          <w:p w14:paraId="7AA7F14B" w14:textId="77777777" w:rsidR="006B5A3D" w:rsidRPr="005D612B" w:rsidRDefault="006B5A3D" w:rsidP="000E7B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55" w:type="dxa"/>
            <w:gridSpan w:val="11"/>
            <w:hideMark/>
          </w:tcPr>
          <w:p w14:paraId="17E0C163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B5A3D" w:rsidRPr="005D612B" w14:paraId="5B00F099" w14:textId="77777777" w:rsidTr="00FB2F8B">
        <w:trPr>
          <w:tblHeader/>
        </w:trPr>
        <w:tc>
          <w:tcPr>
            <w:tcW w:w="2435" w:type="dxa"/>
          </w:tcPr>
          <w:p w14:paraId="36551B24" w14:textId="77777777" w:rsidR="006B5A3D" w:rsidRPr="005D612B" w:rsidRDefault="006B5A3D" w:rsidP="000E7B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EF317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4C0B057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3" w:type="dxa"/>
            <w:gridSpan w:val="9"/>
            <w:vAlign w:val="bottom"/>
            <w:hideMark/>
          </w:tcPr>
          <w:p w14:paraId="2F39E488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B5A3D" w:rsidRPr="005D612B" w14:paraId="3A1757CF" w14:textId="77777777" w:rsidTr="00FB2F8B">
        <w:trPr>
          <w:tblHeader/>
        </w:trPr>
        <w:tc>
          <w:tcPr>
            <w:tcW w:w="2435" w:type="dxa"/>
            <w:vAlign w:val="bottom"/>
            <w:hideMark/>
          </w:tcPr>
          <w:p w14:paraId="4E1B0A74" w14:textId="0BF8A922" w:rsidR="006B5A3D" w:rsidRPr="005D612B" w:rsidRDefault="006B5A3D" w:rsidP="000E7B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D41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7E6CDB0E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11C9CE6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1BC044A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  <w:hideMark/>
          </w:tcPr>
          <w:p w14:paraId="14FD5178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552B201D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727BE939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6AF371B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5AE1C2FA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01C531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38F6B082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ADE3E8B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6B125A19" w14:textId="77777777" w:rsidR="006B5A3D" w:rsidRPr="005D612B" w:rsidRDefault="006B5A3D" w:rsidP="000E7B02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5A3D" w:rsidRPr="005D612B" w14:paraId="213A5EFA" w14:textId="77777777" w:rsidTr="00FB2F8B">
        <w:trPr>
          <w:tblHeader/>
        </w:trPr>
        <w:tc>
          <w:tcPr>
            <w:tcW w:w="2435" w:type="dxa"/>
          </w:tcPr>
          <w:p w14:paraId="2C907B3D" w14:textId="77777777" w:rsidR="006B5A3D" w:rsidRPr="005D612B" w:rsidRDefault="006B5A3D" w:rsidP="000E7B02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5" w:type="dxa"/>
            <w:gridSpan w:val="11"/>
            <w:hideMark/>
          </w:tcPr>
          <w:p w14:paraId="3DD4A13C" w14:textId="77777777" w:rsidR="006B5A3D" w:rsidRPr="005D612B" w:rsidRDefault="006B5A3D" w:rsidP="000E7B0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326C76" w:rsidRPr="005D612B" w14:paraId="4B7E93DC" w14:textId="77777777" w:rsidTr="00FB2F8B">
        <w:tc>
          <w:tcPr>
            <w:tcW w:w="2435" w:type="dxa"/>
            <w:hideMark/>
          </w:tcPr>
          <w:p w14:paraId="575A710A" w14:textId="2F832F8F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43AF6CC4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BEC76C4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799515B1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76E14FE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528517C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AA32A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E26709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7A9F2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35F9569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4F3B795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54D6B22F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C76" w:rsidRPr="005D612B" w14:paraId="20E35A88" w14:textId="77777777" w:rsidTr="00FB2F8B">
        <w:tc>
          <w:tcPr>
            <w:tcW w:w="2435" w:type="dxa"/>
          </w:tcPr>
          <w:p w14:paraId="13A34F13" w14:textId="56C44A9A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7B1D3F4D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C125E0A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57AE8338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CECD029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3FAA66A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CEEB1A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1E1FEF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BE559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35A52C9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2B26BF7D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088CE96B" w14:textId="77777777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C76" w:rsidRPr="005D612B" w14:paraId="40988BAD" w14:textId="77777777" w:rsidTr="00FB2F8B">
        <w:tc>
          <w:tcPr>
            <w:tcW w:w="2435" w:type="dxa"/>
          </w:tcPr>
          <w:p w14:paraId="7C56D2FA" w14:textId="436EE4FD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29E8B689" w14:textId="431BB778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5FAF6708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67107FC3" w14:textId="195A41C0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7F023E38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419D725" w14:textId="36991D58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41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5F5007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98DEF1D" w14:textId="2B079475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41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1B0BD2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9A13A6C" w14:textId="6A9ED026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94B37D9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15AA47FE" w14:textId="49021A84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326C76" w:rsidRPr="005D612B" w14:paraId="54B8D9DA" w14:textId="77777777" w:rsidTr="00FB2F8B">
        <w:tc>
          <w:tcPr>
            <w:tcW w:w="2435" w:type="dxa"/>
          </w:tcPr>
          <w:p w14:paraId="0F122AAF" w14:textId="10539F18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6FC2456" w14:textId="5CD71E06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272" w:type="dxa"/>
          </w:tcPr>
          <w:p w14:paraId="520AC9E3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02EFF0B8" w14:textId="43A7BDFF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2" w:type="dxa"/>
          </w:tcPr>
          <w:p w14:paraId="49F281DC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76CA58B" w14:textId="1530B61B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236" w:type="dxa"/>
          </w:tcPr>
          <w:p w14:paraId="1E17C76D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4A52E1" w14:textId="08C6F4D1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41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5A30A4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E08F88A" w14:textId="69A41F03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933B4CD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C0141" w14:textId="70C00D92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  <w:tr w:rsidR="00326C76" w:rsidRPr="005D612B" w14:paraId="3963C8D0" w14:textId="77777777" w:rsidTr="00A957DC">
        <w:tc>
          <w:tcPr>
            <w:tcW w:w="2435" w:type="dxa"/>
          </w:tcPr>
          <w:p w14:paraId="63EF1C53" w14:textId="730B25BF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71E995B" w14:textId="53AAA295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272" w:type="dxa"/>
            <w:vAlign w:val="bottom"/>
          </w:tcPr>
          <w:p w14:paraId="1BEE25E8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A30F3B3" w14:textId="542C11DC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2" w:type="dxa"/>
            <w:vAlign w:val="bottom"/>
          </w:tcPr>
          <w:p w14:paraId="6301D944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8F8EB3B" w14:textId="39B5F5B2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06514FE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0E336F5" w14:textId="149F802A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236" w:type="dxa"/>
          </w:tcPr>
          <w:p w14:paraId="47C010F2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E56F9BE" w14:textId="5846B4CB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9B7C217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99DE4E9" w14:textId="12D58F28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</w:tr>
      <w:tr w:rsidR="00326C76" w:rsidRPr="005D612B" w14:paraId="7106B8F9" w14:textId="77777777" w:rsidTr="00326C76">
        <w:tc>
          <w:tcPr>
            <w:tcW w:w="2435" w:type="dxa"/>
          </w:tcPr>
          <w:p w14:paraId="23FD1285" w14:textId="0DB3FBEA" w:rsidR="00326C76" w:rsidRPr="005D612B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BC4C17" w14:textId="46047E36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58BFDBAE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35B8D6F" w14:textId="356AA4E0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2" w:type="dxa"/>
          </w:tcPr>
          <w:p w14:paraId="7A4DB263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1C182B8" w14:textId="5743F53F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7C07EF8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ED3DDCA" w14:textId="652463DA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41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F06539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68298E" w14:textId="2B92AF82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40EEB01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B5A449B" w14:textId="25E1A16A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326C76" w:rsidRPr="005D612B" w14:paraId="23A9B890" w14:textId="77777777" w:rsidTr="00206968">
        <w:trPr>
          <w:trHeight w:val="46"/>
        </w:trPr>
        <w:tc>
          <w:tcPr>
            <w:tcW w:w="2435" w:type="dxa"/>
          </w:tcPr>
          <w:p w14:paraId="74950D25" w14:textId="77777777" w:rsidR="00326C76" w:rsidRPr="00206968" w:rsidRDefault="00326C76" w:rsidP="00326C7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264D90" w14:textId="40178699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20,975</w:t>
            </w:r>
          </w:p>
        </w:tc>
        <w:tc>
          <w:tcPr>
            <w:tcW w:w="272" w:type="dxa"/>
          </w:tcPr>
          <w:p w14:paraId="797A505F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46A3C27" w14:textId="619384B4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Pr="0064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272" w:type="dxa"/>
          </w:tcPr>
          <w:p w14:paraId="5A9296E2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4B33976" w14:textId="7356E785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64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EA1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AB04A25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81944F5" w14:textId="67FCDC5D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236" w:type="dxa"/>
          </w:tcPr>
          <w:p w14:paraId="0C774AD7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77ED9CB" w14:textId="3563C6F3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87629B9" w14:textId="77777777" w:rsidR="00326C76" w:rsidRPr="005D612B" w:rsidRDefault="00326C76" w:rsidP="00326C7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82B640B" w14:textId="5BFA159B" w:rsidR="00326C76" w:rsidRPr="005D612B" w:rsidRDefault="00326C76" w:rsidP="00326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A1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641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975</w:t>
            </w:r>
          </w:p>
        </w:tc>
      </w:tr>
      <w:tr w:rsidR="00326C76" w:rsidRPr="005D612B" w14:paraId="1C327C92" w14:textId="77777777" w:rsidTr="00326C76">
        <w:tc>
          <w:tcPr>
            <w:tcW w:w="2435" w:type="dxa"/>
          </w:tcPr>
          <w:p w14:paraId="41F550B0" w14:textId="7F1A4407" w:rsidR="00326C76" w:rsidRPr="005D612B" w:rsidRDefault="00326C76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B25437B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F9AB3D4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4CF1A674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D8B9332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E9AC3F3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5C1293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1416E51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1D5E5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0E77C13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B8F9C21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F654C71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6C76" w:rsidRPr="005D612B" w14:paraId="2018AE6B" w14:textId="77777777" w:rsidTr="00FB2F8B">
        <w:tc>
          <w:tcPr>
            <w:tcW w:w="2435" w:type="dxa"/>
          </w:tcPr>
          <w:p w14:paraId="03DA9976" w14:textId="565FD458" w:rsidR="00326C76" w:rsidRPr="005D612B" w:rsidRDefault="00326C76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743E0115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9BC6BD5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1C817EC2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EE88AAE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1D0383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C8B50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01943EC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4F6FA0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7A447C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2BA23E16" w14:textId="77777777" w:rsidR="00326C76" w:rsidRPr="005D612B" w:rsidRDefault="00326C76" w:rsidP="000E7B0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4A132" w14:textId="77777777" w:rsidR="00326C76" w:rsidRPr="005D612B" w:rsidRDefault="00326C76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A3D" w:rsidRPr="005D612B" w14:paraId="63A1FA55" w14:textId="77777777" w:rsidTr="00FB2F8B">
        <w:tc>
          <w:tcPr>
            <w:tcW w:w="2435" w:type="dxa"/>
            <w:hideMark/>
          </w:tcPr>
          <w:p w14:paraId="51FB3025" w14:textId="77777777" w:rsidR="006B5A3D" w:rsidRPr="005D612B" w:rsidRDefault="006B5A3D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2C72D163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272" w:type="dxa"/>
          </w:tcPr>
          <w:p w14:paraId="4BD7838D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5DEA818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272" w:type="dxa"/>
          </w:tcPr>
          <w:p w14:paraId="69E35B76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238A74A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76B186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E85543E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FDC44F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160F938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045B01C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3C82090D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</w:tr>
      <w:tr w:rsidR="006B5A3D" w:rsidRPr="005D612B" w14:paraId="082E7F89" w14:textId="77777777" w:rsidTr="00FB2F8B">
        <w:tc>
          <w:tcPr>
            <w:tcW w:w="2435" w:type="dxa"/>
            <w:hideMark/>
          </w:tcPr>
          <w:p w14:paraId="580D7B13" w14:textId="77777777" w:rsidR="006B5A3D" w:rsidRPr="005D612B" w:rsidRDefault="006B5A3D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8376CD5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2" w:type="dxa"/>
          </w:tcPr>
          <w:p w14:paraId="2156F48F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1FF0C8E0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2" w:type="dxa"/>
          </w:tcPr>
          <w:p w14:paraId="7356F251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9B0F6D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7CABA821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05DEA87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DFB36A8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96C76F0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11BBFF6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30A01410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B5A3D" w:rsidRPr="005D612B" w14:paraId="3E55CD6C" w14:textId="77777777" w:rsidTr="00FB2F8B">
        <w:trPr>
          <w:trHeight w:val="119"/>
        </w:trPr>
        <w:tc>
          <w:tcPr>
            <w:tcW w:w="2435" w:type="dxa"/>
            <w:hideMark/>
          </w:tcPr>
          <w:p w14:paraId="7ADF5673" w14:textId="77777777" w:rsidR="006B5A3D" w:rsidRPr="005D612B" w:rsidRDefault="006B5A3D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5047602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72" w:type="dxa"/>
            <w:vAlign w:val="bottom"/>
          </w:tcPr>
          <w:p w14:paraId="77300ADB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91D757D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272" w:type="dxa"/>
            <w:vAlign w:val="bottom"/>
          </w:tcPr>
          <w:p w14:paraId="4A30EEB0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241AB35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236" w:type="dxa"/>
            <w:vAlign w:val="bottom"/>
          </w:tcPr>
          <w:p w14:paraId="3C51DEDB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BDF3FCB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2E9F061F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5BA8FA8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63" w:type="dxa"/>
            <w:vAlign w:val="bottom"/>
          </w:tcPr>
          <w:p w14:paraId="0125E2F2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5801942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</w:tr>
      <w:tr w:rsidR="006B5A3D" w:rsidRPr="005D612B" w14:paraId="09CE43BC" w14:textId="77777777" w:rsidTr="00FB2F8B">
        <w:tc>
          <w:tcPr>
            <w:tcW w:w="2435" w:type="dxa"/>
            <w:hideMark/>
          </w:tcPr>
          <w:p w14:paraId="7CB68268" w14:textId="77777777" w:rsidR="006B5A3D" w:rsidRPr="005D612B" w:rsidRDefault="006B5A3D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5D3F5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5A91215D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9D1F1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4FB7D1BB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5E233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48F3B49D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4CF10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E688575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4C1E0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1EAF8C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93C1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B5A3D" w:rsidRPr="005D612B" w14:paraId="48BFE6F4" w14:textId="77777777" w:rsidTr="00206968">
        <w:trPr>
          <w:trHeight w:val="46"/>
        </w:trPr>
        <w:tc>
          <w:tcPr>
            <w:tcW w:w="2435" w:type="dxa"/>
          </w:tcPr>
          <w:p w14:paraId="490936FF" w14:textId="77777777" w:rsidR="006B5A3D" w:rsidRPr="005D612B" w:rsidRDefault="006B5A3D" w:rsidP="000E7B0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FBB38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272" w:type="dxa"/>
          </w:tcPr>
          <w:p w14:paraId="020DFA03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EE13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</w:p>
        </w:tc>
        <w:tc>
          <w:tcPr>
            <w:tcW w:w="272" w:type="dxa"/>
          </w:tcPr>
          <w:p w14:paraId="558641F4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D004A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A1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36" w:type="dxa"/>
          </w:tcPr>
          <w:p w14:paraId="1420D7C6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0285F2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866</w:t>
            </w:r>
          </w:p>
        </w:tc>
        <w:tc>
          <w:tcPr>
            <w:tcW w:w="236" w:type="dxa"/>
          </w:tcPr>
          <w:p w14:paraId="3AD9658A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923B1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63" w:type="dxa"/>
          </w:tcPr>
          <w:p w14:paraId="7C7B1EDB" w14:textId="77777777" w:rsidR="006B5A3D" w:rsidRPr="005D612B" w:rsidRDefault="006B5A3D" w:rsidP="000E7B0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BA46F" w14:textId="77777777" w:rsidR="006B5A3D" w:rsidRPr="005D612B" w:rsidRDefault="006B5A3D" w:rsidP="000E7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916</w:t>
            </w:r>
          </w:p>
        </w:tc>
      </w:tr>
    </w:tbl>
    <w:p w14:paraId="7A154339" w14:textId="77777777" w:rsidR="002A3578" w:rsidRPr="005B4B13" w:rsidRDefault="002A3578" w:rsidP="00ED41AE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810"/>
        <w:gridCol w:w="272"/>
        <w:gridCol w:w="893"/>
        <w:gridCol w:w="272"/>
        <w:gridCol w:w="898"/>
        <w:gridCol w:w="236"/>
        <w:gridCol w:w="934"/>
        <w:gridCol w:w="236"/>
        <w:gridCol w:w="934"/>
        <w:gridCol w:w="263"/>
        <w:gridCol w:w="907"/>
      </w:tblGrid>
      <w:tr w:rsidR="00421CFB" w:rsidRPr="005D612B" w14:paraId="739CC521" w14:textId="77777777" w:rsidTr="00E85F27">
        <w:trPr>
          <w:tblHeader/>
        </w:trPr>
        <w:tc>
          <w:tcPr>
            <w:tcW w:w="2435" w:type="dxa"/>
          </w:tcPr>
          <w:p w14:paraId="188948D5" w14:textId="77777777" w:rsidR="00421CFB" w:rsidRPr="005D612B" w:rsidRDefault="00421CFB" w:rsidP="00E8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55" w:type="dxa"/>
            <w:gridSpan w:val="11"/>
            <w:hideMark/>
          </w:tcPr>
          <w:p w14:paraId="65BBE067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5D612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21CFB" w:rsidRPr="005D612B" w14:paraId="79BEF8B4" w14:textId="77777777" w:rsidTr="00E85F27">
        <w:trPr>
          <w:tblHeader/>
        </w:trPr>
        <w:tc>
          <w:tcPr>
            <w:tcW w:w="2435" w:type="dxa"/>
          </w:tcPr>
          <w:p w14:paraId="60436A8A" w14:textId="77777777" w:rsidR="00421CFB" w:rsidRPr="005D612B" w:rsidRDefault="00421CFB" w:rsidP="00E8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55B0B2C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C8650F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3" w:type="dxa"/>
            <w:gridSpan w:val="9"/>
            <w:vAlign w:val="bottom"/>
            <w:hideMark/>
          </w:tcPr>
          <w:p w14:paraId="02D9D4A2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21CFB" w:rsidRPr="005D612B" w14:paraId="3109987E" w14:textId="77777777" w:rsidTr="00E85F27">
        <w:trPr>
          <w:tblHeader/>
        </w:trPr>
        <w:tc>
          <w:tcPr>
            <w:tcW w:w="2435" w:type="dxa"/>
            <w:vAlign w:val="bottom"/>
            <w:hideMark/>
          </w:tcPr>
          <w:p w14:paraId="2E5817E4" w14:textId="378C62AF" w:rsidR="00421CFB" w:rsidRPr="005D612B" w:rsidRDefault="00421CFB" w:rsidP="00E85F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04995209" w14:textId="77777777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8ECCC55" w14:textId="77777777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7F67A108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  <w:hideMark/>
          </w:tcPr>
          <w:p w14:paraId="4599AD09" w14:textId="1ACC83E1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390194C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3A274915" w14:textId="3E463937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02B879E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70FE7BD5" w14:textId="4FDBE5BE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DE1867F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7FF1BA88" w14:textId="002EBCD1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D41AE"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78DF21B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1B8DFC02" w14:textId="77777777" w:rsidR="00421CFB" w:rsidRPr="005D612B" w:rsidRDefault="00421CFB" w:rsidP="00E85F27">
            <w:pPr>
              <w:tabs>
                <w:tab w:val="clear" w:pos="680"/>
                <w:tab w:val="left" w:pos="610"/>
              </w:tabs>
              <w:spacing w:line="240" w:lineRule="auto"/>
              <w:ind w:left="-12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1CFB" w:rsidRPr="005D612B" w14:paraId="5CA4F9DE" w14:textId="77777777" w:rsidTr="00E85F27">
        <w:trPr>
          <w:tblHeader/>
        </w:trPr>
        <w:tc>
          <w:tcPr>
            <w:tcW w:w="2435" w:type="dxa"/>
          </w:tcPr>
          <w:p w14:paraId="582BE35A" w14:textId="77777777" w:rsidR="00421CFB" w:rsidRPr="005D612B" w:rsidRDefault="00421CFB" w:rsidP="00E85F2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5" w:type="dxa"/>
            <w:gridSpan w:val="11"/>
            <w:hideMark/>
          </w:tcPr>
          <w:p w14:paraId="26BDDBC6" w14:textId="77777777" w:rsidR="00421CFB" w:rsidRPr="005D612B" w:rsidRDefault="00421CFB" w:rsidP="00E85F2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D61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5B4B13" w:rsidRPr="005D612B" w14:paraId="1DA97190" w14:textId="77777777" w:rsidTr="005B4B13">
        <w:tc>
          <w:tcPr>
            <w:tcW w:w="2435" w:type="dxa"/>
          </w:tcPr>
          <w:p w14:paraId="4012A9AB" w14:textId="75B59986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2703CDCE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7FB12A7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5607810F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8EF07F8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511A80A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682D53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49F8AA3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85FA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49E9DD7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41A08AA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45CB2724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B13" w:rsidRPr="005D612B" w14:paraId="733EBC0A" w14:textId="77777777" w:rsidTr="00E85F27">
        <w:tc>
          <w:tcPr>
            <w:tcW w:w="2435" w:type="dxa"/>
          </w:tcPr>
          <w:p w14:paraId="5B1AE22F" w14:textId="6E0B1CE0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3163FB05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3A1AF67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4CD2F249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3A5BBA0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81BD28D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693480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5100511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9F2CAC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F81B7F8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E7B9E1B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376D32B3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763F" w:rsidRPr="005D612B" w14:paraId="15F62444" w14:textId="77777777" w:rsidTr="000E7B02">
        <w:tc>
          <w:tcPr>
            <w:tcW w:w="2435" w:type="dxa"/>
          </w:tcPr>
          <w:p w14:paraId="3F7FEB2E" w14:textId="2A2B1CB8" w:rsidR="00CD763F" w:rsidRPr="005D612B" w:rsidRDefault="00CD763F" w:rsidP="00CD76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96E0B45" w14:textId="4C64FE03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2" w:type="dxa"/>
            <w:vAlign w:val="bottom"/>
          </w:tcPr>
          <w:p w14:paraId="7DB31B72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B30EC42" w14:textId="74EDBF55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  <w:vAlign w:val="bottom"/>
          </w:tcPr>
          <w:p w14:paraId="7EE485F3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FF3C3A6" w14:textId="18B8B350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bottom"/>
          </w:tcPr>
          <w:p w14:paraId="65A58142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95CA588" w14:textId="718A021A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1247231B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E1A8E56" w14:textId="0BBFF885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BD356AD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25B11818" w14:textId="0C1B1C15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CD763F" w:rsidRPr="005D612B" w14:paraId="29CF24BB" w14:textId="77777777" w:rsidTr="005B4B13">
        <w:tc>
          <w:tcPr>
            <w:tcW w:w="2435" w:type="dxa"/>
          </w:tcPr>
          <w:p w14:paraId="3CE20CAF" w14:textId="4BE7A8CF" w:rsidR="00CD763F" w:rsidRPr="005D612B" w:rsidRDefault="00CD763F" w:rsidP="00CD76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0D5CD5" w14:textId="7611838F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66AF2740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881B437" w14:textId="71C9D60D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2" w:type="dxa"/>
          </w:tcPr>
          <w:p w14:paraId="52EB8662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08F46BA" w14:textId="2C156504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41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3992158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4A0E34B" w14:textId="2F1CDD6E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414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B3C822C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B5AA839" w14:textId="6D247BC3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0FF49589" w14:textId="77777777" w:rsidR="00CD763F" w:rsidRPr="005D612B" w:rsidRDefault="00CD763F" w:rsidP="00CD76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51961F1" w14:textId="16E77E11" w:rsidR="00CD763F" w:rsidRPr="005D612B" w:rsidRDefault="00CD763F" w:rsidP="00CD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18,250</w:t>
            </w:r>
          </w:p>
        </w:tc>
      </w:tr>
      <w:tr w:rsidR="005B4B13" w:rsidRPr="005D612B" w14:paraId="1130418E" w14:textId="77777777" w:rsidTr="005B4B13">
        <w:tc>
          <w:tcPr>
            <w:tcW w:w="2435" w:type="dxa"/>
          </w:tcPr>
          <w:p w14:paraId="764BCCF2" w14:textId="23726F0C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02528E" w14:textId="6F22CC00" w:rsidR="005B4B13" w:rsidRPr="005B4B13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18,276</w:t>
            </w:r>
          </w:p>
        </w:tc>
        <w:tc>
          <w:tcPr>
            <w:tcW w:w="272" w:type="dxa"/>
          </w:tcPr>
          <w:p w14:paraId="5525E821" w14:textId="77777777" w:rsidR="005B4B13" w:rsidRPr="005B4B13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2A470BF6" w14:textId="02E71236" w:rsidR="005B4B13" w:rsidRPr="005B4B13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9,506</w:t>
            </w:r>
          </w:p>
        </w:tc>
        <w:tc>
          <w:tcPr>
            <w:tcW w:w="272" w:type="dxa"/>
          </w:tcPr>
          <w:p w14:paraId="02A2AB45" w14:textId="77777777" w:rsidR="005B4B13" w:rsidRPr="005B4B13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59133CF" w14:textId="5626A381" w:rsidR="005B4B13" w:rsidRPr="005B4B13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8,760</w:t>
            </w:r>
          </w:p>
        </w:tc>
        <w:tc>
          <w:tcPr>
            <w:tcW w:w="236" w:type="dxa"/>
          </w:tcPr>
          <w:p w14:paraId="1E7D5974" w14:textId="77777777" w:rsidR="005B4B13" w:rsidRPr="005B4B13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9DD8C09" w14:textId="048D39BD" w:rsidR="005B4B13" w:rsidRPr="005B4B13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14:paraId="53520764" w14:textId="77777777" w:rsidR="005B4B13" w:rsidRPr="005B4B13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CF2642B" w14:textId="44396BDC" w:rsidR="005B4B13" w:rsidRPr="005B4B13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B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9F97B1F" w14:textId="77777777" w:rsidR="005B4B13" w:rsidRPr="005B4B13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02F52244" w14:textId="502DA600" w:rsidR="005B4B13" w:rsidRPr="005B4B13" w:rsidRDefault="00CD763F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18,276</w:t>
            </w:r>
          </w:p>
        </w:tc>
      </w:tr>
      <w:tr w:rsidR="005B4B13" w:rsidRPr="005D612B" w14:paraId="66530553" w14:textId="77777777" w:rsidTr="00326C76">
        <w:tc>
          <w:tcPr>
            <w:tcW w:w="2435" w:type="dxa"/>
          </w:tcPr>
          <w:p w14:paraId="12D49DFF" w14:textId="77777777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1BDF271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F0A925E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039E1EA2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09E86B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6B263A38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945F05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0E1337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03FB00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1C0F690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2BF9155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A374B5C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B13" w:rsidRPr="005D612B" w14:paraId="19281771" w14:textId="77777777" w:rsidTr="005B4B13">
        <w:tc>
          <w:tcPr>
            <w:tcW w:w="2435" w:type="dxa"/>
          </w:tcPr>
          <w:p w14:paraId="2F78FC59" w14:textId="7222C949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4F75B188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1288805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3AF70AF2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26BCBBE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C740C17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00C6EA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7DBE2E4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9BFD2D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04C719A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FAEFB01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76E0624D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B13" w:rsidRPr="005D612B" w14:paraId="17CCC65E" w14:textId="77777777" w:rsidTr="00E85F27">
        <w:tc>
          <w:tcPr>
            <w:tcW w:w="2435" w:type="dxa"/>
          </w:tcPr>
          <w:p w14:paraId="12C2705E" w14:textId="480E775C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485D720E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3ED6DDC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069C648C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8C9F73F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71F020E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9EA894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0B61945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44E4B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C9878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0220BEE" w14:textId="77777777" w:rsidR="005B4B13" w:rsidRPr="005D612B" w:rsidRDefault="005B4B13" w:rsidP="005B4B1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</w:tcPr>
          <w:p w14:paraId="6530AF95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B13" w:rsidRPr="005D612B" w14:paraId="3EB99DBA" w14:textId="77777777" w:rsidTr="00E85F27">
        <w:tc>
          <w:tcPr>
            <w:tcW w:w="2435" w:type="dxa"/>
            <w:hideMark/>
          </w:tcPr>
          <w:p w14:paraId="087660DB" w14:textId="77777777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06E663C" w14:textId="6D2784A6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6654D9DF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60372430" w14:textId="510760C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2" w:type="dxa"/>
          </w:tcPr>
          <w:p w14:paraId="3E744005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CC8DFF4" w14:textId="70DD10BB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114448D8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3AB389A" w14:textId="7E15996B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AA70CEA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A743D9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CE2C9AE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FD6A0" w14:textId="50590464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5B4B13" w:rsidRPr="005D612B" w14:paraId="150C3FDF" w14:textId="77777777" w:rsidTr="00E85F27">
        <w:trPr>
          <w:trHeight w:val="119"/>
        </w:trPr>
        <w:tc>
          <w:tcPr>
            <w:tcW w:w="2435" w:type="dxa"/>
            <w:hideMark/>
          </w:tcPr>
          <w:p w14:paraId="71E4CE18" w14:textId="77777777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1C373A4" w14:textId="00691AF4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2" w:type="dxa"/>
            <w:vAlign w:val="bottom"/>
          </w:tcPr>
          <w:p w14:paraId="72383D68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298AF19" w14:textId="62B783AB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2" w:type="dxa"/>
            <w:vAlign w:val="bottom"/>
          </w:tcPr>
          <w:p w14:paraId="668236B5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79BBDC" w14:textId="6944D229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5528B54C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5BFFE4D" w14:textId="69E122EB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  <w:vAlign w:val="bottom"/>
          </w:tcPr>
          <w:p w14:paraId="018B93B6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2AE6862" w14:textId="6544F0FC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3" w:type="dxa"/>
            <w:vAlign w:val="bottom"/>
          </w:tcPr>
          <w:p w14:paraId="57E76B71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411AC4F" w14:textId="1E9AF97E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5B4B13" w:rsidRPr="005D612B" w14:paraId="22FED848" w14:textId="77777777" w:rsidTr="00E85F27">
        <w:tc>
          <w:tcPr>
            <w:tcW w:w="2435" w:type="dxa"/>
            <w:hideMark/>
          </w:tcPr>
          <w:p w14:paraId="11FB1A71" w14:textId="77777777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21F04" w14:textId="5A8A7823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</w:tcPr>
          <w:p w14:paraId="42DCBE9C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93E91" w14:textId="3A573BF5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</w:tcPr>
          <w:p w14:paraId="1131F6A1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F2992" w14:textId="63183268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5A7AB0E3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CF0E" w14:textId="10CEBC53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E7416B7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84106" w14:textId="77777777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D61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A035527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68812" w14:textId="792D9960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D61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A1E0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B4B13" w:rsidRPr="005D612B" w14:paraId="4BFA24A5" w14:textId="77777777" w:rsidTr="00E85F27">
        <w:tc>
          <w:tcPr>
            <w:tcW w:w="2435" w:type="dxa"/>
          </w:tcPr>
          <w:p w14:paraId="25BC0F69" w14:textId="77777777" w:rsidR="005B4B13" w:rsidRPr="005D612B" w:rsidRDefault="005B4B13" w:rsidP="005B4B1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7ED09" w14:textId="261E5776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A1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</w:t>
            </w:r>
          </w:p>
        </w:tc>
        <w:tc>
          <w:tcPr>
            <w:tcW w:w="272" w:type="dxa"/>
          </w:tcPr>
          <w:p w14:paraId="573D4D75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15D84" w14:textId="50D4500F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272" w:type="dxa"/>
          </w:tcPr>
          <w:p w14:paraId="2BFD6CE4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473BCC" w14:textId="37B6A85F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</w:p>
        </w:tc>
        <w:tc>
          <w:tcPr>
            <w:tcW w:w="236" w:type="dxa"/>
          </w:tcPr>
          <w:p w14:paraId="2BCDDA33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8AF3F" w14:textId="134EEA95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236" w:type="dxa"/>
          </w:tcPr>
          <w:p w14:paraId="00A7B9C4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E3852" w14:textId="7CC79753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14136A66" w14:textId="77777777" w:rsidR="005B4B13" w:rsidRPr="005D612B" w:rsidRDefault="005B4B13" w:rsidP="005B4B1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58A5E" w14:textId="66E9D3EC" w:rsidR="005B4B13" w:rsidRPr="005D612B" w:rsidRDefault="005B4B13" w:rsidP="005B4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EA1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5D6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</w:t>
            </w:r>
          </w:p>
        </w:tc>
      </w:tr>
    </w:tbl>
    <w:p w14:paraId="20261406" w14:textId="10BC0C8A" w:rsidR="00256C2C" w:rsidRDefault="00256C2C" w:rsidP="00421CFB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9B239" w14:textId="77777777" w:rsidR="00807E59" w:rsidRPr="00B02CF8" w:rsidRDefault="00807E59" w:rsidP="00421CFB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6074D" w14:textId="4AF363C8" w:rsidR="00374CC1" w:rsidRPr="005D612B" w:rsidRDefault="00374CC1" w:rsidP="00374CC1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0D72E0A7" w14:textId="77777777" w:rsidR="00374CC1" w:rsidRPr="00B02CF8" w:rsidRDefault="00374CC1" w:rsidP="00374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7277BD00" w14:textId="3DC73F41" w:rsidR="00655276" w:rsidRPr="005D612B" w:rsidRDefault="00655276" w:rsidP="00655276">
      <w:pPr>
        <w:pStyle w:val="block"/>
        <w:spacing w:after="0" w:line="240" w:lineRule="auto"/>
        <w:ind w:left="1260" w:right="-7" w:hanging="360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612B">
        <w:rPr>
          <w:rFonts w:asciiTheme="majorBidi" w:hAnsiTheme="majorBidi" w:cstheme="majorBidi"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769AAF7E" w14:textId="77777777" w:rsidR="00655276" w:rsidRPr="00B02CF8" w:rsidRDefault="00655276" w:rsidP="00655276">
      <w:pPr>
        <w:tabs>
          <w:tab w:val="clear" w:pos="907"/>
          <w:tab w:val="left" w:pos="1080"/>
        </w:tabs>
        <w:ind w:left="1350"/>
        <w:rPr>
          <w:rFonts w:asciiTheme="majorBidi" w:hAnsiTheme="majorBidi" w:cstheme="majorBidi"/>
          <w:sz w:val="28"/>
          <w:szCs w:val="28"/>
        </w:rPr>
      </w:pPr>
      <w:bookmarkStart w:id="17" w:name="_Hlk63089214"/>
    </w:p>
    <w:p w14:paraId="274B76C7" w14:textId="0FEF4E28" w:rsidR="00655276" w:rsidRDefault="00655276" w:rsidP="00655276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กลุ่มบริษัทมีการควบคุมความเสี่ยงจากอัตราแลกเปลี่ยนเงินตราต่างประเทศตามความเหมาะสม ผู้บริหารเชื่อว่ากลุ่มบริษัทมีความเสี่ยงจากอัตราแลกเปลี่ยนเงินตราต่างประเทศอยู่ในระดับต่ำ</w:t>
      </w:r>
    </w:p>
    <w:p w14:paraId="6A96157E" w14:textId="77777777" w:rsidR="00B02CF8" w:rsidRPr="005D612B" w:rsidRDefault="00B02CF8" w:rsidP="00655276">
      <w:pPr>
        <w:tabs>
          <w:tab w:val="clear" w:pos="907"/>
          <w:tab w:val="left" w:pos="1080"/>
        </w:tabs>
        <w:ind w:left="14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0"/>
        <w:gridCol w:w="1348"/>
        <w:gridCol w:w="302"/>
        <w:gridCol w:w="1315"/>
      </w:tblGrid>
      <w:tr w:rsidR="00F33CA1" w:rsidRPr="005D612B" w14:paraId="53EDF0B9" w14:textId="77777777" w:rsidTr="00421CFB">
        <w:tc>
          <w:tcPr>
            <w:tcW w:w="5200" w:type="dxa"/>
          </w:tcPr>
          <w:p w14:paraId="63192C28" w14:textId="77777777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7850EF01" w14:textId="584C5BE4" w:rsidR="00F33CA1" w:rsidRPr="005D612B" w:rsidRDefault="00F33CA1" w:rsidP="00F33CA1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3CA1" w:rsidRPr="005D612B" w14:paraId="6CCF6FBC" w14:textId="77777777" w:rsidTr="00421CFB">
        <w:tc>
          <w:tcPr>
            <w:tcW w:w="5200" w:type="dxa"/>
          </w:tcPr>
          <w:p w14:paraId="6A38D0AE" w14:textId="676E944B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="00ED41AE" w:rsidRPr="00ED41A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8" w:type="dxa"/>
          </w:tcPr>
          <w:p w14:paraId="20AA9D7F" w14:textId="27B759C8" w:rsidR="00F33CA1" w:rsidRPr="005D612B" w:rsidRDefault="00ED41AE" w:rsidP="00F33CA1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302" w:type="dxa"/>
          </w:tcPr>
          <w:p w14:paraId="62531B8B" w14:textId="77777777" w:rsidR="00F33CA1" w:rsidRPr="005D612B" w:rsidRDefault="00F33CA1" w:rsidP="00F33CA1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C68D565" w14:textId="4464E8C3" w:rsidR="00F33CA1" w:rsidRPr="005D612B" w:rsidRDefault="00ED41AE" w:rsidP="00F33CA1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2563</w:t>
            </w:r>
          </w:p>
        </w:tc>
      </w:tr>
      <w:tr w:rsidR="00F33CA1" w:rsidRPr="005D612B" w14:paraId="52371B3B" w14:textId="77777777" w:rsidTr="00421CFB">
        <w:tc>
          <w:tcPr>
            <w:tcW w:w="5200" w:type="dxa"/>
          </w:tcPr>
          <w:p w14:paraId="6CFE7CA6" w14:textId="77777777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5" w:type="dxa"/>
            <w:gridSpan w:val="3"/>
          </w:tcPr>
          <w:p w14:paraId="0FD7507A" w14:textId="789D7167" w:rsidR="00F33CA1" w:rsidRPr="005D612B" w:rsidRDefault="00F33CA1" w:rsidP="00F33CA1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3CA1" w:rsidRPr="005D612B" w14:paraId="7C1A9916" w14:textId="77777777" w:rsidTr="00421CFB">
        <w:tc>
          <w:tcPr>
            <w:tcW w:w="5200" w:type="dxa"/>
          </w:tcPr>
          <w:p w14:paraId="6B2C8D0D" w14:textId="57CB28AA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348" w:type="dxa"/>
          </w:tcPr>
          <w:p w14:paraId="272C17EC" w14:textId="77777777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" w:type="dxa"/>
          </w:tcPr>
          <w:p w14:paraId="619E774C" w14:textId="77777777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7539227" w14:textId="77777777" w:rsidR="00F33CA1" w:rsidRPr="005D612B" w:rsidRDefault="00F33CA1" w:rsidP="00655276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CFB" w:rsidRPr="005D612B" w14:paraId="39F15242" w14:textId="77777777" w:rsidTr="00421CFB">
        <w:tc>
          <w:tcPr>
            <w:tcW w:w="5200" w:type="dxa"/>
          </w:tcPr>
          <w:p w14:paraId="271C8824" w14:textId="30B8B073" w:rsidR="00421CFB" w:rsidRPr="005D612B" w:rsidRDefault="00421CFB" w:rsidP="00421C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C9FA187" w14:textId="005971A1" w:rsidR="00421CFB" w:rsidRPr="005D612B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302" w:type="dxa"/>
          </w:tcPr>
          <w:p w14:paraId="1F7CA809" w14:textId="77777777" w:rsidR="00421CFB" w:rsidRPr="005D612B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304605A" w14:textId="2E9BEE95" w:rsidR="00421CFB" w:rsidRPr="005D612B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421CFB" w:rsidRPr="005D612B" w14:paraId="4359926F" w14:textId="77777777" w:rsidTr="00421CFB">
        <w:tc>
          <w:tcPr>
            <w:tcW w:w="5200" w:type="dxa"/>
          </w:tcPr>
          <w:p w14:paraId="7D4D19F1" w14:textId="54F029F3" w:rsidR="00421CFB" w:rsidRPr="005D612B" w:rsidRDefault="00421CFB" w:rsidP="00421CFB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E92B1D" w14:textId="0B7D0190" w:rsidR="00421CFB" w:rsidRPr="005D612B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302" w:type="dxa"/>
          </w:tcPr>
          <w:p w14:paraId="1DCE56BE" w14:textId="77777777" w:rsidR="00421CFB" w:rsidRPr="005D612B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3927B50D" w14:textId="756CD98F" w:rsidR="00421CFB" w:rsidRPr="005D612B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</w:tr>
      <w:bookmarkEnd w:id="17"/>
    </w:tbl>
    <w:p w14:paraId="203B2ECD" w14:textId="690C9676" w:rsidR="006E2A8F" w:rsidRPr="00B02CF8" w:rsidRDefault="006E2A8F" w:rsidP="00655276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6E8E97F" w14:textId="4EAB2B37" w:rsidR="00655276" w:rsidRPr="005D612B" w:rsidRDefault="00655276" w:rsidP="00655276">
      <w:pPr>
        <w:pStyle w:val="block"/>
        <w:spacing w:after="0" w:line="240" w:lineRule="auto"/>
        <w:ind w:left="1260" w:right="-7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</w:rPr>
        <w:t>(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D612B">
        <w:rPr>
          <w:rFonts w:asciiTheme="majorBidi" w:hAnsiTheme="majorBidi" w:cstheme="majorBidi"/>
          <w:sz w:val="28"/>
          <w:szCs w:val="28"/>
        </w:rPr>
        <w:t>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5D612B">
        <w:rPr>
          <w:rFonts w:asciiTheme="majorBidi" w:hAnsiTheme="majorBidi" w:cstheme="majorBidi"/>
          <w:sz w:val="28"/>
          <w:szCs w:val="28"/>
        </w:rPr>
        <w:t xml:space="preserve">) </w:t>
      </w:r>
      <w:r w:rsidRPr="005D612B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2052730C" w14:textId="77777777" w:rsidR="00655276" w:rsidRPr="00B02CF8" w:rsidRDefault="00655276" w:rsidP="006E2A8F">
      <w:pPr>
        <w:tabs>
          <w:tab w:val="clear" w:pos="907"/>
          <w:tab w:val="left" w:pos="1080"/>
        </w:tabs>
        <w:ind w:left="14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53064ED" w14:textId="77777777" w:rsidR="0098593A" w:rsidRPr="005D612B" w:rsidRDefault="0098593A" w:rsidP="0098593A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5D612B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5D612B">
        <w:rPr>
          <w:rFonts w:ascii="Angsana New" w:hAnsi="Angsana New"/>
          <w:sz w:val="28"/>
          <w:szCs w:val="28"/>
        </w:rPr>
        <w:t xml:space="preserve"> </w:t>
      </w:r>
      <w:r w:rsidRPr="005D612B">
        <w:rPr>
          <w:rFonts w:ascii="Angsana New" w:hAnsi="Angsana New"/>
          <w:sz w:val="28"/>
          <w:szCs w:val="28"/>
          <w:cs/>
        </w:rPr>
        <w:t>เนื่องจากตราสารหนี้และเงินกู้ยืมส่วนใหญ่มีอัตราดอกเบี้ยคงที่ทำให้</w:t>
      </w:r>
      <w:r w:rsidRPr="003B1E2F">
        <w:rPr>
          <w:rFonts w:ascii="Angsana New" w:hAnsi="Angsana New"/>
          <w:sz w:val="28"/>
          <w:szCs w:val="28"/>
          <w:cs/>
        </w:rPr>
        <w:t>กลุ่มบริษัท</w:t>
      </w:r>
      <w:r w:rsidRPr="005D612B">
        <w:rPr>
          <w:rFonts w:ascii="Angsana New" w:hAnsi="Angsana New"/>
          <w:sz w:val="28"/>
          <w:szCs w:val="28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Pr="003B1E2F">
        <w:rPr>
          <w:rFonts w:ascii="Angsana New" w:hAnsi="Angsana New"/>
          <w:sz w:val="28"/>
          <w:szCs w:val="28"/>
          <w:cs/>
        </w:rPr>
        <w:t>กลุ่มบริษัท</w:t>
      </w:r>
    </w:p>
    <w:p w14:paraId="5EAFA182" w14:textId="63063C0F" w:rsidR="00326C76" w:rsidRDefault="00326C76" w:rsidP="00E225F2">
      <w:pPr>
        <w:tabs>
          <w:tab w:val="clear" w:pos="907"/>
          <w:tab w:val="left" w:pos="1080"/>
        </w:tabs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338ECA8B" w14:textId="568AC4C3" w:rsidR="00C67A6B" w:rsidRPr="005D612B" w:rsidRDefault="00B02CF8" w:rsidP="00FA79B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</w:t>
      </w:r>
      <w:r w:rsidR="00C67A6B" w:rsidRPr="005D612B">
        <w:rPr>
          <w:rFonts w:asciiTheme="majorBidi" w:hAnsiTheme="majorBidi" w:cstheme="majorBidi"/>
          <w:b/>
          <w:bCs/>
          <w:sz w:val="28"/>
          <w:szCs w:val="28"/>
          <w:cs/>
        </w:rPr>
        <w:t>ารบริหารจัดการทุน</w:t>
      </w:r>
    </w:p>
    <w:p w14:paraId="07FD11D6" w14:textId="77777777" w:rsidR="00C67A6B" w:rsidRPr="00780983" w:rsidRDefault="00C67A6B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A20255" w14:textId="5576EF00" w:rsidR="00C67A6B" w:rsidRDefault="001D47AF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8593A" w:rsidRPr="005D612B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98593A" w:rsidRPr="005D612B">
        <w:rPr>
          <w:rFonts w:asciiTheme="majorBidi" w:hAnsiTheme="majorBidi" w:cstheme="majorBidi"/>
          <w:sz w:val="28"/>
          <w:szCs w:val="28"/>
          <w:cs/>
        </w:rPr>
        <w:t>โดย</w:t>
      </w:r>
      <w:r w:rsidRPr="005D612B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EBBB8FA" w14:textId="09248170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66261" w14:textId="36790206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F7167" w14:textId="11BE525D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6A7A5F" w14:textId="08E57E62" w:rsidR="00807E59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2E3058" w14:textId="77777777" w:rsidR="00807E59" w:rsidRPr="005D612B" w:rsidRDefault="00807E59" w:rsidP="00C67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5923DD" w14:textId="35C1A323" w:rsidR="00ED41AE" w:rsidRPr="00780983" w:rsidRDefault="00ED41AE" w:rsidP="00FB2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BA0155" w14:textId="51FFB4BC" w:rsidR="00F73CC8" w:rsidRPr="005D612B" w:rsidRDefault="00F73CC8" w:rsidP="00F7452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ภาระผูกพันกับบุคคลหรือกิจการที่ไม่เกี่ยวข้องกัน </w:t>
      </w:r>
      <w:r w:rsidRPr="005D612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1D2124A" w14:textId="77777777" w:rsidR="00F73CC8" w:rsidRPr="00780983" w:rsidRDefault="00F73CC8" w:rsidP="00CC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6" w:type="dxa"/>
        <w:tblInd w:w="558" w:type="dxa"/>
        <w:tblLook w:val="01E0" w:firstRow="1" w:lastRow="1" w:firstColumn="1" w:lastColumn="1" w:noHBand="0" w:noVBand="0"/>
      </w:tblPr>
      <w:tblGrid>
        <w:gridCol w:w="3942"/>
        <w:gridCol w:w="270"/>
        <w:gridCol w:w="1050"/>
        <w:gridCol w:w="239"/>
        <w:gridCol w:w="1050"/>
        <w:gridCol w:w="266"/>
        <w:gridCol w:w="1062"/>
        <w:gridCol w:w="266"/>
        <w:gridCol w:w="1061"/>
      </w:tblGrid>
      <w:tr w:rsidR="006652CC" w:rsidRPr="005D612B" w14:paraId="5F69D736" w14:textId="77777777" w:rsidTr="00574812">
        <w:trPr>
          <w:tblHeader/>
        </w:trPr>
        <w:tc>
          <w:tcPr>
            <w:tcW w:w="3942" w:type="dxa"/>
          </w:tcPr>
          <w:p w14:paraId="331476D4" w14:textId="77777777" w:rsidR="006652CC" w:rsidRPr="005D612B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F639B" w14:textId="77777777" w:rsidR="006652CC" w:rsidRPr="005D612B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563CFAD0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C6EDEAB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14:paraId="44612F8C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D612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6652CC" w:rsidRPr="005D612B" w14:paraId="28396BD4" w14:textId="77777777" w:rsidTr="00574812">
        <w:trPr>
          <w:tblHeader/>
        </w:trPr>
        <w:tc>
          <w:tcPr>
            <w:tcW w:w="3942" w:type="dxa"/>
          </w:tcPr>
          <w:p w14:paraId="7A722C26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149F79" w14:textId="77777777" w:rsidR="006652CC" w:rsidRPr="005D612B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736AD8F" w14:textId="50DACCBB" w:rsidR="006652CC" w:rsidRPr="005D612B" w:rsidRDefault="00ED41AE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07AD4788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14:paraId="1D9DD432" w14:textId="4238EFF7" w:rsidR="006652CC" w:rsidRPr="005D612B" w:rsidRDefault="00ED41AE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4AE246F3" w14:textId="77777777" w:rsidR="006652CC" w:rsidRPr="005D612B" w:rsidRDefault="006652CC" w:rsidP="00D759E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65C8A860" w14:textId="39F2B132" w:rsidR="006652CC" w:rsidRPr="005D612B" w:rsidRDefault="00ED41AE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center"/>
          </w:tcPr>
          <w:p w14:paraId="5DF04B62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14:paraId="6688C6A4" w14:textId="31D7A7BE" w:rsidR="006652CC" w:rsidRPr="005D612B" w:rsidRDefault="00ED41AE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652CC" w:rsidRPr="005D612B" w14:paraId="61683BDD" w14:textId="77777777" w:rsidTr="001511A6">
        <w:trPr>
          <w:tblHeader/>
        </w:trPr>
        <w:tc>
          <w:tcPr>
            <w:tcW w:w="3942" w:type="dxa"/>
          </w:tcPr>
          <w:p w14:paraId="3DEA6D39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6CE8F0" w14:textId="77777777" w:rsidR="006652CC" w:rsidRPr="005D612B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94" w:type="dxa"/>
            <w:gridSpan w:val="7"/>
          </w:tcPr>
          <w:p w14:paraId="1E313919" w14:textId="77777777" w:rsidR="006652CC" w:rsidRPr="005D612B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4641" w:rsidRPr="005D612B" w14:paraId="632B7A3A" w14:textId="77777777" w:rsidTr="00574812">
        <w:tc>
          <w:tcPr>
            <w:tcW w:w="3942" w:type="dxa"/>
            <w:shd w:val="clear" w:color="auto" w:fill="auto"/>
          </w:tcPr>
          <w:p w14:paraId="76CD6792" w14:textId="77777777" w:rsidR="00E84641" w:rsidRPr="005D612B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="008A352A"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D61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10B4785" w14:textId="77777777" w:rsidR="00E84641" w:rsidRPr="005D612B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C3A057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3EB2071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486C09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B657F12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C89B4D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DFA9091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0890256" w14:textId="77777777" w:rsidR="00E84641" w:rsidRPr="005D612B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CFB" w:rsidRPr="005D612B" w14:paraId="4DF17F7D" w14:textId="77777777" w:rsidTr="00574812">
        <w:tc>
          <w:tcPr>
            <w:tcW w:w="3942" w:type="dxa"/>
            <w:shd w:val="clear" w:color="auto" w:fill="auto"/>
          </w:tcPr>
          <w:p w14:paraId="15FCECDF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270" w:type="dxa"/>
            <w:shd w:val="clear" w:color="auto" w:fill="auto"/>
          </w:tcPr>
          <w:p w14:paraId="2317ECC6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E31F86" w14:textId="06C0B5BD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39" w:type="dxa"/>
            <w:shd w:val="clear" w:color="auto" w:fill="auto"/>
          </w:tcPr>
          <w:p w14:paraId="0F3D4F58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E199984" w14:textId="793192AB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6" w:type="dxa"/>
            <w:shd w:val="clear" w:color="auto" w:fill="auto"/>
          </w:tcPr>
          <w:p w14:paraId="77233FC8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52CBE7" w14:textId="3F074897" w:rsidR="00421CFB" w:rsidRPr="00641484" w:rsidRDefault="00C579BD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965144A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5C83DA3" w14:textId="18FFD3EC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17AC09CB" w14:textId="77777777" w:rsidTr="00574812">
        <w:tc>
          <w:tcPr>
            <w:tcW w:w="3942" w:type="dxa"/>
            <w:shd w:val="clear" w:color="auto" w:fill="auto"/>
          </w:tcPr>
          <w:p w14:paraId="44B4C01E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  <w:shd w:val="clear" w:color="auto" w:fill="auto"/>
          </w:tcPr>
          <w:p w14:paraId="653B1357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661E5A5" w14:textId="0C7B5EA7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9BD" w:rsidRPr="006414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39" w:type="dxa"/>
            <w:shd w:val="clear" w:color="auto" w:fill="auto"/>
          </w:tcPr>
          <w:p w14:paraId="14B3BA25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F8D0B1" w14:textId="50EB080B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1CFB" w:rsidRPr="006414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66" w:type="dxa"/>
            <w:shd w:val="clear" w:color="auto" w:fill="auto"/>
          </w:tcPr>
          <w:p w14:paraId="5D6AF96E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EFD6B6" w14:textId="70A03952" w:rsidR="00421CFB" w:rsidRPr="00641484" w:rsidRDefault="00C579BD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0CF794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B82E585" w14:textId="0AA941CF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2C895DA1" w14:textId="77777777" w:rsidTr="00574812">
        <w:tc>
          <w:tcPr>
            <w:tcW w:w="3942" w:type="dxa"/>
            <w:shd w:val="clear" w:color="auto" w:fill="auto"/>
          </w:tcPr>
          <w:p w14:paraId="40E9CB0F" w14:textId="48170121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สัญญาเกี่ยวกับการก่อสร้างอาคารและสิ่งปลูกสร้าง</w:t>
            </w:r>
          </w:p>
        </w:tc>
        <w:tc>
          <w:tcPr>
            <w:tcW w:w="270" w:type="dxa"/>
            <w:shd w:val="clear" w:color="auto" w:fill="auto"/>
          </w:tcPr>
          <w:p w14:paraId="641FE3E6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76EC83" w14:textId="2E7E935F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0B5C1E08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F8D479" w14:textId="1C54A790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66" w:type="dxa"/>
            <w:shd w:val="clear" w:color="auto" w:fill="auto"/>
          </w:tcPr>
          <w:p w14:paraId="4FFC0F4E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3E40C04" w14:textId="4DC3F21A" w:rsidR="00421CFB" w:rsidRPr="00641484" w:rsidRDefault="00C579BD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EAD9F6A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5C9748E" w14:textId="4CA0C3D8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79D62FD2" w14:textId="77777777" w:rsidTr="00574812">
        <w:tc>
          <w:tcPr>
            <w:tcW w:w="3942" w:type="dxa"/>
            <w:shd w:val="clear" w:color="auto" w:fill="auto"/>
          </w:tcPr>
          <w:p w14:paraId="3E006891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  <w:shd w:val="clear" w:color="auto" w:fill="auto"/>
          </w:tcPr>
          <w:p w14:paraId="30B868E1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9C504A" w14:textId="13020FFF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0F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60C0E479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309DBA2" w14:textId="3CFDBDB2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66" w:type="dxa"/>
            <w:shd w:val="clear" w:color="auto" w:fill="auto"/>
          </w:tcPr>
          <w:p w14:paraId="0C3BC25A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B9BAAC5" w14:textId="712BBE43" w:rsidR="00421CFB" w:rsidRPr="00641484" w:rsidRDefault="00C579BD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DF32A9F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4B6F4B3" w14:textId="08061B60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009A92A4" w14:textId="77777777" w:rsidTr="00574812">
        <w:tc>
          <w:tcPr>
            <w:tcW w:w="3942" w:type="dxa"/>
            <w:shd w:val="clear" w:color="auto" w:fill="auto"/>
          </w:tcPr>
          <w:p w14:paraId="24369EFB" w14:textId="0B1AE02F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สัญญาเกี่ยวกับลิขสิทธิ์ซอฟต์แวร์</w:t>
            </w:r>
            <w:r w:rsidR="001511A6"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และการดำเนินการ</w:t>
            </w:r>
          </w:p>
        </w:tc>
        <w:tc>
          <w:tcPr>
            <w:tcW w:w="270" w:type="dxa"/>
            <w:shd w:val="clear" w:color="auto" w:fill="auto"/>
          </w:tcPr>
          <w:p w14:paraId="5E7DDBBF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4230D" w14:textId="0E5399DF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25A17C72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F2FE945" w14:textId="659D0D86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66" w:type="dxa"/>
            <w:shd w:val="clear" w:color="auto" w:fill="auto"/>
          </w:tcPr>
          <w:p w14:paraId="2C14DD53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77B8A27" w14:textId="362F02FB" w:rsidR="00421CFB" w:rsidRPr="00641484" w:rsidRDefault="00C579BD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6FBB35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E6DAD34" w14:textId="6CDE4024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0B08A1DB" w14:textId="77777777" w:rsidTr="00574812">
        <w:tc>
          <w:tcPr>
            <w:tcW w:w="3942" w:type="dxa"/>
            <w:shd w:val="clear" w:color="auto" w:fill="auto"/>
          </w:tcPr>
          <w:p w14:paraId="28F57F5B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  <w:shd w:val="clear" w:color="auto" w:fill="auto"/>
          </w:tcPr>
          <w:p w14:paraId="6D238778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0F664" w14:textId="31D9C6B8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A1E04" w:rsidRPr="00EA1E0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30C90E1B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EE8FE" w14:textId="7DAB5E69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66" w:type="dxa"/>
            <w:shd w:val="clear" w:color="auto" w:fill="auto"/>
          </w:tcPr>
          <w:p w14:paraId="1EAD212E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B16F" w14:textId="4625D425" w:rsidR="00421CFB" w:rsidRPr="00641484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6449D35A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106A" w14:textId="7968253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1CFB" w:rsidRPr="005D612B" w14:paraId="2E7DB80E" w14:textId="77777777" w:rsidTr="00574812">
        <w:tc>
          <w:tcPr>
            <w:tcW w:w="3942" w:type="dxa"/>
            <w:shd w:val="clear" w:color="auto" w:fill="auto"/>
          </w:tcPr>
          <w:p w14:paraId="6535FF09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6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385EA1D" w14:textId="77777777" w:rsidR="00421CFB" w:rsidRPr="005D612B" w:rsidRDefault="00421CFB" w:rsidP="0042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33F51" w14:textId="43336768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74812"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39" w:type="dxa"/>
            <w:shd w:val="clear" w:color="auto" w:fill="auto"/>
          </w:tcPr>
          <w:p w14:paraId="1750C5AB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BF04A" w14:textId="4BBFF809" w:rsidR="00421CFB" w:rsidRPr="00641484" w:rsidRDefault="00ED41AE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21CFB"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66" w:type="dxa"/>
            <w:shd w:val="clear" w:color="auto" w:fill="auto"/>
          </w:tcPr>
          <w:p w14:paraId="14FDFF15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F84F2" w14:textId="5BE16AED" w:rsidR="00421CFB" w:rsidRPr="00641484" w:rsidRDefault="00ED41AE" w:rsidP="0064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1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0D0C1A39" w14:textId="77777777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6BC2C" w14:textId="666F39ED" w:rsidR="00421CFB" w:rsidRPr="00641484" w:rsidRDefault="00421CFB" w:rsidP="00421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1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C6114C0" w14:textId="77777777" w:rsidR="00B02CF8" w:rsidRDefault="00B02CF8" w:rsidP="00554A53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F284F6" w14:textId="24AB5824" w:rsidR="00F73CC8" w:rsidRPr="005D612B" w:rsidRDefault="001B187A" w:rsidP="00554A53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  <w:r w:rsidR="008A352A"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ๆ </w:t>
      </w:r>
    </w:p>
    <w:p w14:paraId="55E3A91B" w14:textId="77777777" w:rsidR="00F73CC8" w:rsidRPr="00780983" w:rsidRDefault="00F73CC8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DB658D" w14:textId="07EF5CAC" w:rsidR="00201644" w:rsidRPr="005D612B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14:paraId="10D3858D" w14:textId="77777777" w:rsidR="00201644" w:rsidRPr="00780983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B735F6" w14:textId="35D951DA" w:rsidR="001638BD" w:rsidRDefault="001176C1" w:rsidP="00ED41AE">
      <w:pPr>
        <w:pStyle w:val="a"/>
        <w:numPr>
          <w:ilvl w:val="0"/>
          <w:numId w:val="37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="00162E97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811B34" w:rsidRPr="005D612B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648</w:t>
      </w:r>
      <w:r w:rsidR="00C67A6B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9</w:t>
      </w:r>
      <w:r w:rsidR="006E7825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193</w:t>
      </w:r>
      <w:r w:rsidR="00811F53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</w:p>
    <w:p w14:paraId="603CE3A5" w14:textId="77777777" w:rsidR="00ED41AE" w:rsidRPr="00780983" w:rsidRDefault="00ED41AE" w:rsidP="00ED41AE">
      <w:pPr>
        <w:pStyle w:val="a"/>
        <w:ind w:left="108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AB30FB0" w14:textId="12A265D2" w:rsidR="00AA7C35" w:rsidRDefault="00811B34" w:rsidP="00793B32">
      <w:pPr>
        <w:pStyle w:val="a"/>
        <w:numPr>
          <w:ilvl w:val="0"/>
          <w:numId w:val="37"/>
        </w:numPr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674D6A" w:rsidRPr="005D612B">
        <w:rPr>
          <w:rFonts w:asciiTheme="majorBidi" w:hAnsiTheme="majorBidi" w:cstheme="majorBidi"/>
          <w:sz w:val="28"/>
          <w:szCs w:val="28"/>
          <w:cs/>
          <w:lang w:val="en-US"/>
        </w:rPr>
        <w:t>ย่อย</w:t>
      </w:r>
      <w:r w:rsidR="006605C0" w:rsidRPr="005D612B">
        <w:rPr>
          <w:rFonts w:asciiTheme="majorBidi" w:hAnsiTheme="majorBidi" w:cstheme="majorBidi"/>
          <w:sz w:val="28"/>
          <w:szCs w:val="28"/>
          <w:cs/>
          <w:lang w:val="en-US"/>
        </w:rPr>
        <w:t>แห่งหนึ่ง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>มีภาระผูกพันต่อธนาคารเกี่ยวกับการค้ำประกันวงเงินเบิกเกินบัญชีจำนวนรวม</w:t>
      </w:r>
      <w:r w:rsidR="001638BD" w:rsidRPr="005D612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1176C1" w:rsidRPr="005D612B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115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 xml:space="preserve">วงเงินหนังสือค้ำประกันที่ออกโดยธนาคารจำนวน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264</w:t>
      </w:r>
      <w:r w:rsidR="00C67A6B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GB"/>
        </w:rPr>
        <w:t>ล้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 xml:space="preserve">านบาท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6E7825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894</w:t>
      </w:r>
      <w:r w:rsidR="00C67A6B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 xml:space="preserve"> วงเงินตั๋วสัญญาใช้เงินจำนว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EA1E04" w:rsidRPr="00EA1E0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5D612B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918</w:t>
      </w:r>
      <w:r w:rsidR="00C67A6B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EA1E04" w:rsidRPr="00EA1E04">
        <w:rPr>
          <w:rFonts w:asciiTheme="majorBidi" w:hAnsiTheme="majorBidi" w:cstheme="majorBidi"/>
          <w:i/>
          <w:iCs/>
          <w:sz w:val="28"/>
          <w:szCs w:val="28"/>
          <w:lang w:val="en-US"/>
        </w:rPr>
        <w:t>0</w:t>
      </w:r>
      <w:r w:rsidR="006E7825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918</w:t>
      </w:r>
      <w:r w:rsidR="008F248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และวงเงินสินเชื่ออื่นจำนวน</w:t>
      </w:r>
      <w:r w:rsidR="00EA2E1A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823</w:t>
      </w:r>
      <w:r w:rsidR="00C67A6B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2563</w:t>
      </w:r>
      <w:r w:rsidR="00E17DE1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  <w:lang w:val="en-US"/>
        </w:rPr>
        <w:t>821</w:t>
      </w:r>
      <w:r w:rsidR="00C67A6B" w:rsidRPr="005D612B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ล้านบาท)</w:t>
      </w:r>
      <w:r w:rsidR="001176C1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176C1" w:rsidRPr="005D612B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  <w:r w:rsidR="006605C0" w:rsidRPr="005D612B">
        <w:rPr>
          <w:rFonts w:asciiTheme="majorBidi" w:hAnsiTheme="majorBidi" w:cstheme="majorBidi"/>
          <w:sz w:val="28"/>
          <w:szCs w:val="28"/>
          <w:cs/>
        </w:rPr>
        <w:t>แห่งอื่น</w:t>
      </w:r>
      <w:r w:rsidR="00A9411E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50CB" w:rsidRPr="005D612B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F650CB" w:rsidRPr="005D612B">
        <w:rPr>
          <w:rFonts w:asciiTheme="majorBidi" w:hAnsiTheme="majorBidi" w:cstheme="majorBidi"/>
          <w:sz w:val="28"/>
          <w:szCs w:val="28"/>
          <w:cs/>
          <w:lang w:val="en-US"/>
        </w:rPr>
        <w:t>ในกลุ่มบริษัทเดียวกัน</w:t>
      </w:r>
    </w:p>
    <w:p w14:paraId="4C2FD1DF" w14:textId="6193378B" w:rsidR="00793B32" w:rsidRDefault="00793B32" w:rsidP="00793B32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93BA9FC" w14:textId="61F2C477" w:rsidR="00F73CC8" w:rsidRPr="005D612B" w:rsidRDefault="00F73CC8" w:rsidP="00F74522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หนี้สินที่อาจเกิดขึ้น</w:t>
      </w:r>
    </w:p>
    <w:p w14:paraId="50F4E649" w14:textId="77777777" w:rsidR="00F73CC8" w:rsidRPr="005D612B" w:rsidRDefault="00F73CC8" w:rsidP="00F4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37222" w14:textId="610CA918" w:rsidR="001B187A" w:rsidRPr="005D612B" w:rsidRDefault="001B187A" w:rsidP="0081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5D61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D41AE" w:rsidRPr="00ED41AE">
        <w:rPr>
          <w:rFonts w:asciiTheme="majorBidi" w:hAnsiTheme="majorBidi" w:cstheme="majorBidi"/>
          <w:sz w:val="28"/>
          <w:szCs w:val="28"/>
        </w:rPr>
        <w:t>31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D41AE" w:rsidRPr="00ED41AE">
        <w:rPr>
          <w:rFonts w:asciiTheme="majorBidi" w:hAnsiTheme="majorBidi" w:cstheme="majorBidi"/>
          <w:sz w:val="28"/>
          <w:szCs w:val="28"/>
        </w:rPr>
        <w:t>2564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2E97" w:rsidRPr="005D612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D612B">
        <w:rPr>
          <w:rFonts w:asciiTheme="majorBidi" w:hAnsiTheme="majorBidi" w:cstheme="majorBidi"/>
          <w:sz w:val="28"/>
          <w:szCs w:val="28"/>
          <w:cs/>
        </w:rPr>
        <w:t>มีหนี้สินที่อาจเกิดขึ้นจากการถูกบริษัท</w:t>
      </w:r>
      <w:r w:rsidR="00767427" w:rsidRPr="005D612B">
        <w:rPr>
          <w:rFonts w:asciiTheme="majorBidi" w:hAnsiTheme="majorBidi" w:cstheme="majorBidi"/>
          <w:sz w:val="28"/>
          <w:szCs w:val="28"/>
          <w:cs/>
        </w:rPr>
        <w:t>อื่น</w:t>
      </w:r>
      <w:r w:rsidRPr="005D612B">
        <w:rPr>
          <w:rFonts w:asciiTheme="majorBidi" w:hAnsiTheme="majorBidi" w:cstheme="majorBidi"/>
          <w:sz w:val="28"/>
          <w:szCs w:val="28"/>
          <w:cs/>
        </w:rPr>
        <w:t>และบุคคลธรรมดาฟ้องร้องในคดีต่าง</w:t>
      </w:r>
      <w:r w:rsidR="00437F8F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="00A9411E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>ๆ โดยมีทุนทรัพย์ที่ฟ้องร้องและอาจเรียกได้เป็นจำนวน</w:t>
      </w:r>
      <w:r w:rsidR="00767427" w:rsidRPr="005D612B">
        <w:rPr>
          <w:rFonts w:asciiTheme="majorBidi" w:hAnsiTheme="majorBidi" w:cstheme="majorBidi"/>
          <w:sz w:val="28"/>
          <w:szCs w:val="28"/>
          <w:cs/>
        </w:rPr>
        <w:t>เงิน</w:t>
      </w:r>
      <w:r w:rsidR="00E95905" w:rsidRPr="005D61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1</w:t>
      </w:r>
      <w:r w:rsidR="001B55B2" w:rsidRPr="005D612B">
        <w:rPr>
          <w:rFonts w:asciiTheme="majorBidi" w:hAnsiTheme="majorBidi" w:cstheme="majorBidi"/>
          <w:sz w:val="28"/>
          <w:szCs w:val="28"/>
        </w:rPr>
        <w:t>,</w:t>
      </w:r>
      <w:r w:rsidR="00EA1E04" w:rsidRPr="00EA1E04">
        <w:rPr>
          <w:rFonts w:asciiTheme="majorBidi" w:hAnsiTheme="majorBidi" w:cstheme="majorBidi"/>
          <w:sz w:val="28"/>
          <w:szCs w:val="28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</w:rPr>
        <w:t>78</w:t>
      </w:r>
      <w:r w:rsidR="006E7825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818</w:t>
      </w:r>
      <w:r w:rsidR="00F80D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</w:t>
      </w:r>
      <w:r w:rsidR="00767427" w:rsidRPr="005D612B">
        <w:rPr>
          <w:rFonts w:asciiTheme="majorBidi" w:hAnsiTheme="majorBidi" w:cstheme="majorBidi"/>
          <w:sz w:val="28"/>
          <w:szCs w:val="28"/>
          <w:cs/>
        </w:rPr>
        <w:t>สำรองค่าเผื่อหนี้สินที่อาจจะเกิดขึ้น</w:t>
      </w:r>
      <w:r w:rsidR="005D5C01" w:rsidRPr="005D612B">
        <w:rPr>
          <w:rFonts w:asciiTheme="majorBidi" w:hAnsiTheme="majorBidi" w:cstheme="majorBidi"/>
          <w:sz w:val="28"/>
          <w:szCs w:val="28"/>
          <w:cs/>
        </w:rPr>
        <w:t>จากคดีความ</w:t>
      </w:r>
      <w:r w:rsidRPr="005D612B">
        <w:rPr>
          <w:rFonts w:asciiTheme="majorBidi" w:hAnsiTheme="majorBidi" w:cstheme="majorBidi"/>
          <w:sz w:val="28"/>
          <w:szCs w:val="28"/>
          <w:cs/>
        </w:rPr>
        <w:t>ดังกล่าวตามความเห็นของฝ่ายบริหารและฝ่ายกฎหมายของกลุ่มบริษัทรวมจำนวน</w:t>
      </w:r>
      <w:r w:rsidR="00284D75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ED41AE" w:rsidRPr="00ED41AE">
        <w:rPr>
          <w:rFonts w:asciiTheme="majorBidi" w:hAnsiTheme="majorBidi" w:cstheme="majorBidi"/>
          <w:sz w:val="28"/>
          <w:szCs w:val="28"/>
        </w:rPr>
        <w:t>42</w:t>
      </w:r>
      <w:r w:rsidR="00F80D18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41AE" w:rsidRPr="00ED41AE">
        <w:rPr>
          <w:rFonts w:asciiTheme="majorBidi" w:hAnsiTheme="majorBidi" w:cstheme="majorBidi"/>
          <w:i/>
          <w:iCs/>
          <w:sz w:val="28"/>
          <w:szCs w:val="28"/>
        </w:rPr>
        <w:t>21</w:t>
      </w:r>
      <w:r w:rsidR="00F80D18" w:rsidRPr="005D612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61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144CCD" w:rsidRPr="005D612B">
        <w:rPr>
          <w:rFonts w:asciiTheme="majorBidi" w:hAnsiTheme="majorBidi" w:cstheme="majorBidi"/>
          <w:sz w:val="28"/>
          <w:szCs w:val="28"/>
          <w:cs/>
        </w:rPr>
        <w:t>ไว้ในงบแสดงฐานะการเงินรวม</w:t>
      </w:r>
    </w:p>
    <w:p w14:paraId="76AE669A" w14:textId="77777777" w:rsidR="008F6EB8" w:rsidRPr="005D612B" w:rsidRDefault="008F6EB8" w:rsidP="00F44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2A55A" w14:textId="51CC29B0" w:rsidR="00DB7098" w:rsidRDefault="00DB0446" w:rsidP="00025EA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D61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  <w:r w:rsidR="001176C1" w:rsidRPr="005D612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0681C75" w14:textId="77777777" w:rsidR="00B16905" w:rsidRPr="005D612B" w:rsidRDefault="00B16905" w:rsidP="00B1690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53D07F" w14:textId="03C7B8B4" w:rsidR="00E225F2" w:rsidRPr="00E05B56" w:rsidRDefault="00903A9D" w:rsidP="00E225F2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C6C09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7C6C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C6C09" w:rsidRPr="00ED41A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C6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6C09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7C6C09" w:rsidRPr="00ED41AE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C6C09">
        <w:rPr>
          <w:rFonts w:asciiTheme="majorBidi" w:hAnsiTheme="majorBidi" w:cstheme="majorBidi" w:hint="cs"/>
          <w:sz w:val="28"/>
          <w:szCs w:val="28"/>
          <w:cs/>
        </w:rPr>
        <w:t xml:space="preserve"> บริษัท โรงพยาบาลวิมุต จำกัด ซึ่งเป็นบริษัทย่อยทางอ้อม ได้จดทะเบียนจัดตั้งบริษัท วิมุต อินเวสเม้นท์ จำกัด เพื่อลงทุนในประเทศสิงคโปร์ โดยมีทุนจดทะเบียนจำนวน </w:t>
      </w:r>
      <w:r w:rsidR="007C6C09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6C09">
        <w:rPr>
          <w:rFonts w:asciiTheme="majorBidi" w:hAnsiTheme="majorBidi" w:cstheme="majorBidi" w:hint="cs"/>
          <w:sz w:val="28"/>
          <w:szCs w:val="28"/>
          <w:cs/>
        </w:rPr>
        <w:t xml:space="preserve"> ดอลลาร์สิงคโปร์ โดยในเดือน กุมภาพันธ์ </w:t>
      </w:r>
      <w:r w:rsidR="007C6C09" w:rsidRPr="00ED41AE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7C6C09"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บริษัทย่อยทางอ้อมได้ให้บริษัทดังกล่าวกู้ยืมเงิน</w:t>
      </w:r>
      <w:r w:rsidR="007C6C0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C6C09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C6C09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7C6C09">
        <w:rPr>
          <w:rFonts w:asciiTheme="majorBidi" w:hAnsiTheme="majorBidi" w:cstheme="majorBidi" w:hint="cs"/>
          <w:sz w:val="28"/>
          <w:szCs w:val="28"/>
          <w:cs/>
        </w:rPr>
        <w:t xml:space="preserve"> ล้านดอลลาร์สิงคโปร์ ในอัตราดอกเบี้ยตามที่ตกลงในสัญญา เพื่อนำเงินไปลงทุนในบริษัท พาโธโลจี เอเชีย โฮลดิ้ง จำกัด ในอัตราร้อยละ </w:t>
      </w:r>
      <w:r w:rsidR="007C6C09">
        <w:rPr>
          <w:rFonts w:asciiTheme="majorBidi" w:hAnsiTheme="majorBidi" w:cstheme="majorBidi"/>
          <w:sz w:val="28"/>
          <w:szCs w:val="28"/>
          <w:lang w:val="en-US"/>
        </w:rPr>
        <w:t xml:space="preserve">3.7 </w:t>
      </w:r>
      <w:r w:rsidRPr="00E05B56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E225F2" w:rsidRPr="00E05B56">
        <w:rPr>
          <w:rFonts w:asciiTheme="majorBidi" w:hAnsiTheme="majorBidi" w:cstheme="majorBidi" w:hint="cs"/>
          <w:sz w:val="28"/>
          <w:szCs w:val="28"/>
          <w:cs/>
        </w:rPr>
        <w:t>จำนวนหุ้น</w:t>
      </w:r>
      <w:r w:rsidR="00E11FE8" w:rsidRPr="00E05B56">
        <w:rPr>
          <w:rFonts w:asciiTheme="majorBidi" w:hAnsiTheme="majorBidi" w:cstheme="majorBidi" w:hint="cs"/>
          <w:sz w:val="28"/>
          <w:szCs w:val="28"/>
          <w:cs/>
        </w:rPr>
        <w:t>ที่ออกทั้งหมด</w:t>
      </w:r>
    </w:p>
    <w:p w14:paraId="2495A9FA" w14:textId="77777777" w:rsidR="004E1DF4" w:rsidRPr="004E1DF4" w:rsidRDefault="004E1DF4" w:rsidP="004E1DF4">
      <w:pPr>
        <w:pStyle w:val="a"/>
        <w:tabs>
          <w:tab w:val="left" w:pos="720"/>
        </w:tabs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011F9E" w14:textId="5ADE5548" w:rsidR="008B436A" w:rsidRDefault="008B436A" w:rsidP="008B436A">
      <w:pPr>
        <w:pStyle w:val="a"/>
        <w:numPr>
          <w:ilvl w:val="0"/>
          <w:numId w:val="36"/>
        </w:numPr>
        <w:tabs>
          <w:tab w:val="left" w:pos="72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</w:t>
      </w:r>
      <w:r w:rsidR="00820B23">
        <w:rPr>
          <w:rFonts w:asciiTheme="majorBidi" w:hAnsiTheme="majorBidi" w:cstheme="majorBidi" w:hint="cs"/>
          <w:sz w:val="28"/>
          <w:szCs w:val="28"/>
          <w:cs/>
        </w:rPr>
        <w:t xml:space="preserve">์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คณะกรรมการบริษัทมีมติอนุมัติการจ่ายเงินปันผลในอัตราหุ้นละ 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96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ทั้งนี้บริษัทได้จ่ายเงินปันผลระหว่างกาลไปเมื่อวันที่ </w:t>
      </w:r>
      <w:r w:rsidR="00ED41AE" w:rsidRPr="00ED41AE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="00820B23">
        <w:rPr>
          <w:rFonts w:asciiTheme="majorBidi" w:hAnsiTheme="majorBidi" w:cstheme="majorBidi" w:hint="cs"/>
          <w:sz w:val="28"/>
          <w:szCs w:val="28"/>
          <w:cs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ED41AE" w:rsidRPr="00ED41AE">
        <w:rPr>
          <w:rFonts w:asciiTheme="majorBidi" w:hAnsiTheme="majorBidi" w:cstheme="majorBidi" w:hint="cs"/>
          <w:sz w:val="28"/>
          <w:szCs w:val="28"/>
          <w:lang w:val="en-US"/>
        </w:rPr>
        <w:t>2564</w:t>
      </w:r>
      <w:r w:rsidR="00820B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ในอัตราหุ้นละ 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ทำให้คงเหลือเงินปันผลจ่ายในอัตราหุ้นละ 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65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20B23">
        <w:rPr>
          <w:rFonts w:asciiTheme="majorBidi" w:hAnsiTheme="majorBidi" w:cstheme="majorBidi"/>
          <w:sz w:val="28"/>
          <w:szCs w:val="28"/>
          <w:lang w:val="en-US"/>
        </w:rPr>
        <w:t>,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423</w:t>
      </w:r>
      <w:r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ทั้งนี้ขึ้นอยู่กับผลการอนุมัติจากที่ประชุมสามัญประจำปีผู้ถือหุ้นของบริษัท ซึ่งจะจัดขึ้นในวันที่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ED41AE" w:rsidRPr="00ED41AE">
        <w:rPr>
          <w:rFonts w:asciiTheme="majorBidi" w:hAnsiTheme="majorBidi" w:cstheme="majorBidi" w:hint="cs"/>
          <w:sz w:val="28"/>
          <w:szCs w:val="28"/>
          <w:lang w:val="en-US"/>
        </w:rPr>
        <w:t>2565</w:t>
      </w:r>
      <w:r w:rsidR="007C6C0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18D36A9" w14:textId="77777777" w:rsidR="00FB2F8B" w:rsidRPr="00FB2F8B" w:rsidRDefault="00FB2F8B" w:rsidP="00820B23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4CD7388B" w14:textId="1A08742F" w:rsidR="00025EA0" w:rsidRPr="005D612B" w:rsidRDefault="00025EA0" w:rsidP="00025EA0">
      <w:pPr>
        <w:pStyle w:val="a"/>
        <w:numPr>
          <w:ilvl w:val="0"/>
          <w:numId w:val="25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8" w:name="_Hlk92470240"/>
      <w:r w:rsidRPr="005D6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</w:t>
      </w:r>
      <w:r w:rsidR="00435876" w:rsidRPr="005D6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การรายงาน</w:t>
      </w:r>
      <w:r w:rsidRPr="005D61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ทางการเงินที่ยังไม่ได้ใช้</w:t>
      </w:r>
    </w:p>
    <w:p w14:paraId="071BB398" w14:textId="77777777" w:rsidR="00560F10" w:rsidRPr="005D612B" w:rsidRDefault="00560F10" w:rsidP="00560F10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AD8DF66" w14:textId="46590742" w:rsidR="003C577D" w:rsidRPr="00560F10" w:rsidRDefault="00560F10" w:rsidP="003C577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612B">
        <w:rPr>
          <w:rFonts w:asciiTheme="majorBidi" w:hAnsiTheme="majorBidi" w:cstheme="majorBidi"/>
          <w:sz w:val="28"/>
          <w:szCs w:val="28"/>
          <w:cs/>
          <w:lang w:val="en-US"/>
        </w:rPr>
        <w:t>สภาวิชาชีพบัญชีได้ปรับ</w:t>
      </w:r>
      <w:r w:rsidR="0034245E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4245E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4245E" w:rsidRPr="005D61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ED41AE" w:rsidRPr="00ED41AE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4245E" w:rsidRPr="005D61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4245E" w:rsidRPr="005D612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3C577D" w:rsidRPr="005D612B">
        <w:rPr>
          <w:rFonts w:asciiTheme="majorBidi" w:hAnsiTheme="majorBidi" w:cs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</w:t>
      </w:r>
      <w:r w:rsidR="003C577D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3C577D" w:rsidRPr="005D612B">
        <w:rPr>
          <w:rFonts w:asciiTheme="majorBidi" w:hAnsiTheme="majorBidi" w:cstheme="majorBidi"/>
          <w:sz w:val="28"/>
          <w:szCs w:val="28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3C577D" w:rsidRPr="005D612B">
        <w:rPr>
          <w:rFonts w:asciiTheme="majorBidi" w:hAnsiTheme="majorBidi" w:cstheme="majorBidi"/>
          <w:sz w:val="28"/>
          <w:szCs w:val="28"/>
        </w:rPr>
        <w:t xml:space="preserve"> </w:t>
      </w:r>
      <w:r w:rsidR="003C577D" w:rsidRPr="005D612B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</w:t>
      </w:r>
      <w:r w:rsidR="003C577D" w:rsidRPr="005D612B">
        <w:rPr>
          <w:rFonts w:asciiTheme="majorBidi" w:hAnsiTheme="majorBidi" w:cstheme="majorBidi"/>
          <w:color w:val="000000"/>
          <w:sz w:val="28"/>
          <w:szCs w:val="28"/>
          <w:cs/>
        </w:rPr>
        <w:t>ไม่มีผลกระทบที่มีสาระสำคัญต่อ</w:t>
      </w:r>
      <w:r w:rsidR="003C577D" w:rsidRPr="005D612B">
        <w:rPr>
          <w:rFonts w:asciiTheme="majorBidi" w:hAnsiTheme="majorBidi" w:cstheme="majorBidi"/>
          <w:sz w:val="28"/>
          <w:szCs w:val="28"/>
          <w:cs/>
        </w:rPr>
        <w:t>งบการเงินในงวดที่ถือปฏิบัติ</w:t>
      </w:r>
      <w:bookmarkEnd w:id="18"/>
    </w:p>
    <w:sectPr w:rsidR="003C577D" w:rsidRPr="00560F10" w:rsidSect="004B65D8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0880A" w14:textId="77777777" w:rsidR="00EF5061" w:rsidRDefault="00EF5061">
      <w:r>
        <w:separator/>
      </w:r>
    </w:p>
  </w:endnote>
  <w:endnote w:type="continuationSeparator" w:id="0">
    <w:p w14:paraId="6682CB4F" w14:textId="77777777" w:rsidR="00EF5061" w:rsidRDefault="00EF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3B918" w14:textId="77777777" w:rsidR="00014C73" w:rsidRDefault="00014C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F6DA44" w14:textId="4DE8CD06" w:rsidR="00C622E6" w:rsidRPr="00E779B1" w:rsidRDefault="00C622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6052C8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9A807" w14:textId="1E6A74D5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052C8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90FCD91" w14:textId="0BD0A29D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9E5B5" w14:textId="21632276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052C8">
      <w:rPr>
        <w:rStyle w:val="PageNumber"/>
        <w:rFonts w:ascii="Angsana New" w:hAnsi="Angsana New"/>
        <w:noProof/>
        <w:sz w:val="30"/>
        <w:szCs w:val="30"/>
      </w:rPr>
      <w:t>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63EE3AB3" w14:textId="0585294C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454EDF16" w14:textId="77777777" w:rsidR="00C622E6" w:rsidRDefault="00C622E6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A2C2A" w14:textId="50714928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8FD1D33" w14:textId="4445D00F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14:paraId="2156147B" w14:textId="77777777" w:rsidR="00C622E6" w:rsidRDefault="00C622E6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ADE49" w14:textId="5030AD31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4ACE77DA" w14:textId="010C602F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40E2D" w14:textId="21CB933B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49A0A1C0" w14:textId="71FA3CD8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E16B7" w14:textId="7C07BED2" w:rsidR="00C622E6" w:rsidRPr="003C3524" w:rsidRDefault="00C622E6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052C8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C7A20E0" w14:textId="37383033" w:rsidR="00C622E6" w:rsidRPr="001D2470" w:rsidRDefault="00C622E6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6726F">
      <w:rPr>
        <w:rFonts w:ascii="Angsana New" w:hAnsi="Angsana New"/>
        <w:noProof/>
        <w:sz w:val="30"/>
        <w:szCs w:val="30"/>
      </w:rPr>
      <w:t>Pruksa Holding a211b-12t Rev 6_17FEB22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DAC7C" w14:textId="77777777" w:rsidR="00EF5061" w:rsidRDefault="00EF5061">
      <w:r>
        <w:separator/>
      </w:r>
    </w:p>
  </w:footnote>
  <w:footnote w:type="continuationSeparator" w:id="0">
    <w:p w14:paraId="206F4500" w14:textId="77777777" w:rsidR="00EF5061" w:rsidRDefault="00EF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6E5D4" w14:textId="77777777" w:rsidR="00014C73" w:rsidRDefault="00014C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C6AF9" w14:textId="77777777" w:rsidR="00C622E6" w:rsidRPr="009F5F90" w:rsidRDefault="00C622E6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00B24B" w14:textId="382EEA78" w:rsidR="00C622E6" w:rsidRPr="009F5F90" w:rsidRDefault="00C622E6" w:rsidP="002035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85"/>
        <w:tab w:val="left" w:pos="72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  <w:p w14:paraId="60C4A6EF" w14:textId="6E045DBB" w:rsidR="00C622E6" w:rsidRDefault="00C622E6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052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052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734507CC" w14:textId="77777777" w:rsidR="00C622E6" w:rsidRPr="00C12602" w:rsidRDefault="00C622E6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E6A0C" w14:textId="77777777" w:rsidR="00014C73" w:rsidRDefault="00014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0"/>
  </w:num>
  <w:num w:numId="5">
    <w:abstractNumId w:val="18"/>
  </w:num>
  <w:num w:numId="6">
    <w:abstractNumId w:val="3"/>
  </w:num>
  <w:num w:numId="7">
    <w:abstractNumId w:val="24"/>
  </w:num>
  <w:num w:numId="8">
    <w:abstractNumId w:val="8"/>
  </w:num>
  <w:num w:numId="9">
    <w:abstractNumId w:val="2"/>
  </w:num>
  <w:num w:numId="10">
    <w:abstractNumId w:val="1"/>
  </w:num>
  <w:num w:numId="11">
    <w:abstractNumId w:val="29"/>
  </w:num>
  <w:num w:numId="12">
    <w:abstractNumId w:val="33"/>
  </w:num>
  <w:num w:numId="13">
    <w:abstractNumId w:val="17"/>
  </w:num>
  <w:num w:numId="14">
    <w:abstractNumId w:val="2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4"/>
  </w:num>
  <w:num w:numId="18">
    <w:abstractNumId w:val="26"/>
  </w:num>
  <w:num w:numId="19">
    <w:abstractNumId w:val="5"/>
  </w:num>
  <w:num w:numId="20">
    <w:abstractNumId w:val="28"/>
  </w:num>
  <w:num w:numId="21">
    <w:abstractNumId w:val="2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12"/>
  </w:num>
  <w:num w:numId="25">
    <w:abstractNumId w:val="6"/>
  </w:num>
  <w:num w:numId="26">
    <w:abstractNumId w:val="25"/>
  </w:num>
  <w:num w:numId="2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2"/>
  </w:num>
  <w:num w:numId="30">
    <w:abstractNumId w:val="16"/>
  </w:num>
  <w:num w:numId="31">
    <w:abstractNumId w:val="4"/>
  </w:num>
  <w:num w:numId="32">
    <w:abstractNumId w:val="15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4C73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D1B"/>
    <w:rsid w:val="00061E88"/>
    <w:rsid w:val="00061F9D"/>
    <w:rsid w:val="00062240"/>
    <w:rsid w:val="00062753"/>
    <w:rsid w:val="00062C2C"/>
    <w:rsid w:val="00062E94"/>
    <w:rsid w:val="00062EA7"/>
    <w:rsid w:val="0006367A"/>
    <w:rsid w:val="000649D1"/>
    <w:rsid w:val="00065245"/>
    <w:rsid w:val="00065736"/>
    <w:rsid w:val="00065DFB"/>
    <w:rsid w:val="00065ED4"/>
    <w:rsid w:val="00066103"/>
    <w:rsid w:val="00066745"/>
    <w:rsid w:val="00067603"/>
    <w:rsid w:val="000679F6"/>
    <w:rsid w:val="00070385"/>
    <w:rsid w:val="00070833"/>
    <w:rsid w:val="000709E7"/>
    <w:rsid w:val="00071077"/>
    <w:rsid w:val="00071C40"/>
    <w:rsid w:val="00071D17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83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4E"/>
    <w:rsid w:val="0009030A"/>
    <w:rsid w:val="0009076B"/>
    <w:rsid w:val="00090D6E"/>
    <w:rsid w:val="00090F7F"/>
    <w:rsid w:val="00091089"/>
    <w:rsid w:val="000914A8"/>
    <w:rsid w:val="00091A27"/>
    <w:rsid w:val="00091B3A"/>
    <w:rsid w:val="00091C65"/>
    <w:rsid w:val="00091CCD"/>
    <w:rsid w:val="00092048"/>
    <w:rsid w:val="0009216A"/>
    <w:rsid w:val="000921F3"/>
    <w:rsid w:val="00092284"/>
    <w:rsid w:val="000929A1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98B"/>
    <w:rsid w:val="000B5D89"/>
    <w:rsid w:val="000B5FB6"/>
    <w:rsid w:val="000B628F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BBD"/>
    <w:rsid w:val="00152C19"/>
    <w:rsid w:val="00152E34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928"/>
    <w:rsid w:val="00175420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BD6"/>
    <w:rsid w:val="001C41DE"/>
    <w:rsid w:val="001C441B"/>
    <w:rsid w:val="001C466A"/>
    <w:rsid w:val="001C494F"/>
    <w:rsid w:val="001C4C4D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631"/>
    <w:rsid w:val="001F0ABD"/>
    <w:rsid w:val="001F0B23"/>
    <w:rsid w:val="001F139B"/>
    <w:rsid w:val="001F1410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7FB"/>
    <w:rsid w:val="0021281D"/>
    <w:rsid w:val="00212848"/>
    <w:rsid w:val="0021351A"/>
    <w:rsid w:val="002135E9"/>
    <w:rsid w:val="002138C4"/>
    <w:rsid w:val="00214134"/>
    <w:rsid w:val="0021438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747"/>
    <w:rsid w:val="00222AFD"/>
    <w:rsid w:val="00222DA0"/>
    <w:rsid w:val="0022370E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6168"/>
    <w:rsid w:val="00246420"/>
    <w:rsid w:val="002475C5"/>
    <w:rsid w:val="002476F4"/>
    <w:rsid w:val="00247E4C"/>
    <w:rsid w:val="00247E99"/>
    <w:rsid w:val="00247FB4"/>
    <w:rsid w:val="00250D38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2C6"/>
    <w:rsid w:val="00263CAF"/>
    <w:rsid w:val="00263E2C"/>
    <w:rsid w:val="00264645"/>
    <w:rsid w:val="00264736"/>
    <w:rsid w:val="0026525A"/>
    <w:rsid w:val="002652E7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AD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811"/>
    <w:rsid w:val="002D5858"/>
    <w:rsid w:val="002D5FA3"/>
    <w:rsid w:val="002D5FB2"/>
    <w:rsid w:val="002D6924"/>
    <w:rsid w:val="002D6987"/>
    <w:rsid w:val="002D724C"/>
    <w:rsid w:val="002D72DB"/>
    <w:rsid w:val="002D734B"/>
    <w:rsid w:val="002D7483"/>
    <w:rsid w:val="002D7C5F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B74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E2D"/>
    <w:rsid w:val="00314058"/>
    <w:rsid w:val="00314203"/>
    <w:rsid w:val="0031456A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5AF6"/>
    <w:rsid w:val="00366140"/>
    <w:rsid w:val="00366930"/>
    <w:rsid w:val="00366950"/>
    <w:rsid w:val="00366B16"/>
    <w:rsid w:val="0036726F"/>
    <w:rsid w:val="00367351"/>
    <w:rsid w:val="0036738E"/>
    <w:rsid w:val="00367E9B"/>
    <w:rsid w:val="00370A7E"/>
    <w:rsid w:val="00370E39"/>
    <w:rsid w:val="00370E77"/>
    <w:rsid w:val="00371303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792"/>
    <w:rsid w:val="0037399A"/>
    <w:rsid w:val="00373F18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7437"/>
    <w:rsid w:val="003B75DD"/>
    <w:rsid w:val="003B78FC"/>
    <w:rsid w:val="003B7B94"/>
    <w:rsid w:val="003B7D9E"/>
    <w:rsid w:val="003C0001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B9"/>
    <w:rsid w:val="003C7BC6"/>
    <w:rsid w:val="003D0057"/>
    <w:rsid w:val="003D0291"/>
    <w:rsid w:val="003D06F6"/>
    <w:rsid w:val="003D07D5"/>
    <w:rsid w:val="003D0838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F0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B93"/>
    <w:rsid w:val="00413528"/>
    <w:rsid w:val="004137F4"/>
    <w:rsid w:val="0041391F"/>
    <w:rsid w:val="00413B16"/>
    <w:rsid w:val="004142D3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3056"/>
    <w:rsid w:val="00423478"/>
    <w:rsid w:val="00423C30"/>
    <w:rsid w:val="00423EC1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5D6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70533"/>
    <w:rsid w:val="004706EF"/>
    <w:rsid w:val="00470949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BCE"/>
    <w:rsid w:val="00487072"/>
    <w:rsid w:val="004873D8"/>
    <w:rsid w:val="00487459"/>
    <w:rsid w:val="0048748A"/>
    <w:rsid w:val="004875DB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9B9"/>
    <w:rsid w:val="00504C0D"/>
    <w:rsid w:val="00504C9A"/>
    <w:rsid w:val="005057F5"/>
    <w:rsid w:val="005059BB"/>
    <w:rsid w:val="005067F2"/>
    <w:rsid w:val="00506ECA"/>
    <w:rsid w:val="0050726D"/>
    <w:rsid w:val="005074B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177"/>
    <w:rsid w:val="00524355"/>
    <w:rsid w:val="005244AB"/>
    <w:rsid w:val="005247AB"/>
    <w:rsid w:val="00524896"/>
    <w:rsid w:val="00524CDE"/>
    <w:rsid w:val="005250D5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A7F"/>
    <w:rsid w:val="00536D37"/>
    <w:rsid w:val="005370A5"/>
    <w:rsid w:val="005373DB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40EE"/>
    <w:rsid w:val="0054485F"/>
    <w:rsid w:val="00544E7E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B3A"/>
    <w:rsid w:val="00553297"/>
    <w:rsid w:val="005532C8"/>
    <w:rsid w:val="005535C9"/>
    <w:rsid w:val="00553B3F"/>
    <w:rsid w:val="005541EB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4E2"/>
    <w:rsid w:val="00571CBD"/>
    <w:rsid w:val="00571D88"/>
    <w:rsid w:val="00571F25"/>
    <w:rsid w:val="00572ABE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5078"/>
    <w:rsid w:val="005852E5"/>
    <w:rsid w:val="005857D8"/>
    <w:rsid w:val="00585847"/>
    <w:rsid w:val="005858D5"/>
    <w:rsid w:val="00585A11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12B"/>
    <w:rsid w:val="005D626D"/>
    <w:rsid w:val="005D65F0"/>
    <w:rsid w:val="005D72EE"/>
    <w:rsid w:val="005D799B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7A6"/>
    <w:rsid w:val="00610DDF"/>
    <w:rsid w:val="006116C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B6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B25"/>
    <w:rsid w:val="00646B4E"/>
    <w:rsid w:val="00646F3C"/>
    <w:rsid w:val="0064748B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981"/>
    <w:rsid w:val="006A5DAF"/>
    <w:rsid w:val="006A6440"/>
    <w:rsid w:val="006A68AC"/>
    <w:rsid w:val="006A68DA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5A5"/>
    <w:rsid w:val="006C49FD"/>
    <w:rsid w:val="006C4B18"/>
    <w:rsid w:val="006C5614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3638"/>
    <w:rsid w:val="00703AC7"/>
    <w:rsid w:val="00703C69"/>
    <w:rsid w:val="00703C85"/>
    <w:rsid w:val="00703F8A"/>
    <w:rsid w:val="007047AD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7BE"/>
    <w:rsid w:val="007341C5"/>
    <w:rsid w:val="0073445D"/>
    <w:rsid w:val="00734482"/>
    <w:rsid w:val="00734EB4"/>
    <w:rsid w:val="00734ECD"/>
    <w:rsid w:val="007352EE"/>
    <w:rsid w:val="007354E8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6650"/>
    <w:rsid w:val="00746657"/>
    <w:rsid w:val="00746782"/>
    <w:rsid w:val="00746A35"/>
    <w:rsid w:val="00746B53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622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4088"/>
    <w:rsid w:val="007C42E3"/>
    <w:rsid w:val="007C4BB6"/>
    <w:rsid w:val="007C4D35"/>
    <w:rsid w:val="007C4E6C"/>
    <w:rsid w:val="007C52EA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178F"/>
    <w:rsid w:val="007D1981"/>
    <w:rsid w:val="007D1A27"/>
    <w:rsid w:val="007D2040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7E"/>
    <w:rsid w:val="007E6AE3"/>
    <w:rsid w:val="007E6AF3"/>
    <w:rsid w:val="007E6F30"/>
    <w:rsid w:val="007E768E"/>
    <w:rsid w:val="007E7789"/>
    <w:rsid w:val="007E7F58"/>
    <w:rsid w:val="007E7FD0"/>
    <w:rsid w:val="007F05F0"/>
    <w:rsid w:val="007F0EF7"/>
    <w:rsid w:val="007F0EF9"/>
    <w:rsid w:val="007F159A"/>
    <w:rsid w:val="007F207E"/>
    <w:rsid w:val="007F247E"/>
    <w:rsid w:val="007F26F2"/>
    <w:rsid w:val="007F2899"/>
    <w:rsid w:val="007F289C"/>
    <w:rsid w:val="007F2BFF"/>
    <w:rsid w:val="007F2D83"/>
    <w:rsid w:val="007F3088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B19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806"/>
    <w:rsid w:val="00871C77"/>
    <w:rsid w:val="008720D5"/>
    <w:rsid w:val="008724BD"/>
    <w:rsid w:val="008725AA"/>
    <w:rsid w:val="00872625"/>
    <w:rsid w:val="00872E55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B6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3EE"/>
    <w:rsid w:val="008B2F7A"/>
    <w:rsid w:val="008B3037"/>
    <w:rsid w:val="008B3270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1026"/>
    <w:rsid w:val="008D16E2"/>
    <w:rsid w:val="008D1950"/>
    <w:rsid w:val="008D1BB4"/>
    <w:rsid w:val="008D1E0A"/>
    <w:rsid w:val="008D212C"/>
    <w:rsid w:val="008D26CD"/>
    <w:rsid w:val="008D284F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EBC"/>
    <w:rsid w:val="0091701B"/>
    <w:rsid w:val="009174F2"/>
    <w:rsid w:val="009176DA"/>
    <w:rsid w:val="00917E6D"/>
    <w:rsid w:val="009203D3"/>
    <w:rsid w:val="00920688"/>
    <w:rsid w:val="00920835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722"/>
    <w:rsid w:val="0095777A"/>
    <w:rsid w:val="00960461"/>
    <w:rsid w:val="0096063F"/>
    <w:rsid w:val="00960CB0"/>
    <w:rsid w:val="009610CC"/>
    <w:rsid w:val="00961A88"/>
    <w:rsid w:val="009620A5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B5"/>
    <w:rsid w:val="00971C03"/>
    <w:rsid w:val="00971D7D"/>
    <w:rsid w:val="00972020"/>
    <w:rsid w:val="0097286A"/>
    <w:rsid w:val="00972C19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CC9"/>
    <w:rsid w:val="009765B3"/>
    <w:rsid w:val="00976FF0"/>
    <w:rsid w:val="0097722E"/>
    <w:rsid w:val="009773A3"/>
    <w:rsid w:val="00977832"/>
    <w:rsid w:val="009779E4"/>
    <w:rsid w:val="00977D49"/>
    <w:rsid w:val="009807C1"/>
    <w:rsid w:val="009808D6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508"/>
    <w:rsid w:val="00987E2B"/>
    <w:rsid w:val="00987F12"/>
    <w:rsid w:val="00990370"/>
    <w:rsid w:val="00990BE3"/>
    <w:rsid w:val="0099141F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A0F"/>
    <w:rsid w:val="009E1C83"/>
    <w:rsid w:val="009E1FC6"/>
    <w:rsid w:val="009E2161"/>
    <w:rsid w:val="009E25A0"/>
    <w:rsid w:val="009E395D"/>
    <w:rsid w:val="009E3990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673"/>
    <w:rsid w:val="00A12349"/>
    <w:rsid w:val="00A12468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4313"/>
    <w:rsid w:val="00AD44DF"/>
    <w:rsid w:val="00AD47DC"/>
    <w:rsid w:val="00AD4D5D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4B53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ED3"/>
    <w:rsid w:val="00B222CB"/>
    <w:rsid w:val="00B22911"/>
    <w:rsid w:val="00B22A9E"/>
    <w:rsid w:val="00B22E90"/>
    <w:rsid w:val="00B2379B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EE2"/>
    <w:rsid w:val="00B421AE"/>
    <w:rsid w:val="00B421DD"/>
    <w:rsid w:val="00B421DE"/>
    <w:rsid w:val="00B43069"/>
    <w:rsid w:val="00B433EC"/>
    <w:rsid w:val="00B43998"/>
    <w:rsid w:val="00B43A08"/>
    <w:rsid w:val="00B43CD5"/>
    <w:rsid w:val="00B44067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A39"/>
    <w:rsid w:val="00B51D23"/>
    <w:rsid w:val="00B51D51"/>
    <w:rsid w:val="00B52426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7A4"/>
    <w:rsid w:val="00B64C83"/>
    <w:rsid w:val="00B65142"/>
    <w:rsid w:val="00B65674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0C4E"/>
    <w:rsid w:val="00B8131A"/>
    <w:rsid w:val="00B8154C"/>
    <w:rsid w:val="00B81577"/>
    <w:rsid w:val="00B81722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920"/>
    <w:rsid w:val="00BB3CEE"/>
    <w:rsid w:val="00BB43AA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EF2"/>
    <w:rsid w:val="00BD18BD"/>
    <w:rsid w:val="00BD1D76"/>
    <w:rsid w:val="00BD2000"/>
    <w:rsid w:val="00BD20AB"/>
    <w:rsid w:val="00BD2C83"/>
    <w:rsid w:val="00BD3081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FB2"/>
    <w:rsid w:val="00BE01D5"/>
    <w:rsid w:val="00BE0D2C"/>
    <w:rsid w:val="00BE0E4E"/>
    <w:rsid w:val="00BE10FC"/>
    <w:rsid w:val="00BE1162"/>
    <w:rsid w:val="00BE145B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605"/>
    <w:rsid w:val="00C1173B"/>
    <w:rsid w:val="00C11A51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2058"/>
    <w:rsid w:val="00C2237F"/>
    <w:rsid w:val="00C224EE"/>
    <w:rsid w:val="00C22AC5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5540"/>
    <w:rsid w:val="00C761DD"/>
    <w:rsid w:val="00C76206"/>
    <w:rsid w:val="00C76251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725"/>
    <w:rsid w:val="00C80879"/>
    <w:rsid w:val="00C80D25"/>
    <w:rsid w:val="00C8137B"/>
    <w:rsid w:val="00C81446"/>
    <w:rsid w:val="00C81489"/>
    <w:rsid w:val="00C815A9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33C"/>
    <w:rsid w:val="00D01557"/>
    <w:rsid w:val="00D01CAD"/>
    <w:rsid w:val="00D01ED3"/>
    <w:rsid w:val="00D03033"/>
    <w:rsid w:val="00D030B2"/>
    <w:rsid w:val="00D0311F"/>
    <w:rsid w:val="00D03ABC"/>
    <w:rsid w:val="00D03E0C"/>
    <w:rsid w:val="00D03F85"/>
    <w:rsid w:val="00D03FA5"/>
    <w:rsid w:val="00D047A6"/>
    <w:rsid w:val="00D04BE3"/>
    <w:rsid w:val="00D04F4F"/>
    <w:rsid w:val="00D05062"/>
    <w:rsid w:val="00D0568A"/>
    <w:rsid w:val="00D0580B"/>
    <w:rsid w:val="00D0588C"/>
    <w:rsid w:val="00D06479"/>
    <w:rsid w:val="00D06960"/>
    <w:rsid w:val="00D06CD2"/>
    <w:rsid w:val="00D1048B"/>
    <w:rsid w:val="00D10985"/>
    <w:rsid w:val="00D10B74"/>
    <w:rsid w:val="00D10D90"/>
    <w:rsid w:val="00D10E68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7AA"/>
    <w:rsid w:val="00D32CF7"/>
    <w:rsid w:val="00D33182"/>
    <w:rsid w:val="00D33260"/>
    <w:rsid w:val="00D332C7"/>
    <w:rsid w:val="00D336CA"/>
    <w:rsid w:val="00D3395D"/>
    <w:rsid w:val="00D33CE0"/>
    <w:rsid w:val="00D33EF0"/>
    <w:rsid w:val="00D3401B"/>
    <w:rsid w:val="00D3429A"/>
    <w:rsid w:val="00D34345"/>
    <w:rsid w:val="00D34349"/>
    <w:rsid w:val="00D3436D"/>
    <w:rsid w:val="00D3516E"/>
    <w:rsid w:val="00D35284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A3A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C3A"/>
    <w:rsid w:val="00D84FC2"/>
    <w:rsid w:val="00D8519D"/>
    <w:rsid w:val="00D851AD"/>
    <w:rsid w:val="00D8582F"/>
    <w:rsid w:val="00D859CC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EF4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7D"/>
    <w:rsid w:val="00DE78BC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BE9"/>
    <w:rsid w:val="00E23DE9"/>
    <w:rsid w:val="00E243F0"/>
    <w:rsid w:val="00E245EF"/>
    <w:rsid w:val="00E24769"/>
    <w:rsid w:val="00E24BF6"/>
    <w:rsid w:val="00E24EE5"/>
    <w:rsid w:val="00E25085"/>
    <w:rsid w:val="00E2510D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7DE"/>
    <w:rsid w:val="00E3580B"/>
    <w:rsid w:val="00E35987"/>
    <w:rsid w:val="00E359E8"/>
    <w:rsid w:val="00E35D20"/>
    <w:rsid w:val="00E362A1"/>
    <w:rsid w:val="00E3661C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50A2A"/>
    <w:rsid w:val="00E519CB"/>
    <w:rsid w:val="00E51C39"/>
    <w:rsid w:val="00E51CA0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702B"/>
    <w:rsid w:val="00E67B2D"/>
    <w:rsid w:val="00E67B69"/>
    <w:rsid w:val="00E704B5"/>
    <w:rsid w:val="00E7106B"/>
    <w:rsid w:val="00E72278"/>
    <w:rsid w:val="00E729A9"/>
    <w:rsid w:val="00E72CD9"/>
    <w:rsid w:val="00E72F93"/>
    <w:rsid w:val="00E73610"/>
    <w:rsid w:val="00E736BE"/>
    <w:rsid w:val="00E73DB8"/>
    <w:rsid w:val="00E74367"/>
    <w:rsid w:val="00E74938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8C9"/>
    <w:rsid w:val="00E95905"/>
    <w:rsid w:val="00E95C9C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B92"/>
    <w:rsid w:val="00EC1E04"/>
    <w:rsid w:val="00EC1F74"/>
    <w:rsid w:val="00EC21FA"/>
    <w:rsid w:val="00EC2539"/>
    <w:rsid w:val="00EC2813"/>
    <w:rsid w:val="00EC2936"/>
    <w:rsid w:val="00EC32E9"/>
    <w:rsid w:val="00EC3321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328"/>
    <w:rsid w:val="00EE23E2"/>
    <w:rsid w:val="00EE24BB"/>
    <w:rsid w:val="00EE2709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302E"/>
    <w:rsid w:val="00EF30FF"/>
    <w:rsid w:val="00EF378F"/>
    <w:rsid w:val="00EF3A0A"/>
    <w:rsid w:val="00EF4D23"/>
    <w:rsid w:val="00EF4E11"/>
    <w:rsid w:val="00EF506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A63"/>
    <w:rsid w:val="00F30D40"/>
    <w:rsid w:val="00F30F68"/>
    <w:rsid w:val="00F3197C"/>
    <w:rsid w:val="00F31D45"/>
    <w:rsid w:val="00F321C8"/>
    <w:rsid w:val="00F327B1"/>
    <w:rsid w:val="00F32B2A"/>
    <w:rsid w:val="00F32D64"/>
    <w:rsid w:val="00F32E7A"/>
    <w:rsid w:val="00F32FD0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4E2"/>
    <w:rsid w:val="00F55634"/>
    <w:rsid w:val="00F55A3D"/>
    <w:rsid w:val="00F55A49"/>
    <w:rsid w:val="00F55BA2"/>
    <w:rsid w:val="00F55EB0"/>
    <w:rsid w:val="00F566D4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8E7"/>
    <w:rsid w:val="00F92030"/>
    <w:rsid w:val="00F9248A"/>
    <w:rsid w:val="00F92DBF"/>
    <w:rsid w:val="00F92E48"/>
    <w:rsid w:val="00F92EF4"/>
    <w:rsid w:val="00F9314D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5F2A"/>
    <w:rsid w:val="00FC60F1"/>
    <w:rsid w:val="00FC612C"/>
    <w:rsid w:val="00FC632B"/>
    <w:rsid w:val="00FC653B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E96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766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0863-CFD6-4EF9-81D7-E18F5788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</TotalTime>
  <Pages>1</Pages>
  <Words>13825</Words>
  <Characters>78807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92448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Phatchareephorn, Jansao</cp:lastModifiedBy>
  <cp:revision>13</cp:revision>
  <cp:lastPrinted>2022-02-18T07:38:00Z</cp:lastPrinted>
  <dcterms:created xsi:type="dcterms:W3CDTF">2022-02-18T06:29:00Z</dcterms:created>
  <dcterms:modified xsi:type="dcterms:W3CDTF">2022-02-18T09:55:00Z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