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BE6E7" w14:textId="20910DBA" w:rsidR="0029139A" w:rsidRDefault="00AB2E30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  <w:bookmarkStart w:id="0" w:name="SubTitle"/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</w:p>
    <w:p w14:paraId="0DF5D79B" w14:textId="77777777" w:rsidR="00ED47E4" w:rsidRPr="000E3BA3" w:rsidRDefault="00ED47E4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B5D04D1" w14:textId="77777777" w:rsidR="004E0F49" w:rsidRPr="000E3BA3" w:rsidRDefault="004E0F49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14:paraId="2A8E7F8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7BFEB7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58B9D4C7" w14:textId="77777777" w:rsidR="00022FD1" w:rsidRPr="00E11762" w:rsidRDefault="00022FD1" w:rsidP="00022FD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E1176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E11762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E11762">
        <w:rPr>
          <w:rFonts w:ascii="Angsana New" w:hAnsi="Angsana New" w:cs="Angsana New"/>
          <w:sz w:val="52"/>
          <w:szCs w:val="52"/>
        </w:rPr>
        <w:t>(</w:t>
      </w:r>
      <w:r w:rsidRPr="00E11762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E11762">
        <w:rPr>
          <w:rFonts w:ascii="Angsana New" w:hAnsi="Angsana New" w:cs="Angsana New"/>
          <w:sz w:val="52"/>
          <w:szCs w:val="52"/>
        </w:rPr>
        <w:t xml:space="preserve">) </w:t>
      </w:r>
      <w:r w:rsidRPr="00E11762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24C33D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962D90B" w14:textId="3295DFF2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A3EF8"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84919" w:rsidRPr="00E1176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4A3EF8"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9C1B59" w:rsidRPr="00E117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33478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02D6BC3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8BFFD8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E2B970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</w:p>
    <w:p w14:paraId="66F0F1D3" w14:textId="77777777" w:rsidR="00631906" w:rsidRPr="00E11762" w:rsidRDefault="00631906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bookmarkEnd w:id="0"/>
    <w:p w14:paraId="447A1A79" w14:textId="77777777" w:rsidR="003C0B4B" w:rsidRPr="00E11762" w:rsidRDefault="003C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cs/>
        </w:rPr>
        <w:sectPr w:rsidR="003C0B4B" w:rsidRPr="00E11762" w:rsidSect="00EB2AE7"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379" w:bottom="576" w:left="1440" w:header="720" w:footer="720" w:gutter="0"/>
          <w:pgNumType w:start="0"/>
          <w:cols w:space="720"/>
          <w:titlePg/>
        </w:sectPr>
      </w:pPr>
    </w:p>
    <w:p w14:paraId="586EC20F" w14:textId="77777777" w:rsidR="00D0788C" w:rsidRPr="00AB12E4" w:rsidRDefault="00D0788C" w:rsidP="00D0788C">
      <w:pPr>
        <w:pStyle w:val="Heading5"/>
        <w:jc w:val="both"/>
        <w:rPr>
          <w:rFonts w:ascii="Angsana New" w:hAnsi="Angsana New" w:cs="Angsana New"/>
        </w:rPr>
      </w:pPr>
      <w:r w:rsidRPr="00AB12E4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2C1791B7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1F3DF246" w14:textId="77777777" w:rsidR="00D0788C" w:rsidRPr="00467660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B12E4">
        <w:rPr>
          <w:rFonts w:ascii="Angsana New" w:hAnsi="Angsana New" w:hint="cs"/>
          <w:b/>
          <w:bCs/>
          <w:sz w:val="30"/>
          <w:szCs w:val="30"/>
          <w:cs/>
        </w:rPr>
        <w:t>เสนอ  ผู้ถือหุ้นบริษัท แอสเสท เวิรด์ คอร์ป จำกัด</w:t>
      </w:r>
      <w:r w:rsidRPr="00AB12E4">
        <w:rPr>
          <w:rFonts w:ascii="Angsana New" w:hAnsi="Angsana New" w:hint="cs"/>
          <w:b/>
          <w:bCs/>
          <w:sz w:val="30"/>
          <w:szCs w:val="30"/>
        </w:rPr>
        <w:t xml:space="preserve"> (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b/>
          <w:bCs/>
          <w:sz w:val="30"/>
          <w:szCs w:val="30"/>
        </w:rPr>
        <w:t>)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6842446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67057CA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ความเห็น</w:t>
      </w:r>
    </w:p>
    <w:p w14:paraId="0EE4A95E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5422B79" w14:textId="77777777" w:rsidR="00D0788C" w:rsidRPr="00AB12E4" w:rsidRDefault="00D0788C" w:rsidP="00D0788C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แอสเสท เวิรด์ คอร์ป จำกัด</w:t>
      </w:r>
      <w:r w:rsidRPr="00AB12E4">
        <w:rPr>
          <w:rFonts w:ascii="Angsana New" w:eastAsia="Calibri" w:hAnsi="Angsana New" w:hint="cs"/>
          <w:spacing w:val="-6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และบริษัทย่อย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(กลุ่มบริษัท) และของเฉพาะบริษัท แอสเสท เวิรด์ คอร์ป จำกัด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4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068AC73B" w14:textId="77777777" w:rsidR="00D0788C" w:rsidRPr="00AB12E4" w:rsidRDefault="00D0788C" w:rsidP="00D0788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509E918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</w:t>
      </w:r>
      <w:r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4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383FFC36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9BB69D4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เกณฑ์ในการแสดงความเห็น</w:t>
      </w:r>
    </w:p>
    <w:p w14:paraId="75D7A50E" w14:textId="77777777" w:rsidR="00D0788C" w:rsidRPr="00AB12E4" w:rsidRDefault="00D0788C" w:rsidP="00D07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CE40F62" w14:textId="77777777" w:rsidR="00D0788C" w:rsidRPr="00AB12E4" w:rsidRDefault="00D0788C" w:rsidP="00D0788C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</w:t>
      </w:r>
      <w:r w:rsidRPr="00AB12E4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B12E4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                  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Pr="00AB12E4">
        <w:rPr>
          <w:rFonts w:ascii="Angsana New" w:eastAsia="Calibri" w:hAnsi="Angsana New" w:hint="cs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2F01D7" w14:textId="77777777" w:rsidR="00D0788C" w:rsidRPr="00AB12E4" w:rsidRDefault="00D0788C" w:rsidP="00D07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C0DCBD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E11761" w14:textId="77777777" w:rsidR="00574A2B" w:rsidRPr="00AB12E4" w:rsidRDefault="00574A2B" w:rsidP="00574A2B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574A2B" w:rsidRPr="00AB12E4" w:rsidSect="00790FD4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379" w:bottom="576" w:left="1440" w:header="720" w:footer="720" w:gutter="0"/>
          <w:cols w:space="720"/>
          <w:titlePg/>
        </w:sectPr>
      </w:pPr>
    </w:p>
    <w:p w14:paraId="4B3362D4" w14:textId="2233D571" w:rsidR="00D0788C" w:rsidRPr="00101448" w:rsidRDefault="00D0788C" w:rsidP="00D0788C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bookmarkStart w:id="1" w:name="_Hlk64052487"/>
      <w:r w:rsidRPr="00101448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0D633CC1" w14:textId="77777777" w:rsidR="00D0788C" w:rsidRPr="00101448" w:rsidRDefault="00D0788C" w:rsidP="00D0788C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31E7482" w14:textId="77777777" w:rsidR="00D0788C" w:rsidRPr="00101448" w:rsidRDefault="00D0788C" w:rsidP="00D0788C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br/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สำหรับงวด</w:t>
      </w:r>
      <w:r w:rsidRPr="00101448">
        <w:rPr>
          <w:rFonts w:ascii="Angsana New" w:eastAsia="Calibri" w:hAnsi="Angsana New" w:hint="cs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โดยรวมและในการแสดงความเห็นของ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ทั้งนี้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tab/>
      </w:r>
    </w:p>
    <w:p w14:paraId="32686224" w14:textId="77777777" w:rsidR="00D0788C" w:rsidRPr="00101448" w:rsidRDefault="00D0788C" w:rsidP="00D0788C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E15529" w:rsidRPr="00101448" w14:paraId="63C195AD" w14:textId="77777777" w:rsidTr="00E15529">
        <w:tc>
          <w:tcPr>
            <w:tcW w:w="9355" w:type="dxa"/>
            <w:gridSpan w:val="2"/>
            <w:shd w:val="clear" w:color="auto" w:fill="auto"/>
          </w:tcPr>
          <w:p w14:paraId="6989BA6B" w14:textId="7E6AF134" w:rsidR="00E15529" w:rsidRPr="00101448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" w:name="_Hlk62569758"/>
            <w:r w:rsidRPr="001014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การด้อยค่าของที่ดิน อาคารและอุปกรณ์ และเงินลงทุนในบริษัทย่อย</w:t>
            </w:r>
          </w:p>
        </w:tc>
      </w:tr>
      <w:tr w:rsidR="00E15529" w:rsidRPr="00BF5F59" w14:paraId="26B38DAA" w14:textId="77777777" w:rsidTr="00E15529">
        <w:tc>
          <w:tcPr>
            <w:tcW w:w="9355" w:type="dxa"/>
            <w:gridSpan w:val="2"/>
            <w:shd w:val="clear" w:color="auto" w:fill="auto"/>
          </w:tcPr>
          <w:p w14:paraId="149802E3" w14:textId="14767FBC" w:rsidR="00E15529" w:rsidRPr="00101448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 </w:t>
            </w:r>
            <w:r w:rsidR="00D87DAF" w:rsidRPr="00101448">
              <w:rPr>
                <w:rFonts w:ascii="Angsana New" w:hAnsi="Angsana New"/>
                <w:color w:val="000000"/>
                <w:sz w:val="30"/>
                <w:szCs w:val="30"/>
              </w:rPr>
              <w:t xml:space="preserve">9 </w:t>
            </w:r>
            <w:r w:rsidR="00D87DAF" w:rsidRPr="00101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D87DAF" w:rsidRPr="00101448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</w:tr>
      <w:tr w:rsidR="00E15529" w:rsidRPr="00BF5F59" w14:paraId="42A1A855" w14:textId="77777777" w:rsidTr="00E15529">
        <w:tc>
          <w:tcPr>
            <w:tcW w:w="4466" w:type="dxa"/>
            <w:shd w:val="clear" w:color="auto" w:fill="auto"/>
          </w:tcPr>
          <w:p w14:paraId="514E8C5F" w14:textId="05F69F96" w:rsidR="00E15529" w:rsidRPr="00BF5F59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  <w:shd w:val="clear" w:color="auto" w:fill="auto"/>
          </w:tcPr>
          <w:p w14:paraId="4D6BFBA4" w14:textId="33F8FA2C" w:rsidR="00E15529" w:rsidRPr="00BF5F59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15529" w:rsidRPr="00574A2B" w14:paraId="020D3F31" w14:textId="77777777" w:rsidTr="00E15529">
        <w:tc>
          <w:tcPr>
            <w:tcW w:w="4466" w:type="dxa"/>
            <w:shd w:val="clear" w:color="auto" w:fill="auto"/>
          </w:tcPr>
          <w:p w14:paraId="6154ED72" w14:textId="77777777" w:rsidR="00E15529" w:rsidRDefault="00E15529" w:rsidP="00E1552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 และเงินลงทุนในบริษัทย่อยมีสาระสำคัญ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ของกลุ่มบริษัทและของบริษัท ซึ่งมีหน่วยสินทรัพย์ที่ก่อให้เกิดเงินสดที่มีผลการดำเนินงานต่ำกว่าที่คาดคะเน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และส่ง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ผลกระทบต่อมูลค่าของที่ดิน อาคารและอุปกรณ์ และเงินลงทุนในบริษัทย่อย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ดังกล่าว</w:t>
            </w:r>
          </w:p>
          <w:p w14:paraId="122611D9" w14:textId="77777777" w:rsidR="00E15529" w:rsidRPr="007F46E0" w:rsidRDefault="00E15529" w:rsidP="00E1552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98766BB" w14:textId="77777777" w:rsidR="00E15529" w:rsidRDefault="00E15529" w:rsidP="00E1552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พิจารณาว่าเหตุการณ์ดังกล่าวเป็น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ข้อบ่งชี้ของการด้อยค่าของ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สินทรัพย์และได้สอบทานมูล</w:t>
            </w:r>
            <w:r w:rsidRPr="00527C50">
              <w:rPr>
                <w:rFonts w:ascii="Angsana New" w:hAnsi="Angsana New" w:cs="Angsana New"/>
                <w:sz w:val="30"/>
                <w:szCs w:val="30"/>
                <w:cs/>
              </w:rPr>
              <w:t>ค่าที่คาดว่าจะได้รับคืนโดย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527C50">
              <w:rPr>
                <w:rFonts w:ascii="Angsana New" w:hAnsi="Angsana New" w:cs="Angsana New"/>
                <w:sz w:val="30"/>
                <w:szCs w:val="30"/>
                <w:cs/>
              </w:rPr>
              <w:t>จัดทำประมาณการกระแสเงินสด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ในอนาคตคิดลดเป็นมูลค่าปัจจุบัน</w:t>
            </w:r>
            <w:r w:rsidRPr="00527C5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ซึ่งผู้บริหาร</w:t>
            </w:r>
            <w:r w:rsidRPr="00527C50">
              <w:rPr>
                <w:rFonts w:ascii="Angsana New" w:hAnsi="Angsana New" w:cs="Angsana New"/>
                <w:sz w:val="30"/>
                <w:szCs w:val="30"/>
                <w:cs/>
              </w:rPr>
              <w:t>ต้องใช้ดุลยพินิจ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อย่างมากในการกำหนดข้อสมมติที่สำคัญในการประมาณการมูลค่าที่คาดว่าจะได้รับคืน</w:t>
            </w:r>
            <w:r w:rsidRPr="007F46E0" w:rsidDel="00527C5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3A7CF6EA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71946D2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ข้าพเจ้าให้ความสำคัญกับรายการดังกล่าวเนื่องจาก</w:t>
            </w:r>
            <w:r w:rsidRPr="007F46E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การประมาณการกระแสเงินสด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นั้นมีความซับซ้อน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CF294B">
              <w:rPr>
                <w:rFonts w:ascii="Angsana New" w:hAnsi="Angsana New" w:cs="Angsana New"/>
                <w:sz w:val="30"/>
                <w:szCs w:val="30"/>
                <w:cs/>
              </w:rPr>
              <w:t>มีการ</w:t>
            </w:r>
            <w:r w:rsidRPr="007F46E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ใช้ดุลยพินิจที่สำคัญ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ของผู้บริหาร</w:t>
            </w:r>
          </w:p>
          <w:p w14:paraId="27B64DD4" w14:textId="1EFA531B" w:rsidR="00E15529" w:rsidRPr="00BF5F5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89" w:type="dxa"/>
            <w:shd w:val="clear" w:color="auto" w:fill="auto"/>
          </w:tcPr>
          <w:p w14:paraId="71A2300A" w14:textId="77777777" w:rsidR="00E15529" w:rsidRPr="00574A2B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7619E977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>•</w:t>
            </w: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ทำความเข้าใจและการประเมินกระบวนการของผู้บริหารในการประเมินข้อบ่งชี้ของการด้อยค่า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กระบวนการทดสอบการด้อยค่า</w:t>
            </w:r>
            <w:r w:rsidRPr="00260585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การประมาณมูลค่าที่คาดว่าจะได้รับคืน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</w:t>
            </w:r>
          </w:p>
          <w:p w14:paraId="5B1E618E" w14:textId="77777777" w:rsidR="00E15529" w:rsidRPr="00574A2B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7917102" w14:textId="007D4761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•  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ความเหมาะสม</w:t>
            </w:r>
            <w:r w:rsidR="00F85BE0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ที่สำคัญที่</w:t>
            </w:r>
            <w:r w:rsidRPr="00517752">
              <w:rPr>
                <w:rFonts w:ascii="Angsana New" w:hAnsi="Angsana New" w:cs="Angsana New"/>
                <w:sz w:val="30"/>
                <w:szCs w:val="30"/>
                <w:cs/>
              </w:rPr>
              <w:t>ใช้ในการ</w:t>
            </w:r>
            <w:r w:rsidRPr="009255F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ประมาณการกระแสเงินสดในอนาคตคิดลดเป็นมูลค่าปัจจุบัน</w:t>
            </w:r>
            <w:r w:rsidRPr="00517752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ของผู้บริหาร 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โดย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สอบถามและเปรียบเทียบ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กับข้อมูลในอดีต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แผนการดำเนินงาน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ในอนาคตของกลุ่มบริษัทตลอดจน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ในอุตสาหกรรมเดียวกัน</w:t>
            </w:r>
          </w:p>
          <w:p w14:paraId="61A92D32" w14:textId="77777777" w:rsidR="00E15529" w:rsidRPr="00574A2B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37BE57" w14:textId="77777777" w:rsidR="00E15529" w:rsidRDefault="00E15529" w:rsidP="00E1552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•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วิเคราะห์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ความอ่อนไหวของข้อสมมติ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ที่สำคัญ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ในการ</w:t>
            </w:r>
            <w:r w:rsidRPr="00485EC8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ประมาณการกระแสเงินสดในอนาคตคิดลดเป็นมูลค่าปัจจุบัน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เพื่อพิจารณาผลกระทบต่อ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1F8DEE04" w14:textId="77777777" w:rsidR="00E15529" w:rsidRDefault="00E15529" w:rsidP="00E1552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2F0E433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>•</w:t>
            </w: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</w:t>
            </w:r>
            <w:r w:rsidRPr="00485EC8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ประมาณการกระแสเงินสดในอนาคตคิดลดเป็นมูลค่าปัจจุบัน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0E6F3CB7" w14:textId="77777777" w:rsidR="00E15529" w:rsidRPr="00574A2B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69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BB74CE2" w14:textId="01DBFE79" w:rsidR="00E15529" w:rsidRPr="00574A2B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•</w:t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  <w:bookmarkEnd w:id="2"/>
    </w:tbl>
    <w:p w14:paraId="513DF10C" w14:textId="63FEE2DE" w:rsidR="00D0788C" w:rsidRDefault="00D0788C" w:rsidP="00D07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0FB534" w14:textId="77777777" w:rsidR="00E15529" w:rsidRPr="0035050F" w:rsidRDefault="00E15529" w:rsidP="00D07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"/>
          <w:szCs w:val="2"/>
        </w:rPr>
      </w:pPr>
    </w:p>
    <w:p w14:paraId="155F0C1B" w14:textId="77777777" w:rsidR="0035050F" w:rsidRDefault="0035050F">
      <w:r>
        <w:br w:type="page"/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E15529" w:rsidRPr="00AB12E4" w14:paraId="19D594F1" w14:textId="77777777" w:rsidTr="00E15529">
        <w:tc>
          <w:tcPr>
            <w:tcW w:w="9355" w:type="dxa"/>
            <w:gridSpan w:val="2"/>
            <w:shd w:val="clear" w:color="auto" w:fill="auto"/>
          </w:tcPr>
          <w:p w14:paraId="609045E0" w14:textId="1FD3A49E" w:rsidR="00E15529" w:rsidRPr="00AB12E4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46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มูลค่าของอสังหาริมทรัพย์เพื่อการลงทุน</w:t>
            </w:r>
          </w:p>
        </w:tc>
      </w:tr>
      <w:tr w:rsidR="00E15529" w:rsidRPr="00AB12E4" w14:paraId="21F52EFA" w14:textId="77777777" w:rsidTr="00E15529">
        <w:tc>
          <w:tcPr>
            <w:tcW w:w="9355" w:type="dxa"/>
            <w:gridSpan w:val="2"/>
            <w:shd w:val="clear" w:color="auto" w:fill="auto"/>
          </w:tcPr>
          <w:p w14:paraId="31BFB0FA" w14:textId="523336FA" w:rsidR="00E15529" w:rsidRPr="00AB12E4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</w:t>
            </w:r>
            <w:r w:rsidRPr="00101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เหตุ </w:t>
            </w:r>
            <w:r w:rsidR="001E4A9F" w:rsidRPr="00101448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E15529" w:rsidRPr="00574A2B" w14:paraId="476C970C" w14:textId="77777777" w:rsidTr="00E15529">
        <w:tc>
          <w:tcPr>
            <w:tcW w:w="4466" w:type="dxa"/>
            <w:shd w:val="clear" w:color="auto" w:fill="auto"/>
          </w:tcPr>
          <w:p w14:paraId="56180396" w14:textId="77777777" w:rsidR="00E15529" w:rsidRPr="00574A2B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  <w:shd w:val="clear" w:color="auto" w:fill="auto"/>
          </w:tcPr>
          <w:p w14:paraId="724E785E" w14:textId="77777777" w:rsidR="00E15529" w:rsidRPr="00574A2B" w:rsidRDefault="00E15529" w:rsidP="00E155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15529" w:rsidRPr="00574A2B" w14:paraId="211B5F63" w14:textId="77777777" w:rsidTr="00E15529">
        <w:tc>
          <w:tcPr>
            <w:tcW w:w="4466" w:type="dxa"/>
            <w:shd w:val="clear" w:color="auto" w:fill="auto"/>
          </w:tcPr>
          <w:p w14:paraId="2BEB8C97" w14:textId="77777777" w:rsidR="00E15529" w:rsidRDefault="00E15529" w:rsidP="00E15529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4DE3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อสังหาริมทรัพย์เพื่อการลงทุนวัดมูลค่าด้วยมูลค่ายุติธรรมและมีนัยสำคัญ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2A4DE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งบการเงินของกลุ่มบริษัท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มูลค่ายุติธรรมของอสังหาริมทรัพย์เพื่อการลงทุนประมาณโดยวิธีรายได้ วิธีประมาณต้นทุนทดแทนและวิธีการเปรียบเทียบราคาตลาด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ซึ่งผู้บริหารต้องใช้ดุลยพินิจอย่างมากในการกำหนดข้อสมมติที่สำคัญโดยกลุ่มบริษัท</w:t>
            </w:r>
            <w:r w:rsidRPr="007F46E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ได้แต่งตั้งผู้ประเมินราคาอิสระจากภายนอก เพื่อประเมินมูลค่ายุติธรรมของอสังหาริมทรัพย์เพื่อการลงทุนดังกล่าว</w:t>
            </w:r>
          </w:p>
          <w:p w14:paraId="067D3F8C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DFB844D" w14:textId="77777777" w:rsidR="00E15529" w:rsidRPr="00574A2B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ข้าพเจ้าให้ความสำคัญกับรายการดังกล่าวเนื่องจากการประเมินมูลค่ายุติธรรมนั้นมีความซับซ้อน </w:t>
            </w:r>
            <w:r w:rsidRPr="00CF294B">
              <w:rPr>
                <w:rFonts w:ascii="Angsana New" w:hAnsi="Angsana New" w:cs="Angsana New"/>
                <w:sz w:val="30"/>
                <w:szCs w:val="30"/>
                <w:cs/>
              </w:rPr>
              <w:t>มีการใช้ดุลยพินิจ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ของผู้บริหาร</w:t>
            </w:r>
            <w:r w:rsidRPr="00CF294B">
              <w:rPr>
                <w:rFonts w:ascii="Angsana New" w:hAnsi="Angsana New" w:cs="Angsana New"/>
                <w:sz w:val="30"/>
                <w:szCs w:val="30"/>
                <w:cs/>
              </w:rPr>
              <w:t>ในการกำหนดข้อสมมติที่สำคัญ</w:t>
            </w:r>
          </w:p>
        </w:tc>
        <w:tc>
          <w:tcPr>
            <w:tcW w:w="4889" w:type="dxa"/>
            <w:shd w:val="clear" w:color="auto" w:fill="auto"/>
          </w:tcPr>
          <w:p w14:paraId="050F386C" w14:textId="77777777" w:rsidR="00E15529" w:rsidRPr="00574A2B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33F42E6C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>•</w:t>
            </w: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177136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ทำความเข้าใจและประเมินวิธีการที่กลุ่มบริษัทใช้ในการกำหนดและประเมินมูลค่ายุติธรรมของ</w:t>
            </w:r>
            <w:r w:rsidRPr="00997EB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  <w:p w14:paraId="39A5BF00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69D2DB5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>•</w:t>
            </w: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177136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ประเมินความเป็นอิสระ คุณสมบัติ และความสามารถของผู้ประเมินราคาของกลุ่มบริษัท</w:t>
            </w:r>
          </w:p>
          <w:p w14:paraId="76EF2FE6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510D7EC5" w14:textId="72332380" w:rsidR="00E15529" w:rsidRDefault="00E15529" w:rsidP="001064D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1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7136">
              <w:rPr>
                <w:rFonts w:ascii="Angsana New" w:hAnsi="Angsana New" w:cs="Angsana New"/>
                <w:sz w:val="30"/>
                <w:szCs w:val="30"/>
              </w:rPr>
              <w:t>•</w:t>
            </w:r>
            <w:r w:rsidRPr="00177136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F1B7F">
              <w:rPr>
                <w:rFonts w:ascii="Angsana New" w:hAnsi="Angsana New" w:cs="Angsana New"/>
                <w:sz w:val="30"/>
                <w:szCs w:val="30"/>
                <w:cs/>
              </w:rPr>
              <w:t>การใช้ผลงานของผู้เชี่ยวชาญภายนอกที่ว่าจ้างโดย</w:t>
            </w:r>
            <w:r w:rsidR="001064D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F1B7F">
              <w:rPr>
                <w:rFonts w:ascii="Angsana New" w:hAnsi="Angsana New" w:cs="Angsana New"/>
                <w:sz w:val="30"/>
                <w:szCs w:val="30"/>
                <w:cs/>
              </w:rPr>
              <w:t>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สินทรัพย์</w:t>
            </w:r>
          </w:p>
          <w:p w14:paraId="0DC51AEB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DA66A8F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 xml:space="preserve"> •</w:t>
            </w: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020F5A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ความสมเหตุสมผลของ</w:t>
            </w:r>
            <w:r w:rsidRPr="00020F5A">
              <w:rPr>
                <w:rFonts w:ascii="Angsana New" w:hAnsi="Angsana New" w:cs="Angsana New"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020F5A">
              <w:rPr>
                <w:rFonts w:ascii="Angsana New" w:hAnsi="Angsana New" w:cs="Angsana New"/>
                <w:sz w:val="30"/>
                <w:szCs w:val="30"/>
                <w:cs/>
              </w:rPr>
              <w:t>สำคัญโดยการเปรียบเทียบกับข้อมูลที่เกิดขึ้นจริง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20F5A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พิจารณาความสมเหตุสมผลในการเปลี่ยนแปลงมูลค่าของ</w:t>
            </w:r>
            <w:r w:rsidRPr="00997EB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020F5A">
              <w:rPr>
                <w:rFonts w:ascii="Angsana New" w:hAnsi="Angsana New" w:cs="Angsana New"/>
                <w:sz w:val="30"/>
                <w:szCs w:val="30"/>
                <w:cs/>
              </w:rPr>
              <w:t>ที่มีนัยสำคัญจากปีก่อน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020F5A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</w:p>
          <w:p w14:paraId="5452CAD6" w14:textId="77777777" w:rsidR="00E15529" w:rsidRDefault="00E15529" w:rsidP="00E1552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5EE8F2" w14:textId="2EE5E2DB" w:rsidR="00E15529" w:rsidRPr="00574A2B" w:rsidRDefault="00E15529" w:rsidP="001064D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•  </w:t>
            </w:r>
            <w:r w:rsidRPr="007F46E0">
              <w:rPr>
                <w:rFonts w:ascii="Angsana New" w:hAnsi="Angsana New" w:cs="Angsana New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8C95C29" w14:textId="77777777" w:rsidR="00E15529" w:rsidRPr="00574A2B" w:rsidRDefault="00E15529" w:rsidP="00D07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5546AE" w14:textId="77777777" w:rsidR="00D0788C" w:rsidRDefault="00D0788C" w:rsidP="00D0788C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64052496"/>
      <w:r w:rsidRPr="00574A2B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2857293" w14:textId="77777777" w:rsidR="00D0788C" w:rsidRPr="009C6912" w:rsidRDefault="00D0788C" w:rsidP="00D07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3"/>
    <w:p w14:paraId="62EF459E" w14:textId="77777777" w:rsidR="001064D2" w:rsidRDefault="009C0FA5" w:rsidP="009C0FA5">
      <w:pPr>
        <w:snapToGrid w:val="0"/>
        <w:jc w:val="thaiDistribute"/>
        <w:rPr>
          <w:rFonts w:ascii="Angsana New" w:hAnsi="Angsana New"/>
          <w:sz w:val="30"/>
          <w:szCs w:val="30"/>
        </w:rPr>
      </w:pPr>
      <w:r w:rsidRPr="009C0FA5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="00BD59D9">
        <w:rPr>
          <w:rFonts w:ascii="Angsana New" w:hAnsi="Angsana New"/>
          <w:sz w:val="30"/>
          <w:szCs w:val="30"/>
        </w:rPr>
        <w:t>3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บริษัทและบริษัทย่อยจากการเปลี่ยนแปลงนโยบายการบัญชีในการวัดมูลค่าอสังหาริมทรัพย์เพื่อการลงทุนตามวิธีราคาทุนเป็นวิธีมูลค่ายุติธรรมมาถือปฏิบัติตั้งแต่วันที่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="00BD59D9">
        <w:rPr>
          <w:rFonts w:ascii="Angsana New" w:hAnsi="Angsana New"/>
          <w:sz w:val="30"/>
          <w:szCs w:val="30"/>
        </w:rPr>
        <w:t>1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มกราคม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="00BD59D9">
        <w:rPr>
          <w:rFonts w:ascii="Angsana New" w:hAnsi="Angsana New"/>
          <w:sz w:val="30"/>
          <w:szCs w:val="30"/>
        </w:rPr>
        <w:t>2564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BD59D9">
        <w:rPr>
          <w:rFonts w:ascii="Angsana New" w:hAnsi="Angsana New"/>
          <w:sz w:val="30"/>
          <w:szCs w:val="30"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ณ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วันที่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ธันวาคม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เป็นส่วนหนึ่งของงบการเงินรวมและงบการเงินเฉพาะกิจการที่ตรวจสอบแล้ว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ณ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วันที่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และสำหรับปีสิ้นสุดวันที่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ธันวาคม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34ED2">
        <w:rPr>
          <w:rFonts w:ascii="Angsana New" w:hAnsi="Angsana New"/>
          <w:sz w:val="30"/>
          <w:szCs w:val="30"/>
        </w:rPr>
        <w:t>3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และหลังจากปรับปรุงรายการตามที่ได้อธิบายไว้ในหมายเหตุข้อ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="00BD59D9">
        <w:rPr>
          <w:rFonts w:ascii="Angsana New" w:hAnsi="Angsana New"/>
          <w:sz w:val="30"/>
          <w:szCs w:val="30"/>
        </w:rPr>
        <w:t>3</w:t>
      </w:r>
      <w:r w:rsidR="001064D2">
        <w:rPr>
          <w:rFonts w:ascii="Angsana New" w:hAnsi="Angsana New"/>
          <w:sz w:val="30"/>
          <w:szCs w:val="30"/>
        </w:rPr>
        <w:br/>
      </w:r>
    </w:p>
    <w:p w14:paraId="51488F23" w14:textId="69206666" w:rsidR="00C44983" w:rsidRDefault="009C0FA5" w:rsidP="009C0FA5">
      <w:pPr>
        <w:snapToGrid w:val="0"/>
        <w:jc w:val="thaiDistribute"/>
        <w:rPr>
          <w:rFonts w:ascii="Angsana New" w:hAnsi="Angsana New"/>
          <w:sz w:val="30"/>
          <w:szCs w:val="30"/>
        </w:rPr>
      </w:pPr>
      <w:r w:rsidRPr="009C0FA5">
        <w:rPr>
          <w:rFonts w:ascii="Angsana New" w:hAnsi="Angsana New" w:hint="cs"/>
          <w:sz w:val="30"/>
          <w:szCs w:val="30"/>
          <w:cs/>
        </w:rPr>
        <w:t>นอกจากนี้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C0FA5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85BE0">
        <w:rPr>
          <w:rFonts w:ascii="Angsana New" w:hAnsi="Angsana New"/>
          <w:sz w:val="30"/>
          <w:szCs w:val="30"/>
        </w:rPr>
        <w:t>3</w:t>
      </w:r>
      <w:r w:rsidR="003B1ED0">
        <w:rPr>
          <w:rFonts w:ascii="Angsana New" w:hAnsi="Angsana New"/>
          <w:sz w:val="30"/>
          <w:szCs w:val="30"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="00BD59D9">
        <w:rPr>
          <w:rFonts w:ascii="Angsana New" w:hAnsi="Angsana New"/>
          <w:sz w:val="30"/>
          <w:szCs w:val="30"/>
        </w:rPr>
        <w:t>3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แล้ว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Pr="009C0FA5">
        <w:rPr>
          <w:rFonts w:ascii="Angsana New" w:hAnsi="Angsana New" w:hint="cs"/>
          <w:sz w:val="30"/>
          <w:szCs w:val="30"/>
          <w:cs/>
        </w:rPr>
        <w:t>ทั้งนี้</w:t>
      </w:r>
      <w:r w:rsidRPr="009C0FA5">
        <w:rPr>
          <w:rFonts w:ascii="Angsana New" w:hAnsi="Angsana New"/>
          <w:sz w:val="30"/>
          <w:szCs w:val="30"/>
          <w:cs/>
        </w:rPr>
        <w:t xml:space="preserve"> </w:t>
      </w:r>
      <w:r w:rsidR="00F85BE0">
        <w:rPr>
          <w:rFonts w:ascii="Angsana New" w:hAnsi="Angsana New" w:hint="cs"/>
          <w:sz w:val="30"/>
          <w:szCs w:val="30"/>
          <w:cs/>
        </w:rPr>
        <w:t>ความเห็น</w:t>
      </w:r>
      <w:r w:rsidRPr="009C0FA5">
        <w:rPr>
          <w:rFonts w:ascii="Angsana New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C95C268" w14:textId="77777777" w:rsidR="009C0FA5" w:rsidRPr="00807C7C" w:rsidRDefault="009C0FA5" w:rsidP="009C0FA5">
      <w:pPr>
        <w:snapToGrid w:val="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753B8A85" w14:textId="0CFFED8A" w:rsidR="00D0788C" w:rsidRPr="00574A2B" w:rsidRDefault="00D0788C" w:rsidP="00D0788C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74A2B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083E092E" w14:textId="77777777" w:rsidR="00D0788C" w:rsidRPr="00807C7C" w:rsidRDefault="00D0788C" w:rsidP="00D0788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4EF2DCBD" w14:textId="77777777" w:rsidR="00D0788C" w:rsidRPr="00976738" w:rsidRDefault="00D0788C" w:rsidP="00D0788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74A2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0077D6F" w14:textId="77777777" w:rsidR="009C6912" w:rsidRPr="00807C7C" w:rsidRDefault="009C6912" w:rsidP="00574A2B">
      <w:pPr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bookmarkEnd w:id="1"/>
    <w:p w14:paraId="1CF0E7D1" w14:textId="77777777" w:rsidR="00D42EE7" w:rsidRPr="00976738" w:rsidRDefault="00D42EE7" w:rsidP="00D42EE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0FA0980" w14:textId="77777777" w:rsidR="00D42EE7" w:rsidRPr="00807C7C" w:rsidRDefault="00D42EE7" w:rsidP="00D42EE7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734B65C3" w14:textId="77777777" w:rsidR="00D42EE7" w:rsidRPr="00976738" w:rsidRDefault="00D42EE7" w:rsidP="00D42EE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E8BEA1E" w14:textId="77777777" w:rsidR="00D42EE7" w:rsidRPr="00807C7C" w:rsidRDefault="00D42EE7" w:rsidP="00D42EE7">
      <w:pPr>
        <w:pStyle w:val="Default"/>
        <w:jc w:val="thaiDistribute"/>
        <w:rPr>
          <w:rFonts w:ascii="Angsana New" w:hAnsi="Angsana New" w:cs="Angsana New"/>
        </w:rPr>
      </w:pPr>
    </w:p>
    <w:p w14:paraId="48A1598A" w14:textId="77777777" w:rsidR="00D42EE7" w:rsidRDefault="00D42EE7" w:rsidP="00D42EE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76738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F4D866" w14:textId="77777777" w:rsidR="00D42EE7" w:rsidRPr="00807C7C" w:rsidRDefault="00D42EE7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C1EB604" w14:textId="77777777" w:rsidR="00D42EE7" w:rsidRPr="00AB12E4" w:rsidRDefault="00D42EE7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9A61F" w14:textId="77777777" w:rsidR="00D42EE7" w:rsidRPr="00807C7C" w:rsidRDefault="00D42EE7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BA6D80A" w14:textId="77777777" w:rsidR="00D42EE7" w:rsidRPr="00AB12E4" w:rsidRDefault="00D42EE7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ABADD3D" w14:textId="77777777" w:rsidR="00D42EE7" w:rsidRPr="00807C7C" w:rsidRDefault="00D42EE7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DC62C53" w14:textId="77777777" w:rsidR="00D42EE7" w:rsidRPr="00AB12E4" w:rsidRDefault="00D42EE7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F4AB7" w14:textId="22ED7E68" w:rsidR="00D42EE7" w:rsidRPr="00807C7C" w:rsidRDefault="00D42EE7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C173207" w14:textId="0070636C" w:rsidR="00807C7C" w:rsidRDefault="00807C7C" w:rsidP="00D42E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25B685F9" w14:textId="77777777" w:rsidR="00D42EE7" w:rsidRPr="00AB12E4" w:rsidRDefault="00D42EE7" w:rsidP="00D42EE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3E75C0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5382DDB" w14:textId="77777777" w:rsidR="00D42EE7" w:rsidRPr="00AB12E4" w:rsidRDefault="00D42EE7" w:rsidP="00D42EE7">
      <w:pPr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12E4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743DBA3" w14:textId="77777777" w:rsidR="00D42EE7" w:rsidRDefault="00D42EE7" w:rsidP="00D42EE7">
      <w:pPr>
        <w:jc w:val="thaiDistribute"/>
        <w:rPr>
          <w:rFonts w:ascii="Angsana New" w:hAnsi="Angsana New"/>
          <w:sz w:val="30"/>
          <w:szCs w:val="30"/>
        </w:rPr>
      </w:pPr>
    </w:p>
    <w:p w14:paraId="614DD514" w14:textId="77777777" w:rsidR="00D42EE7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1F44A71" w14:textId="77777777" w:rsidR="00D42EE7" w:rsidRPr="009C6912" w:rsidRDefault="00D42EE7" w:rsidP="00D42EE7">
      <w:pPr>
        <w:jc w:val="thaiDistribute"/>
        <w:rPr>
          <w:rFonts w:ascii="Angsana New" w:hAnsi="Angsana New"/>
          <w:sz w:val="16"/>
          <w:szCs w:val="16"/>
        </w:rPr>
      </w:pPr>
    </w:p>
    <w:p w14:paraId="13D8934A" w14:textId="77777777" w:rsidR="00D42EE7" w:rsidRDefault="00D42EE7" w:rsidP="00D42EE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697473D" w14:textId="77777777" w:rsidR="00D42EE7" w:rsidRPr="009C6912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2494D956" w14:textId="77777777" w:rsidR="00D42EE7" w:rsidRDefault="00D42EE7" w:rsidP="00D42EE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D627A8D" w14:textId="77777777" w:rsidR="00D42EE7" w:rsidRPr="009C6912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460469E9" w14:textId="77777777" w:rsidR="00D42EE7" w:rsidRDefault="00D42EE7" w:rsidP="00D42EE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D264C2" w14:textId="77777777" w:rsidR="00374C10" w:rsidRDefault="00374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B09E37" w14:textId="77777777" w:rsidR="00D42EE7" w:rsidRDefault="00D42EE7" w:rsidP="00D42EE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</w:t>
      </w:r>
      <w:r w:rsidRPr="00467660">
        <w:rPr>
          <w:rFonts w:ascii="Angsana New" w:eastAsia="Calibri" w:hAnsi="Angsana New" w:hint="cs"/>
          <w:sz w:val="30"/>
          <w:szCs w:val="30"/>
          <w:cs/>
        </w:rPr>
        <w:t>้า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6B262B1" w14:textId="77777777" w:rsidR="00D42EE7" w:rsidRPr="009C6912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348121C7" w14:textId="6BEF2C43" w:rsidR="00D42EE7" w:rsidRDefault="00D42EE7" w:rsidP="00D42EE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8F9A456" w14:textId="77777777" w:rsidR="00D42EE7" w:rsidRPr="009C6912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7C22574C" w14:textId="77777777" w:rsidR="00D42EE7" w:rsidRPr="00AB12E4" w:rsidRDefault="00D42EE7" w:rsidP="00D42EE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C7BF991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B220C5D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44119B5" w14:textId="77777777" w:rsidR="00D42EE7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84315D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6672F5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755075B" w14:textId="77777777" w:rsidR="00D42EE7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14081803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  <w:r w:rsidRPr="00CD4328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ๆ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58DD893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DBA3CB1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CB74277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7DCC49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E12EC80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707DE7D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3EF4225" w14:textId="77777777" w:rsidR="00D42EE7" w:rsidRPr="00AB12E4" w:rsidRDefault="00D42EE7" w:rsidP="00D42EE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C94C05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(กนกอร</w:t>
      </w:r>
      <w:r w:rsidRPr="00AB12E4">
        <w:rPr>
          <w:rFonts w:ascii="Angsana New" w:hAnsi="Angsana New" w:hint="cs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  <w:cs/>
        </w:rPr>
        <w:t>ภูริปัญญวานิช)</w:t>
      </w:r>
    </w:p>
    <w:p w14:paraId="51766010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5503694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Pr="00AB12E4">
        <w:rPr>
          <w:rFonts w:ascii="Angsana New" w:hAnsi="Angsana New" w:hint="cs"/>
          <w:sz w:val="30"/>
          <w:szCs w:val="30"/>
        </w:rPr>
        <w:t>10512</w:t>
      </w:r>
    </w:p>
    <w:p w14:paraId="314AB3C4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19DF448A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5552FE9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01BC5F3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46766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5485DFFB" w14:textId="77777777" w:rsidR="00D42EE7" w:rsidRPr="00AB12E4" w:rsidRDefault="00D42EE7" w:rsidP="00D4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sectPr w:rsidR="00D42EE7" w:rsidRPr="00AB12E4" w:rsidSect="0035050F">
      <w:headerReference w:type="default" r:id="rId17"/>
      <w:footerReference w:type="default" r:id="rId18"/>
      <w:pgSz w:w="11909" w:h="16834" w:code="9"/>
      <w:pgMar w:top="691" w:right="1379" w:bottom="576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0ED5A" w14:textId="77777777" w:rsidR="00C36017" w:rsidRDefault="00C36017">
      <w:r>
        <w:separator/>
      </w:r>
    </w:p>
  </w:endnote>
  <w:endnote w:type="continuationSeparator" w:id="0">
    <w:p w14:paraId="638B680B" w14:textId="77777777" w:rsidR="00C36017" w:rsidRDefault="00C3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F622D" w14:textId="77777777" w:rsidR="00C36017" w:rsidRDefault="00C36017" w:rsidP="00EB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2AF61CFC" w14:textId="77777777" w:rsidR="00C36017" w:rsidRDefault="00C36017" w:rsidP="000A5D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5581" w14:textId="77777777" w:rsidR="00C36017" w:rsidRPr="000A5D33" w:rsidRDefault="00C36017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650D27" w14:textId="77777777" w:rsidR="00C36017" w:rsidRPr="00300A8F" w:rsidRDefault="00C36017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179C7" w14:textId="77777777" w:rsidR="00C36017" w:rsidRPr="000A5D33" w:rsidRDefault="00C36017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149990A" w14:textId="77777777" w:rsidR="00C36017" w:rsidRPr="00300A8F" w:rsidRDefault="00C36017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A1ACB" w14:textId="77777777" w:rsidR="00C36017" w:rsidRDefault="00C3601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3D520" w14:textId="77777777" w:rsidR="00C36017" w:rsidRPr="002E10F2" w:rsidRDefault="00C36017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12031" w14:textId="77777777" w:rsidR="00C36017" w:rsidRDefault="00C36017">
      <w:r>
        <w:separator/>
      </w:r>
    </w:p>
  </w:footnote>
  <w:footnote w:type="continuationSeparator" w:id="0">
    <w:p w14:paraId="3FCD81F5" w14:textId="77777777" w:rsidR="00C36017" w:rsidRDefault="00C36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D1247" w14:textId="77777777" w:rsidR="00C36017" w:rsidRDefault="00C36017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7B4EC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A48339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4AF21B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136CBD5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364B93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FE0BC9" w14:textId="77777777" w:rsidR="00C36017" w:rsidRPr="0099421C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963E6" w14:textId="77777777" w:rsidR="00C36017" w:rsidRDefault="00C36017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51A586D" w14:textId="77777777" w:rsidR="00C36017" w:rsidRDefault="00C36017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37E61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5541B70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6AD8D7A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19497B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424A417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B7C6DE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551B8D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0EAF17" w14:textId="77777777" w:rsidR="00C36017" w:rsidRDefault="00C36017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626CD" w14:textId="1D0E96FF" w:rsidR="00C36017" w:rsidRDefault="00C36017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  <w:p w14:paraId="53C38316" w14:textId="77777777" w:rsidR="0035050F" w:rsidRDefault="0035050F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1B07C7"/>
    <w:multiLevelType w:val="hybridMultilevel"/>
    <w:tmpl w:val="9D52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EB2DA0"/>
    <w:multiLevelType w:val="hybridMultilevel"/>
    <w:tmpl w:val="BB926482"/>
    <w:lvl w:ilvl="0" w:tplc="6442D5E2">
      <w:start w:val="100"/>
      <w:numFmt w:val="bullet"/>
      <w:lvlText w:val="﷐"/>
      <w:lvlJc w:val="left"/>
      <w:pPr>
        <w:ind w:left="760" w:hanging="40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5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178328A"/>
    <w:multiLevelType w:val="hybridMultilevel"/>
    <w:tmpl w:val="6AA231B2"/>
    <w:lvl w:ilvl="0" w:tplc="75325C2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608E71F7"/>
    <w:multiLevelType w:val="hybridMultilevel"/>
    <w:tmpl w:val="6C58D7FA"/>
    <w:lvl w:ilvl="0" w:tplc="A4C6CBA0">
      <w:start w:val="1"/>
      <w:numFmt w:val="bullet"/>
      <w:lvlText w:val="-"/>
      <w:lvlJc w:val="left"/>
      <w:pPr>
        <w:ind w:left="177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1" w15:restartNumberingAfterBreak="0">
    <w:nsid w:val="61054F4E"/>
    <w:multiLevelType w:val="hybridMultilevel"/>
    <w:tmpl w:val="A056809A"/>
    <w:lvl w:ilvl="0" w:tplc="371CB82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65C1C30"/>
    <w:multiLevelType w:val="hybridMultilevel"/>
    <w:tmpl w:val="E3FA913A"/>
    <w:lvl w:ilvl="0" w:tplc="F420318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0"/>
  </w:num>
  <w:num w:numId="13">
    <w:abstractNumId w:val="43"/>
  </w:num>
  <w:num w:numId="14">
    <w:abstractNumId w:val="25"/>
  </w:num>
  <w:num w:numId="15">
    <w:abstractNumId w:val="29"/>
  </w:num>
  <w:num w:numId="16">
    <w:abstractNumId w:val="16"/>
  </w:num>
  <w:num w:numId="17">
    <w:abstractNumId w:val="36"/>
  </w:num>
  <w:num w:numId="18">
    <w:abstractNumId w:val="10"/>
  </w:num>
  <w:num w:numId="19">
    <w:abstractNumId w:val="23"/>
  </w:num>
  <w:num w:numId="20">
    <w:abstractNumId w:val="38"/>
  </w:num>
  <w:num w:numId="21">
    <w:abstractNumId w:val="46"/>
  </w:num>
  <w:num w:numId="22">
    <w:abstractNumId w:val="19"/>
  </w:num>
  <w:num w:numId="23">
    <w:abstractNumId w:val="24"/>
  </w:num>
  <w:num w:numId="24">
    <w:abstractNumId w:val="39"/>
  </w:num>
  <w:num w:numId="25">
    <w:abstractNumId w:val="22"/>
  </w:num>
  <w:num w:numId="26">
    <w:abstractNumId w:val="41"/>
  </w:num>
  <w:num w:numId="27">
    <w:abstractNumId w:val="42"/>
  </w:num>
  <w:num w:numId="28">
    <w:abstractNumId w:val="33"/>
  </w:num>
  <w:num w:numId="29">
    <w:abstractNumId w:val="30"/>
  </w:num>
  <w:num w:numId="30">
    <w:abstractNumId w:val="14"/>
  </w:num>
  <w:num w:numId="31">
    <w:abstractNumId w:val="31"/>
  </w:num>
  <w:num w:numId="32">
    <w:abstractNumId w:val="15"/>
  </w:num>
  <w:num w:numId="33">
    <w:abstractNumId w:val="44"/>
  </w:num>
  <w:num w:numId="34">
    <w:abstractNumId w:val="21"/>
  </w:num>
  <w:num w:numId="35">
    <w:abstractNumId w:val="27"/>
  </w:num>
  <w:num w:numId="36">
    <w:abstractNumId w:val="48"/>
  </w:num>
  <w:num w:numId="37">
    <w:abstractNumId w:val="32"/>
  </w:num>
  <w:num w:numId="38">
    <w:abstractNumId w:val="47"/>
  </w:num>
  <w:num w:numId="39">
    <w:abstractNumId w:val="37"/>
  </w:num>
  <w:num w:numId="40">
    <w:abstractNumId w:val="35"/>
  </w:num>
  <w:num w:numId="41">
    <w:abstractNumId w:val="34"/>
  </w:num>
  <w:num w:numId="42">
    <w:abstractNumId w:val="26"/>
  </w:num>
  <w:num w:numId="43">
    <w:abstractNumId w:val="40"/>
  </w:num>
  <w:num w:numId="44">
    <w:abstractNumId w:val="13"/>
  </w:num>
  <w:num w:numId="45">
    <w:abstractNumId w:val="49"/>
  </w:num>
  <w:num w:numId="46">
    <w:abstractNumId w:val="11"/>
  </w:num>
  <w:num w:numId="47">
    <w:abstractNumId w:val="45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</w:num>
  <w:num w:numId="5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6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600"/>
    <w:rsid w:val="0000076C"/>
    <w:rsid w:val="00000A6D"/>
    <w:rsid w:val="00000A74"/>
    <w:rsid w:val="0000137A"/>
    <w:rsid w:val="000017EF"/>
    <w:rsid w:val="00001B51"/>
    <w:rsid w:val="00002206"/>
    <w:rsid w:val="00002299"/>
    <w:rsid w:val="00002658"/>
    <w:rsid w:val="000027DA"/>
    <w:rsid w:val="000028B1"/>
    <w:rsid w:val="00002D45"/>
    <w:rsid w:val="000034CC"/>
    <w:rsid w:val="00003649"/>
    <w:rsid w:val="0000379C"/>
    <w:rsid w:val="00003A1F"/>
    <w:rsid w:val="00003ACE"/>
    <w:rsid w:val="00003D74"/>
    <w:rsid w:val="0000416D"/>
    <w:rsid w:val="0000419C"/>
    <w:rsid w:val="00004D9B"/>
    <w:rsid w:val="00006087"/>
    <w:rsid w:val="000064E4"/>
    <w:rsid w:val="00006517"/>
    <w:rsid w:val="000068D9"/>
    <w:rsid w:val="00006FDF"/>
    <w:rsid w:val="00007067"/>
    <w:rsid w:val="00007127"/>
    <w:rsid w:val="00007205"/>
    <w:rsid w:val="00007692"/>
    <w:rsid w:val="00007A7C"/>
    <w:rsid w:val="00007E9D"/>
    <w:rsid w:val="00010850"/>
    <w:rsid w:val="0001089D"/>
    <w:rsid w:val="00010E50"/>
    <w:rsid w:val="0001105A"/>
    <w:rsid w:val="000110A6"/>
    <w:rsid w:val="0001130F"/>
    <w:rsid w:val="000114B6"/>
    <w:rsid w:val="000114B9"/>
    <w:rsid w:val="0001150D"/>
    <w:rsid w:val="00011676"/>
    <w:rsid w:val="000117A3"/>
    <w:rsid w:val="00011D8E"/>
    <w:rsid w:val="000125A7"/>
    <w:rsid w:val="000127D7"/>
    <w:rsid w:val="0001299C"/>
    <w:rsid w:val="00012B4E"/>
    <w:rsid w:val="00012BDD"/>
    <w:rsid w:val="00012F64"/>
    <w:rsid w:val="00013132"/>
    <w:rsid w:val="000134AD"/>
    <w:rsid w:val="00013FE1"/>
    <w:rsid w:val="00014109"/>
    <w:rsid w:val="0001476B"/>
    <w:rsid w:val="00014B21"/>
    <w:rsid w:val="00014B2D"/>
    <w:rsid w:val="00015075"/>
    <w:rsid w:val="00015485"/>
    <w:rsid w:val="000156DD"/>
    <w:rsid w:val="0001572A"/>
    <w:rsid w:val="00015799"/>
    <w:rsid w:val="00015802"/>
    <w:rsid w:val="00015DAC"/>
    <w:rsid w:val="00015DCD"/>
    <w:rsid w:val="000160CE"/>
    <w:rsid w:val="0001623A"/>
    <w:rsid w:val="00016443"/>
    <w:rsid w:val="00016967"/>
    <w:rsid w:val="00016F61"/>
    <w:rsid w:val="00016FFB"/>
    <w:rsid w:val="000174F7"/>
    <w:rsid w:val="00017D5D"/>
    <w:rsid w:val="00020192"/>
    <w:rsid w:val="000201C3"/>
    <w:rsid w:val="000204B6"/>
    <w:rsid w:val="00020563"/>
    <w:rsid w:val="000207CB"/>
    <w:rsid w:val="0002090B"/>
    <w:rsid w:val="00020D09"/>
    <w:rsid w:val="00020DB6"/>
    <w:rsid w:val="000212C2"/>
    <w:rsid w:val="00021474"/>
    <w:rsid w:val="0002195A"/>
    <w:rsid w:val="000219AE"/>
    <w:rsid w:val="00022042"/>
    <w:rsid w:val="000225F8"/>
    <w:rsid w:val="00022FD1"/>
    <w:rsid w:val="00023045"/>
    <w:rsid w:val="000232E7"/>
    <w:rsid w:val="000237FC"/>
    <w:rsid w:val="00024003"/>
    <w:rsid w:val="0002413F"/>
    <w:rsid w:val="000249CD"/>
    <w:rsid w:val="00024AB4"/>
    <w:rsid w:val="00024ECB"/>
    <w:rsid w:val="00025070"/>
    <w:rsid w:val="0002518F"/>
    <w:rsid w:val="000251A3"/>
    <w:rsid w:val="00025302"/>
    <w:rsid w:val="000259F9"/>
    <w:rsid w:val="00025FEF"/>
    <w:rsid w:val="000261EB"/>
    <w:rsid w:val="000265FC"/>
    <w:rsid w:val="000268B8"/>
    <w:rsid w:val="00026C6F"/>
    <w:rsid w:val="00026F23"/>
    <w:rsid w:val="00027930"/>
    <w:rsid w:val="00027D35"/>
    <w:rsid w:val="00027EC8"/>
    <w:rsid w:val="0003041D"/>
    <w:rsid w:val="00030568"/>
    <w:rsid w:val="0003056A"/>
    <w:rsid w:val="00030853"/>
    <w:rsid w:val="00030A52"/>
    <w:rsid w:val="00030E41"/>
    <w:rsid w:val="000313E1"/>
    <w:rsid w:val="00031533"/>
    <w:rsid w:val="000317B7"/>
    <w:rsid w:val="000317EC"/>
    <w:rsid w:val="00031B30"/>
    <w:rsid w:val="00031E49"/>
    <w:rsid w:val="00032082"/>
    <w:rsid w:val="000320B5"/>
    <w:rsid w:val="00032245"/>
    <w:rsid w:val="000323C0"/>
    <w:rsid w:val="00032CE8"/>
    <w:rsid w:val="00032D88"/>
    <w:rsid w:val="00032D95"/>
    <w:rsid w:val="000331A1"/>
    <w:rsid w:val="0003333C"/>
    <w:rsid w:val="00033464"/>
    <w:rsid w:val="000336E7"/>
    <w:rsid w:val="0003387C"/>
    <w:rsid w:val="00033C4E"/>
    <w:rsid w:val="000340BF"/>
    <w:rsid w:val="0003439F"/>
    <w:rsid w:val="00034694"/>
    <w:rsid w:val="000346D1"/>
    <w:rsid w:val="00034ED2"/>
    <w:rsid w:val="00034EF0"/>
    <w:rsid w:val="0003511B"/>
    <w:rsid w:val="00035690"/>
    <w:rsid w:val="0003574B"/>
    <w:rsid w:val="00035BE3"/>
    <w:rsid w:val="00036073"/>
    <w:rsid w:val="000364D0"/>
    <w:rsid w:val="0003651F"/>
    <w:rsid w:val="000365DC"/>
    <w:rsid w:val="00037698"/>
    <w:rsid w:val="0003792F"/>
    <w:rsid w:val="00037FC8"/>
    <w:rsid w:val="000401DD"/>
    <w:rsid w:val="00040256"/>
    <w:rsid w:val="000402D8"/>
    <w:rsid w:val="00040C9F"/>
    <w:rsid w:val="00041558"/>
    <w:rsid w:val="000418AD"/>
    <w:rsid w:val="00041B14"/>
    <w:rsid w:val="00041F50"/>
    <w:rsid w:val="0004215D"/>
    <w:rsid w:val="000421CC"/>
    <w:rsid w:val="000424E0"/>
    <w:rsid w:val="00042694"/>
    <w:rsid w:val="00042A76"/>
    <w:rsid w:val="00042F1B"/>
    <w:rsid w:val="0004302B"/>
    <w:rsid w:val="00043D5E"/>
    <w:rsid w:val="0004404D"/>
    <w:rsid w:val="00044156"/>
    <w:rsid w:val="00044438"/>
    <w:rsid w:val="00044613"/>
    <w:rsid w:val="00044E1D"/>
    <w:rsid w:val="00044EE9"/>
    <w:rsid w:val="000450F5"/>
    <w:rsid w:val="000458B7"/>
    <w:rsid w:val="00045B3B"/>
    <w:rsid w:val="00045FE5"/>
    <w:rsid w:val="00047045"/>
    <w:rsid w:val="000478F5"/>
    <w:rsid w:val="000479FF"/>
    <w:rsid w:val="00047CA8"/>
    <w:rsid w:val="00047F7E"/>
    <w:rsid w:val="000503AC"/>
    <w:rsid w:val="0005059D"/>
    <w:rsid w:val="0005084F"/>
    <w:rsid w:val="00050C08"/>
    <w:rsid w:val="00050C56"/>
    <w:rsid w:val="00050DDD"/>
    <w:rsid w:val="00050E68"/>
    <w:rsid w:val="000516EB"/>
    <w:rsid w:val="00052464"/>
    <w:rsid w:val="00052677"/>
    <w:rsid w:val="00052A90"/>
    <w:rsid w:val="00052AE7"/>
    <w:rsid w:val="00052F74"/>
    <w:rsid w:val="000532F1"/>
    <w:rsid w:val="00053831"/>
    <w:rsid w:val="00053A39"/>
    <w:rsid w:val="00054054"/>
    <w:rsid w:val="0005443A"/>
    <w:rsid w:val="0005453F"/>
    <w:rsid w:val="000545D2"/>
    <w:rsid w:val="00054E1B"/>
    <w:rsid w:val="00054E88"/>
    <w:rsid w:val="0005502D"/>
    <w:rsid w:val="000551D7"/>
    <w:rsid w:val="0005538F"/>
    <w:rsid w:val="00055545"/>
    <w:rsid w:val="0005675E"/>
    <w:rsid w:val="00056D55"/>
    <w:rsid w:val="0005721B"/>
    <w:rsid w:val="00057BDC"/>
    <w:rsid w:val="0006005A"/>
    <w:rsid w:val="000601EE"/>
    <w:rsid w:val="000604CE"/>
    <w:rsid w:val="00060830"/>
    <w:rsid w:val="00060998"/>
    <w:rsid w:val="00060F70"/>
    <w:rsid w:val="000611F0"/>
    <w:rsid w:val="00061327"/>
    <w:rsid w:val="00061377"/>
    <w:rsid w:val="0006143E"/>
    <w:rsid w:val="000615E1"/>
    <w:rsid w:val="000616C2"/>
    <w:rsid w:val="000618FE"/>
    <w:rsid w:val="000619A3"/>
    <w:rsid w:val="00061D9C"/>
    <w:rsid w:val="00062054"/>
    <w:rsid w:val="0006238C"/>
    <w:rsid w:val="00062D3E"/>
    <w:rsid w:val="00062D45"/>
    <w:rsid w:val="00062D83"/>
    <w:rsid w:val="00063457"/>
    <w:rsid w:val="0006350E"/>
    <w:rsid w:val="0006397A"/>
    <w:rsid w:val="00063A52"/>
    <w:rsid w:val="00063BF1"/>
    <w:rsid w:val="00063C7D"/>
    <w:rsid w:val="000643FA"/>
    <w:rsid w:val="00064896"/>
    <w:rsid w:val="000649F6"/>
    <w:rsid w:val="00064DCF"/>
    <w:rsid w:val="000659BD"/>
    <w:rsid w:val="000660BC"/>
    <w:rsid w:val="0006613B"/>
    <w:rsid w:val="00066299"/>
    <w:rsid w:val="00066D26"/>
    <w:rsid w:val="00066DB3"/>
    <w:rsid w:val="00066F16"/>
    <w:rsid w:val="000670FB"/>
    <w:rsid w:val="00067B4F"/>
    <w:rsid w:val="00067B6A"/>
    <w:rsid w:val="00067FB5"/>
    <w:rsid w:val="000702BF"/>
    <w:rsid w:val="000707C4"/>
    <w:rsid w:val="000711B8"/>
    <w:rsid w:val="000713D9"/>
    <w:rsid w:val="00071486"/>
    <w:rsid w:val="00071750"/>
    <w:rsid w:val="000718C9"/>
    <w:rsid w:val="00071A2F"/>
    <w:rsid w:val="00071F07"/>
    <w:rsid w:val="00072241"/>
    <w:rsid w:val="0007257A"/>
    <w:rsid w:val="0007264D"/>
    <w:rsid w:val="00072AFD"/>
    <w:rsid w:val="00072B45"/>
    <w:rsid w:val="00072EFB"/>
    <w:rsid w:val="0007361C"/>
    <w:rsid w:val="000736A7"/>
    <w:rsid w:val="00073880"/>
    <w:rsid w:val="000740BD"/>
    <w:rsid w:val="00074BFA"/>
    <w:rsid w:val="00074DEE"/>
    <w:rsid w:val="00075329"/>
    <w:rsid w:val="00075740"/>
    <w:rsid w:val="00075CA7"/>
    <w:rsid w:val="00075F32"/>
    <w:rsid w:val="00076188"/>
    <w:rsid w:val="000763D4"/>
    <w:rsid w:val="00076DBE"/>
    <w:rsid w:val="00076DE9"/>
    <w:rsid w:val="00077026"/>
    <w:rsid w:val="000776C5"/>
    <w:rsid w:val="0007781A"/>
    <w:rsid w:val="00077E8E"/>
    <w:rsid w:val="00080436"/>
    <w:rsid w:val="000805EA"/>
    <w:rsid w:val="0008060D"/>
    <w:rsid w:val="00080986"/>
    <w:rsid w:val="00080B4A"/>
    <w:rsid w:val="00081191"/>
    <w:rsid w:val="000817C7"/>
    <w:rsid w:val="00081B3D"/>
    <w:rsid w:val="00081B73"/>
    <w:rsid w:val="00082099"/>
    <w:rsid w:val="0008226C"/>
    <w:rsid w:val="00082308"/>
    <w:rsid w:val="000826E4"/>
    <w:rsid w:val="000829B3"/>
    <w:rsid w:val="00082A4E"/>
    <w:rsid w:val="00082D05"/>
    <w:rsid w:val="000830AF"/>
    <w:rsid w:val="00083311"/>
    <w:rsid w:val="0008369B"/>
    <w:rsid w:val="00083FD4"/>
    <w:rsid w:val="000843F8"/>
    <w:rsid w:val="00084470"/>
    <w:rsid w:val="00084577"/>
    <w:rsid w:val="00084C97"/>
    <w:rsid w:val="00084D9A"/>
    <w:rsid w:val="00084E32"/>
    <w:rsid w:val="00085626"/>
    <w:rsid w:val="00085EB4"/>
    <w:rsid w:val="00086002"/>
    <w:rsid w:val="0008661F"/>
    <w:rsid w:val="00086895"/>
    <w:rsid w:val="00086FFA"/>
    <w:rsid w:val="000873C2"/>
    <w:rsid w:val="000877D3"/>
    <w:rsid w:val="00090119"/>
    <w:rsid w:val="000904C0"/>
    <w:rsid w:val="00090AEA"/>
    <w:rsid w:val="00090D2F"/>
    <w:rsid w:val="00090E06"/>
    <w:rsid w:val="00090E8C"/>
    <w:rsid w:val="00091554"/>
    <w:rsid w:val="0009174B"/>
    <w:rsid w:val="00091874"/>
    <w:rsid w:val="00091BC4"/>
    <w:rsid w:val="00092901"/>
    <w:rsid w:val="0009296F"/>
    <w:rsid w:val="00092A9A"/>
    <w:rsid w:val="00092B3A"/>
    <w:rsid w:val="00092FF0"/>
    <w:rsid w:val="000934D2"/>
    <w:rsid w:val="00093892"/>
    <w:rsid w:val="00093BB5"/>
    <w:rsid w:val="00093BCB"/>
    <w:rsid w:val="00093DB2"/>
    <w:rsid w:val="00093DF4"/>
    <w:rsid w:val="00094D52"/>
    <w:rsid w:val="00094F80"/>
    <w:rsid w:val="00095150"/>
    <w:rsid w:val="0009531D"/>
    <w:rsid w:val="000953A4"/>
    <w:rsid w:val="00095B4D"/>
    <w:rsid w:val="00095D3A"/>
    <w:rsid w:val="00095E14"/>
    <w:rsid w:val="00095EEA"/>
    <w:rsid w:val="00096176"/>
    <w:rsid w:val="000963E2"/>
    <w:rsid w:val="0009645B"/>
    <w:rsid w:val="0009658F"/>
    <w:rsid w:val="0009686B"/>
    <w:rsid w:val="00096C1E"/>
    <w:rsid w:val="0009726F"/>
    <w:rsid w:val="000975B1"/>
    <w:rsid w:val="000976F6"/>
    <w:rsid w:val="0009794D"/>
    <w:rsid w:val="00097AB0"/>
    <w:rsid w:val="000A01B7"/>
    <w:rsid w:val="000A020C"/>
    <w:rsid w:val="000A06DC"/>
    <w:rsid w:val="000A07B2"/>
    <w:rsid w:val="000A0888"/>
    <w:rsid w:val="000A15D7"/>
    <w:rsid w:val="000A163D"/>
    <w:rsid w:val="000A1D30"/>
    <w:rsid w:val="000A1F76"/>
    <w:rsid w:val="000A2124"/>
    <w:rsid w:val="000A21CC"/>
    <w:rsid w:val="000A25F0"/>
    <w:rsid w:val="000A25F4"/>
    <w:rsid w:val="000A2D4C"/>
    <w:rsid w:val="000A3A1F"/>
    <w:rsid w:val="000A3B78"/>
    <w:rsid w:val="000A3D03"/>
    <w:rsid w:val="000A3D70"/>
    <w:rsid w:val="000A41BE"/>
    <w:rsid w:val="000A4545"/>
    <w:rsid w:val="000A4AFE"/>
    <w:rsid w:val="000A4C5A"/>
    <w:rsid w:val="000A5281"/>
    <w:rsid w:val="000A580B"/>
    <w:rsid w:val="000A5AA3"/>
    <w:rsid w:val="000A5D33"/>
    <w:rsid w:val="000A5D54"/>
    <w:rsid w:val="000A5DD7"/>
    <w:rsid w:val="000A678C"/>
    <w:rsid w:val="000A67F7"/>
    <w:rsid w:val="000A6947"/>
    <w:rsid w:val="000A721C"/>
    <w:rsid w:val="000A78EE"/>
    <w:rsid w:val="000A7A5F"/>
    <w:rsid w:val="000A7E6D"/>
    <w:rsid w:val="000A7F72"/>
    <w:rsid w:val="000B003A"/>
    <w:rsid w:val="000B0216"/>
    <w:rsid w:val="000B0845"/>
    <w:rsid w:val="000B0B09"/>
    <w:rsid w:val="000B0C17"/>
    <w:rsid w:val="000B0CA9"/>
    <w:rsid w:val="000B10A1"/>
    <w:rsid w:val="000B10D9"/>
    <w:rsid w:val="000B158D"/>
    <w:rsid w:val="000B1844"/>
    <w:rsid w:val="000B1931"/>
    <w:rsid w:val="000B1C45"/>
    <w:rsid w:val="000B1D69"/>
    <w:rsid w:val="000B205F"/>
    <w:rsid w:val="000B22CE"/>
    <w:rsid w:val="000B24CE"/>
    <w:rsid w:val="000B26F5"/>
    <w:rsid w:val="000B28B7"/>
    <w:rsid w:val="000B2CA4"/>
    <w:rsid w:val="000B2D5B"/>
    <w:rsid w:val="000B3227"/>
    <w:rsid w:val="000B3413"/>
    <w:rsid w:val="000B35DE"/>
    <w:rsid w:val="000B366C"/>
    <w:rsid w:val="000B39E8"/>
    <w:rsid w:val="000B3F07"/>
    <w:rsid w:val="000B4556"/>
    <w:rsid w:val="000B4701"/>
    <w:rsid w:val="000B4964"/>
    <w:rsid w:val="000B49AE"/>
    <w:rsid w:val="000B49D3"/>
    <w:rsid w:val="000B4AB4"/>
    <w:rsid w:val="000B4CFD"/>
    <w:rsid w:val="000B4E32"/>
    <w:rsid w:val="000B4FC3"/>
    <w:rsid w:val="000B5CC3"/>
    <w:rsid w:val="000B61AE"/>
    <w:rsid w:val="000B6417"/>
    <w:rsid w:val="000B6A1A"/>
    <w:rsid w:val="000B6D5C"/>
    <w:rsid w:val="000B6EC0"/>
    <w:rsid w:val="000B6F84"/>
    <w:rsid w:val="000B7156"/>
    <w:rsid w:val="000B72AE"/>
    <w:rsid w:val="000B72B2"/>
    <w:rsid w:val="000B7577"/>
    <w:rsid w:val="000B75EB"/>
    <w:rsid w:val="000B7740"/>
    <w:rsid w:val="000B79A8"/>
    <w:rsid w:val="000B7A68"/>
    <w:rsid w:val="000B7AC1"/>
    <w:rsid w:val="000B7DA2"/>
    <w:rsid w:val="000C014A"/>
    <w:rsid w:val="000C03E5"/>
    <w:rsid w:val="000C0CE5"/>
    <w:rsid w:val="000C0FD2"/>
    <w:rsid w:val="000C11BD"/>
    <w:rsid w:val="000C1799"/>
    <w:rsid w:val="000C1E6F"/>
    <w:rsid w:val="000C2745"/>
    <w:rsid w:val="000C27CF"/>
    <w:rsid w:val="000C2EC9"/>
    <w:rsid w:val="000C37A9"/>
    <w:rsid w:val="000C38C4"/>
    <w:rsid w:val="000C3B3F"/>
    <w:rsid w:val="000C43A3"/>
    <w:rsid w:val="000C44BC"/>
    <w:rsid w:val="000C4C65"/>
    <w:rsid w:val="000C561C"/>
    <w:rsid w:val="000C564F"/>
    <w:rsid w:val="000C58E6"/>
    <w:rsid w:val="000C5A6C"/>
    <w:rsid w:val="000C5D3C"/>
    <w:rsid w:val="000C5ECF"/>
    <w:rsid w:val="000C5F46"/>
    <w:rsid w:val="000C606A"/>
    <w:rsid w:val="000C66CD"/>
    <w:rsid w:val="000C68F4"/>
    <w:rsid w:val="000C6E77"/>
    <w:rsid w:val="000C7412"/>
    <w:rsid w:val="000C7503"/>
    <w:rsid w:val="000C7FD3"/>
    <w:rsid w:val="000D07E9"/>
    <w:rsid w:val="000D1112"/>
    <w:rsid w:val="000D1276"/>
    <w:rsid w:val="000D1A5A"/>
    <w:rsid w:val="000D2318"/>
    <w:rsid w:val="000D261C"/>
    <w:rsid w:val="000D2EF6"/>
    <w:rsid w:val="000D3109"/>
    <w:rsid w:val="000D3698"/>
    <w:rsid w:val="000D3708"/>
    <w:rsid w:val="000D378F"/>
    <w:rsid w:val="000D4069"/>
    <w:rsid w:val="000D41DA"/>
    <w:rsid w:val="000D43D2"/>
    <w:rsid w:val="000D47CC"/>
    <w:rsid w:val="000D49A2"/>
    <w:rsid w:val="000D4A04"/>
    <w:rsid w:val="000D4EFA"/>
    <w:rsid w:val="000D51E1"/>
    <w:rsid w:val="000D558F"/>
    <w:rsid w:val="000D57A6"/>
    <w:rsid w:val="000D57E8"/>
    <w:rsid w:val="000D59DE"/>
    <w:rsid w:val="000D5AAB"/>
    <w:rsid w:val="000D5AB8"/>
    <w:rsid w:val="000D657D"/>
    <w:rsid w:val="000D65DF"/>
    <w:rsid w:val="000D67F3"/>
    <w:rsid w:val="000D6C37"/>
    <w:rsid w:val="000D6D3B"/>
    <w:rsid w:val="000D6DBD"/>
    <w:rsid w:val="000D6EE5"/>
    <w:rsid w:val="000D7039"/>
    <w:rsid w:val="000D7082"/>
    <w:rsid w:val="000D71D9"/>
    <w:rsid w:val="000D77DC"/>
    <w:rsid w:val="000D780B"/>
    <w:rsid w:val="000D7A8A"/>
    <w:rsid w:val="000D7B0A"/>
    <w:rsid w:val="000D7D56"/>
    <w:rsid w:val="000E027F"/>
    <w:rsid w:val="000E0841"/>
    <w:rsid w:val="000E098F"/>
    <w:rsid w:val="000E0AAC"/>
    <w:rsid w:val="000E10B3"/>
    <w:rsid w:val="000E18D6"/>
    <w:rsid w:val="000E1BB1"/>
    <w:rsid w:val="000E20BB"/>
    <w:rsid w:val="000E21B1"/>
    <w:rsid w:val="000E2275"/>
    <w:rsid w:val="000E22C8"/>
    <w:rsid w:val="000E2311"/>
    <w:rsid w:val="000E2669"/>
    <w:rsid w:val="000E27F5"/>
    <w:rsid w:val="000E280A"/>
    <w:rsid w:val="000E28A7"/>
    <w:rsid w:val="000E296C"/>
    <w:rsid w:val="000E29D5"/>
    <w:rsid w:val="000E2FF3"/>
    <w:rsid w:val="000E32C1"/>
    <w:rsid w:val="000E3385"/>
    <w:rsid w:val="000E3588"/>
    <w:rsid w:val="000E39CD"/>
    <w:rsid w:val="000E3BA3"/>
    <w:rsid w:val="000E3CA0"/>
    <w:rsid w:val="000E3F66"/>
    <w:rsid w:val="000E4C4C"/>
    <w:rsid w:val="000E4D72"/>
    <w:rsid w:val="000E51F7"/>
    <w:rsid w:val="000E52FC"/>
    <w:rsid w:val="000E5552"/>
    <w:rsid w:val="000E585B"/>
    <w:rsid w:val="000E5A94"/>
    <w:rsid w:val="000E5B58"/>
    <w:rsid w:val="000E5F30"/>
    <w:rsid w:val="000E5F6B"/>
    <w:rsid w:val="000E6154"/>
    <w:rsid w:val="000E6312"/>
    <w:rsid w:val="000E652A"/>
    <w:rsid w:val="000E6570"/>
    <w:rsid w:val="000E6B2E"/>
    <w:rsid w:val="000E6D7A"/>
    <w:rsid w:val="000E7457"/>
    <w:rsid w:val="000E760D"/>
    <w:rsid w:val="000E7687"/>
    <w:rsid w:val="000E7C38"/>
    <w:rsid w:val="000F0C49"/>
    <w:rsid w:val="000F0CC1"/>
    <w:rsid w:val="000F103D"/>
    <w:rsid w:val="000F1304"/>
    <w:rsid w:val="000F13EF"/>
    <w:rsid w:val="000F1648"/>
    <w:rsid w:val="000F225C"/>
    <w:rsid w:val="000F2372"/>
    <w:rsid w:val="000F28D8"/>
    <w:rsid w:val="000F297A"/>
    <w:rsid w:val="000F2A61"/>
    <w:rsid w:val="000F2AF2"/>
    <w:rsid w:val="000F2B12"/>
    <w:rsid w:val="000F31F1"/>
    <w:rsid w:val="000F37DD"/>
    <w:rsid w:val="000F3859"/>
    <w:rsid w:val="000F39A3"/>
    <w:rsid w:val="000F3F57"/>
    <w:rsid w:val="000F4094"/>
    <w:rsid w:val="000F47C4"/>
    <w:rsid w:val="000F4B04"/>
    <w:rsid w:val="000F4E9B"/>
    <w:rsid w:val="000F508E"/>
    <w:rsid w:val="000F5317"/>
    <w:rsid w:val="000F53C1"/>
    <w:rsid w:val="000F56B5"/>
    <w:rsid w:val="000F5AD9"/>
    <w:rsid w:val="000F69C1"/>
    <w:rsid w:val="000F6B1A"/>
    <w:rsid w:val="000F7009"/>
    <w:rsid w:val="000F7580"/>
    <w:rsid w:val="000F770B"/>
    <w:rsid w:val="000F7B51"/>
    <w:rsid w:val="000F7E80"/>
    <w:rsid w:val="000F7F01"/>
    <w:rsid w:val="001002A6"/>
    <w:rsid w:val="001002DE"/>
    <w:rsid w:val="001002F1"/>
    <w:rsid w:val="00100332"/>
    <w:rsid w:val="00100AC6"/>
    <w:rsid w:val="0010101C"/>
    <w:rsid w:val="00101448"/>
    <w:rsid w:val="001017D4"/>
    <w:rsid w:val="00101802"/>
    <w:rsid w:val="001019BE"/>
    <w:rsid w:val="00101C50"/>
    <w:rsid w:val="00101F14"/>
    <w:rsid w:val="001021B3"/>
    <w:rsid w:val="001023F4"/>
    <w:rsid w:val="001025D3"/>
    <w:rsid w:val="0010269A"/>
    <w:rsid w:val="0010296E"/>
    <w:rsid w:val="00102A49"/>
    <w:rsid w:val="00102C16"/>
    <w:rsid w:val="00102DF6"/>
    <w:rsid w:val="00103224"/>
    <w:rsid w:val="001032BF"/>
    <w:rsid w:val="001037A0"/>
    <w:rsid w:val="001037B1"/>
    <w:rsid w:val="00103870"/>
    <w:rsid w:val="001038A9"/>
    <w:rsid w:val="00103D65"/>
    <w:rsid w:val="00103E1A"/>
    <w:rsid w:val="0010423E"/>
    <w:rsid w:val="00104E1A"/>
    <w:rsid w:val="001052A9"/>
    <w:rsid w:val="001053C2"/>
    <w:rsid w:val="001053E5"/>
    <w:rsid w:val="00105669"/>
    <w:rsid w:val="00105672"/>
    <w:rsid w:val="00105ADF"/>
    <w:rsid w:val="00105B3A"/>
    <w:rsid w:val="00105E7B"/>
    <w:rsid w:val="00105F24"/>
    <w:rsid w:val="00106162"/>
    <w:rsid w:val="001062DB"/>
    <w:rsid w:val="001064D2"/>
    <w:rsid w:val="00106505"/>
    <w:rsid w:val="0010668F"/>
    <w:rsid w:val="00106836"/>
    <w:rsid w:val="00106E90"/>
    <w:rsid w:val="00107976"/>
    <w:rsid w:val="00107DCA"/>
    <w:rsid w:val="00110017"/>
    <w:rsid w:val="0011074F"/>
    <w:rsid w:val="00110B54"/>
    <w:rsid w:val="00110BB3"/>
    <w:rsid w:val="0011108E"/>
    <w:rsid w:val="0011130A"/>
    <w:rsid w:val="00111D7F"/>
    <w:rsid w:val="00111F6A"/>
    <w:rsid w:val="001120AF"/>
    <w:rsid w:val="0011237A"/>
    <w:rsid w:val="001129DA"/>
    <w:rsid w:val="00112C3E"/>
    <w:rsid w:val="00112C93"/>
    <w:rsid w:val="00112DC0"/>
    <w:rsid w:val="00112E30"/>
    <w:rsid w:val="00112EB1"/>
    <w:rsid w:val="00112ED6"/>
    <w:rsid w:val="001130A7"/>
    <w:rsid w:val="001130AC"/>
    <w:rsid w:val="00113195"/>
    <w:rsid w:val="00113227"/>
    <w:rsid w:val="001132F5"/>
    <w:rsid w:val="00113B55"/>
    <w:rsid w:val="00114253"/>
    <w:rsid w:val="0011429C"/>
    <w:rsid w:val="001148EA"/>
    <w:rsid w:val="001158D0"/>
    <w:rsid w:val="00115DB8"/>
    <w:rsid w:val="00116582"/>
    <w:rsid w:val="00116870"/>
    <w:rsid w:val="00116A45"/>
    <w:rsid w:val="00116FAA"/>
    <w:rsid w:val="0011771B"/>
    <w:rsid w:val="00117ABC"/>
    <w:rsid w:val="00117B3D"/>
    <w:rsid w:val="00117E34"/>
    <w:rsid w:val="00117F5B"/>
    <w:rsid w:val="00120472"/>
    <w:rsid w:val="001205EE"/>
    <w:rsid w:val="0012074C"/>
    <w:rsid w:val="00120A68"/>
    <w:rsid w:val="001210FF"/>
    <w:rsid w:val="001212BC"/>
    <w:rsid w:val="001212ED"/>
    <w:rsid w:val="00121455"/>
    <w:rsid w:val="001217B9"/>
    <w:rsid w:val="00121A75"/>
    <w:rsid w:val="00121DC2"/>
    <w:rsid w:val="00121EA8"/>
    <w:rsid w:val="0012228D"/>
    <w:rsid w:val="00122536"/>
    <w:rsid w:val="001226F7"/>
    <w:rsid w:val="00122831"/>
    <w:rsid w:val="00122C09"/>
    <w:rsid w:val="00122C9A"/>
    <w:rsid w:val="00122DDC"/>
    <w:rsid w:val="00122F9A"/>
    <w:rsid w:val="00123834"/>
    <w:rsid w:val="00123F50"/>
    <w:rsid w:val="0012412D"/>
    <w:rsid w:val="00124161"/>
    <w:rsid w:val="0012426B"/>
    <w:rsid w:val="00124CB7"/>
    <w:rsid w:val="00124E5E"/>
    <w:rsid w:val="00125226"/>
    <w:rsid w:val="00125488"/>
    <w:rsid w:val="0012580D"/>
    <w:rsid w:val="00125C3D"/>
    <w:rsid w:val="00125F8B"/>
    <w:rsid w:val="001264D9"/>
    <w:rsid w:val="00126649"/>
    <w:rsid w:val="001266AB"/>
    <w:rsid w:val="00126E19"/>
    <w:rsid w:val="00127562"/>
    <w:rsid w:val="00127692"/>
    <w:rsid w:val="001278C7"/>
    <w:rsid w:val="00127A4C"/>
    <w:rsid w:val="00130278"/>
    <w:rsid w:val="00130294"/>
    <w:rsid w:val="00130990"/>
    <w:rsid w:val="001309D9"/>
    <w:rsid w:val="00130B27"/>
    <w:rsid w:val="00130C0D"/>
    <w:rsid w:val="00130DA8"/>
    <w:rsid w:val="00130DB0"/>
    <w:rsid w:val="001313C6"/>
    <w:rsid w:val="00131547"/>
    <w:rsid w:val="00131B52"/>
    <w:rsid w:val="00131D3A"/>
    <w:rsid w:val="001320C1"/>
    <w:rsid w:val="001321BC"/>
    <w:rsid w:val="001321EB"/>
    <w:rsid w:val="001322BA"/>
    <w:rsid w:val="00132331"/>
    <w:rsid w:val="0013249A"/>
    <w:rsid w:val="00132945"/>
    <w:rsid w:val="00132B55"/>
    <w:rsid w:val="00132BBF"/>
    <w:rsid w:val="00132E5C"/>
    <w:rsid w:val="001330E7"/>
    <w:rsid w:val="00133105"/>
    <w:rsid w:val="001331E3"/>
    <w:rsid w:val="001332CA"/>
    <w:rsid w:val="00133907"/>
    <w:rsid w:val="00133BF7"/>
    <w:rsid w:val="001340E7"/>
    <w:rsid w:val="00134345"/>
    <w:rsid w:val="001344C1"/>
    <w:rsid w:val="00134962"/>
    <w:rsid w:val="00134986"/>
    <w:rsid w:val="00134E54"/>
    <w:rsid w:val="001353DD"/>
    <w:rsid w:val="001354C5"/>
    <w:rsid w:val="00135987"/>
    <w:rsid w:val="00135CE1"/>
    <w:rsid w:val="00135E05"/>
    <w:rsid w:val="00135F0A"/>
    <w:rsid w:val="00136299"/>
    <w:rsid w:val="001363C0"/>
    <w:rsid w:val="00136449"/>
    <w:rsid w:val="0013675C"/>
    <w:rsid w:val="00136874"/>
    <w:rsid w:val="001368B7"/>
    <w:rsid w:val="00136E7D"/>
    <w:rsid w:val="00136F81"/>
    <w:rsid w:val="001374E3"/>
    <w:rsid w:val="00137CA6"/>
    <w:rsid w:val="00137E51"/>
    <w:rsid w:val="00140105"/>
    <w:rsid w:val="001401B5"/>
    <w:rsid w:val="001409C7"/>
    <w:rsid w:val="00140BFA"/>
    <w:rsid w:val="00140C60"/>
    <w:rsid w:val="00140E76"/>
    <w:rsid w:val="00140EEA"/>
    <w:rsid w:val="00140FAC"/>
    <w:rsid w:val="00141347"/>
    <w:rsid w:val="00141474"/>
    <w:rsid w:val="00141883"/>
    <w:rsid w:val="00142094"/>
    <w:rsid w:val="00142307"/>
    <w:rsid w:val="00142488"/>
    <w:rsid w:val="00142D44"/>
    <w:rsid w:val="001432BA"/>
    <w:rsid w:val="001433D4"/>
    <w:rsid w:val="00143AB9"/>
    <w:rsid w:val="00143B33"/>
    <w:rsid w:val="00143DAA"/>
    <w:rsid w:val="00143FD1"/>
    <w:rsid w:val="00144071"/>
    <w:rsid w:val="00144A76"/>
    <w:rsid w:val="00144DC0"/>
    <w:rsid w:val="00144E15"/>
    <w:rsid w:val="00145529"/>
    <w:rsid w:val="0014553C"/>
    <w:rsid w:val="00145A8B"/>
    <w:rsid w:val="00145D05"/>
    <w:rsid w:val="00145D2F"/>
    <w:rsid w:val="00145F0A"/>
    <w:rsid w:val="00145FC9"/>
    <w:rsid w:val="0014612C"/>
    <w:rsid w:val="00146373"/>
    <w:rsid w:val="00146987"/>
    <w:rsid w:val="00146D19"/>
    <w:rsid w:val="00147920"/>
    <w:rsid w:val="001501CF"/>
    <w:rsid w:val="0015042B"/>
    <w:rsid w:val="00150827"/>
    <w:rsid w:val="00151094"/>
    <w:rsid w:val="001510BF"/>
    <w:rsid w:val="00151147"/>
    <w:rsid w:val="00151562"/>
    <w:rsid w:val="00151E80"/>
    <w:rsid w:val="001526FE"/>
    <w:rsid w:val="00152E81"/>
    <w:rsid w:val="0015312F"/>
    <w:rsid w:val="0015328F"/>
    <w:rsid w:val="0015355C"/>
    <w:rsid w:val="00153AAC"/>
    <w:rsid w:val="00153EAD"/>
    <w:rsid w:val="001545A3"/>
    <w:rsid w:val="001545F4"/>
    <w:rsid w:val="00154735"/>
    <w:rsid w:val="00154790"/>
    <w:rsid w:val="00154EB1"/>
    <w:rsid w:val="00154F83"/>
    <w:rsid w:val="00155D4B"/>
    <w:rsid w:val="0015692F"/>
    <w:rsid w:val="00156A2D"/>
    <w:rsid w:val="00156F48"/>
    <w:rsid w:val="00157281"/>
    <w:rsid w:val="0015757F"/>
    <w:rsid w:val="00157B44"/>
    <w:rsid w:val="00157FC2"/>
    <w:rsid w:val="00160088"/>
    <w:rsid w:val="001600DF"/>
    <w:rsid w:val="00160179"/>
    <w:rsid w:val="001601D0"/>
    <w:rsid w:val="00160F94"/>
    <w:rsid w:val="001612AD"/>
    <w:rsid w:val="00161327"/>
    <w:rsid w:val="0016141C"/>
    <w:rsid w:val="001615EC"/>
    <w:rsid w:val="00161FF1"/>
    <w:rsid w:val="00162982"/>
    <w:rsid w:val="00162DF4"/>
    <w:rsid w:val="00162E2C"/>
    <w:rsid w:val="00163069"/>
    <w:rsid w:val="00163100"/>
    <w:rsid w:val="00163754"/>
    <w:rsid w:val="001637DF"/>
    <w:rsid w:val="001639D2"/>
    <w:rsid w:val="00163EA3"/>
    <w:rsid w:val="0016409E"/>
    <w:rsid w:val="001644BF"/>
    <w:rsid w:val="001645C2"/>
    <w:rsid w:val="00164884"/>
    <w:rsid w:val="00164AAA"/>
    <w:rsid w:val="00164CA2"/>
    <w:rsid w:val="001650BF"/>
    <w:rsid w:val="00165566"/>
    <w:rsid w:val="001658DD"/>
    <w:rsid w:val="00166142"/>
    <w:rsid w:val="001662B4"/>
    <w:rsid w:val="0016663A"/>
    <w:rsid w:val="00166838"/>
    <w:rsid w:val="00167354"/>
    <w:rsid w:val="00167903"/>
    <w:rsid w:val="00167B8C"/>
    <w:rsid w:val="001700C2"/>
    <w:rsid w:val="001708C0"/>
    <w:rsid w:val="00170B18"/>
    <w:rsid w:val="00170C48"/>
    <w:rsid w:val="0017155A"/>
    <w:rsid w:val="001719D0"/>
    <w:rsid w:val="00171CAB"/>
    <w:rsid w:val="00171CDA"/>
    <w:rsid w:val="00171D04"/>
    <w:rsid w:val="00171E30"/>
    <w:rsid w:val="00172373"/>
    <w:rsid w:val="001723DD"/>
    <w:rsid w:val="00172503"/>
    <w:rsid w:val="00172573"/>
    <w:rsid w:val="00172999"/>
    <w:rsid w:val="00172E14"/>
    <w:rsid w:val="00172E4A"/>
    <w:rsid w:val="00172F69"/>
    <w:rsid w:val="00172FA5"/>
    <w:rsid w:val="0017329D"/>
    <w:rsid w:val="00173ABA"/>
    <w:rsid w:val="00173C24"/>
    <w:rsid w:val="00173FDC"/>
    <w:rsid w:val="00174391"/>
    <w:rsid w:val="00174682"/>
    <w:rsid w:val="00174686"/>
    <w:rsid w:val="0017492E"/>
    <w:rsid w:val="00174D70"/>
    <w:rsid w:val="001752A5"/>
    <w:rsid w:val="00175377"/>
    <w:rsid w:val="00175CD2"/>
    <w:rsid w:val="00175CFC"/>
    <w:rsid w:val="00175DBE"/>
    <w:rsid w:val="00175F10"/>
    <w:rsid w:val="00175F2C"/>
    <w:rsid w:val="00175FC6"/>
    <w:rsid w:val="00176542"/>
    <w:rsid w:val="00176810"/>
    <w:rsid w:val="00176D9E"/>
    <w:rsid w:val="0017743F"/>
    <w:rsid w:val="00177461"/>
    <w:rsid w:val="00177955"/>
    <w:rsid w:val="00177961"/>
    <w:rsid w:val="00177B9E"/>
    <w:rsid w:val="00177F7F"/>
    <w:rsid w:val="00180035"/>
    <w:rsid w:val="0018012A"/>
    <w:rsid w:val="0018038B"/>
    <w:rsid w:val="001805DF"/>
    <w:rsid w:val="00180B02"/>
    <w:rsid w:val="00180B49"/>
    <w:rsid w:val="00180CBB"/>
    <w:rsid w:val="0018106D"/>
    <w:rsid w:val="0018146D"/>
    <w:rsid w:val="00181CC1"/>
    <w:rsid w:val="00181D46"/>
    <w:rsid w:val="00182280"/>
    <w:rsid w:val="001822EC"/>
    <w:rsid w:val="0018257B"/>
    <w:rsid w:val="001826EF"/>
    <w:rsid w:val="001827A2"/>
    <w:rsid w:val="00182AC3"/>
    <w:rsid w:val="00182CD7"/>
    <w:rsid w:val="00182DA4"/>
    <w:rsid w:val="00182F99"/>
    <w:rsid w:val="001830DF"/>
    <w:rsid w:val="00183669"/>
    <w:rsid w:val="0018378A"/>
    <w:rsid w:val="00183804"/>
    <w:rsid w:val="00183813"/>
    <w:rsid w:val="00183A59"/>
    <w:rsid w:val="00184A32"/>
    <w:rsid w:val="00184BAA"/>
    <w:rsid w:val="00184EBE"/>
    <w:rsid w:val="0018519A"/>
    <w:rsid w:val="001853DC"/>
    <w:rsid w:val="0018547E"/>
    <w:rsid w:val="001862B3"/>
    <w:rsid w:val="0018681E"/>
    <w:rsid w:val="0018726F"/>
    <w:rsid w:val="00187332"/>
    <w:rsid w:val="0018794E"/>
    <w:rsid w:val="00187C2C"/>
    <w:rsid w:val="001906BE"/>
    <w:rsid w:val="00190C7C"/>
    <w:rsid w:val="00190CBC"/>
    <w:rsid w:val="00191155"/>
    <w:rsid w:val="0019142A"/>
    <w:rsid w:val="0019167A"/>
    <w:rsid w:val="001917D2"/>
    <w:rsid w:val="00191818"/>
    <w:rsid w:val="00191DF6"/>
    <w:rsid w:val="00192048"/>
    <w:rsid w:val="0019287B"/>
    <w:rsid w:val="0019316F"/>
    <w:rsid w:val="00193203"/>
    <w:rsid w:val="001933C4"/>
    <w:rsid w:val="0019368C"/>
    <w:rsid w:val="00193AC2"/>
    <w:rsid w:val="00193B98"/>
    <w:rsid w:val="00193BDE"/>
    <w:rsid w:val="00193BF3"/>
    <w:rsid w:val="00193F65"/>
    <w:rsid w:val="00194045"/>
    <w:rsid w:val="00194183"/>
    <w:rsid w:val="00194BA9"/>
    <w:rsid w:val="00194D6D"/>
    <w:rsid w:val="001950DD"/>
    <w:rsid w:val="00195354"/>
    <w:rsid w:val="001954DE"/>
    <w:rsid w:val="00195C11"/>
    <w:rsid w:val="00195C7A"/>
    <w:rsid w:val="00195F03"/>
    <w:rsid w:val="00196220"/>
    <w:rsid w:val="001967FD"/>
    <w:rsid w:val="00196921"/>
    <w:rsid w:val="00196A04"/>
    <w:rsid w:val="00197188"/>
    <w:rsid w:val="001977F5"/>
    <w:rsid w:val="00197BAC"/>
    <w:rsid w:val="00197D9C"/>
    <w:rsid w:val="00197F4A"/>
    <w:rsid w:val="001A0010"/>
    <w:rsid w:val="001A05A2"/>
    <w:rsid w:val="001A0785"/>
    <w:rsid w:val="001A08A8"/>
    <w:rsid w:val="001A0EDB"/>
    <w:rsid w:val="001A1092"/>
    <w:rsid w:val="001A10DA"/>
    <w:rsid w:val="001A175C"/>
    <w:rsid w:val="001A17C0"/>
    <w:rsid w:val="001A1B81"/>
    <w:rsid w:val="001A1DFE"/>
    <w:rsid w:val="001A216A"/>
    <w:rsid w:val="001A230B"/>
    <w:rsid w:val="001A2429"/>
    <w:rsid w:val="001A27F8"/>
    <w:rsid w:val="001A28EC"/>
    <w:rsid w:val="001A297E"/>
    <w:rsid w:val="001A29B7"/>
    <w:rsid w:val="001A2CAA"/>
    <w:rsid w:val="001A2DB0"/>
    <w:rsid w:val="001A3AEC"/>
    <w:rsid w:val="001A3B05"/>
    <w:rsid w:val="001A401E"/>
    <w:rsid w:val="001A404D"/>
    <w:rsid w:val="001A4373"/>
    <w:rsid w:val="001A4895"/>
    <w:rsid w:val="001A48C1"/>
    <w:rsid w:val="001A500C"/>
    <w:rsid w:val="001A50CF"/>
    <w:rsid w:val="001A5658"/>
    <w:rsid w:val="001A59CE"/>
    <w:rsid w:val="001A5AAF"/>
    <w:rsid w:val="001A6454"/>
    <w:rsid w:val="001A6B20"/>
    <w:rsid w:val="001A6B7F"/>
    <w:rsid w:val="001A6DCE"/>
    <w:rsid w:val="001A71E3"/>
    <w:rsid w:val="001A729B"/>
    <w:rsid w:val="001A77DC"/>
    <w:rsid w:val="001A7B9B"/>
    <w:rsid w:val="001A7D32"/>
    <w:rsid w:val="001A7D86"/>
    <w:rsid w:val="001B02B9"/>
    <w:rsid w:val="001B10DA"/>
    <w:rsid w:val="001B15FA"/>
    <w:rsid w:val="001B1701"/>
    <w:rsid w:val="001B1FF8"/>
    <w:rsid w:val="001B214A"/>
    <w:rsid w:val="001B22FE"/>
    <w:rsid w:val="001B2325"/>
    <w:rsid w:val="001B25DD"/>
    <w:rsid w:val="001B2B1B"/>
    <w:rsid w:val="001B3632"/>
    <w:rsid w:val="001B3EA6"/>
    <w:rsid w:val="001B43D3"/>
    <w:rsid w:val="001B482B"/>
    <w:rsid w:val="001B4B88"/>
    <w:rsid w:val="001B4B8F"/>
    <w:rsid w:val="001B4B97"/>
    <w:rsid w:val="001B5AF1"/>
    <w:rsid w:val="001B5C68"/>
    <w:rsid w:val="001B60AA"/>
    <w:rsid w:val="001B628F"/>
    <w:rsid w:val="001B6FEA"/>
    <w:rsid w:val="001B7292"/>
    <w:rsid w:val="001B7526"/>
    <w:rsid w:val="001B7CC7"/>
    <w:rsid w:val="001B7D57"/>
    <w:rsid w:val="001C00E2"/>
    <w:rsid w:val="001C00FC"/>
    <w:rsid w:val="001C037C"/>
    <w:rsid w:val="001C0679"/>
    <w:rsid w:val="001C0955"/>
    <w:rsid w:val="001C0ABA"/>
    <w:rsid w:val="001C1125"/>
    <w:rsid w:val="001C11CA"/>
    <w:rsid w:val="001C1459"/>
    <w:rsid w:val="001C1694"/>
    <w:rsid w:val="001C176E"/>
    <w:rsid w:val="001C18F0"/>
    <w:rsid w:val="001C1DF3"/>
    <w:rsid w:val="001C2000"/>
    <w:rsid w:val="001C2026"/>
    <w:rsid w:val="001C215B"/>
    <w:rsid w:val="001C23AB"/>
    <w:rsid w:val="001C2571"/>
    <w:rsid w:val="001C27A1"/>
    <w:rsid w:val="001C2C0B"/>
    <w:rsid w:val="001C3A59"/>
    <w:rsid w:val="001C3C1C"/>
    <w:rsid w:val="001C40F9"/>
    <w:rsid w:val="001C445B"/>
    <w:rsid w:val="001C47AB"/>
    <w:rsid w:val="001C4A57"/>
    <w:rsid w:val="001C4B60"/>
    <w:rsid w:val="001C51AE"/>
    <w:rsid w:val="001C59FA"/>
    <w:rsid w:val="001C5ADF"/>
    <w:rsid w:val="001C5B27"/>
    <w:rsid w:val="001C5B3A"/>
    <w:rsid w:val="001C5BAD"/>
    <w:rsid w:val="001C6165"/>
    <w:rsid w:val="001C620D"/>
    <w:rsid w:val="001C6384"/>
    <w:rsid w:val="001C6987"/>
    <w:rsid w:val="001C6AB7"/>
    <w:rsid w:val="001C6B68"/>
    <w:rsid w:val="001C6BA4"/>
    <w:rsid w:val="001C71FA"/>
    <w:rsid w:val="001C72E1"/>
    <w:rsid w:val="001C768B"/>
    <w:rsid w:val="001C7792"/>
    <w:rsid w:val="001C7D06"/>
    <w:rsid w:val="001C7DC6"/>
    <w:rsid w:val="001C7E1C"/>
    <w:rsid w:val="001D04B2"/>
    <w:rsid w:val="001D0B6B"/>
    <w:rsid w:val="001D0B70"/>
    <w:rsid w:val="001D0C3E"/>
    <w:rsid w:val="001D0C67"/>
    <w:rsid w:val="001D0C72"/>
    <w:rsid w:val="001D0CED"/>
    <w:rsid w:val="001D1074"/>
    <w:rsid w:val="001D110D"/>
    <w:rsid w:val="001D11D6"/>
    <w:rsid w:val="001D1AB5"/>
    <w:rsid w:val="001D1F6F"/>
    <w:rsid w:val="001D25B0"/>
    <w:rsid w:val="001D2661"/>
    <w:rsid w:val="001D27AC"/>
    <w:rsid w:val="001D281B"/>
    <w:rsid w:val="001D2CC3"/>
    <w:rsid w:val="001D2D67"/>
    <w:rsid w:val="001D2F17"/>
    <w:rsid w:val="001D31A4"/>
    <w:rsid w:val="001D344A"/>
    <w:rsid w:val="001D397E"/>
    <w:rsid w:val="001D39EB"/>
    <w:rsid w:val="001D3B85"/>
    <w:rsid w:val="001D3C1B"/>
    <w:rsid w:val="001D41E5"/>
    <w:rsid w:val="001D42BC"/>
    <w:rsid w:val="001D443D"/>
    <w:rsid w:val="001D4A63"/>
    <w:rsid w:val="001D4EE7"/>
    <w:rsid w:val="001D4FCE"/>
    <w:rsid w:val="001D526A"/>
    <w:rsid w:val="001D5BBC"/>
    <w:rsid w:val="001D5FB9"/>
    <w:rsid w:val="001D6277"/>
    <w:rsid w:val="001D62F4"/>
    <w:rsid w:val="001D6BDE"/>
    <w:rsid w:val="001D71D3"/>
    <w:rsid w:val="001D73C3"/>
    <w:rsid w:val="001D74D9"/>
    <w:rsid w:val="001E038C"/>
    <w:rsid w:val="001E03FA"/>
    <w:rsid w:val="001E07CE"/>
    <w:rsid w:val="001E0A70"/>
    <w:rsid w:val="001E0C21"/>
    <w:rsid w:val="001E10F9"/>
    <w:rsid w:val="001E1536"/>
    <w:rsid w:val="001E1729"/>
    <w:rsid w:val="001E1AAB"/>
    <w:rsid w:val="001E1D65"/>
    <w:rsid w:val="001E24CF"/>
    <w:rsid w:val="001E2712"/>
    <w:rsid w:val="001E2733"/>
    <w:rsid w:val="001E288A"/>
    <w:rsid w:val="001E2BEF"/>
    <w:rsid w:val="001E2DD1"/>
    <w:rsid w:val="001E2EF5"/>
    <w:rsid w:val="001E2F30"/>
    <w:rsid w:val="001E3303"/>
    <w:rsid w:val="001E36EA"/>
    <w:rsid w:val="001E3DA2"/>
    <w:rsid w:val="001E446D"/>
    <w:rsid w:val="001E48AA"/>
    <w:rsid w:val="001E48E3"/>
    <w:rsid w:val="001E4A9F"/>
    <w:rsid w:val="001E50F3"/>
    <w:rsid w:val="001E5133"/>
    <w:rsid w:val="001E5164"/>
    <w:rsid w:val="001E53EE"/>
    <w:rsid w:val="001E5581"/>
    <w:rsid w:val="001E55AE"/>
    <w:rsid w:val="001E5675"/>
    <w:rsid w:val="001E5718"/>
    <w:rsid w:val="001E5798"/>
    <w:rsid w:val="001E57A3"/>
    <w:rsid w:val="001E585B"/>
    <w:rsid w:val="001E5B78"/>
    <w:rsid w:val="001E602A"/>
    <w:rsid w:val="001E639B"/>
    <w:rsid w:val="001E66DC"/>
    <w:rsid w:val="001E67A2"/>
    <w:rsid w:val="001E6E93"/>
    <w:rsid w:val="001E70BF"/>
    <w:rsid w:val="001E71AC"/>
    <w:rsid w:val="001E7833"/>
    <w:rsid w:val="001E7AD1"/>
    <w:rsid w:val="001F0204"/>
    <w:rsid w:val="001F05FB"/>
    <w:rsid w:val="001F06C5"/>
    <w:rsid w:val="001F08EC"/>
    <w:rsid w:val="001F0934"/>
    <w:rsid w:val="001F0C37"/>
    <w:rsid w:val="001F0F00"/>
    <w:rsid w:val="001F1248"/>
    <w:rsid w:val="001F1423"/>
    <w:rsid w:val="001F16FC"/>
    <w:rsid w:val="001F17E0"/>
    <w:rsid w:val="001F1CB3"/>
    <w:rsid w:val="001F1CBB"/>
    <w:rsid w:val="001F1CE7"/>
    <w:rsid w:val="001F21FB"/>
    <w:rsid w:val="001F22B6"/>
    <w:rsid w:val="001F2353"/>
    <w:rsid w:val="001F321C"/>
    <w:rsid w:val="001F3306"/>
    <w:rsid w:val="001F332A"/>
    <w:rsid w:val="001F3580"/>
    <w:rsid w:val="001F3612"/>
    <w:rsid w:val="001F3978"/>
    <w:rsid w:val="001F3B6A"/>
    <w:rsid w:val="001F3C36"/>
    <w:rsid w:val="001F3E69"/>
    <w:rsid w:val="001F3EAD"/>
    <w:rsid w:val="001F48B2"/>
    <w:rsid w:val="001F4D0B"/>
    <w:rsid w:val="001F4E50"/>
    <w:rsid w:val="001F5432"/>
    <w:rsid w:val="001F5614"/>
    <w:rsid w:val="001F5708"/>
    <w:rsid w:val="001F5B48"/>
    <w:rsid w:val="001F5B53"/>
    <w:rsid w:val="001F63F0"/>
    <w:rsid w:val="001F6969"/>
    <w:rsid w:val="001F6C78"/>
    <w:rsid w:val="001F6EA2"/>
    <w:rsid w:val="001F7521"/>
    <w:rsid w:val="001F754F"/>
    <w:rsid w:val="001F75E9"/>
    <w:rsid w:val="001F77DB"/>
    <w:rsid w:val="001F77E7"/>
    <w:rsid w:val="001F7A77"/>
    <w:rsid w:val="00200045"/>
    <w:rsid w:val="0020026C"/>
    <w:rsid w:val="00200398"/>
    <w:rsid w:val="002008C2"/>
    <w:rsid w:val="00200CB4"/>
    <w:rsid w:val="002010D4"/>
    <w:rsid w:val="00201172"/>
    <w:rsid w:val="00201179"/>
    <w:rsid w:val="00201506"/>
    <w:rsid w:val="00201F75"/>
    <w:rsid w:val="00202079"/>
    <w:rsid w:val="00202D59"/>
    <w:rsid w:val="00203444"/>
    <w:rsid w:val="0020369E"/>
    <w:rsid w:val="00203708"/>
    <w:rsid w:val="00203E94"/>
    <w:rsid w:val="0020449C"/>
    <w:rsid w:val="00204568"/>
    <w:rsid w:val="0020500E"/>
    <w:rsid w:val="00205481"/>
    <w:rsid w:val="00205C1A"/>
    <w:rsid w:val="00206651"/>
    <w:rsid w:val="00206680"/>
    <w:rsid w:val="002071FF"/>
    <w:rsid w:val="002074F7"/>
    <w:rsid w:val="002075E4"/>
    <w:rsid w:val="0020784B"/>
    <w:rsid w:val="00207912"/>
    <w:rsid w:val="00207C00"/>
    <w:rsid w:val="00207DF7"/>
    <w:rsid w:val="00210088"/>
    <w:rsid w:val="00210339"/>
    <w:rsid w:val="00210560"/>
    <w:rsid w:val="002109E2"/>
    <w:rsid w:val="00210BB1"/>
    <w:rsid w:val="00210BCF"/>
    <w:rsid w:val="00210DDF"/>
    <w:rsid w:val="00210F1A"/>
    <w:rsid w:val="002111B9"/>
    <w:rsid w:val="00211554"/>
    <w:rsid w:val="002117AA"/>
    <w:rsid w:val="0021180B"/>
    <w:rsid w:val="002118D7"/>
    <w:rsid w:val="002119C7"/>
    <w:rsid w:val="00211A90"/>
    <w:rsid w:val="00211CF4"/>
    <w:rsid w:val="00211DE1"/>
    <w:rsid w:val="00211E1B"/>
    <w:rsid w:val="002120D6"/>
    <w:rsid w:val="00212172"/>
    <w:rsid w:val="00212544"/>
    <w:rsid w:val="00212AE2"/>
    <w:rsid w:val="00212B51"/>
    <w:rsid w:val="00212D91"/>
    <w:rsid w:val="00212E85"/>
    <w:rsid w:val="00213049"/>
    <w:rsid w:val="0021329B"/>
    <w:rsid w:val="0021357E"/>
    <w:rsid w:val="0021365D"/>
    <w:rsid w:val="00213764"/>
    <w:rsid w:val="002139DE"/>
    <w:rsid w:val="00213EB1"/>
    <w:rsid w:val="002144E9"/>
    <w:rsid w:val="00214760"/>
    <w:rsid w:val="002147F5"/>
    <w:rsid w:val="00214B08"/>
    <w:rsid w:val="0021566A"/>
    <w:rsid w:val="002157F5"/>
    <w:rsid w:val="002159A1"/>
    <w:rsid w:val="00215BE1"/>
    <w:rsid w:val="0021656F"/>
    <w:rsid w:val="00216653"/>
    <w:rsid w:val="00216DE3"/>
    <w:rsid w:val="00217345"/>
    <w:rsid w:val="00217714"/>
    <w:rsid w:val="00220274"/>
    <w:rsid w:val="0022039D"/>
    <w:rsid w:val="00220753"/>
    <w:rsid w:val="00220870"/>
    <w:rsid w:val="00220B12"/>
    <w:rsid w:val="00220E3E"/>
    <w:rsid w:val="0022103A"/>
    <w:rsid w:val="00221419"/>
    <w:rsid w:val="002218A5"/>
    <w:rsid w:val="002218F7"/>
    <w:rsid w:val="00221B98"/>
    <w:rsid w:val="00221E76"/>
    <w:rsid w:val="00222017"/>
    <w:rsid w:val="002223AC"/>
    <w:rsid w:val="002224DD"/>
    <w:rsid w:val="0022287F"/>
    <w:rsid w:val="00222A4E"/>
    <w:rsid w:val="00223053"/>
    <w:rsid w:val="002230EA"/>
    <w:rsid w:val="00223180"/>
    <w:rsid w:val="002236BB"/>
    <w:rsid w:val="00223818"/>
    <w:rsid w:val="00223982"/>
    <w:rsid w:val="002239F4"/>
    <w:rsid w:val="00223A7B"/>
    <w:rsid w:val="00224128"/>
    <w:rsid w:val="00224224"/>
    <w:rsid w:val="002244CB"/>
    <w:rsid w:val="00224578"/>
    <w:rsid w:val="00225057"/>
    <w:rsid w:val="002253B6"/>
    <w:rsid w:val="00225561"/>
    <w:rsid w:val="0022589A"/>
    <w:rsid w:val="0022592B"/>
    <w:rsid w:val="0022618B"/>
    <w:rsid w:val="00226489"/>
    <w:rsid w:val="0022661A"/>
    <w:rsid w:val="0022662C"/>
    <w:rsid w:val="00226875"/>
    <w:rsid w:val="00226A0B"/>
    <w:rsid w:val="00226A1F"/>
    <w:rsid w:val="00226B15"/>
    <w:rsid w:val="00226D1F"/>
    <w:rsid w:val="00226FC1"/>
    <w:rsid w:val="00227008"/>
    <w:rsid w:val="00227183"/>
    <w:rsid w:val="00227433"/>
    <w:rsid w:val="00227846"/>
    <w:rsid w:val="002301AD"/>
    <w:rsid w:val="00230632"/>
    <w:rsid w:val="00230AB7"/>
    <w:rsid w:val="00230F26"/>
    <w:rsid w:val="002313EA"/>
    <w:rsid w:val="002318FF"/>
    <w:rsid w:val="0023193D"/>
    <w:rsid w:val="00231B0B"/>
    <w:rsid w:val="002322FA"/>
    <w:rsid w:val="00232405"/>
    <w:rsid w:val="0023277A"/>
    <w:rsid w:val="002328CB"/>
    <w:rsid w:val="00232949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E"/>
    <w:rsid w:val="0023403C"/>
    <w:rsid w:val="0023424A"/>
    <w:rsid w:val="002347DB"/>
    <w:rsid w:val="002348FF"/>
    <w:rsid w:val="00234EF5"/>
    <w:rsid w:val="00235004"/>
    <w:rsid w:val="00235EA8"/>
    <w:rsid w:val="00235F4E"/>
    <w:rsid w:val="002363B6"/>
    <w:rsid w:val="0023663B"/>
    <w:rsid w:val="00236AE1"/>
    <w:rsid w:val="00236B50"/>
    <w:rsid w:val="00236D06"/>
    <w:rsid w:val="002372AD"/>
    <w:rsid w:val="0023782B"/>
    <w:rsid w:val="00237A3F"/>
    <w:rsid w:val="00237D07"/>
    <w:rsid w:val="00237F1A"/>
    <w:rsid w:val="00240142"/>
    <w:rsid w:val="0024078B"/>
    <w:rsid w:val="00240C8D"/>
    <w:rsid w:val="00240CB4"/>
    <w:rsid w:val="00240FBC"/>
    <w:rsid w:val="002410C7"/>
    <w:rsid w:val="00241345"/>
    <w:rsid w:val="002414C7"/>
    <w:rsid w:val="002415E3"/>
    <w:rsid w:val="002418FE"/>
    <w:rsid w:val="00241932"/>
    <w:rsid w:val="002420E3"/>
    <w:rsid w:val="00242262"/>
    <w:rsid w:val="002423BC"/>
    <w:rsid w:val="0024249F"/>
    <w:rsid w:val="0024251F"/>
    <w:rsid w:val="002426E6"/>
    <w:rsid w:val="00242B8B"/>
    <w:rsid w:val="00242DF7"/>
    <w:rsid w:val="00243154"/>
    <w:rsid w:val="002443E5"/>
    <w:rsid w:val="002447C0"/>
    <w:rsid w:val="00244968"/>
    <w:rsid w:val="00244995"/>
    <w:rsid w:val="00245480"/>
    <w:rsid w:val="002455B7"/>
    <w:rsid w:val="0024567C"/>
    <w:rsid w:val="00245AA3"/>
    <w:rsid w:val="00245D80"/>
    <w:rsid w:val="00245E56"/>
    <w:rsid w:val="002460A1"/>
    <w:rsid w:val="00246385"/>
    <w:rsid w:val="00246607"/>
    <w:rsid w:val="0024661B"/>
    <w:rsid w:val="0024681F"/>
    <w:rsid w:val="0024686B"/>
    <w:rsid w:val="00246AD9"/>
    <w:rsid w:val="00246D4C"/>
    <w:rsid w:val="00246E74"/>
    <w:rsid w:val="0024714A"/>
    <w:rsid w:val="002471CC"/>
    <w:rsid w:val="00247213"/>
    <w:rsid w:val="00247727"/>
    <w:rsid w:val="00247B7A"/>
    <w:rsid w:val="00247DDC"/>
    <w:rsid w:val="0025044D"/>
    <w:rsid w:val="00250C54"/>
    <w:rsid w:val="00250D08"/>
    <w:rsid w:val="00250D6A"/>
    <w:rsid w:val="002510EB"/>
    <w:rsid w:val="002511E0"/>
    <w:rsid w:val="00251956"/>
    <w:rsid w:val="002521FB"/>
    <w:rsid w:val="002522D2"/>
    <w:rsid w:val="002527A2"/>
    <w:rsid w:val="00252AD1"/>
    <w:rsid w:val="00252D06"/>
    <w:rsid w:val="00252EB1"/>
    <w:rsid w:val="00253C8F"/>
    <w:rsid w:val="00253F2C"/>
    <w:rsid w:val="002546C8"/>
    <w:rsid w:val="00254A0A"/>
    <w:rsid w:val="00254A0B"/>
    <w:rsid w:val="00254DEF"/>
    <w:rsid w:val="00254E5C"/>
    <w:rsid w:val="00255077"/>
    <w:rsid w:val="00255AC2"/>
    <w:rsid w:val="00255C84"/>
    <w:rsid w:val="00255F1E"/>
    <w:rsid w:val="0025624C"/>
    <w:rsid w:val="002563A4"/>
    <w:rsid w:val="0025648B"/>
    <w:rsid w:val="0025662B"/>
    <w:rsid w:val="00256638"/>
    <w:rsid w:val="00256A1D"/>
    <w:rsid w:val="00256B53"/>
    <w:rsid w:val="00256D54"/>
    <w:rsid w:val="00256E62"/>
    <w:rsid w:val="00257018"/>
    <w:rsid w:val="00257165"/>
    <w:rsid w:val="002573E4"/>
    <w:rsid w:val="00257472"/>
    <w:rsid w:val="00257BA8"/>
    <w:rsid w:val="00257CFC"/>
    <w:rsid w:val="00257DDD"/>
    <w:rsid w:val="00257E27"/>
    <w:rsid w:val="00260187"/>
    <w:rsid w:val="002608D9"/>
    <w:rsid w:val="002608E4"/>
    <w:rsid w:val="00260C15"/>
    <w:rsid w:val="00260D19"/>
    <w:rsid w:val="00260D78"/>
    <w:rsid w:val="00261680"/>
    <w:rsid w:val="00261752"/>
    <w:rsid w:val="00261A11"/>
    <w:rsid w:val="00262492"/>
    <w:rsid w:val="0026252C"/>
    <w:rsid w:val="00262F24"/>
    <w:rsid w:val="00263228"/>
    <w:rsid w:val="0026324E"/>
    <w:rsid w:val="002632D0"/>
    <w:rsid w:val="00263396"/>
    <w:rsid w:val="00263AA3"/>
    <w:rsid w:val="00263D06"/>
    <w:rsid w:val="00263DF3"/>
    <w:rsid w:val="002640A8"/>
    <w:rsid w:val="00264365"/>
    <w:rsid w:val="002646C7"/>
    <w:rsid w:val="002649EE"/>
    <w:rsid w:val="00264A9E"/>
    <w:rsid w:val="00264B8F"/>
    <w:rsid w:val="002651A1"/>
    <w:rsid w:val="00265675"/>
    <w:rsid w:val="00265981"/>
    <w:rsid w:val="002659F0"/>
    <w:rsid w:val="00265AAC"/>
    <w:rsid w:val="00265B2B"/>
    <w:rsid w:val="00265B44"/>
    <w:rsid w:val="00265C85"/>
    <w:rsid w:val="00265E5F"/>
    <w:rsid w:val="00266231"/>
    <w:rsid w:val="00267B62"/>
    <w:rsid w:val="00267E3C"/>
    <w:rsid w:val="002702FF"/>
    <w:rsid w:val="00270651"/>
    <w:rsid w:val="00270684"/>
    <w:rsid w:val="00270723"/>
    <w:rsid w:val="00270B49"/>
    <w:rsid w:val="00270C0C"/>
    <w:rsid w:val="00270D15"/>
    <w:rsid w:val="00271080"/>
    <w:rsid w:val="00271451"/>
    <w:rsid w:val="002716CA"/>
    <w:rsid w:val="00271A41"/>
    <w:rsid w:val="00271C8A"/>
    <w:rsid w:val="00271DD6"/>
    <w:rsid w:val="00272238"/>
    <w:rsid w:val="00272310"/>
    <w:rsid w:val="00272718"/>
    <w:rsid w:val="002729CB"/>
    <w:rsid w:val="00272A8D"/>
    <w:rsid w:val="00272D73"/>
    <w:rsid w:val="00272DE0"/>
    <w:rsid w:val="00273315"/>
    <w:rsid w:val="002733C1"/>
    <w:rsid w:val="002734E2"/>
    <w:rsid w:val="00273D69"/>
    <w:rsid w:val="00273E17"/>
    <w:rsid w:val="00274047"/>
    <w:rsid w:val="002742F8"/>
    <w:rsid w:val="00274453"/>
    <w:rsid w:val="00274611"/>
    <w:rsid w:val="00274892"/>
    <w:rsid w:val="00274D5C"/>
    <w:rsid w:val="00274DBC"/>
    <w:rsid w:val="00275667"/>
    <w:rsid w:val="002756B6"/>
    <w:rsid w:val="0027588B"/>
    <w:rsid w:val="00275CA6"/>
    <w:rsid w:val="00275E98"/>
    <w:rsid w:val="00275EF4"/>
    <w:rsid w:val="002761CE"/>
    <w:rsid w:val="002763A6"/>
    <w:rsid w:val="00276438"/>
    <w:rsid w:val="00276689"/>
    <w:rsid w:val="0027679A"/>
    <w:rsid w:val="002767C0"/>
    <w:rsid w:val="002768DC"/>
    <w:rsid w:val="002773DE"/>
    <w:rsid w:val="00277824"/>
    <w:rsid w:val="00277C4B"/>
    <w:rsid w:val="00280019"/>
    <w:rsid w:val="002801B1"/>
    <w:rsid w:val="00280609"/>
    <w:rsid w:val="00280F31"/>
    <w:rsid w:val="002813E8"/>
    <w:rsid w:val="00281501"/>
    <w:rsid w:val="00281513"/>
    <w:rsid w:val="002817AC"/>
    <w:rsid w:val="00282106"/>
    <w:rsid w:val="00282AB8"/>
    <w:rsid w:val="00282BB3"/>
    <w:rsid w:val="00283204"/>
    <w:rsid w:val="0028332A"/>
    <w:rsid w:val="002836C1"/>
    <w:rsid w:val="002838BD"/>
    <w:rsid w:val="00283B45"/>
    <w:rsid w:val="00284307"/>
    <w:rsid w:val="002848EB"/>
    <w:rsid w:val="00284919"/>
    <w:rsid w:val="00284F35"/>
    <w:rsid w:val="00284FB8"/>
    <w:rsid w:val="002851CA"/>
    <w:rsid w:val="002851F2"/>
    <w:rsid w:val="002851F8"/>
    <w:rsid w:val="002852D8"/>
    <w:rsid w:val="0028567E"/>
    <w:rsid w:val="0028589D"/>
    <w:rsid w:val="00285C41"/>
    <w:rsid w:val="00285E9A"/>
    <w:rsid w:val="00285FA9"/>
    <w:rsid w:val="002862F2"/>
    <w:rsid w:val="002868A0"/>
    <w:rsid w:val="002868DE"/>
    <w:rsid w:val="00286960"/>
    <w:rsid w:val="00286996"/>
    <w:rsid w:val="00286F6F"/>
    <w:rsid w:val="00287273"/>
    <w:rsid w:val="002876B9"/>
    <w:rsid w:val="002877FC"/>
    <w:rsid w:val="00287A29"/>
    <w:rsid w:val="00287B73"/>
    <w:rsid w:val="00287D3B"/>
    <w:rsid w:val="0029047B"/>
    <w:rsid w:val="0029048C"/>
    <w:rsid w:val="002904DB"/>
    <w:rsid w:val="002909CE"/>
    <w:rsid w:val="00290D44"/>
    <w:rsid w:val="0029114B"/>
    <w:rsid w:val="0029139A"/>
    <w:rsid w:val="002913D2"/>
    <w:rsid w:val="00291544"/>
    <w:rsid w:val="002916C5"/>
    <w:rsid w:val="002917C0"/>
    <w:rsid w:val="00291AE6"/>
    <w:rsid w:val="00292177"/>
    <w:rsid w:val="002922CB"/>
    <w:rsid w:val="0029315A"/>
    <w:rsid w:val="00293253"/>
    <w:rsid w:val="0029494A"/>
    <w:rsid w:val="00294DCF"/>
    <w:rsid w:val="00295020"/>
    <w:rsid w:val="002950F5"/>
    <w:rsid w:val="002951A1"/>
    <w:rsid w:val="00295263"/>
    <w:rsid w:val="00295530"/>
    <w:rsid w:val="00295E9B"/>
    <w:rsid w:val="00296608"/>
    <w:rsid w:val="00296673"/>
    <w:rsid w:val="002968DB"/>
    <w:rsid w:val="00296F16"/>
    <w:rsid w:val="0029736A"/>
    <w:rsid w:val="002978F1"/>
    <w:rsid w:val="00297AF2"/>
    <w:rsid w:val="00297C18"/>
    <w:rsid w:val="002A0104"/>
    <w:rsid w:val="002A0246"/>
    <w:rsid w:val="002A0580"/>
    <w:rsid w:val="002A0803"/>
    <w:rsid w:val="002A0951"/>
    <w:rsid w:val="002A0C52"/>
    <w:rsid w:val="002A0D3B"/>
    <w:rsid w:val="002A106B"/>
    <w:rsid w:val="002A1BBD"/>
    <w:rsid w:val="002A1DFD"/>
    <w:rsid w:val="002A2086"/>
    <w:rsid w:val="002A20DE"/>
    <w:rsid w:val="002A22D2"/>
    <w:rsid w:val="002A23EE"/>
    <w:rsid w:val="002A2640"/>
    <w:rsid w:val="002A28FA"/>
    <w:rsid w:val="002A2C3A"/>
    <w:rsid w:val="002A2EEE"/>
    <w:rsid w:val="002A2F9C"/>
    <w:rsid w:val="002A3067"/>
    <w:rsid w:val="002A30CE"/>
    <w:rsid w:val="002A3576"/>
    <w:rsid w:val="002A3598"/>
    <w:rsid w:val="002A35DB"/>
    <w:rsid w:val="002A3759"/>
    <w:rsid w:val="002A38C2"/>
    <w:rsid w:val="002A3C2C"/>
    <w:rsid w:val="002A3D0E"/>
    <w:rsid w:val="002A3F58"/>
    <w:rsid w:val="002A40CD"/>
    <w:rsid w:val="002A41F3"/>
    <w:rsid w:val="002A448E"/>
    <w:rsid w:val="002A4501"/>
    <w:rsid w:val="002A4603"/>
    <w:rsid w:val="002A500B"/>
    <w:rsid w:val="002A505E"/>
    <w:rsid w:val="002A50D9"/>
    <w:rsid w:val="002A534A"/>
    <w:rsid w:val="002A5442"/>
    <w:rsid w:val="002A57EC"/>
    <w:rsid w:val="002A59AB"/>
    <w:rsid w:val="002A5C19"/>
    <w:rsid w:val="002A5C87"/>
    <w:rsid w:val="002A628E"/>
    <w:rsid w:val="002A6649"/>
    <w:rsid w:val="002A6752"/>
    <w:rsid w:val="002A6812"/>
    <w:rsid w:val="002A6D2A"/>
    <w:rsid w:val="002A6DB4"/>
    <w:rsid w:val="002A6F25"/>
    <w:rsid w:val="002A71D5"/>
    <w:rsid w:val="002A7BC8"/>
    <w:rsid w:val="002B0181"/>
    <w:rsid w:val="002B0A12"/>
    <w:rsid w:val="002B0AAD"/>
    <w:rsid w:val="002B0CF2"/>
    <w:rsid w:val="002B0FBC"/>
    <w:rsid w:val="002B1A2A"/>
    <w:rsid w:val="002B1CB8"/>
    <w:rsid w:val="002B1E9F"/>
    <w:rsid w:val="002B1FAB"/>
    <w:rsid w:val="002B228C"/>
    <w:rsid w:val="002B22B1"/>
    <w:rsid w:val="002B25B9"/>
    <w:rsid w:val="002B269E"/>
    <w:rsid w:val="002B27EC"/>
    <w:rsid w:val="002B2A60"/>
    <w:rsid w:val="002B2D37"/>
    <w:rsid w:val="002B2D70"/>
    <w:rsid w:val="002B32C3"/>
    <w:rsid w:val="002B3AA9"/>
    <w:rsid w:val="002B3FDC"/>
    <w:rsid w:val="002B4182"/>
    <w:rsid w:val="002B4613"/>
    <w:rsid w:val="002B4ADE"/>
    <w:rsid w:val="002B4CEF"/>
    <w:rsid w:val="002B4D06"/>
    <w:rsid w:val="002B592A"/>
    <w:rsid w:val="002B5B25"/>
    <w:rsid w:val="002B5BC0"/>
    <w:rsid w:val="002B5CA6"/>
    <w:rsid w:val="002B5EA3"/>
    <w:rsid w:val="002B672F"/>
    <w:rsid w:val="002B6982"/>
    <w:rsid w:val="002B6BA9"/>
    <w:rsid w:val="002B6F05"/>
    <w:rsid w:val="002B764F"/>
    <w:rsid w:val="002C00BF"/>
    <w:rsid w:val="002C047F"/>
    <w:rsid w:val="002C092F"/>
    <w:rsid w:val="002C1095"/>
    <w:rsid w:val="002C141A"/>
    <w:rsid w:val="002C16BC"/>
    <w:rsid w:val="002C1704"/>
    <w:rsid w:val="002C1783"/>
    <w:rsid w:val="002C21DB"/>
    <w:rsid w:val="002C23AE"/>
    <w:rsid w:val="002C2658"/>
    <w:rsid w:val="002C3B82"/>
    <w:rsid w:val="002C3BAB"/>
    <w:rsid w:val="002C3D9B"/>
    <w:rsid w:val="002C3E72"/>
    <w:rsid w:val="002C3FFF"/>
    <w:rsid w:val="002C41B5"/>
    <w:rsid w:val="002C45D1"/>
    <w:rsid w:val="002C4806"/>
    <w:rsid w:val="002C4BCF"/>
    <w:rsid w:val="002C4EBD"/>
    <w:rsid w:val="002C51A5"/>
    <w:rsid w:val="002C5434"/>
    <w:rsid w:val="002C5461"/>
    <w:rsid w:val="002C5644"/>
    <w:rsid w:val="002C5E14"/>
    <w:rsid w:val="002C62EA"/>
    <w:rsid w:val="002C678D"/>
    <w:rsid w:val="002C6ABF"/>
    <w:rsid w:val="002C6B22"/>
    <w:rsid w:val="002C6B33"/>
    <w:rsid w:val="002C76C5"/>
    <w:rsid w:val="002C76F3"/>
    <w:rsid w:val="002C784B"/>
    <w:rsid w:val="002C7887"/>
    <w:rsid w:val="002C78F5"/>
    <w:rsid w:val="002D02B0"/>
    <w:rsid w:val="002D065A"/>
    <w:rsid w:val="002D0D3E"/>
    <w:rsid w:val="002D13CE"/>
    <w:rsid w:val="002D1457"/>
    <w:rsid w:val="002D1714"/>
    <w:rsid w:val="002D186C"/>
    <w:rsid w:val="002D1ACD"/>
    <w:rsid w:val="002D1EFB"/>
    <w:rsid w:val="002D1F29"/>
    <w:rsid w:val="002D212D"/>
    <w:rsid w:val="002D215D"/>
    <w:rsid w:val="002D2956"/>
    <w:rsid w:val="002D2B53"/>
    <w:rsid w:val="002D2E21"/>
    <w:rsid w:val="002D2E82"/>
    <w:rsid w:val="002D2EA3"/>
    <w:rsid w:val="002D3CBF"/>
    <w:rsid w:val="002D46F1"/>
    <w:rsid w:val="002D4782"/>
    <w:rsid w:val="002D519D"/>
    <w:rsid w:val="002D5331"/>
    <w:rsid w:val="002D56B8"/>
    <w:rsid w:val="002D5829"/>
    <w:rsid w:val="002D5DF0"/>
    <w:rsid w:val="002D5EE8"/>
    <w:rsid w:val="002D5F76"/>
    <w:rsid w:val="002D5FB1"/>
    <w:rsid w:val="002D601D"/>
    <w:rsid w:val="002D62F9"/>
    <w:rsid w:val="002D632F"/>
    <w:rsid w:val="002D64B5"/>
    <w:rsid w:val="002D684A"/>
    <w:rsid w:val="002D6BDC"/>
    <w:rsid w:val="002D6EEE"/>
    <w:rsid w:val="002D6FF3"/>
    <w:rsid w:val="002D7147"/>
    <w:rsid w:val="002D72A1"/>
    <w:rsid w:val="002D798E"/>
    <w:rsid w:val="002D79A0"/>
    <w:rsid w:val="002E02B7"/>
    <w:rsid w:val="002E02D5"/>
    <w:rsid w:val="002E031B"/>
    <w:rsid w:val="002E0D8A"/>
    <w:rsid w:val="002E0D8C"/>
    <w:rsid w:val="002E0EDA"/>
    <w:rsid w:val="002E10F2"/>
    <w:rsid w:val="002E1D26"/>
    <w:rsid w:val="002E2061"/>
    <w:rsid w:val="002E20B5"/>
    <w:rsid w:val="002E248F"/>
    <w:rsid w:val="002E25F4"/>
    <w:rsid w:val="002E2878"/>
    <w:rsid w:val="002E2B73"/>
    <w:rsid w:val="002E2B90"/>
    <w:rsid w:val="002E2BDD"/>
    <w:rsid w:val="002E2E9C"/>
    <w:rsid w:val="002E35FE"/>
    <w:rsid w:val="002E418B"/>
    <w:rsid w:val="002E4357"/>
    <w:rsid w:val="002E4784"/>
    <w:rsid w:val="002E4837"/>
    <w:rsid w:val="002E489A"/>
    <w:rsid w:val="002E4979"/>
    <w:rsid w:val="002E4B0C"/>
    <w:rsid w:val="002E4D7D"/>
    <w:rsid w:val="002E4E5C"/>
    <w:rsid w:val="002E4FA3"/>
    <w:rsid w:val="002E5478"/>
    <w:rsid w:val="002E5529"/>
    <w:rsid w:val="002E5956"/>
    <w:rsid w:val="002E5CD3"/>
    <w:rsid w:val="002E5D07"/>
    <w:rsid w:val="002E5DB7"/>
    <w:rsid w:val="002E5F1A"/>
    <w:rsid w:val="002E622B"/>
    <w:rsid w:val="002E675A"/>
    <w:rsid w:val="002E6905"/>
    <w:rsid w:val="002E7518"/>
    <w:rsid w:val="002E7521"/>
    <w:rsid w:val="002E7878"/>
    <w:rsid w:val="002E7935"/>
    <w:rsid w:val="002E7B13"/>
    <w:rsid w:val="002E7EF9"/>
    <w:rsid w:val="002F042C"/>
    <w:rsid w:val="002F08CD"/>
    <w:rsid w:val="002F08DA"/>
    <w:rsid w:val="002F10A6"/>
    <w:rsid w:val="002F1308"/>
    <w:rsid w:val="002F142B"/>
    <w:rsid w:val="002F1471"/>
    <w:rsid w:val="002F1B82"/>
    <w:rsid w:val="002F1F8F"/>
    <w:rsid w:val="002F1FDB"/>
    <w:rsid w:val="002F20B4"/>
    <w:rsid w:val="002F21D5"/>
    <w:rsid w:val="002F23E1"/>
    <w:rsid w:val="002F240E"/>
    <w:rsid w:val="002F2541"/>
    <w:rsid w:val="002F29EF"/>
    <w:rsid w:val="002F2BE7"/>
    <w:rsid w:val="002F3641"/>
    <w:rsid w:val="002F38EC"/>
    <w:rsid w:val="002F406E"/>
    <w:rsid w:val="002F4175"/>
    <w:rsid w:val="002F4289"/>
    <w:rsid w:val="002F4596"/>
    <w:rsid w:val="002F4AB0"/>
    <w:rsid w:val="002F53B1"/>
    <w:rsid w:val="002F546E"/>
    <w:rsid w:val="002F54A8"/>
    <w:rsid w:val="002F55FA"/>
    <w:rsid w:val="002F56DD"/>
    <w:rsid w:val="002F581B"/>
    <w:rsid w:val="002F597F"/>
    <w:rsid w:val="002F5B0E"/>
    <w:rsid w:val="002F5CD6"/>
    <w:rsid w:val="002F5CFB"/>
    <w:rsid w:val="002F5F7A"/>
    <w:rsid w:val="002F666B"/>
    <w:rsid w:val="002F685C"/>
    <w:rsid w:val="002F6A82"/>
    <w:rsid w:val="002F6B94"/>
    <w:rsid w:val="002F6BF4"/>
    <w:rsid w:val="002F6C75"/>
    <w:rsid w:val="002F7596"/>
    <w:rsid w:val="002F7935"/>
    <w:rsid w:val="002F7A74"/>
    <w:rsid w:val="002F7C26"/>
    <w:rsid w:val="003001CB"/>
    <w:rsid w:val="00300705"/>
    <w:rsid w:val="003007C5"/>
    <w:rsid w:val="00300948"/>
    <w:rsid w:val="00300A8F"/>
    <w:rsid w:val="00300B73"/>
    <w:rsid w:val="00300DB2"/>
    <w:rsid w:val="00301221"/>
    <w:rsid w:val="0030122E"/>
    <w:rsid w:val="00301525"/>
    <w:rsid w:val="00301944"/>
    <w:rsid w:val="00301AC2"/>
    <w:rsid w:val="00301AEB"/>
    <w:rsid w:val="00301B80"/>
    <w:rsid w:val="00301E83"/>
    <w:rsid w:val="00302425"/>
    <w:rsid w:val="0030260B"/>
    <w:rsid w:val="00302957"/>
    <w:rsid w:val="003035BE"/>
    <w:rsid w:val="00303984"/>
    <w:rsid w:val="00303BDB"/>
    <w:rsid w:val="00303FF8"/>
    <w:rsid w:val="0030429F"/>
    <w:rsid w:val="00304300"/>
    <w:rsid w:val="00304CAD"/>
    <w:rsid w:val="00305129"/>
    <w:rsid w:val="00305531"/>
    <w:rsid w:val="00305611"/>
    <w:rsid w:val="003058C7"/>
    <w:rsid w:val="00305C7D"/>
    <w:rsid w:val="003062EA"/>
    <w:rsid w:val="00306376"/>
    <w:rsid w:val="003064AF"/>
    <w:rsid w:val="0030652D"/>
    <w:rsid w:val="00306A88"/>
    <w:rsid w:val="00306F95"/>
    <w:rsid w:val="003071E7"/>
    <w:rsid w:val="0030744B"/>
    <w:rsid w:val="00307C10"/>
    <w:rsid w:val="00307F3C"/>
    <w:rsid w:val="00310329"/>
    <w:rsid w:val="0031034C"/>
    <w:rsid w:val="00310429"/>
    <w:rsid w:val="00310989"/>
    <w:rsid w:val="00310A77"/>
    <w:rsid w:val="00310AA1"/>
    <w:rsid w:val="0031110D"/>
    <w:rsid w:val="00311364"/>
    <w:rsid w:val="0031197E"/>
    <w:rsid w:val="00311BC7"/>
    <w:rsid w:val="00311DDF"/>
    <w:rsid w:val="0031206F"/>
    <w:rsid w:val="00312370"/>
    <w:rsid w:val="00312808"/>
    <w:rsid w:val="00312D2E"/>
    <w:rsid w:val="00313262"/>
    <w:rsid w:val="003132CA"/>
    <w:rsid w:val="00313388"/>
    <w:rsid w:val="003134ED"/>
    <w:rsid w:val="00313811"/>
    <w:rsid w:val="00313B14"/>
    <w:rsid w:val="00313B98"/>
    <w:rsid w:val="00313CCE"/>
    <w:rsid w:val="003140E2"/>
    <w:rsid w:val="0031412B"/>
    <w:rsid w:val="00314510"/>
    <w:rsid w:val="00314547"/>
    <w:rsid w:val="00314BFE"/>
    <w:rsid w:val="00315230"/>
    <w:rsid w:val="0031541C"/>
    <w:rsid w:val="003158AA"/>
    <w:rsid w:val="00315F32"/>
    <w:rsid w:val="00316673"/>
    <w:rsid w:val="00316A13"/>
    <w:rsid w:val="00316A23"/>
    <w:rsid w:val="003171DD"/>
    <w:rsid w:val="0031726B"/>
    <w:rsid w:val="003172C6"/>
    <w:rsid w:val="00317470"/>
    <w:rsid w:val="00317799"/>
    <w:rsid w:val="00317AFA"/>
    <w:rsid w:val="00317DBA"/>
    <w:rsid w:val="00317F00"/>
    <w:rsid w:val="00320610"/>
    <w:rsid w:val="003206A6"/>
    <w:rsid w:val="00320D86"/>
    <w:rsid w:val="00320DC6"/>
    <w:rsid w:val="0032127E"/>
    <w:rsid w:val="003212CE"/>
    <w:rsid w:val="00321312"/>
    <w:rsid w:val="00321413"/>
    <w:rsid w:val="00321554"/>
    <w:rsid w:val="00321671"/>
    <w:rsid w:val="00321B21"/>
    <w:rsid w:val="00321DF2"/>
    <w:rsid w:val="003222C3"/>
    <w:rsid w:val="003222D0"/>
    <w:rsid w:val="0032235D"/>
    <w:rsid w:val="00322B6A"/>
    <w:rsid w:val="00322CC9"/>
    <w:rsid w:val="00322DCB"/>
    <w:rsid w:val="00323510"/>
    <w:rsid w:val="003235DE"/>
    <w:rsid w:val="00323B6D"/>
    <w:rsid w:val="003247DE"/>
    <w:rsid w:val="003247F8"/>
    <w:rsid w:val="003248E7"/>
    <w:rsid w:val="00324D7E"/>
    <w:rsid w:val="00324E6B"/>
    <w:rsid w:val="00325320"/>
    <w:rsid w:val="00325432"/>
    <w:rsid w:val="003254EC"/>
    <w:rsid w:val="003254F1"/>
    <w:rsid w:val="00325820"/>
    <w:rsid w:val="00325F72"/>
    <w:rsid w:val="00326235"/>
    <w:rsid w:val="003269FE"/>
    <w:rsid w:val="00326A00"/>
    <w:rsid w:val="00326B7F"/>
    <w:rsid w:val="00326BE2"/>
    <w:rsid w:val="00326FC2"/>
    <w:rsid w:val="00326FF7"/>
    <w:rsid w:val="00327227"/>
    <w:rsid w:val="0032735C"/>
    <w:rsid w:val="00327402"/>
    <w:rsid w:val="00327450"/>
    <w:rsid w:val="00327569"/>
    <w:rsid w:val="00327FB2"/>
    <w:rsid w:val="0033069B"/>
    <w:rsid w:val="00331095"/>
    <w:rsid w:val="003311A9"/>
    <w:rsid w:val="00331405"/>
    <w:rsid w:val="00332249"/>
    <w:rsid w:val="00332344"/>
    <w:rsid w:val="003324D5"/>
    <w:rsid w:val="003325FD"/>
    <w:rsid w:val="0033283B"/>
    <w:rsid w:val="00332906"/>
    <w:rsid w:val="00332927"/>
    <w:rsid w:val="00332D6A"/>
    <w:rsid w:val="00333309"/>
    <w:rsid w:val="0033345B"/>
    <w:rsid w:val="003337BA"/>
    <w:rsid w:val="00333979"/>
    <w:rsid w:val="00333B7B"/>
    <w:rsid w:val="00334001"/>
    <w:rsid w:val="003340E7"/>
    <w:rsid w:val="003346B7"/>
    <w:rsid w:val="00334718"/>
    <w:rsid w:val="00334861"/>
    <w:rsid w:val="003349F2"/>
    <w:rsid w:val="00335154"/>
    <w:rsid w:val="00335343"/>
    <w:rsid w:val="00335B76"/>
    <w:rsid w:val="00335EF9"/>
    <w:rsid w:val="0033612F"/>
    <w:rsid w:val="003361D1"/>
    <w:rsid w:val="00336653"/>
    <w:rsid w:val="00336839"/>
    <w:rsid w:val="00336E94"/>
    <w:rsid w:val="00336FAA"/>
    <w:rsid w:val="00337767"/>
    <w:rsid w:val="003378F0"/>
    <w:rsid w:val="003408CE"/>
    <w:rsid w:val="0034096B"/>
    <w:rsid w:val="00340ED2"/>
    <w:rsid w:val="003412AE"/>
    <w:rsid w:val="003414C7"/>
    <w:rsid w:val="003415AA"/>
    <w:rsid w:val="00341819"/>
    <w:rsid w:val="00341DE6"/>
    <w:rsid w:val="0034212A"/>
    <w:rsid w:val="00342588"/>
    <w:rsid w:val="0034288F"/>
    <w:rsid w:val="00342A4D"/>
    <w:rsid w:val="00342A8F"/>
    <w:rsid w:val="00342D3E"/>
    <w:rsid w:val="00342D4C"/>
    <w:rsid w:val="00343A2E"/>
    <w:rsid w:val="00343D57"/>
    <w:rsid w:val="00343ED2"/>
    <w:rsid w:val="003441F0"/>
    <w:rsid w:val="0034440A"/>
    <w:rsid w:val="0034446F"/>
    <w:rsid w:val="00344681"/>
    <w:rsid w:val="0034489B"/>
    <w:rsid w:val="00344B45"/>
    <w:rsid w:val="00344B55"/>
    <w:rsid w:val="003453E1"/>
    <w:rsid w:val="003455B2"/>
    <w:rsid w:val="003457FB"/>
    <w:rsid w:val="0034587B"/>
    <w:rsid w:val="00345B22"/>
    <w:rsid w:val="003461C6"/>
    <w:rsid w:val="003469F7"/>
    <w:rsid w:val="00346C8D"/>
    <w:rsid w:val="00346C98"/>
    <w:rsid w:val="00346E49"/>
    <w:rsid w:val="0034720E"/>
    <w:rsid w:val="003473B5"/>
    <w:rsid w:val="00347D8B"/>
    <w:rsid w:val="00347FDB"/>
    <w:rsid w:val="003501F2"/>
    <w:rsid w:val="0035050F"/>
    <w:rsid w:val="00350782"/>
    <w:rsid w:val="003507FB"/>
    <w:rsid w:val="00350BCE"/>
    <w:rsid w:val="00350E17"/>
    <w:rsid w:val="00351086"/>
    <w:rsid w:val="003513F5"/>
    <w:rsid w:val="00351471"/>
    <w:rsid w:val="00351655"/>
    <w:rsid w:val="00352DD4"/>
    <w:rsid w:val="00352F09"/>
    <w:rsid w:val="00353222"/>
    <w:rsid w:val="003533EA"/>
    <w:rsid w:val="00353639"/>
    <w:rsid w:val="0035370E"/>
    <w:rsid w:val="00353A1B"/>
    <w:rsid w:val="00353C1C"/>
    <w:rsid w:val="00353DA1"/>
    <w:rsid w:val="00353E5D"/>
    <w:rsid w:val="00353E9A"/>
    <w:rsid w:val="00354138"/>
    <w:rsid w:val="003545A3"/>
    <w:rsid w:val="003548AC"/>
    <w:rsid w:val="003548BD"/>
    <w:rsid w:val="00354A2E"/>
    <w:rsid w:val="00354EA8"/>
    <w:rsid w:val="0035536D"/>
    <w:rsid w:val="0035556D"/>
    <w:rsid w:val="00355813"/>
    <w:rsid w:val="00355EAB"/>
    <w:rsid w:val="00355F48"/>
    <w:rsid w:val="003566A0"/>
    <w:rsid w:val="00356775"/>
    <w:rsid w:val="00356D32"/>
    <w:rsid w:val="00356D3B"/>
    <w:rsid w:val="00356FB0"/>
    <w:rsid w:val="00357112"/>
    <w:rsid w:val="003572DB"/>
    <w:rsid w:val="0036077A"/>
    <w:rsid w:val="00360FAC"/>
    <w:rsid w:val="0036119F"/>
    <w:rsid w:val="003614C9"/>
    <w:rsid w:val="00361574"/>
    <w:rsid w:val="003616B3"/>
    <w:rsid w:val="00361746"/>
    <w:rsid w:val="00362214"/>
    <w:rsid w:val="00362469"/>
    <w:rsid w:val="00362634"/>
    <w:rsid w:val="00362B52"/>
    <w:rsid w:val="00362E3F"/>
    <w:rsid w:val="003630D2"/>
    <w:rsid w:val="003632BC"/>
    <w:rsid w:val="003634D0"/>
    <w:rsid w:val="003636BD"/>
    <w:rsid w:val="0036388E"/>
    <w:rsid w:val="00363BDE"/>
    <w:rsid w:val="003641F0"/>
    <w:rsid w:val="00364342"/>
    <w:rsid w:val="003643D7"/>
    <w:rsid w:val="003649C5"/>
    <w:rsid w:val="00364F2E"/>
    <w:rsid w:val="003656C8"/>
    <w:rsid w:val="0036579B"/>
    <w:rsid w:val="00365D7C"/>
    <w:rsid w:val="00366336"/>
    <w:rsid w:val="0036644C"/>
    <w:rsid w:val="003665DD"/>
    <w:rsid w:val="0036661F"/>
    <w:rsid w:val="00366671"/>
    <w:rsid w:val="00366B3D"/>
    <w:rsid w:val="00366B60"/>
    <w:rsid w:val="00366D1B"/>
    <w:rsid w:val="00366FD2"/>
    <w:rsid w:val="0036723A"/>
    <w:rsid w:val="00367591"/>
    <w:rsid w:val="00367680"/>
    <w:rsid w:val="00367886"/>
    <w:rsid w:val="00367907"/>
    <w:rsid w:val="00367F0F"/>
    <w:rsid w:val="00370120"/>
    <w:rsid w:val="003702FD"/>
    <w:rsid w:val="003705FA"/>
    <w:rsid w:val="00370882"/>
    <w:rsid w:val="00370CA3"/>
    <w:rsid w:val="00370F13"/>
    <w:rsid w:val="003711F7"/>
    <w:rsid w:val="003713B6"/>
    <w:rsid w:val="00371A16"/>
    <w:rsid w:val="00371EDD"/>
    <w:rsid w:val="00372151"/>
    <w:rsid w:val="00372883"/>
    <w:rsid w:val="003729D5"/>
    <w:rsid w:val="00372C8B"/>
    <w:rsid w:val="00372EA8"/>
    <w:rsid w:val="003731C5"/>
    <w:rsid w:val="00373477"/>
    <w:rsid w:val="003734E5"/>
    <w:rsid w:val="00373908"/>
    <w:rsid w:val="00373A6C"/>
    <w:rsid w:val="00373BDC"/>
    <w:rsid w:val="00374406"/>
    <w:rsid w:val="0037469B"/>
    <w:rsid w:val="00374707"/>
    <w:rsid w:val="00374C10"/>
    <w:rsid w:val="00374EC1"/>
    <w:rsid w:val="00374F5E"/>
    <w:rsid w:val="00375118"/>
    <w:rsid w:val="003757D6"/>
    <w:rsid w:val="00375B21"/>
    <w:rsid w:val="00375CDD"/>
    <w:rsid w:val="00375CE1"/>
    <w:rsid w:val="0037696D"/>
    <w:rsid w:val="00376B95"/>
    <w:rsid w:val="00376F5A"/>
    <w:rsid w:val="00376F9A"/>
    <w:rsid w:val="0037736F"/>
    <w:rsid w:val="0037738D"/>
    <w:rsid w:val="003773A9"/>
    <w:rsid w:val="00377B7E"/>
    <w:rsid w:val="00380290"/>
    <w:rsid w:val="003805F5"/>
    <w:rsid w:val="00380F6E"/>
    <w:rsid w:val="003812F8"/>
    <w:rsid w:val="0038131E"/>
    <w:rsid w:val="00381508"/>
    <w:rsid w:val="00381823"/>
    <w:rsid w:val="003819AE"/>
    <w:rsid w:val="00382099"/>
    <w:rsid w:val="003823DD"/>
    <w:rsid w:val="00382734"/>
    <w:rsid w:val="00382A58"/>
    <w:rsid w:val="00382EA8"/>
    <w:rsid w:val="0038335C"/>
    <w:rsid w:val="00384222"/>
    <w:rsid w:val="00384569"/>
    <w:rsid w:val="003845C6"/>
    <w:rsid w:val="00384603"/>
    <w:rsid w:val="003849E2"/>
    <w:rsid w:val="00385367"/>
    <w:rsid w:val="00385AC5"/>
    <w:rsid w:val="00385B66"/>
    <w:rsid w:val="00385C67"/>
    <w:rsid w:val="00385E71"/>
    <w:rsid w:val="00385F32"/>
    <w:rsid w:val="003860E7"/>
    <w:rsid w:val="0038616D"/>
    <w:rsid w:val="00386336"/>
    <w:rsid w:val="0038669E"/>
    <w:rsid w:val="003867E5"/>
    <w:rsid w:val="00387042"/>
    <w:rsid w:val="00387045"/>
    <w:rsid w:val="003875C6"/>
    <w:rsid w:val="00387756"/>
    <w:rsid w:val="003877E9"/>
    <w:rsid w:val="003878C5"/>
    <w:rsid w:val="00387A57"/>
    <w:rsid w:val="003906A0"/>
    <w:rsid w:val="0039070B"/>
    <w:rsid w:val="00390CB6"/>
    <w:rsid w:val="00390D69"/>
    <w:rsid w:val="00390FA9"/>
    <w:rsid w:val="003910DB"/>
    <w:rsid w:val="00391334"/>
    <w:rsid w:val="0039136C"/>
    <w:rsid w:val="003915AE"/>
    <w:rsid w:val="0039166C"/>
    <w:rsid w:val="00391759"/>
    <w:rsid w:val="0039190C"/>
    <w:rsid w:val="00391AD1"/>
    <w:rsid w:val="00391C8A"/>
    <w:rsid w:val="00391E16"/>
    <w:rsid w:val="00391F7B"/>
    <w:rsid w:val="00391F84"/>
    <w:rsid w:val="00391FFD"/>
    <w:rsid w:val="003923E3"/>
    <w:rsid w:val="003925E4"/>
    <w:rsid w:val="00392938"/>
    <w:rsid w:val="00392BA6"/>
    <w:rsid w:val="00392ECE"/>
    <w:rsid w:val="0039302C"/>
    <w:rsid w:val="003931CD"/>
    <w:rsid w:val="0039325A"/>
    <w:rsid w:val="00393431"/>
    <w:rsid w:val="00393715"/>
    <w:rsid w:val="00393FA0"/>
    <w:rsid w:val="003942A2"/>
    <w:rsid w:val="003943D5"/>
    <w:rsid w:val="003948B5"/>
    <w:rsid w:val="00394DC1"/>
    <w:rsid w:val="00395060"/>
    <w:rsid w:val="003951A6"/>
    <w:rsid w:val="0039523C"/>
    <w:rsid w:val="00395447"/>
    <w:rsid w:val="00396027"/>
    <w:rsid w:val="0039603A"/>
    <w:rsid w:val="00396A60"/>
    <w:rsid w:val="00396C17"/>
    <w:rsid w:val="0039709A"/>
    <w:rsid w:val="003972F9"/>
    <w:rsid w:val="003977F1"/>
    <w:rsid w:val="00397A32"/>
    <w:rsid w:val="00397B60"/>
    <w:rsid w:val="00397CD5"/>
    <w:rsid w:val="00397CD8"/>
    <w:rsid w:val="003A08B6"/>
    <w:rsid w:val="003A0FC9"/>
    <w:rsid w:val="003A118B"/>
    <w:rsid w:val="003A14A7"/>
    <w:rsid w:val="003A1896"/>
    <w:rsid w:val="003A1916"/>
    <w:rsid w:val="003A1A54"/>
    <w:rsid w:val="003A1AB2"/>
    <w:rsid w:val="003A1B41"/>
    <w:rsid w:val="003A1B90"/>
    <w:rsid w:val="003A1F9C"/>
    <w:rsid w:val="003A289C"/>
    <w:rsid w:val="003A2995"/>
    <w:rsid w:val="003A2D72"/>
    <w:rsid w:val="003A2DD4"/>
    <w:rsid w:val="003A2E08"/>
    <w:rsid w:val="003A3230"/>
    <w:rsid w:val="003A339A"/>
    <w:rsid w:val="003A353A"/>
    <w:rsid w:val="003A3590"/>
    <w:rsid w:val="003A3730"/>
    <w:rsid w:val="003A3AD5"/>
    <w:rsid w:val="003A3B79"/>
    <w:rsid w:val="003A3C40"/>
    <w:rsid w:val="003A3CDE"/>
    <w:rsid w:val="003A3D9E"/>
    <w:rsid w:val="003A408C"/>
    <w:rsid w:val="003A4477"/>
    <w:rsid w:val="003A4770"/>
    <w:rsid w:val="003A50F1"/>
    <w:rsid w:val="003A5146"/>
    <w:rsid w:val="003A548A"/>
    <w:rsid w:val="003A54B0"/>
    <w:rsid w:val="003A566B"/>
    <w:rsid w:val="003A58F9"/>
    <w:rsid w:val="003A5A91"/>
    <w:rsid w:val="003A5B95"/>
    <w:rsid w:val="003A5D9F"/>
    <w:rsid w:val="003A6611"/>
    <w:rsid w:val="003A6C14"/>
    <w:rsid w:val="003A6FEB"/>
    <w:rsid w:val="003A706C"/>
    <w:rsid w:val="003A78E9"/>
    <w:rsid w:val="003A7A7A"/>
    <w:rsid w:val="003A7FE1"/>
    <w:rsid w:val="003B02DA"/>
    <w:rsid w:val="003B050E"/>
    <w:rsid w:val="003B085A"/>
    <w:rsid w:val="003B09B3"/>
    <w:rsid w:val="003B0BA1"/>
    <w:rsid w:val="003B0D0D"/>
    <w:rsid w:val="003B171A"/>
    <w:rsid w:val="003B17E0"/>
    <w:rsid w:val="003B1824"/>
    <w:rsid w:val="003B1918"/>
    <w:rsid w:val="003B1945"/>
    <w:rsid w:val="003B1A74"/>
    <w:rsid w:val="003B1A89"/>
    <w:rsid w:val="003B1BCF"/>
    <w:rsid w:val="003B1C22"/>
    <w:rsid w:val="003B1ED0"/>
    <w:rsid w:val="003B2103"/>
    <w:rsid w:val="003B21B7"/>
    <w:rsid w:val="003B2476"/>
    <w:rsid w:val="003B287E"/>
    <w:rsid w:val="003B2EE3"/>
    <w:rsid w:val="003B3041"/>
    <w:rsid w:val="003B396E"/>
    <w:rsid w:val="003B3D24"/>
    <w:rsid w:val="003B3DBA"/>
    <w:rsid w:val="003B5367"/>
    <w:rsid w:val="003B5B21"/>
    <w:rsid w:val="003B5B9D"/>
    <w:rsid w:val="003B5D0B"/>
    <w:rsid w:val="003B5DC8"/>
    <w:rsid w:val="003B6E0A"/>
    <w:rsid w:val="003B7489"/>
    <w:rsid w:val="003B7748"/>
    <w:rsid w:val="003B779C"/>
    <w:rsid w:val="003B7974"/>
    <w:rsid w:val="003B7D45"/>
    <w:rsid w:val="003B7E47"/>
    <w:rsid w:val="003B7EBC"/>
    <w:rsid w:val="003C0541"/>
    <w:rsid w:val="003C091A"/>
    <w:rsid w:val="003C0A56"/>
    <w:rsid w:val="003C0B4B"/>
    <w:rsid w:val="003C0F4E"/>
    <w:rsid w:val="003C1802"/>
    <w:rsid w:val="003C1B19"/>
    <w:rsid w:val="003C1C9C"/>
    <w:rsid w:val="003C1CDE"/>
    <w:rsid w:val="003C239E"/>
    <w:rsid w:val="003C25E4"/>
    <w:rsid w:val="003C26C3"/>
    <w:rsid w:val="003C270D"/>
    <w:rsid w:val="003C276B"/>
    <w:rsid w:val="003C2A68"/>
    <w:rsid w:val="003C3225"/>
    <w:rsid w:val="003C32FB"/>
    <w:rsid w:val="003C3388"/>
    <w:rsid w:val="003C34C4"/>
    <w:rsid w:val="003C3CAF"/>
    <w:rsid w:val="003C3EB5"/>
    <w:rsid w:val="003C43FA"/>
    <w:rsid w:val="003C47C3"/>
    <w:rsid w:val="003C4B7F"/>
    <w:rsid w:val="003C4BE5"/>
    <w:rsid w:val="003C4CBA"/>
    <w:rsid w:val="003C4FAE"/>
    <w:rsid w:val="003C50B4"/>
    <w:rsid w:val="003C51EB"/>
    <w:rsid w:val="003C5D0C"/>
    <w:rsid w:val="003C5F2C"/>
    <w:rsid w:val="003C5F3A"/>
    <w:rsid w:val="003C62BF"/>
    <w:rsid w:val="003C641E"/>
    <w:rsid w:val="003C64AD"/>
    <w:rsid w:val="003C66DC"/>
    <w:rsid w:val="003C6801"/>
    <w:rsid w:val="003C6BE7"/>
    <w:rsid w:val="003C7080"/>
    <w:rsid w:val="003C755D"/>
    <w:rsid w:val="003C770C"/>
    <w:rsid w:val="003C7A6E"/>
    <w:rsid w:val="003D035C"/>
    <w:rsid w:val="003D0608"/>
    <w:rsid w:val="003D0615"/>
    <w:rsid w:val="003D0863"/>
    <w:rsid w:val="003D0A34"/>
    <w:rsid w:val="003D0B93"/>
    <w:rsid w:val="003D0E6E"/>
    <w:rsid w:val="003D169C"/>
    <w:rsid w:val="003D1D33"/>
    <w:rsid w:val="003D1F19"/>
    <w:rsid w:val="003D206D"/>
    <w:rsid w:val="003D2694"/>
    <w:rsid w:val="003D26C5"/>
    <w:rsid w:val="003D291C"/>
    <w:rsid w:val="003D2A00"/>
    <w:rsid w:val="003D3284"/>
    <w:rsid w:val="003D338C"/>
    <w:rsid w:val="003D33A4"/>
    <w:rsid w:val="003D3725"/>
    <w:rsid w:val="003D3734"/>
    <w:rsid w:val="003D3DB4"/>
    <w:rsid w:val="003D407D"/>
    <w:rsid w:val="003D4135"/>
    <w:rsid w:val="003D430A"/>
    <w:rsid w:val="003D46BB"/>
    <w:rsid w:val="003D46E9"/>
    <w:rsid w:val="003D4798"/>
    <w:rsid w:val="003D4906"/>
    <w:rsid w:val="003D4B17"/>
    <w:rsid w:val="003D4C37"/>
    <w:rsid w:val="003D5523"/>
    <w:rsid w:val="003D56E4"/>
    <w:rsid w:val="003D5801"/>
    <w:rsid w:val="003D5CF4"/>
    <w:rsid w:val="003D5FD5"/>
    <w:rsid w:val="003D60BA"/>
    <w:rsid w:val="003D6291"/>
    <w:rsid w:val="003D6335"/>
    <w:rsid w:val="003D639A"/>
    <w:rsid w:val="003D6B21"/>
    <w:rsid w:val="003D6FA8"/>
    <w:rsid w:val="003D7220"/>
    <w:rsid w:val="003D7236"/>
    <w:rsid w:val="003D7697"/>
    <w:rsid w:val="003D794F"/>
    <w:rsid w:val="003D795F"/>
    <w:rsid w:val="003D7AA1"/>
    <w:rsid w:val="003E0279"/>
    <w:rsid w:val="003E04CA"/>
    <w:rsid w:val="003E0780"/>
    <w:rsid w:val="003E0D6C"/>
    <w:rsid w:val="003E0DA8"/>
    <w:rsid w:val="003E0F9C"/>
    <w:rsid w:val="003E1120"/>
    <w:rsid w:val="003E11DD"/>
    <w:rsid w:val="003E19B1"/>
    <w:rsid w:val="003E1E50"/>
    <w:rsid w:val="003E20EE"/>
    <w:rsid w:val="003E22EE"/>
    <w:rsid w:val="003E2E90"/>
    <w:rsid w:val="003E2EE7"/>
    <w:rsid w:val="003E3252"/>
    <w:rsid w:val="003E3905"/>
    <w:rsid w:val="003E3966"/>
    <w:rsid w:val="003E4A4C"/>
    <w:rsid w:val="003E506B"/>
    <w:rsid w:val="003E5336"/>
    <w:rsid w:val="003E59AC"/>
    <w:rsid w:val="003E5E42"/>
    <w:rsid w:val="003E6D7E"/>
    <w:rsid w:val="003E6DF3"/>
    <w:rsid w:val="003E7253"/>
    <w:rsid w:val="003E7586"/>
    <w:rsid w:val="003E79AC"/>
    <w:rsid w:val="003F00C6"/>
    <w:rsid w:val="003F079F"/>
    <w:rsid w:val="003F0920"/>
    <w:rsid w:val="003F09AC"/>
    <w:rsid w:val="003F1587"/>
    <w:rsid w:val="003F1988"/>
    <w:rsid w:val="003F1B33"/>
    <w:rsid w:val="003F1D7A"/>
    <w:rsid w:val="003F1E3C"/>
    <w:rsid w:val="003F21BF"/>
    <w:rsid w:val="003F22EE"/>
    <w:rsid w:val="003F2B8F"/>
    <w:rsid w:val="003F2C89"/>
    <w:rsid w:val="003F2F70"/>
    <w:rsid w:val="003F3059"/>
    <w:rsid w:val="003F31C6"/>
    <w:rsid w:val="003F31E5"/>
    <w:rsid w:val="003F32A0"/>
    <w:rsid w:val="003F369C"/>
    <w:rsid w:val="003F3C23"/>
    <w:rsid w:val="003F3E0C"/>
    <w:rsid w:val="003F3E49"/>
    <w:rsid w:val="003F3FB2"/>
    <w:rsid w:val="003F3FD7"/>
    <w:rsid w:val="003F46BD"/>
    <w:rsid w:val="003F48D3"/>
    <w:rsid w:val="003F4CA1"/>
    <w:rsid w:val="003F4CB7"/>
    <w:rsid w:val="003F4EA4"/>
    <w:rsid w:val="003F55C1"/>
    <w:rsid w:val="003F574D"/>
    <w:rsid w:val="003F575C"/>
    <w:rsid w:val="003F5913"/>
    <w:rsid w:val="003F5DE5"/>
    <w:rsid w:val="003F6017"/>
    <w:rsid w:val="003F6193"/>
    <w:rsid w:val="003F61AD"/>
    <w:rsid w:val="003F6234"/>
    <w:rsid w:val="003F62CA"/>
    <w:rsid w:val="003F6369"/>
    <w:rsid w:val="003F69F9"/>
    <w:rsid w:val="003F6E97"/>
    <w:rsid w:val="003F7064"/>
    <w:rsid w:val="003F714B"/>
    <w:rsid w:val="003F7161"/>
    <w:rsid w:val="003F7316"/>
    <w:rsid w:val="003F794F"/>
    <w:rsid w:val="003F79CB"/>
    <w:rsid w:val="003F7B64"/>
    <w:rsid w:val="003F7B8D"/>
    <w:rsid w:val="003F7CAC"/>
    <w:rsid w:val="004003FE"/>
    <w:rsid w:val="004003FF"/>
    <w:rsid w:val="0040116F"/>
    <w:rsid w:val="004014DF"/>
    <w:rsid w:val="00401601"/>
    <w:rsid w:val="004019B5"/>
    <w:rsid w:val="00401C16"/>
    <w:rsid w:val="00402022"/>
    <w:rsid w:val="004028DC"/>
    <w:rsid w:val="004029A4"/>
    <w:rsid w:val="00403061"/>
    <w:rsid w:val="00403106"/>
    <w:rsid w:val="00403847"/>
    <w:rsid w:val="00403925"/>
    <w:rsid w:val="00403945"/>
    <w:rsid w:val="00403BF4"/>
    <w:rsid w:val="00403D43"/>
    <w:rsid w:val="00404011"/>
    <w:rsid w:val="004044F5"/>
    <w:rsid w:val="00405117"/>
    <w:rsid w:val="004051DC"/>
    <w:rsid w:val="00405458"/>
    <w:rsid w:val="004056AD"/>
    <w:rsid w:val="00405DD5"/>
    <w:rsid w:val="004065BE"/>
    <w:rsid w:val="004065D8"/>
    <w:rsid w:val="00406728"/>
    <w:rsid w:val="00406809"/>
    <w:rsid w:val="00406CB4"/>
    <w:rsid w:val="00406E83"/>
    <w:rsid w:val="00407367"/>
    <w:rsid w:val="004078E3"/>
    <w:rsid w:val="00407B93"/>
    <w:rsid w:val="0041036D"/>
    <w:rsid w:val="004109EF"/>
    <w:rsid w:val="00411906"/>
    <w:rsid w:val="00411C62"/>
    <w:rsid w:val="00411CBE"/>
    <w:rsid w:val="0041223C"/>
    <w:rsid w:val="00412289"/>
    <w:rsid w:val="004122B6"/>
    <w:rsid w:val="00412323"/>
    <w:rsid w:val="00412734"/>
    <w:rsid w:val="0041285E"/>
    <w:rsid w:val="00412C06"/>
    <w:rsid w:val="00412C71"/>
    <w:rsid w:val="00412D06"/>
    <w:rsid w:val="00413006"/>
    <w:rsid w:val="004132C6"/>
    <w:rsid w:val="004133C8"/>
    <w:rsid w:val="00414047"/>
    <w:rsid w:val="00414844"/>
    <w:rsid w:val="00414B0A"/>
    <w:rsid w:val="00415166"/>
    <w:rsid w:val="004159C0"/>
    <w:rsid w:val="004159FA"/>
    <w:rsid w:val="00415ABC"/>
    <w:rsid w:val="00415C6A"/>
    <w:rsid w:val="00416A2C"/>
    <w:rsid w:val="004171F9"/>
    <w:rsid w:val="004172F8"/>
    <w:rsid w:val="00417713"/>
    <w:rsid w:val="00417996"/>
    <w:rsid w:val="00417F78"/>
    <w:rsid w:val="00417FE4"/>
    <w:rsid w:val="00420045"/>
    <w:rsid w:val="0042016A"/>
    <w:rsid w:val="00420474"/>
    <w:rsid w:val="00420C9F"/>
    <w:rsid w:val="00420F64"/>
    <w:rsid w:val="00420FF9"/>
    <w:rsid w:val="00421120"/>
    <w:rsid w:val="00421155"/>
    <w:rsid w:val="00421CCC"/>
    <w:rsid w:val="00421D00"/>
    <w:rsid w:val="0042208A"/>
    <w:rsid w:val="004222E9"/>
    <w:rsid w:val="00422460"/>
    <w:rsid w:val="00422D92"/>
    <w:rsid w:val="00422E05"/>
    <w:rsid w:val="0042328D"/>
    <w:rsid w:val="0042336F"/>
    <w:rsid w:val="00423394"/>
    <w:rsid w:val="004233FD"/>
    <w:rsid w:val="0042354F"/>
    <w:rsid w:val="004237FF"/>
    <w:rsid w:val="004242D8"/>
    <w:rsid w:val="00424379"/>
    <w:rsid w:val="004243A7"/>
    <w:rsid w:val="00424507"/>
    <w:rsid w:val="00424525"/>
    <w:rsid w:val="0042476E"/>
    <w:rsid w:val="00424A2E"/>
    <w:rsid w:val="00424B27"/>
    <w:rsid w:val="00424B7C"/>
    <w:rsid w:val="00424C22"/>
    <w:rsid w:val="0042519C"/>
    <w:rsid w:val="00425211"/>
    <w:rsid w:val="004253B2"/>
    <w:rsid w:val="00425952"/>
    <w:rsid w:val="00425C90"/>
    <w:rsid w:val="00425D5B"/>
    <w:rsid w:val="00425F02"/>
    <w:rsid w:val="00426016"/>
    <w:rsid w:val="004265F4"/>
    <w:rsid w:val="004267ED"/>
    <w:rsid w:val="00426889"/>
    <w:rsid w:val="00426BB1"/>
    <w:rsid w:val="004277F4"/>
    <w:rsid w:val="00427A91"/>
    <w:rsid w:val="00427B4A"/>
    <w:rsid w:val="00427E0A"/>
    <w:rsid w:val="00427E81"/>
    <w:rsid w:val="004301C6"/>
    <w:rsid w:val="00430AF1"/>
    <w:rsid w:val="0043108B"/>
    <w:rsid w:val="004313AF"/>
    <w:rsid w:val="0043165B"/>
    <w:rsid w:val="004316C4"/>
    <w:rsid w:val="00431947"/>
    <w:rsid w:val="004319FD"/>
    <w:rsid w:val="00431CF7"/>
    <w:rsid w:val="00431D84"/>
    <w:rsid w:val="00432043"/>
    <w:rsid w:val="00432049"/>
    <w:rsid w:val="0043218E"/>
    <w:rsid w:val="0043271C"/>
    <w:rsid w:val="004329CF"/>
    <w:rsid w:val="00432A43"/>
    <w:rsid w:val="00432BD1"/>
    <w:rsid w:val="00433190"/>
    <w:rsid w:val="00433817"/>
    <w:rsid w:val="00433B40"/>
    <w:rsid w:val="00433B45"/>
    <w:rsid w:val="00433D0E"/>
    <w:rsid w:val="00434182"/>
    <w:rsid w:val="00434438"/>
    <w:rsid w:val="004353E1"/>
    <w:rsid w:val="00435829"/>
    <w:rsid w:val="00436160"/>
    <w:rsid w:val="004366D1"/>
    <w:rsid w:val="00437032"/>
    <w:rsid w:val="00437102"/>
    <w:rsid w:val="004372CB"/>
    <w:rsid w:val="0044002C"/>
    <w:rsid w:val="004402F3"/>
    <w:rsid w:val="0044043A"/>
    <w:rsid w:val="0044054F"/>
    <w:rsid w:val="00440611"/>
    <w:rsid w:val="00440912"/>
    <w:rsid w:val="0044096A"/>
    <w:rsid w:val="00440A0C"/>
    <w:rsid w:val="00440A9D"/>
    <w:rsid w:val="00440B3A"/>
    <w:rsid w:val="00440B4C"/>
    <w:rsid w:val="004418A7"/>
    <w:rsid w:val="00441F3A"/>
    <w:rsid w:val="00442146"/>
    <w:rsid w:val="00442441"/>
    <w:rsid w:val="00442556"/>
    <w:rsid w:val="00442675"/>
    <w:rsid w:val="00442BC6"/>
    <w:rsid w:val="00442E15"/>
    <w:rsid w:val="00442E5B"/>
    <w:rsid w:val="00443AAF"/>
    <w:rsid w:val="00443BDC"/>
    <w:rsid w:val="00444465"/>
    <w:rsid w:val="004446C8"/>
    <w:rsid w:val="004446CE"/>
    <w:rsid w:val="004449D4"/>
    <w:rsid w:val="00444CB4"/>
    <w:rsid w:val="00444CF3"/>
    <w:rsid w:val="00444E81"/>
    <w:rsid w:val="0044532B"/>
    <w:rsid w:val="004458E6"/>
    <w:rsid w:val="00445A87"/>
    <w:rsid w:val="00445C34"/>
    <w:rsid w:val="004462BC"/>
    <w:rsid w:val="0044635C"/>
    <w:rsid w:val="004469DB"/>
    <w:rsid w:val="004470D8"/>
    <w:rsid w:val="00447359"/>
    <w:rsid w:val="004473FD"/>
    <w:rsid w:val="00447662"/>
    <w:rsid w:val="00447702"/>
    <w:rsid w:val="0044792E"/>
    <w:rsid w:val="00447B38"/>
    <w:rsid w:val="00447C99"/>
    <w:rsid w:val="00447D01"/>
    <w:rsid w:val="00450357"/>
    <w:rsid w:val="00450C7E"/>
    <w:rsid w:val="00450D54"/>
    <w:rsid w:val="00450FD3"/>
    <w:rsid w:val="00451389"/>
    <w:rsid w:val="0045167B"/>
    <w:rsid w:val="00451959"/>
    <w:rsid w:val="0045195C"/>
    <w:rsid w:val="00451A05"/>
    <w:rsid w:val="00451A36"/>
    <w:rsid w:val="00451E08"/>
    <w:rsid w:val="00451F59"/>
    <w:rsid w:val="0045219E"/>
    <w:rsid w:val="00452201"/>
    <w:rsid w:val="00452359"/>
    <w:rsid w:val="004524E6"/>
    <w:rsid w:val="004525AD"/>
    <w:rsid w:val="0045281A"/>
    <w:rsid w:val="00452894"/>
    <w:rsid w:val="00452BC5"/>
    <w:rsid w:val="00452C42"/>
    <w:rsid w:val="00453097"/>
    <w:rsid w:val="00453515"/>
    <w:rsid w:val="0045364C"/>
    <w:rsid w:val="00453BF1"/>
    <w:rsid w:val="00453DB7"/>
    <w:rsid w:val="004544B6"/>
    <w:rsid w:val="004549F6"/>
    <w:rsid w:val="00454C4D"/>
    <w:rsid w:val="00454CEE"/>
    <w:rsid w:val="00454DB2"/>
    <w:rsid w:val="00454E98"/>
    <w:rsid w:val="00454EBD"/>
    <w:rsid w:val="0045553A"/>
    <w:rsid w:val="004555CA"/>
    <w:rsid w:val="00455987"/>
    <w:rsid w:val="00455AEC"/>
    <w:rsid w:val="00455FCD"/>
    <w:rsid w:val="004560E3"/>
    <w:rsid w:val="0045643D"/>
    <w:rsid w:val="004567E3"/>
    <w:rsid w:val="00456E97"/>
    <w:rsid w:val="00457020"/>
    <w:rsid w:val="004570AF"/>
    <w:rsid w:val="00457372"/>
    <w:rsid w:val="004576B3"/>
    <w:rsid w:val="00457B8C"/>
    <w:rsid w:val="00457BA3"/>
    <w:rsid w:val="00460095"/>
    <w:rsid w:val="0046050B"/>
    <w:rsid w:val="004607C1"/>
    <w:rsid w:val="00460A3E"/>
    <w:rsid w:val="00460A62"/>
    <w:rsid w:val="00460F26"/>
    <w:rsid w:val="00460F81"/>
    <w:rsid w:val="004611D8"/>
    <w:rsid w:val="00461229"/>
    <w:rsid w:val="00461442"/>
    <w:rsid w:val="00461846"/>
    <w:rsid w:val="004622E8"/>
    <w:rsid w:val="004624AD"/>
    <w:rsid w:val="004625AF"/>
    <w:rsid w:val="004629C7"/>
    <w:rsid w:val="00462EE3"/>
    <w:rsid w:val="0046316B"/>
    <w:rsid w:val="004634B6"/>
    <w:rsid w:val="0046387C"/>
    <w:rsid w:val="004638EF"/>
    <w:rsid w:val="00463C93"/>
    <w:rsid w:val="00463F47"/>
    <w:rsid w:val="00463F96"/>
    <w:rsid w:val="0046412D"/>
    <w:rsid w:val="00464295"/>
    <w:rsid w:val="00464375"/>
    <w:rsid w:val="00464EAF"/>
    <w:rsid w:val="0046513E"/>
    <w:rsid w:val="004652CF"/>
    <w:rsid w:val="00465329"/>
    <w:rsid w:val="00465333"/>
    <w:rsid w:val="004653D5"/>
    <w:rsid w:val="00465555"/>
    <w:rsid w:val="0046568A"/>
    <w:rsid w:val="00465DE2"/>
    <w:rsid w:val="00466267"/>
    <w:rsid w:val="004667EC"/>
    <w:rsid w:val="0046695D"/>
    <w:rsid w:val="00466C1D"/>
    <w:rsid w:val="00466D6F"/>
    <w:rsid w:val="0046701D"/>
    <w:rsid w:val="00467261"/>
    <w:rsid w:val="0046743C"/>
    <w:rsid w:val="00467937"/>
    <w:rsid w:val="00467DE2"/>
    <w:rsid w:val="004702C0"/>
    <w:rsid w:val="0047083B"/>
    <w:rsid w:val="00470CCF"/>
    <w:rsid w:val="00470DA7"/>
    <w:rsid w:val="00471810"/>
    <w:rsid w:val="0047213D"/>
    <w:rsid w:val="00472246"/>
    <w:rsid w:val="00472355"/>
    <w:rsid w:val="00472527"/>
    <w:rsid w:val="004728CB"/>
    <w:rsid w:val="00472978"/>
    <w:rsid w:val="00472A22"/>
    <w:rsid w:val="00472AEF"/>
    <w:rsid w:val="00473136"/>
    <w:rsid w:val="0047317E"/>
    <w:rsid w:val="00473494"/>
    <w:rsid w:val="00473A02"/>
    <w:rsid w:val="00473EC6"/>
    <w:rsid w:val="00473FE9"/>
    <w:rsid w:val="004740AD"/>
    <w:rsid w:val="0047417C"/>
    <w:rsid w:val="00474221"/>
    <w:rsid w:val="004743F4"/>
    <w:rsid w:val="004745B2"/>
    <w:rsid w:val="004749F4"/>
    <w:rsid w:val="00474A18"/>
    <w:rsid w:val="00474B76"/>
    <w:rsid w:val="00474BFE"/>
    <w:rsid w:val="00474C37"/>
    <w:rsid w:val="00475315"/>
    <w:rsid w:val="00475413"/>
    <w:rsid w:val="004754A1"/>
    <w:rsid w:val="00475912"/>
    <w:rsid w:val="00475F0A"/>
    <w:rsid w:val="00476168"/>
    <w:rsid w:val="004761F3"/>
    <w:rsid w:val="00476384"/>
    <w:rsid w:val="00476904"/>
    <w:rsid w:val="004769B5"/>
    <w:rsid w:val="00476C53"/>
    <w:rsid w:val="0047701C"/>
    <w:rsid w:val="004775CC"/>
    <w:rsid w:val="0047771C"/>
    <w:rsid w:val="00477A0C"/>
    <w:rsid w:val="0048001A"/>
    <w:rsid w:val="00480066"/>
    <w:rsid w:val="0048018E"/>
    <w:rsid w:val="004801A1"/>
    <w:rsid w:val="0048025D"/>
    <w:rsid w:val="004805FB"/>
    <w:rsid w:val="00480621"/>
    <w:rsid w:val="00480E12"/>
    <w:rsid w:val="0048187E"/>
    <w:rsid w:val="00481D63"/>
    <w:rsid w:val="004821B6"/>
    <w:rsid w:val="0048281A"/>
    <w:rsid w:val="004828F2"/>
    <w:rsid w:val="004833A0"/>
    <w:rsid w:val="004833E2"/>
    <w:rsid w:val="00483934"/>
    <w:rsid w:val="00483ACA"/>
    <w:rsid w:val="00483D7A"/>
    <w:rsid w:val="0048401E"/>
    <w:rsid w:val="00484193"/>
    <w:rsid w:val="00484BE7"/>
    <w:rsid w:val="00484BF7"/>
    <w:rsid w:val="00484E0A"/>
    <w:rsid w:val="004850FD"/>
    <w:rsid w:val="0048563A"/>
    <w:rsid w:val="00485721"/>
    <w:rsid w:val="004857C7"/>
    <w:rsid w:val="0048585A"/>
    <w:rsid w:val="00485909"/>
    <w:rsid w:val="00485A9D"/>
    <w:rsid w:val="00485AC8"/>
    <w:rsid w:val="00485AD1"/>
    <w:rsid w:val="00485DD1"/>
    <w:rsid w:val="00485F5A"/>
    <w:rsid w:val="0048638A"/>
    <w:rsid w:val="00486A7B"/>
    <w:rsid w:val="00486C2B"/>
    <w:rsid w:val="004877A7"/>
    <w:rsid w:val="004877D5"/>
    <w:rsid w:val="00490177"/>
    <w:rsid w:val="00490378"/>
    <w:rsid w:val="004905E0"/>
    <w:rsid w:val="00490C24"/>
    <w:rsid w:val="00491946"/>
    <w:rsid w:val="004919D6"/>
    <w:rsid w:val="00491F0F"/>
    <w:rsid w:val="00491F70"/>
    <w:rsid w:val="0049297F"/>
    <w:rsid w:val="00492AE6"/>
    <w:rsid w:val="00492BA5"/>
    <w:rsid w:val="00492FC5"/>
    <w:rsid w:val="00493104"/>
    <w:rsid w:val="004934A3"/>
    <w:rsid w:val="00493AC1"/>
    <w:rsid w:val="00493CE5"/>
    <w:rsid w:val="00494038"/>
    <w:rsid w:val="004940C9"/>
    <w:rsid w:val="00494311"/>
    <w:rsid w:val="004945CA"/>
    <w:rsid w:val="00494706"/>
    <w:rsid w:val="004947A4"/>
    <w:rsid w:val="004949F0"/>
    <w:rsid w:val="00494BEB"/>
    <w:rsid w:val="00494C96"/>
    <w:rsid w:val="00494FE4"/>
    <w:rsid w:val="00495330"/>
    <w:rsid w:val="0049572D"/>
    <w:rsid w:val="00495A52"/>
    <w:rsid w:val="0049641C"/>
    <w:rsid w:val="0049677B"/>
    <w:rsid w:val="004969E2"/>
    <w:rsid w:val="004969F6"/>
    <w:rsid w:val="0049756F"/>
    <w:rsid w:val="004978EC"/>
    <w:rsid w:val="004979DD"/>
    <w:rsid w:val="00497A39"/>
    <w:rsid w:val="00497F6E"/>
    <w:rsid w:val="004A0042"/>
    <w:rsid w:val="004A0155"/>
    <w:rsid w:val="004A0D52"/>
    <w:rsid w:val="004A0E2E"/>
    <w:rsid w:val="004A0F89"/>
    <w:rsid w:val="004A114C"/>
    <w:rsid w:val="004A1928"/>
    <w:rsid w:val="004A1A39"/>
    <w:rsid w:val="004A1AC5"/>
    <w:rsid w:val="004A1C61"/>
    <w:rsid w:val="004A1E53"/>
    <w:rsid w:val="004A2843"/>
    <w:rsid w:val="004A2E08"/>
    <w:rsid w:val="004A2EF1"/>
    <w:rsid w:val="004A2FDE"/>
    <w:rsid w:val="004A3193"/>
    <w:rsid w:val="004A3245"/>
    <w:rsid w:val="004A349D"/>
    <w:rsid w:val="004A35C3"/>
    <w:rsid w:val="004A3A68"/>
    <w:rsid w:val="004A3CD1"/>
    <w:rsid w:val="004A3CDF"/>
    <w:rsid w:val="004A3E7C"/>
    <w:rsid w:val="004A3EF8"/>
    <w:rsid w:val="004A3F27"/>
    <w:rsid w:val="004A3F55"/>
    <w:rsid w:val="004A4064"/>
    <w:rsid w:val="004A4582"/>
    <w:rsid w:val="004A479B"/>
    <w:rsid w:val="004A48F2"/>
    <w:rsid w:val="004A4F5B"/>
    <w:rsid w:val="004A57BA"/>
    <w:rsid w:val="004A58D3"/>
    <w:rsid w:val="004A5DB9"/>
    <w:rsid w:val="004A64E3"/>
    <w:rsid w:val="004A6F30"/>
    <w:rsid w:val="004A6FE7"/>
    <w:rsid w:val="004A7047"/>
    <w:rsid w:val="004A70E7"/>
    <w:rsid w:val="004A72C2"/>
    <w:rsid w:val="004A73E9"/>
    <w:rsid w:val="004A746C"/>
    <w:rsid w:val="004A77D8"/>
    <w:rsid w:val="004B0688"/>
    <w:rsid w:val="004B07B2"/>
    <w:rsid w:val="004B0C42"/>
    <w:rsid w:val="004B0EB5"/>
    <w:rsid w:val="004B1437"/>
    <w:rsid w:val="004B151E"/>
    <w:rsid w:val="004B1E91"/>
    <w:rsid w:val="004B21D3"/>
    <w:rsid w:val="004B2557"/>
    <w:rsid w:val="004B25D5"/>
    <w:rsid w:val="004B25EE"/>
    <w:rsid w:val="004B3770"/>
    <w:rsid w:val="004B37AE"/>
    <w:rsid w:val="004B380D"/>
    <w:rsid w:val="004B3899"/>
    <w:rsid w:val="004B3D09"/>
    <w:rsid w:val="004B3F31"/>
    <w:rsid w:val="004B3FAD"/>
    <w:rsid w:val="004B4024"/>
    <w:rsid w:val="004B4399"/>
    <w:rsid w:val="004B4460"/>
    <w:rsid w:val="004B4A5E"/>
    <w:rsid w:val="004B5169"/>
    <w:rsid w:val="004B5213"/>
    <w:rsid w:val="004B5313"/>
    <w:rsid w:val="004B5B1F"/>
    <w:rsid w:val="004B610B"/>
    <w:rsid w:val="004B64F4"/>
    <w:rsid w:val="004B66C1"/>
    <w:rsid w:val="004B6A98"/>
    <w:rsid w:val="004B7249"/>
    <w:rsid w:val="004B79CF"/>
    <w:rsid w:val="004B7C90"/>
    <w:rsid w:val="004B7FB7"/>
    <w:rsid w:val="004C0234"/>
    <w:rsid w:val="004C03EF"/>
    <w:rsid w:val="004C0649"/>
    <w:rsid w:val="004C07C5"/>
    <w:rsid w:val="004C1533"/>
    <w:rsid w:val="004C1C39"/>
    <w:rsid w:val="004C1E4B"/>
    <w:rsid w:val="004C1E6A"/>
    <w:rsid w:val="004C2160"/>
    <w:rsid w:val="004C2CDD"/>
    <w:rsid w:val="004C3079"/>
    <w:rsid w:val="004C3433"/>
    <w:rsid w:val="004C3B28"/>
    <w:rsid w:val="004C3B9B"/>
    <w:rsid w:val="004C3E1C"/>
    <w:rsid w:val="004C433B"/>
    <w:rsid w:val="004C4409"/>
    <w:rsid w:val="004C44E6"/>
    <w:rsid w:val="004C45D2"/>
    <w:rsid w:val="004C46BE"/>
    <w:rsid w:val="004C4B6C"/>
    <w:rsid w:val="004C4CB4"/>
    <w:rsid w:val="004C4D06"/>
    <w:rsid w:val="004C50C1"/>
    <w:rsid w:val="004C5849"/>
    <w:rsid w:val="004C5FF6"/>
    <w:rsid w:val="004C6360"/>
    <w:rsid w:val="004C66E1"/>
    <w:rsid w:val="004C6884"/>
    <w:rsid w:val="004C68D6"/>
    <w:rsid w:val="004C68E1"/>
    <w:rsid w:val="004C69F5"/>
    <w:rsid w:val="004C6A1C"/>
    <w:rsid w:val="004C6FE4"/>
    <w:rsid w:val="004C7052"/>
    <w:rsid w:val="004C7127"/>
    <w:rsid w:val="004C7156"/>
    <w:rsid w:val="004C764E"/>
    <w:rsid w:val="004C7A6D"/>
    <w:rsid w:val="004D0085"/>
    <w:rsid w:val="004D01A4"/>
    <w:rsid w:val="004D02A5"/>
    <w:rsid w:val="004D08AB"/>
    <w:rsid w:val="004D0924"/>
    <w:rsid w:val="004D0B22"/>
    <w:rsid w:val="004D0ED5"/>
    <w:rsid w:val="004D0F22"/>
    <w:rsid w:val="004D1857"/>
    <w:rsid w:val="004D1D3A"/>
    <w:rsid w:val="004D1FC0"/>
    <w:rsid w:val="004D21D0"/>
    <w:rsid w:val="004D2280"/>
    <w:rsid w:val="004D2436"/>
    <w:rsid w:val="004D2524"/>
    <w:rsid w:val="004D2876"/>
    <w:rsid w:val="004D2B4C"/>
    <w:rsid w:val="004D339C"/>
    <w:rsid w:val="004D33C2"/>
    <w:rsid w:val="004D3DAA"/>
    <w:rsid w:val="004D3E8B"/>
    <w:rsid w:val="004D3FC3"/>
    <w:rsid w:val="004D4275"/>
    <w:rsid w:val="004D479E"/>
    <w:rsid w:val="004D499A"/>
    <w:rsid w:val="004D4C7A"/>
    <w:rsid w:val="004D4F5F"/>
    <w:rsid w:val="004D4F86"/>
    <w:rsid w:val="004D5392"/>
    <w:rsid w:val="004D5624"/>
    <w:rsid w:val="004D5B70"/>
    <w:rsid w:val="004D5BD2"/>
    <w:rsid w:val="004D5D1F"/>
    <w:rsid w:val="004D5E78"/>
    <w:rsid w:val="004D5F08"/>
    <w:rsid w:val="004D5FBB"/>
    <w:rsid w:val="004D6008"/>
    <w:rsid w:val="004D6481"/>
    <w:rsid w:val="004D65C3"/>
    <w:rsid w:val="004D66FC"/>
    <w:rsid w:val="004D6B19"/>
    <w:rsid w:val="004D6D4A"/>
    <w:rsid w:val="004D7233"/>
    <w:rsid w:val="004D72A2"/>
    <w:rsid w:val="004D750C"/>
    <w:rsid w:val="004D7527"/>
    <w:rsid w:val="004D7911"/>
    <w:rsid w:val="004D7940"/>
    <w:rsid w:val="004D79BA"/>
    <w:rsid w:val="004D7AD3"/>
    <w:rsid w:val="004D7F81"/>
    <w:rsid w:val="004E0339"/>
    <w:rsid w:val="004E0885"/>
    <w:rsid w:val="004E0CCF"/>
    <w:rsid w:val="004E0D64"/>
    <w:rsid w:val="004E0F49"/>
    <w:rsid w:val="004E11CA"/>
    <w:rsid w:val="004E1553"/>
    <w:rsid w:val="004E19A4"/>
    <w:rsid w:val="004E21B1"/>
    <w:rsid w:val="004E23F5"/>
    <w:rsid w:val="004E2C1C"/>
    <w:rsid w:val="004E2CC2"/>
    <w:rsid w:val="004E2E56"/>
    <w:rsid w:val="004E2FAA"/>
    <w:rsid w:val="004E359B"/>
    <w:rsid w:val="004E3AB6"/>
    <w:rsid w:val="004E3B64"/>
    <w:rsid w:val="004E3C26"/>
    <w:rsid w:val="004E3E7E"/>
    <w:rsid w:val="004E4505"/>
    <w:rsid w:val="004E45BE"/>
    <w:rsid w:val="004E4D38"/>
    <w:rsid w:val="004E4D45"/>
    <w:rsid w:val="004E4E89"/>
    <w:rsid w:val="004E4FE6"/>
    <w:rsid w:val="004E5515"/>
    <w:rsid w:val="004E5628"/>
    <w:rsid w:val="004E5AAB"/>
    <w:rsid w:val="004E5BD3"/>
    <w:rsid w:val="004E5CA7"/>
    <w:rsid w:val="004E60B1"/>
    <w:rsid w:val="004E628D"/>
    <w:rsid w:val="004E6641"/>
    <w:rsid w:val="004E66B2"/>
    <w:rsid w:val="004E6CA6"/>
    <w:rsid w:val="004E720D"/>
    <w:rsid w:val="004E77F0"/>
    <w:rsid w:val="004E7A1A"/>
    <w:rsid w:val="004E7A46"/>
    <w:rsid w:val="004E7C52"/>
    <w:rsid w:val="004F0238"/>
    <w:rsid w:val="004F02ED"/>
    <w:rsid w:val="004F0721"/>
    <w:rsid w:val="004F141B"/>
    <w:rsid w:val="004F19B3"/>
    <w:rsid w:val="004F1BB2"/>
    <w:rsid w:val="004F1CB7"/>
    <w:rsid w:val="004F1F55"/>
    <w:rsid w:val="004F25E4"/>
    <w:rsid w:val="004F27E9"/>
    <w:rsid w:val="004F31BA"/>
    <w:rsid w:val="004F3425"/>
    <w:rsid w:val="004F36EE"/>
    <w:rsid w:val="004F3738"/>
    <w:rsid w:val="004F3859"/>
    <w:rsid w:val="004F3BCB"/>
    <w:rsid w:val="004F3D09"/>
    <w:rsid w:val="004F3D73"/>
    <w:rsid w:val="004F40A8"/>
    <w:rsid w:val="004F4402"/>
    <w:rsid w:val="004F45D8"/>
    <w:rsid w:val="004F5044"/>
    <w:rsid w:val="004F53A4"/>
    <w:rsid w:val="004F5418"/>
    <w:rsid w:val="004F54F7"/>
    <w:rsid w:val="004F5526"/>
    <w:rsid w:val="004F572F"/>
    <w:rsid w:val="004F5811"/>
    <w:rsid w:val="004F5ECD"/>
    <w:rsid w:val="004F641B"/>
    <w:rsid w:val="004F651D"/>
    <w:rsid w:val="004F6638"/>
    <w:rsid w:val="004F6B16"/>
    <w:rsid w:val="004F716B"/>
    <w:rsid w:val="004F71B3"/>
    <w:rsid w:val="00500964"/>
    <w:rsid w:val="00500B83"/>
    <w:rsid w:val="00500DFD"/>
    <w:rsid w:val="00500E42"/>
    <w:rsid w:val="00501574"/>
    <w:rsid w:val="005016FE"/>
    <w:rsid w:val="005017B5"/>
    <w:rsid w:val="005019A2"/>
    <w:rsid w:val="00501C0D"/>
    <w:rsid w:val="00501D26"/>
    <w:rsid w:val="005023BE"/>
    <w:rsid w:val="00502410"/>
    <w:rsid w:val="0050248A"/>
    <w:rsid w:val="005025D6"/>
    <w:rsid w:val="0050267D"/>
    <w:rsid w:val="00502684"/>
    <w:rsid w:val="0050292C"/>
    <w:rsid w:val="00502C4A"/>
    <w:rsid w:val="00503250"/>
    <w:rsid w:val="00503841"/>
    <w:rsid w:val="00504820"/>
    <w:rsid w:val="00504FA5"/>
    <w:rsid w:val="0050564C"/>
    <w:rsid w:val="00505E3C"/>
    <w:rsid w:val="00506491"/>
    <w:rsid w:val="00506740"/>
    <w:rsid w:val="00506872"/>
    <w:rsid w:val="005069A9"/>
    <w:rsid w:val="00506A2B"/>
    <w:rsid w:val="00506D1A"/>
    <w:rsid w:val="00506DC7"/>
    <w:rsid w:val="005074FE"/>
    <w:rsid w:val="0050771C"/>
    <w:rsid w:val="0050792A"/>
    <w:rsid w:val="005079B3"/>
    <w:rsid w:val="00507A34"/>
    <w:rsid w:val="00507ABB"/>
    <w:rsid w:val="00507B5D"/>
    <w:rsid w:val="0051016A"/>
    <w:rsid w:val="005101C2"/>
    <w:rsid w:val="00510B90"/>
    <w:rsid w:val="00511094"/>
    <w:rsid w:val="00511312"/>
    <w:rsid w:val="00511862"/>
    <w:rsid w:val="00511CAE"/>
    <w:rsid w:val="00511E8E"/>
    <w:rsid w:val="00511FE5"/>
    <w:rsid w:val="005121BE"/>
    <w:rsid w:val="00512266"/>
    <w:rsid w:val="005122EF"/>
    <w:rsid w:val="005124E1"/>
    <w:rsid w:val="00512CA2"/>
    <w:rsid w:val="00512CA4"/>
    <w:rsid w:val="00512CAC"/>
    <w:rsid w:val="005132C3"/>
    <w:rsid w:val="00513332"/>
    <w:rsid w:val="00513E52"/>
    <w:rsid w:val="0051452D"/>
    <w:rsid w:val="00514983"/>
    <w:rsid w:val="00515025"/>
    <w:rsid w:val="0051580D"/>
    <w:rsid w:val="005158D5"/>
    <w:rsid w:val="005159F3"/>
    <w:rsid w:val="00516898"/>
    <w:rsid w:val="0051696E"/>
    <w:rsid w:val="005173C0"/>
    <w:rsid w:val="00517A62"/>
    <w:rsid w:val="00517E27"/>
    <w:rsid w:val="005200EB"/>
    <w:rsid w:val="0052015F"/>
    <w:rsid w:val="00520381"/>
    <w:rsid w:val="005205D4"/>
    <w:rsid w:val="005208F4"/>
    <w:rsid w:val="00520CA4"/>
    <w:rsid w:val="00521279"/>
    <w:rsid w:val="005212C3"/>
    <w:rsid w:val="00521A13"/>
    <w:rsid w:val="00521FD3"/>
    <w:rsid w:val="0052220A"/>
    <w:rsid w:val="00522806"/>
    <w:rsid w:val="005228AA"/>
    <w:rsid w:val="005228B7"/>
    <w:rsid w:val="00522918"/>
    <w:rsid w:val="00522FB7"/>
    <w:rsid w:val="005231F1"/>
    <w:rsid w:val="0052354B"/>
    <w:rsid w:val="00523663"/>
    <w:rsid w:val="00523D25"/>
    <w:rsid w:val="00523E05"/>
    <w:rsid w:val="00524998"/>
    <w:rsid w:val="00525090"/>
    <w:rsid w:val="0052509D"/>
    <w:rsid w:val="00525111"/>
    <w:rsid w:val="005251A2"/>
    <w:rsid w:val="00525509"/>
    <w:rsid w:val="00525970"/>
    <w:rsid w:val="00525D72"/>
    <w:rsid w:val="00525E5B"/>
    <w:rsid w:val="00525FA7"/>
    <w:rsid w:val="0052606E"/>
    <w:rsid w:val="005264E8"/>
    <w:rsid w:val="00526642"/>
    <w:rsid w:val="005267D8"/>
    <w:rsid w:val="00526B8B"/>
    <w:rsid w:val="00526E8F"/>
    <w:rsid w:val="0052748C"/>
    <w:rsid w:val="00527495"/>
    <w:rsid w:val="005279E4"/>
    <w:rsid w:val="00527ED3"/>
    <w:rsid w:val="00527F13"/>
    <w:rsid w:val="0053023B"/>
    <w:rsid w:val="00530BBC"/>
    <w:rsid w:val="00530C26"/>
    <w:rsid w:val="00530DBE"/>
    <w:rsid w:val="00530DF6"/>
    <w:rsid w:val="00530EAB"/>
    <w:rsid w:val="0053114B"/>
    <w:rsid w:val="0053123B"/>
    <w:rsid w:val="00531AF6"/>
    <w:rsid w:val="0053203E"/>
    <w:rsid w:val="0053216C"/>
    <w:rsid w:val="005321F9"/>
    <w:rsid w:val="0053239B"/>
    <w:rsid w:val="0053241F"/>
    <w:rsid w:val="00532EB0"/>
    <w:rsid w:val="005330A4"/>
    <w:rsid w:val="00533343"/>
    <w:rsid w:val="00533527"/>
    <w:rsid w:val="005335D5"/>
    <w:rsid w:val="00533A13"/>
    <w:rsid w:val="00533C3D"/>
    <w:rsid w:val="0053468B"/>
    <w:rsid w:val="00534C60"/>
    <w:rsid w:val="00534C7D"/>
    <w:rsid w:val="005353A4"/>
    <w:rsid w:val="005359DD"/>
    <w:rsid w:val="00535AE2"/>
    <w:rsid w:val="00535D03"/>
    <w:rsid w:val="005367DF"/>
    <w:rsid w:val="00536D15"/>
    <w:rsid w:val="00537273"/>
    <w:rsid w:val="005375BE"/>
    <w:rsid w:val="0053781C"/>
    <w:rsid w:val="005378FC"/>
    <w:rsid w:val="00537AC1"/>
    <w:rsid w:val="00537B39"/>
    <w:rsid w:val="00537CBA"/>
    <w:rsid w:val="00540524"/>
    <w:rsid w:val="00540795"/>
    <w:rsid w:val="005407FA"/>
    <w:rsid w:val="00540947"/>
    <w:rsid w:val="005409B6"/>
    <w:rsid w:val="00540A5D"/>
    <w:rsid w:val="005414A8"/>
    <w:rsid w:val="00541A99"/>
    <w:rsid w:val="00541CAF"/>
    <w:rsid w:val="00541E0E"/>
    <w:rsid w:val="0054207B"/>
    <w:rsid w:val="00542594"/>
    <w:rsid w:val="0054291B"/>
    <w:rsid w:val="00543114"/>
    <w:rsid w:val="005433D3"/>
    <w:rsid w:val="005435EC"/>
    <w:rsid w:val="00543A04"/>
    <w:rsid w:val="00543A0B"/>
    <w:rsid w:val="00543CC4"/>
    <w:rsid w:val="00543F58"/>
    <w:rsid w:val="005440C1"/>
    <w:rsid w:val="0054455E"/>
    <w:rsid w:val="0054465A"/>
    <w:rsid w:val="00544AD9"/>
    <w:rsid w:val="005451F6"/>
    <w:rsid w:val="005452AD"/>
    <w:rsid w:val="00545678"/>
    <w:rsid w:val="00545EAC"/>
    <w:rsid w:val="00545F77"/>
    <w:rsid w:val="00546122"/>
    <w:rsid w:val="00546418"/>
    <w:rsid w:val="00546F8C"/>
    <w:rsid w:val="0054700A"/>
    <w:rsid w:val="005478D7"/>
    <w:rsid w:val="00547928"/>
    <w:rsid w:val="00547F65"/>
    <w:rsid w:val="005503DA"/>
    <w:rsid w:val="00550783"/>
    <w:rsid w:val="00550DF2"/>
    <w:rsid w:val="005510D9"/>
    <w:rsid w:val="00551442"/>
    <w:rsid w:val="00551493"/>
    <w:rsid w:val="0055225A"/>
    <w:rsid w:val="0055250B"/>
    <w:rsid w:val="005529F0"/>
    <w:rsid w:val="00552B11"/>
    <w:rsid w:val="00552BE4"/>
    <w:rsid w:val="005531B6"/>
    <w:rsid w:val="005533A6"/>
    <w:rsid w:val="005535F7"/>
    <w:rsid w:val="0055362B"/>
    <w:rsid w:val="005536A5"/>
    <w:rsid w:val="00553890"/>
    <w:rsid w:val="00553B02"/>
    <w:rsid w:val="0055437E"/>
    <w:rsid w:val="0055443A"/>
    <w:rsid w:val="0055467F"/>
    <w:rsid w:val="005548E3"/>
    <w:rsid w:val="00554AC6"/>
    <w:rsid w:val="00554DC4"/>
    <w:rsid w:val="005557AB"/>
    <w:rsid w:val="005558AC"/>
    <w:rsid w:val="005558B0"/>
    <w:rsid w:val="005558C8"/>
    <w:rsid w:val="00555F96"/>
    <w:rsid w:val="005562C2"/>
    <w:rsid w:val="005563DD"/>
    <w:rsid w:val="005564B1"/>
    <w:rsid w:val="00556669"/>
    <w:rsid w:val="00556715"/>
    <w:rsid w:val="005568D0"/>
    <w:rsid w:val="00556B5E"/>
    <w:rsid w:val="00556B94"/>
    <w:rsid w:val="005572A6"/>
    <w:rsid w:val="005572BC"/>
    <w:rsid w:val="0055771E"/>
    <w:rsid w:val="00557F4E"/>
    <w:rsid w:val="00560358"/>
    <w:rsid w:val="005606EF"/>
    <w:rsid w:val="0056088D"/>
    <w:rsid w:val="00560984"/>
    <w:rsid w:val="00560B24"/>
    <w:rsid w:val="005610E2"/>
    <w:rsid w:val="005610F4"/>
    <w:rsid w:val="0056131C"/>
    <w:rsid w:val="0056186D"/>
    <w:rsid w:val="00561B38"/>
    <w:rsid w:val="005622FF"/>
    <w:rsid w:val="005628C5"/>
    <w:rsid w:val="00562F3D"/>
    <w:rsid w:val="00562F91"/>
    <w:rsid w:val="00563111"/>
    <w:rsid w:val="005631B3"/>
    <w:rsid w:val="005635DD"/>
    <w:rsid w:val="005636FB"/>
    <w:rsid w:val="00563BE0"/>
    <w:rsid w:val="00564A60"/>
    <w:rsid w:val="00564D4F"/>
    <w:rsid w:val="00565B6A"/>
    <w:rsid w:val="00565D00"/>
    <w:rsid w:val="00565D75"/>
    <w:rsid w:val="00565F0D"/>
    <w:rsid w:val="00566530"/>
    <w:rsid w:val="005666B0"/>
    <w:rsid w:val="00566724"/>
    <w:rsid w:val="00566AE1"/>
    <w:rsid w:val="00566DEE"/>
    <w:rsid w:val="005670D6"/>
    <w:rsid w:val="00567143"/>
    <w:rsid w:val="0056762B"/>
    <w:rsid w:val="00567C19"/>
    <w:rsid w:val="005702B4"/>
    <w:rsid w:val="0057048F"/>
    <w:rsid w:val="005706D9"/>
    <w:rsid w:val="0057130F"/>
    <w:rsid w:val="0057149E"/>
    <w:rsid w:val="00571807"/>
    <w:rsid w:val="00571CF3"/>
    <w:rsid w:val="0057272E"/>
    <w:rsid w:val="0057294B"/>
    <w:rsid w:val="00572EC4"/>
    <w:rsid w:val="005732DC"/>
    <w:rsid w:val="00573A6A"/>
    <w:rsid w:val="00574A2B"/>
    <w:rsid w:val="00574BD0"/>
    <w:rsid w:val="00574BD8"/>
    <w:rsid w:val="00574CF1"/>
    <w:rsid w:val="005750BE"/>
    <w:rsid w:val="0057528C"/>
    <w:rsid w:val="00575A8E"/>
    <w:rsid w:val="005761BB"/>
    <w:rsid w:val="0057675F"/>
    <w:rsid w:val="00576854"/>
    <w:rsid w:val="00576B78"/>
    <w:rsid w:val="00577586"/>
    <w:rsid w:val="00577D18"/>
    <w:rsid w:val="00577E01"/>
    <w:rsid w:val="00577E38"/>
    <w:rsid w:val="00577ED1"/>
    <w:rsid w:val="00577F60"/>
    <w:rsid w:val="00580062"/>
    <w:rsid w:val="00580195"/>
    <w:rsid w:val="005807D5"/>
    <w:rsid w:val="005809F9"/>
    <w:rsid w:val="00580DE1"/>
    <w:rsid w:val="00580F1D"/>
    <w:rsid w:val="00581398"/>
    <w:rsid w:val="00581F2B"/>
    <w:rsid w:val="00581F31"/>
    <w:rsid w:val="00582039"/>
    <w:rsid w:val="00582210"/>
    <w:rsid w:val="005823A1"/>
    <w:rsid w:val="005825FB"/>
    <w:rsid w:val="005826B8"/>
    <w:rsid w:val="005828F7"/>
    <w:rsid w:val="005833B6"/>
    <w:rsid w:val="00583850"/>
    <w:rsid w:val="00583ADD"/>
    <w:rsid w:val="0058402D"/>
    <w:rsid w:val="00584100"/>
    <w:rsid w:val="00584160"/>
    <w:rsid w:val="00584935"/>
    <w:rsid w:val="005849D7"/>
    <w:rsid w:val="00584D43"/>
    <w:rsid w:val="005851B7"/>
    <w:rsid w:val="0058524D"/>
    <w:rsid w:val="0058552F"/>
    <w:rsid w:val="00585C16"/>
    <w:rsid w:val="00585C82"/>
    <w:rsid w:val="00585F07"/>
    <w:rsid w:val="00585F74"/>
    <w:rsid w:val="00586404"/>
    <w:rsid w:val="00586735"/>
    <w:rsid w:val="005868F7"/>
    <w:rsid w:val="0058694A"/>
    <w:rsid w:val="00586C8B"/>
    <w:rsid w:val="00586CD2"/>
    <w:rsid w:val="00586E9D"/>
    <w:rsid w:val="0058741E"/>
    <w:rsid w:val="0058753B"/>
    <w:rsid w:val="005876C9"/>
    <w:rsid w:val="005879FC"/>
    <w:rsid w:val="0059035D"/>
    <w:rsid w:val="00590887"/>
    <w:rsid w:val="00590974"/>
    <w:rsid w:val="0059149F"/>
    <w:rsid w:val="005918C1"/>
    <w:rsid w:val="00591942"/>
    <w:rsid w:val="00591AE1"/>
    <w:rsid w:val="00591FB4"/>
    <w:rsid w:val="00592205"/>
    <w:rsid w:val="0059266C"/>
    <w:rsid w:val="005929C9"/>
    <w:rsid w:val="00592A73"/>
    <w:rsid w:val="00592B00"/>
    <w:rsid w:val="00592C5A"/>
    <w:rsid w:val="005930CA"/>
    <w:rsid w:val="00593286"/>
    <w:rsid w:val="00593C6E"/>
    <w:rsid w:val="00593E07"/>
    <w:rsid w:val="00593F9F"/>
    <w:rsid w:val="00594EBE"/>
    <w:rsid w:val="00595287"/>
    <w:rsid w:val="00595672"/>
    <w:rsid w:val="00595695"/>
    <w:rsid w:val="005959D5"/>
    <w:rsid w:val="00595B22"/>
    <w:rsid w:val="00595BCD"/>
    <w:rsid w:val="00595CE8"/>
    <w:rsid w:val="005963DC"/>
    <w:rsid w:val="005965DF"/>
    <w:rsid w:val="00596919"/>
    <w:rsid w:val="00596DB8"/>
    <w:rsid w:val="00597363"/>
    <w:rsid w:val="005973BD"/>
    <w:rsid w:val="0059785D"/>
    <w:rsid w:val="005A0195"/>
    <w:rsid w:val="005A0679"/>
    <w:rsid w:val="005A085F"/>
    <w:rsid w:val="005A0C80"/>
    <w:rsid w:val="005A0E37"/>
    <w:rsid w:val="005A0EE2"/>
    <w:rsid w:val="005A1A57"/>
    <w:rsid w:val="005A1AF4"/>
    <w:rsid w:val="005A1CEE"/>
    <w:rsid w:val="005A1D44"/>
    <w:rsid w:val="005A1DB1"/>
    <w:rsid w:val="005A1E43"/>
    <w:rsid w:val="005A1F51"/>
    <w:rsid w:val="005A1F5A"/>
    <w:rsid w:val="005A1F8F"/>
    <w:rsid w:val="005A2617"/>
    <w:rsid w:val="005A2651"/>
    <w:rsid w:val="005A29E8"/>
    <w:rsid w:val="005A2A26"/>
    <w:rsid w:val="005A334B"/>
    <w:rsid w:val="005A336F"/>
    <w:rsid w:val="005A35A9"/>
    <w:rsid w:val="005A38CC"/>
    <w:rsid w:val="005A41B0"/>
    <w:rsid w:val="005A453E"/>
    <w:rsid w:val="005A4C1D"/>
    <w:rsid w:val="005A5094"/>
    <w:rsid w:val="005A531F"/>
    <w:rsid w:val="005A574D"/>
    <w:rsid w:val="005A587B"/>
    <w:rsid w:val="005A59F9"/>
    <w:rsid w:val="005A5E22"/>
    <w:rsid w:val="005A6231"/>
    <w:rsid w:val="005A68F1"/>
    <w:rsid w:val="005A6BE8"/>
    <w:rsid w:val="005A6C44"/>
    <w:rsid w:val="005A7016"/>
    <w:rsid w:val="005A70DB"/>
    <w:rsid w:val="005A73CE"/>
    <w:rsid w:val="005A7681"/>
    <w:rsid w:val="005A768E"/>
    <w:rsid w:val="005A7F08"/>
    <w:rsid w:val="005B018C"/>
    <w:rsid w:val="005B02F8"/>
    <w:rsid w:val="005B03AD"/>
    <w:rsid w:val="005B064F"/>
    <w:rsid w:val="005B0883"/>
    <w:rsid w:val="005B0CF0"/>
    <w:rsid w:val="005B1040"/>
    <w:rsid w:val="005B147C"/>
    <w:rsid w:val="005B1860"/>
    <w:rsid w:val="005B1AF2"/>
    <w:rsid w:val="005B1C39"/>
    <w:rsid w:val="005B2280"/>
    <w:rsid w:val="005B2992"/>
    <w:rsid w:val="005B2A34"/>
    <w:rsid w:val="005B356E"/>
    <w:rsid w:val="005B364B"/>
    <w:rsid w:val="005B388D"/>
    <w:rsid w:val="005B38D0"/>
    <w:rsid w:val="005B3D9A"/>
    <w:rsid w:val="005B4349"/>
    <w:rsid w:val="005B43DD"/>
    <w:rsid w:val="005B4407"/>
    <w:rsid w:val="005B4A14"/>
    <w:rsid w:val="005B4D46"/>
    <w:rsid w:val="005B50C2"/>
    <w:rsid w:val="005B5929"/>
    <w:rsid w:val="005B5BF4"/>
    <w:rsid w:val="005B627F"/>
    <w:rsid w:val="005B6379"/>
    <w:rsid w:val="005B6EB1"/>
    <w:rsid w:val="005B7000"/>
    <w:rsid w:val="005B70F7"/>
    <w:rsid w:val="005B72DA"/>
    <w:rsid w:val="005B73BD"/>
    <w:rsid w:val="005B75C1"/>
    <w:rsid w:val="005B7E0B"/>
    <w:rsid w:val="005C0213"/>
    <w:rsid w:val="005C0299"/>
    <w:rsid w:val="005C0605"/>
    <w:rsid w:val="005C07AF"/>
    <w:rsid w:val="005C09A1"/>
    <w:rsid w:val="005C0E68"/>
    <w:rsid w:val="005C1763"/>
    <w:rsid w:val="005C179D"/>
    <w:rsid w:val="005C1C62"/>
    <w:rsid w:val="005C2A32"/>
    <w:rsid w:val="005C2B0D"/>
    <w:rsid w:val="005C2C5C"/>
    <w:rsid w:val="005C3294"/>
    <w:rsid w:val="005C35F9"/>
    <w:rsid w:val="005C36DA"/>
    <w:rsid w:val="005C37AC"/>
    <w:rsid w:val="005C3A48"/>
    <w:rsid w:val="005C3E2F"/>
    <w:rsid w:val="005C40F7"/>
    <w:rsid w:val="005C42B4"/>
    <w:rsid w:val="005C47CD"/>
    <w:rsid w:val="005C49BD"/>
    <w:rsid w:val="005C4B84"/>
    <w:rsid w:val="005C4F28"/>
    <w:rsid w:val="005C4FF4"/>
    <w:rsid w:val="005C50B7"/>
    <w:rsid w:val="005C50E3"/>
    <w:rsid w:val="005C5428"/>
    <w:rsid w:val="005C5973"/>
    <w:rsid w:val="005C662E"/>
    <w:rsid w:val="005C6AA5"/>
    <w:rsid w:val="005C6C6C"/>
    <w:rsid w:val="005C6D16"/>
    <w:rsid w:val="005C7047"/>
    <w:rsid w:val="005C709F"/>
    <w:rsid w:val="005C70D9"/>
    <w:rsid w:val="005C7138"/>
    <w:rsid w:val="005C79B6"/>
    <w:rsid w:val="005C79D3"/>
    <w:rsid w:val="005C7CB8"/>
    <w:rsid w:val="005C7CEC"/>
    <w:rsid w:val="005D02D1"/>
    <w:rsid w:val="005D0367"/>
    <w:rsid w:val="005D038F"/>
    <w:rsid w:val="005D0A7A"/>
    <w:rsid w:val="005D0A7C"/>
    <w:rsid w:val="005D0B67"/>
    <w:rsid w:val="005D0D89"/>
    <w:rsid w:val="005D10F0"/>
    <w:rsid w:val="005D14DA"/>
    <w:rsid w:val="005D19A7"/>
    <w:rsid w:val="005D1ABA"/>
    <w:rsid w:val="005D29A7"/>
    <w:rsid w:val="005D30D3"/>
    <w:rsid w:val="005D3297"/>
    <w:rsid w:val="005D3D5C"/>
    <w:rsid w:val="005D3F18"/>
    <w:rsid w:val="005D4530"/>
    <w:rsid w:val="005D4B20"/>
    <w:rsid w:val="005D54A7"/>
    <w:rsid w:val="005D54BC"/>
    <w:rsid w:val="005D5911"/>
    <w:rsid w:val="005D59FF"/>
    <w:rsid w:val="005D60D3"/>
    <w:rsid w:val="005D6194"/>
    <w:rsid w:val="005D61BB"/>
    <w:rsid w:val="005D6342"/>
    <w:rsid w:val="005D6D54"/>
    <w:rsid w:val="005D6EB0"/>
    <w:rsid w:val="005D71A4"/>
    <w:rsid w:val="005D7314"/>
    <w:rsid w:val="005D73B3"/>
    <w:rsid w:val="005D7AE9"/>
    <w:rsid w:val="005D7BF0"/>
    <w:rsid w:val="005D7C4F"/>
    <w:rsid w:val="005D7E17"/>
    <w:rsid w:val="005D7EB2"/>
    <w:rsid w:val="005E0146"/>
    <w:rsid w:val="005E05B5"/>
    <w:rsid w:val="005E0641"/>
    <w:rsid w:val="005E0748"/>
    <w:rsid w:val="005E079B"/>
    <w:rsid w:val="005E084B"/>
    <w:rsid w:val="005E0C60"/>
    <w:rsid w:val="005E1370"/>
    <w:rsid w:val="005E15F8"/>
    <w:rsid w:val="005E1793"/>
    <w:rsid w:val="005E1A43"/>
    <w:rsid w:val="005E1D4A"/>
    <w:rsid w:val="005E1EC8"/>
    <w:rsid w:val="005E23C8"/>
    <w:rsid w:val="005E24E3"/>
    <w:rsid w:val="005E2E37"/>
    <w:rsid w:val="005E308D"/>
    <w:rsid w:val="005E4A61"/>
    <w:rsid w:val="005E4C05"/>
    <w:rsid w:val="005E57AA"/>
    <w:rsid w:val="005E5917"/>
    <w:rsid w:val="005E5B11"/>
    <w:rsid w:val="005E646A"/>
    <w:rsid w:val="005E65B0"/>
    <w:rsid w:val="005E691B"/>
    <w:rsid w:val="005E6A6B"/>
    <w:rsid w:val="005E6C22"/>
    <w:rsid w:val="005E6E2C"/>
    <w:rsid w:val="005E70E2"/>
    <w:rsid w:val="005E72D3"/>
    <w:rsid w:val="005E7661"/>
    <w:rsid w:val="005E7716"/>
    <w:rsid w:val="005E7B3E"/>
    <w:rsid w:val="005E7D4F"/>
    <w:rsid w:val="005E7DB1"/>
    <w:rsid w:val="005F043D"/>
    <w:rsid w:val="005F0441"/>
    <w:rsid w:val="005F097F"/>
    <w:rsid w:val="005F1365"/>
    <w:rsid w:val="005F1380"/>
    <w:rsid w:val="005F13E6"/>
    <w:rsid w:val="005F13E7"/>
    <w:rsid w:val="005F168E"/>
    <w:rsid w:val="005F1D77"/>
    <w:rsid w:val="005F28AD"/>
    <w:rsid w:val="005F2CCF"/>
    <w:rsid w:val="005F355C"/>
    <w:rsid w:val="005F3729"/>
    <w:rsid w:val="005F384B"/>
    <w:rsid w:val="005F39D1"/>
    <w:rsid w:val="005F3A10"/>
    <w:rsid w:val="005F3D9A"/>
    <w:rsid w:val="005F3EA0"/>
    <w:rsid w:val="005F3F2C"/>
    <w:rsid w:val="005F40FA"/>
    <w:rsid w:val="005F488E"/>
    <w:rsid w:val="005F4BA8"/>
    <w:rsid w:val="005F4D33"/>
    <w:rsid w:val="005F4DD5"/>
    <w:rsid w:val="005F5172"/>
    <w:rsid w:val="005F5505"/>
    <w:rsid w:val="005F5748"/>
    <w:rsid w:val="005F58B0"/>
    <w:rsid w:val="005F59F2"/>
    <w:rsid w:val="005F5D10"/>
    <w:rsid w:val="005F61BD"/>
    <w:rsid w:val="005F6A2C"/>
    <w:rsid w:val="005F6BB3"/>
    <w:rsid w:val="005F6D5C"/>
    <w:rsid w:val="005F6EA6"/>
    <w:rsid w:val="005F6EC1"/>
    <w:rsid w:val="005F730F"/>
    <w:rsid w:val="005F7C13"/>
    <w:rsid w:val="005F7CA8"/>
    <w:rsid w:val="005F7F4E"/>
    <w:rsid w:val="00600191"/>
    <w:rsid w:val="00600318"/>
    <w:rsid w:val="006007AF"/>
    <w:rsid w:val="0060086D"/>
    <w:rsid w:val="00601017"/>
    <w:rsid w:val="006012C6"/>
    <w:rsid w:val="00601427"/>
    <w:rsid w:val="00601555"/>
    <w:rsid w:val="006015A5"/>
    <w:rsid w:val="006017CF"/>
    <w:rsid w:val="006020BF"/>
    <w:rsid w:val="00602292"/>
    <w:rsid w:val="006026B9"/>
    <w:rsid w:val="006029FC"/>
    <w:rsid w:val="00602D0A"/>
    <w:rsid w:val="0060310C"/>
    <w:rsid w:val="006034D3"/>
    <w:rsid w:val="0060381F"/>
    <w:rsid w:val="006043E5"/>
    <w:rsid w:val="0060440D"/>
    <w:rsid w:val="00604E86"/>
    <w:rsid w:val="006050EE"/>
    <w:rsid w:val="006057F8"/>
    <w:rsid w:val="006058B5"/>
    <w:rsid w:val="006058D9"/>
    <w:rsid w:val="00605CEF"/>
    <w:rsid w:val="00605EA9"/>
    <w:rsid w:val="00606384"/>
    <w:rsid w:val="00606664"/>
    <w:rsid w:val="00606896"/>
    <w:rsid w:val="00606B0F"/>
    <w:rsid w:val="00606B70"/>
    <w:rsid w:val="00606D33"/>
    <w:rsid w:val="00607436"/>
    <w:rsid w:val="00607766"/>
    <w:rsid w:val="00607B76"/>
    <w:rsid w:val="00607D40"/>
    <w:rsid w:val="00607D7F"/>
    <w:rsid w:val="00607E2A"/>
    <w:rsid w:val="00607F2A"/>
    <w:rsid w:val="006102C2"/>
    <w:rsid w:val="006104C2"/>
    <w:rsid w:val="006106BC"/>
    <w:rsid w:val="006107E2"/>
    <w:rsid w:val="006108A7"/>
    <w:rsid w:val="006109B4"/>
    <w:rsid w:val="00610ABF"/>
    <w:rsid w:val="00610BBC"/>
    <w:rsid w:val="0061139F"/>
    <w:rsid w:val="00611C7F"/>
    <w:rsid w:val="00611EBF"/>
    <w:rsid w:val="006120C6"/>
    <w:rsid w:val="006120E6"/>
    <w:rsid w:val="00612950"/>
    <w:rsid w:val="00612CFB"/>
    <w:rsid w:val="00612D79"/>
    <w:rsid w:val="00612D9C"/>
    <w:rsid w:val="00612F22"/>
    <w:rsid w:val="00613004"/>
    <w:rsid w:val="0061328F"/>
    <w:rsid w:val="0061428F"/>
    <w:rsid w:val="0061451F"/>
    <w:rsid w:val="0061482D"/>
    <w:rsid w:val="00614BCE"/>
    <w:rsid w:val="00614D34"/>
    <w:rsid w:val="0061547D"/>
    <w:rsid w:val="00615995"/>
    <w:rsid w:val="006163C3"/>
    <w:rsid w:val="00616409"/>
    <w:rsid w:val="006165D6"/>
    <w:rsid w:val="0061662F"/>
    <w:rsid w:val="006168FC"/>
    <w:rsid w:val="006169AB"/>
    <w:rsid w:val="00616B65"/>
    <w:rsid w:val="00616B9B"/>
    <w:rsid w:val="00617448"/>
    <w:rsid w:val="00617A3A"/>
    <w:rsid w:val="00620129"/>
    <w:rsid w:val="006201FF"/>
    <w:rsid w:val="00620F8C"/>
    <w:rsid w:val="006210BA"/>
    <w:rsid w:val="00621443"/>
    <w:rsid w:val="0062183D"/>
    <w:rsid w:val="0062194A"/>
    <w:rsid w:val="00621A06"/>
    <w:rsid w:val="00622182"/>
    <w:rsid w:val="00622DB7"/>
    <w:rsid w:val="00622F63"/>
    <w:rsid w:val="006234F6"/>
    <w:rsid w:val="006235E3"/>
    <w:rsid w:val="0062388B"/>
    <w:rsid w:val="006238AE"/>
    <w:rsid w:val="00623C71"/>
    <w:rsid w:val="006245C9"/>
    <w:rsid w:val="0062482A"/>
    <w:rsid w:val="00624905"/>
    <w:rsid w:val="00624DD8"/>
    <w:rsid w:val="00625088"/>
    <w:rsid w:val="0062531F"/>
    <w:rsid w:val="0062545D"/>
    <w:rsid w:val="00626D71"/>
    <w:rsid w:val="0062728A"/>
    <w:rsid w:val="00627390"/>
    <w:rsid w:val="0062742C"/>
    <w:rsid w:val="0062788F"/>
    <w:rsid w:val="00627DD9"/>
    <w:rsid w:val="00630311"/>
    <w:rsid w:val="006303C0"/>
    <w:rsid w:val="00630761"/>
    <w:rsid w:val="006308AA"/>
    <w:rsid w:val="00630969"/>
    <w:rsid w:val="00630982"/>
    <w:rsid w:val="00630BAC"/>
    <w:rsid w:val="00630DB7"/>
    <w:rsid w:val="00631113"/>
    <w:rsid w:val="0063115F"/>
    <w:rsid w:val="00631373"/>
    <w:rsid w:val="006315A9"/>
    <w:rsid w:val="00631746"/>
    <w:rsid w:val="00631906"/>
    <w:rsid w:val="00631C9B"/>
    <w:rsid w:val="00632069"/>
    <w:rsid w:val="0063253E"/>
    <w:rsid w:val="006326A7"/>
    <w:rsid w:val="0063273C"/>
    <w:rsid w:val="00632D38"/>
    <w:rsid w:val="00632EB5"/>
    <w:rsid w:val="0063317D"/>
    <w:rsid w:val="0063337D"/>
    <w:rsid w:val="00633716"/>
    <w:rsid w:val="0063377B"/>
    <w:rsid w:val="0063406A"/>
    <w:rsid w:val="006344CD"/>
    <w:rsid w:val="00634F17"/>
    <w:rsid w:val="00634F3E"/>
    <w:rsid w:val="006350E0"/>
    <w:rsid w:val="00635884"/>
    <w:rsid w:val="00635BDB"/>
    <w:rsid w:val="006361A1"/>
    <w:rsid w:val="00636613"/>
    <w:rsid w:val="006367AF"/>
    <w:rsid w:val="006367E2"/>
    <w:rsid w:val="00636996"/>
    <w:rsid w:val="006369F3"/>
    <w:rsid w:val="00637092"/>
    <w:rsid w:val="00637348"/>
    <w:rsid w:val="00637582"/>
    <w:rsid w:val="00637BD8"/>
    <w:rsid w:val="00637CEE"/>
    <w:rsid w:val="00640078"/>
    <w:rsid w:val="0064031D"/>
    <w:rsid w:val="00640A2B"/>
    <w:rsid w:val="00640B1C"/>
    <w:rsid w:val="00640D2D"/>
    <w:rsid w:val="00640D52"/>
    <w:rsid w:val="00640D90"/>
    <w:rsid w:val="00641294"/>
    <w:rsid w:val="00641CB8"/>
    <w:rsid w:val="00641F09"/>
    <w:rsid w:val="00641F41"/>
    <w:rsid w:val="00642C33"/>
    <w:rsid w:val="00642C53"/>
    <w:rsid w:val="00642DB8"/>
    <w:rsid w:val="00642E48"/>
    <w:rsid w:val="00642E60"/>
    <w:rsid w:val="006435C0"/>
    <w:rsid w:val="00643716"/>
    <w:rsid w:val="00643982"/>
    <w:rsid w:val="006439D3"/>
    <w:rsid w:val="00643A35"/>
    <w:rsid w:val="00643D4D"/>
    <w:rsid w:val="006443B6"/>
    <w:rsid w:val="0064448B"/>
    <w:rsid w:val="006445E4"/>
    <w:rsid w:val="006449E0"/>
    <w:rsid w:val="00644A36"/>
    <w:rsid w:val="00644F66"/>
    <w:rsid w:val="00645403"/>
    <w:rsid w:val="00645A35"/>
    <w:rsid w:val="00645B1C"/>
    <w:rsid w:val="00645F1E"/>
    <w:rsid w:val="006461A6"/>
    <w:rsid w:val="006463F2"/>
    <w:rsid w:val="00646995"/>
    <w:rsid w:val="00646B8E"/>
    <w:rsid w:val="00646BD4"/>
    <w:rsid w:val="00647145"/>
    <w:rsid w:val="0064745B"/>
    <w:rsid w:val="00647925"/>
    <w:rsid w:val="00647936"/>
    <w:rsid w:val="00647C4E"/>
    <w:rsid w:val="00647EA5"/>
    <w:rsid w:val="00647EDE"/>
    <w:rsid w:val="00647F05"/>
    <w:rsid w:val="006505C3"/>
    <w:rsid w:val="006507D6"/>
    <w:rsid w:val="00650989"/>
    <w:rsid w:val="0065100A"/>
    <w:rsid w:val="006512EE"/>
    <w:rsid w:val="0065176E"/>
    <w:rsid w:val="00651776"/>
    <w:rsid w:val="00652370"/>
    <w:rsid w:val="00652640"/>
    <w:rsid w:val="006529C7"/>
    <w:rsid w:val="00652B72"/>
    <w:rsid w:val="00652C80"/>
    <w:rsid w:val="00652F44"/>
    <w:rsid w:val="00653433"/>
    <w:rsid w:val="006534C9"/>
    <w:rsid w:val="006538EB"/>
    <w:rsid w:val="00654472"/>
    <w:rsid w:val="00654A8F"/>
    <w:rsid w:val="00654CF0"/>
    <w:rsid w:val="00654D0D"/>
    <w:rsid w:val="00654ECD"/>
    <w:rsid w:val="00655179"/>
    <w:rsid w:val="00655594"/>
    <w:rsid w:val="0065561E"/>
    <w:rsid w:val="00655676"/>
    <w:rsid w:val="0065568B"/>
    <w:rsid w:val="00655E75"/>
    <w:rsid w:val="00655F56"/>
    <w:rsid w:val="006562A4"/>
    <w:rsid w:val="0065640E"/>
    <w:rsid w:val="00656865"/>
    <w:rsid w:val="006569FE"/>
    <w:rsid w:val="00656D7B"/>
    <w:rsid w:val="00656E50"/>
    <w:rsid w:val="00656E5D"/>
    <w:rsid w:val="0065717E"/>
    <w:rsid w:val="00657201"/>
    <w:rsid w:val="00657D13"/>
    <w:rsid w:val="00657DA4"/>
    <w:rsid w:val="00657E8C"/>
    <w:rsid w:val="006602AA"/>
    <w:rsid w:val="006602C6"/>
    <w:rsid w:val="006604DA"/>
    <w:rsid w:val="00660984"/>
    <w:rsid w:val="00660B3B"/>
    <w:rsid w:val="00660BD1"/>
    <w:rsid w:val="00661016"/>
    <w:rsid w:val="0066139C"/>
    <w:rsid w:val="006613EC"/>
    <w:rsid w:val="006615CB"/>
    <w:rsid w:val="0066171A"/>
    <w:rsid w:val="00661727"/>
    <w:rsid w:val="006619ED"/>
    <w:rsid w:val="00661D37"/>
    <w:rsid w:val="00661E89"/>
    <w:rsid w:val="00661EE9"/>
    <w:rsid w:val="00662093"/>
    <w:rsid w:val="00662FC7"/>
    <w:rsid w:val="006631BF"/>
    <w:rsid w:val="00663692"/>
    <w:rsid w:val="00663760"/>
    <w:rsid w:val="006643A9"/>
    <w:rsid w:val="006643CD"/>
    <w:rsid w:val="00664786"/>
    <w:rsid w:val="00664BF6"/>
    <w:rsid w:val="00665643"/>
    <w:rsid w:val="00665B96"/>
    <w:rsid w:val="00665E8E"/>
    <w:rsid w:val="006661A5"/>
    <w:rsid w:val="006662FD"/>
    <w:rsid w:val="00666681"/>
    <w:rsid w:val="0066689D"/>
    <w:rsid w:val="00666963"/>
    <w:rsid w:val="00666B79"/>
    <w:rsid w:val="00666EC7"/>
    <w:rsid w:val="0066732E"/>
    <w:rsid w:val="00667355"/>
    <w:rsid w:val="006677B7"/>
    <w:rsid w:val="00667C30"/>
    <w:rsid w:val="00667DC0"/>
    <w:rsid w:val="00667EDA"/>
    <w:rsid w:val="00670157"/>
    <w:rsid w:val="00670A36"/>
    <w:rsid w:val="0067165C"/>
    <w:rsid w:val="00671CDF"/>
    <w:rsid w:val="00671D2F"/>
    <w:rsid w:val="00671DA9"/>
    <w:rsid w:val="0067200B"/>
    <w:rsid w:val="0067214B"/>
    <w:rsid w:val="0067243F"/>
    <w:rsid w:val="006727FE"/>
    <w:rsid w:val="006729C3"/>
    <w:rsid w:val="00672F41"/>
    <w:rsid w:val="00673951"/>
    <w:rsid w:val="0067429A"/>
    <w:rsid w:val="00674945"/>
    <w:rsid w:val="006749E0"/>
    <w:rsid w:val="00674A86"/>
    <w:rsid w:val="00674B26"/>
    <w:rsid w:val="00674D13"/>
    <w:rsid w:val="00674F71"/>
    <w:rsid w:val="00674F73"/>
    <w:rsid w:val="006750E2"/>
    <w:rsid w:val="0067537E"/>
    <w:rsid w:val="00675563"/>
    <w:rsid w:val="0067565D"/>
    <w:rsid w:val="00675779"/>
    <w:rsid w:val="006757FE"/>
    <w:rsid w:val="00675DCC"/>
    <w:rsid w:val="00676692"/>
    <w:rsid w:val="00676A53"/>
    <w:rsid w:val="00676EFA"/>
    <w:rsid w:val="00676F0F"/>
    <w:rsid w:val="0067728B"/>
    <w:rsid w:val="00677547"/>
    <w:rsid w:val="006776FB"/>
    <w:rsid w:val="00677F09"/>
    <w:rsid w:val="00680135"/>
    <w:rsid w:val="0068058B"/>
    <w:rsid w:val="00680B61"/>
    <w:rsid w:val="00680CC1"/>
    <w:rsid w:val="00681979"/>
    <w:rsid w:val="0068200F"/>
    <w:rsid w:val="00682184"/>
    <w:rsid w:val="006825E2"/>
    <w:rsid w:val="00682679"/>
    <w:rsid w:val="00682706"/>
    <w:rsid w:val="00682D26"/>
    <w:rsid w:val="00682D6D"/>
    <w:rsid w:val="00682DEF"/>
    <w:rsid w:val="00682FA4"/>
    <w:rsid w:val="006833B2"/>
    <w:rsid w:val="00683A76"/>
    <w:rsid w:val="00683A7D"/>
    <w:rsid w:val="00683AC2"/>
    <w:rsid w:val="006840ED"/>
    <w:rsid w:val="006840F9"/>
    <w:rsid w:val="0068423A"/>
    <w:rsid w:val="00684960"/>
    <w:rsid w:val="00684B89"/>
    <w:rsid w:val="00684C10"/>
    <w:rsid w:val="00684D97"/>
    <w:rsid w:val="006851B4"/>
    <w:rsid w:val="00685230"/>
    <w:rsid w:val="00685572"/>
    <w:rsid w:val="00685576"/>
    <w:rsid w:val="0068558F"/>
    <w:rsid w:val="006855E9"/>
    <w:rsid w:val="00685C9A"/>
    <w:rsid w:val="00685E0B"/>
    <w:rsid w:val="00685FC1"/>
    <w:rsid w:val="00685FC5"/>
    <w:rsid w:val="00686388"/>
    <w:rsid w:val="006867FB"/>
    <w:rsid w:val="006868A2"/>
    <w:rsid w:val="00686D4C"/>
    <w:rsid w:val="00687540"/>
    <w:rsid w:val="00687649"/>
    <w:rsid w:val="006877AB"/>
    <w:rsid w:val="00687828"/>
    <w:rsid w:val="00687A22"/>
    <w:rsid w:val="00687B46"/>
    <w:rsid w:val="00687D0F"/>
    <w:rsid w:val="00687F6D"/>
    <w:rsid w:val="006909BA"/>
    <w:rsid w:val="00690A22"/>
    <w:rsid w:val="00690D4A"/>
    <w:rsid w:val="00690FD1"/>
    <w:rsid w:val="006916C8"/>
    <w:rsid w:val="00691E0B"/>
    <w:rsid w:val="0069213E"/>
    <w:rsid w:val="00692155"/>
    <w:rsid w:val="0069285A"/>
    <w:rsid w:val="00692E05"/>
    <w:rsid w:val="00692FAF"/>
    <w:rsid w:val="006944A4"/>
    <w:rsid w:val="0069489B"/>
    <w:rsid w:val="006948A9"/>
    <w:rsid w:val="00694B4A"/>
    <w:rsid w:val="00695036"/>
    <w:rsid w:val="00695350"/>
    <w:rsid w:val="006953BA"/>
    <w:rsid w:val="006953F0"/>
    <w:rsid w:val="00695479"/>
    <w:rsid w:val="00695707"/>
    <w:rsid w:val="006958A4"/>
    <w:rsid w:val="00695AF5"/>
    <w:rsid w:val="00695BBD"/>
    <w:rsid w:val="0069602E"/>
    <w:rsid w:val="006961D0"/>
    <w:rsid w:val="006968C6"/>
    <w:rsid w:val="00696BA0"/>
    <w:rsid w:val="00696BC7"/>
    <w:rsid w:val="00697338"/>
    <w:rsid w:val="00697751"/>
    <w:rsid w:val="00697E2B"/>
    <w:rsid w:val="00697F1A"/>
    <w:rsid w:val="006A027F"/>
    <w:rsid w:val="006A052B"/>
    <w:rsid w:val="006A0569"/>
    <w:rsid w:val="006A06B1"/>
    <w:rsid w:val="006A0842"/>
    <w:rsid w:val="006A0C0F"/>
    <w:rsid w:val="006A1698"/>
    <w:rsid w:val="006A17C0"/>
    <w:rsid w:val="006A1981"/>
    <w:rsid w:val="006A1A16"/>
    <w:rsid w:val="006A1E62"/>
    <w:rsid w:val="006A2291"/>
    <w:rsid w:val="006A22D9"/>
    <w:rsid w:val="006A2412"/>
    <w:rsid w:val="006A262C"/>
    <w:rsid w:val="006A2649"/>
    <w:rsid w:val="006A291F"/>
    <w:rsid w:val="006A2C62"/>
    <w:rsid w:val="006A2E8B"/>
    <w:rsid w:val="006A310D"/>
    <w:rsid w:val="006A35E2"/>
    <w:rsid w:val="006A36FF"/>
    <w:rsid w:val="006A37BF"/>
    <w:rsid w:val="006A37D8"/>
    <w:rsid w:val="006A37E6"/>
    <w:rsid w:val="006A38E3"/>
    <w:rsid w:val="006A39E4"/>
    <w:rsid w:val="006A3A8C"/>
    <w:rsid w:val="006A3DE3"/>
    <w:rsid w:val="006A4616"/>
    <w:rsid w:val="006A4ABD"/>
    <w:rsid w:val="006A4C8D"/>
    <w:rsid w:val="006A4CC2"/>
    <w:rsid w:val="006A4EC0"/>
    <w:rsid w:val="006A59D1"/>
    <w:rsid w:val="006A5D24"/>
    <w:rsid w:val="006A5FDE"/>
    <w:rsid w:val="006A6316"/>
    <w:rsid w:val="006A65BA"/>
    <w:rsid w:val="006A68A3"/>
    <w:rsid w:val="006A6BD3"/>
    <w:rsid w:val="006A6D9E"/>
    <w:rsid w:val="006A6F60"/>
    <w:rsid w:val="006A7286"/>
    <w:rsid w:val="006A7457"/>
    <w:rsid w:val="006A752C"/>
    <w:rsid w:val="006A7638"/>
    <w:rsid w:val="006A79E3"/>
    <w:rsid w:val="006A7A5D"/>
    <w:rsid w:val="006A7A91"/>
    <w:rsid w:val="006A7A9F"/>
    <w:rsid w:val="006B010F"/>
    <w:rsid w:val="006B0249"/>
    <w:rsid w:val="006B0CAC"/>
    <w:rsid w:val="006B0D41"/>
    <w:rsid w:val="006B0FA0"/>
    <w:rsid w:val="006B12F7"/>
    <w:rsid w:val="006B16E7"/>
    <w:rsid w:val="006B1B84"/>
    <w:rsid w:val="006B1BC5"/>
    <w:rsid w:val="006B1DF3"/>
    <w:rsid w:val="006B1EF3"/>
    <w:rsid w:val="006B2558"/>
    <w:rsid w:val="006B2D13"/>
    <w:rsid w:val="006B34F5"/>
    <w:rsid w:val="006B3B1E"/>
    <w:rsid w:val="006B3F3C"/>
    <w:rsid w:val="006B412C"/>
    <w:rsid w:val="006B44A4"/>
    <w:rsid w:val="006B458C"/>
    <w:rsid w:val="006B4BE5"/>
    <w:rsid w:val="006B57ED"/>
    <w:rsid w:val="006B69A8"/>
    <w:rsid w:val="006B6AD1"/>
    <w:rsid w:val="006B70C0"/>
    <w:rsid w:val="006B72EA"/>
    <w:rsid w:val="006B7ADD"/>
    <w:rsid w:val="006B7EE1"/>
    <w:rsid w:val="006B7F11"/>
    <w:rsid w:val="006C0158"/>
    <w:rsid w:val="006C0830"/>
    <w:rsid w:val="006C0A96"/>
    <w:rsid w:val="006C0CE8"/>
    <w:rsid w:val="006C10C1"/>
    <w:rsid w:val="006C1100"/>
    <w:rsid w:val="006C1332"/>
    <w:rsid w:val="006C1429"/>
    <w:rsid w:val="006C14C8"/>
    <w:rsid w:val="006C1525"/>
    <w:rsid w:val="006C172D"/>
    <w:rsid w:val="006C1F0D"/>
    <w:rsid w:val="006C2977"/>
    <w:rsid w:val="006C33B8"/>
    <w:rsid w:val="006C35C1"/>
    <w:rsid w:val="006C3742"/>
    <w:rsid w:val="006C3D07"/>
    <w:rsid w:val="006C3F60"/>
    <w:rsid w:val="006C3FDE"/>
    <w:rsid w:val="006C446A"/>
    <w:rsid w:val="006C4969"/>
    <w:rsid w:val="006C4EE2"/>
    <w:rsid w:val="006C4FD4"/>
    <w:rsid w:val="006C541E"/>
    <w:rsid w:val="006C5465"/>
    <w:rsid w:val="006C56C4"/>
    <w:rsid w:val="006C5A57"/>
    <w:rsid w:val="006C6090"/>
    <w:rsid w:val="006C626E"/>
    <w:rsid w:val="006C636F"/>
    <w:rsid w:val="006C63E3"/>
    <w:rsid w:val="006C668B"/>
    <w:rsid w:val="006C6886"/>
    <w:rsid w:val="006C6D61"/>
    <w:rsid w:val="006C6E2D"/>
    <w:rsid w:val="006C6E63"/>
    <w:rsid w:val="006C6EB3"/>
    <w:rsid w:val="006C72AE"/>
    <w:rsid w:val="006C776F"/>
    <w:rsid w:val="006C784F"/>
    <w:rsid w:val="006C7EAE"/>
    <w:rsid w:val="006C7F71"/>
    <w:rsid w:val="006D03BD"/>
    <w:rsid w:val="006D0BBB"/>
    <w:rsid w:val="006D0EB7"/>
    <w:rsid w:val="006D1119"/>
    <w:rsid w:val="006D12F3"/>
    <w:rsid w:val="006D14B3"/>
    <w:rsid w:val="006D15BD"/>
    <w:rsid w:val="006D1E9B"/>
    <w:rsid w:val="006D2101"/>
    <w:rsid w:val="006D21E9"/>
    <w:rsid w:val="006D2253"/>
    <w:rsid w:val="006D26B4"/>
    <w:rsid w:val="006D283F"/>
    <w:rsid w:val="006D2AB4"/>
    <w:rsid w:val="006D2BB4"/>
    <w:rsid w:val="006D2CED"/>
    <w:rsid w:val="006D2EC1"/>
    <w:rsid w:val="006D306A"/>
    <w:rsid w:val="006D3477"/>
    <w:rsid w:val="006D381A"/>
    <w:rsid w:val="006D3908"/>
    <w:rsid w:val="006D3B1E"/>
    <w:rsid w:val="006D3DC2"/>
    <w:rsid w:val="006D4283"/>
    <w:rsid w:val="006D460E"/>
    <w:rsid w:val="006D4D39"/>
    <w:rsid w:val="006D4E10"/>
    <w:rsid w:val="006D5115"/>
    <w:rsid w:val="006D54A4"/>
    <w:rsid w:val="006D5622"/>
    <w:rsid w:val="006D5867"/>
    <w:rsid w:val="006D5DF0"/>
    <w:rsid w:val="006D601C"/>
    <w:rsid w:val="006D610A"/>
    <w:rsid w:val="006D6225"/>
    <w:rsid w:val="006D62D2"/>
    <w:rsid w:val="006D6814"/>
    <w:rsid w:val="006D6F02"/>
    <w:rsid w:val="006D7055"/>
    <w:rsid w:val="006D7125"/>
    <w:rsid w:val="006D712F"/>
    <w:rsid w:val="006D7258"/>
    <w:rsid w:val="006D765A"/>
    <w:rsid w:val="006D7A71"/>
    <w:rsid w:val="006D7B9E"/>
    <w:rsid w:val="006D7C93"/>
    <w:rsid w:val="006D7D5F"/>
    <w:rsid w:val="006E05CD"/>
    <w:rsid w:val="006E07DB"/>
    <w:rsid w:val="006E0839"/>
    <w:rsid w:val="006E0869"/>
    <w:rsid w:val="006E0AE8"/>
    <w:rsid w:val="006E0AE9"/>
    <w:rsid w:val="006E0E41"/>
    <w:rsid w:val="006E1115"/>
    <w:rsid w:val="006E113A"/>
    <w:rsid w:val="006E1E9E"/>
    <w:rsid w:val="006E1EB2"/>
    <w:rsid w:val="006E2037"/>
    <w:rsid w:val="006E20C4"/>
    <w:rsid w:val="006E20EE"/>
    <w:rsid w:val="006E239B"/>
    <w:rsid w:val="006E25D5"/>
    <w:rsid w:val="006E2773"/>
    <w:rsid w:val="006E2814"/>
    <w:rsid w:val="006E290B"/>
    <w:rsid w:val="006E2E76"/>
    <w:rsid w:val="006E34F7"/>
    <w:rsid w:val="006E38B5"/>
    <w:rsid w:val="006E3C15"/>
    <w:rsid w:val="006E3CB7"/>
    <w:rsid w:val="006E44DF"/>
    <w:rsid w:val="006E4AEF"/>
    <w:rsid w:val="006E4B31"/>
    <w:rsid w:val="006E4BCF"/>
    <w:rsid w:val="006E4C09"/>
    <w:rsid w:val="006E4DDA"/>
    <w:rsid w:val="006E51B4"/>
    <w:rsid w:val="006E52AC"/>
    <w:rsid w:val="006E5530"/>
    <w:rsid w:val="006E5625"/>
    <w:rsid w:val="006E56F8"/>
    <w:rsid w:val="006E5852"/>
    <w:rsid w:val="006E5B2D"/>
    <w:rsid w:val="006E5F36"/>
    <w:rsid w:val="006E63A9"/>
    <w:rsid w:val="006E65F3"/>
    <w:rsid w:val="006E6904"/>
    <w:rsid w:val="006E69E4"/>
    <w:rsid w:val="006E6DCC"/>
    <w:rsid w:val="006E701C"/>
    <w:rsid w:val="006E70D1"/>
    <w:rsid w:val="006E7125"/>
    <w:rsid w:val="006E7149"/>
    <w:rsid w:val="006E746F"/>
    <w:rsid w:val="006E7534"/>
    <w:rsid w:val="006E767F"/>
    <w:rsid w:val="006E799A"/>
    <w:rsid w:val="006E7BAD"/>
    <w:rsid w:val="006E7E1A"/>
    <w:rsid w:val="006E7EEA"/>
    <w:rsid w:val="006F06A2"/>
    <w:rsid w:val="006F0E29"/>
    <w:rsid w:val="006F103A"/>
    <w:rsid w:val="006F1064"/>
    <w:rsid w:val="006F1CBF"/>
    <w:rsid w:val="006F1CF7"/>
    <w:rsid w:val="006F2266"/>
    <w:rsid w:val="006F2270"/>
    <w:rsid w:val="006F22F8"/>
    <w:rsid w:val="006F27AB"/>
    <w:rsid w:val="006F2890"/>
    <w:rsid w:val="006F3312"/>
    <w:rsid w:val="006F348E"/>
    <w:rsid w:val="006F3584"/>
    <w:rsid w:val="006F36A3"/>
    <w:rsid w:val="006F37C7"/>
    <w:rsid w:val="006F3BC8"/>
    <w:rsid w:val="006F3E1D"/>
    <w:rsid w:val="006F3E99"/>
    <w:rsid w:val="006F4450"/>
    <w:rsid w:val="006F4509"/>
    <w:rsid w:val="006F4521"/>
    <w:rsid w:val="006F4835"/>
    <w:rsid w:val="006F491D"/>
    <w:rsid w:val="006F4B0F"/>
    <w:rsid w:val="006F4F7B"/>
    <w:rsid w:val="006F512A"/>
    <w:rsid w:val="006F59C9"/>
    <w:rsid w:val="006F5B02"/>
    <w:rsid w:val="006F5C38"/>
    <w:rsid w:val="006F5CE2"/>
    <w:rsid w:val="006F5E4C"/>
    <w:rsid w:val="006F6188"/>
    <w:rsid w:val="006F6222"/>
    <w:rsid w:val="006F636E"/>
    <w:rsid w:val="006F63CE"/>
    <w:rsid w:val="006F6743"/>
    <w:rsid w:val="006F6A61"/>
    <w:rsid w:val="006F6C08"/>
    <w:rsid w:val="006F7180"/>
    <w:rsid w:val="006F72BE"/>
    <w:rsid w:val="006F75FA"/>
    <w:rsid w:val="006F775A"/>
    <w:rsid w:val="006F7791"/>
    <w:rsid w:val="006F7C16"/>
    <w:rsid w:val="006F7F59"/>
    <w:rsid w:val="00700285"/>
    <w:rsid w:val="00700327"/>
    <w:rsid w:val="007003EE"/>
    <w:rsid w:val="007007C4"/>
    <w:rsid w:val="007008CA"/>
    <w:rsid w:val="0070098A"/>
    <w:rsid w:val="007009F2"/>
    <w:rsid w:val="00700EF9"/>
    <w:rsid w:val="00700F25"/>
    <w:rsid w:val="00700FDC"/>
    <w:rsid w:val="00701125"/>
    <w:rsid w:val="0070123D"/>
    <w:rsid w:val="0070141C"/>
    <w:rsid w:val="007017DA"/>
    <w:rsid w:val="0070183C"/>
    <w:rsid w:val="007018D2"/>
    <w:rsid w:val="00701DF2"/>
    <w:rsid w:val="00701E2C"/>
    <w:rsid w:val="007022CD"/>
    <w:rsid w:val="00702783"/>
    <w:rsid w:val="007029CE"/>
    <w:rsid w:val="00702C37"/>
    <w:rsid w:val="00702F50"/>
    <w:rsid w:val="00703719"/>
    <w:rsid w:val="00703827"/>
    <w:rsid w:val="00703CBA"/>
    <w:rsid w:val="00703CFD"/>
    <w:rsid w:val="00704083"/>
    <w:rsid w:val="007042CB"/>
    <w:rsid w:val="00704CA8"/>
    <w:rsid w:val="00704D47"/>
    <w:rsid w:val="00704E0B"/>
    <w:rsid w:val="0070505B"/>
    <w:rsid w:val="00705301"/>
    <w:rsid w:val="00705483"/>
    <w:rsid w:val="00705B6C"/>
    <w:rsid w:val="00705BA0"/>
    <w:rsid w:val="00705E1F"/>
    <w:rsid w:val="00706384"/>
    <w:rsid w:val="007064AA"/>
    <w:rsid w:val="0070665D"/>
    <w:rsid w:val="007069E0"/>
    <w:rsid w:val="00706E84"/>
    <w:rsid w:val="00707F24"/>
    <w:rsid w:val="00707F6F"/>
    <w:rsid w:val="00710061"/>
    <w:rsid w:val="00710094"/>
    <w:rsid w:val="0071017A"/>
    <w:rsid w:val="007101CA"/>
    <w:rsid w:val="00710205"/>
    <w:rsid w:val="00710321"/>
    <w:rsid w:val="007103E4"/>
    <w:rsid w:val="007104F8"/>
    <w:rsid w:val="00710501"/>
    <w:rsid w:val="00710C87"/>
    <w:rsid w:val="00711376"/>
    <w:rsid w:val="0071179F"/>
    <w:rsid w:val="00711EBA"/>
    <w:rsid w:val="00711F36"/>
    <w:rsid w:val="00712081"/>
    <w:rsid w:val="00712292"/>
    <w:rsid w:val="0071255A"/>
    <w:rsid w:val="00712582"/>
    <w:rsid w:val="007129B3"/>
    <w:rsid w:val="00712D29"/>
    <w:rsid w:val="0071319F"/>
    <w:rsid w:val="007135A0"/>
    <w:rsid w:val="0071367A"/>
    <w:rsid w:val="007138B1"/>
    <w:rsid w:val="00713933"/>
    <w:rsid w:val="00713983"/>
    <w:rsid w:val="007139A4"/>
    <w:rsid w:val="00713A49"/>
    <w:rsid w:val="00713B07"/>
    <w:rsid w:val="0071460F"/>
    <w:rsid w:val="007151E5"/>
    <w:rsid w:val="0071575B"/>
    <w:rsid w:val="0071598F"/>
    <w:rsid w:val="00715C1E"/>
    <w:rsid w:val="00716105"/>
    <w:rsid w:val="0071631C"/>
    <w:rsid w:val="007163F9"/>
    <w:rsid w:val="00716406"/>
    <w:rsid w:val="00716685"/>
    <w:rsid w:val="00716B3E"/>
    <w:rsid w:val="00716BD1"/>
    <w:rsid w:val="00716F7D"/>
    <w:rsid w:val="0071717D"/>
    <w:rsid w:val="007171D4"/>
    <w:rsid w:val="00717A56"/>
    <w:rsid w:val="00717A5D"/>
    <w:rsid w:val="00717ACD"/>
    <w:rsid w:val="00717E85"/>
    <w:rsid w:val="00717F6E"/>
    <w:rsid w:val="0072095E"/>
    <w:rsid w:val="00720AB7"/>
    <w:rsid w:val="00720CFC"/>
    <w:rsid w:val="00721B84"/>
    <w:rsid w:val="00721F45"/>
    <w:rsid w:val="007221EF"/>
    <w:rsid w:val="00722500"/>
    <w:rsid w:val="00722AF9"/>
    <w:rsid w:val="00722B6C"/>
    <w:rsid w:val="00723114"/>
    <w:rsid w:val="00723783"/>
    <w:rsid w:val="007243B1"/>
    <w:rsid w:val="00724696"/>
    <w:rsid w:val="00724CA3"/>
    <w:rsid w:val="00724F17"/>
    <w:rsid w:val="00725285"/>
    <w:rsid w:val="007257AF"/>
    <w:rsid w:val="00725809"/>
    <w:rsid w:val="0072650B"/>
    <w:rsid w:val="00726580"/>
    <w:rsid w:val="0072691B"/>
    <w:rsid w:val="00726D0E"/>
    <w:rsid w:val="0072711B"/>
    <w:rsid w:val="00727352"/>
    <w:rsid w:val="00727713"/>
    <w:rsid w:val="00727BEE"/>
    <w:rsid w:val="00727D11"/>
    <w:rsid w:val="00727E31"/>
    <w:rsid w:val="007305F3"/>
    <w:rsid w:val="007306E7"/>
    <w:rsid w:val="007306FB"/>
    <w:rsid w:val="00730BB1"/>
    <w:rsid w:val="00730C42"/>
    <w:rsid w:val="00731126"/>
    <w:rsid w:val="007315D5"/>
    <w:rsid w:val="0073172A"/>
    <w:rsid w:val="00731BAD"/>
    <w:rsid w:val="00731C41"/>
    <w:rsid w:val="00731D13"/>
    <w:rsid w:val="00731F41"/>
    <w:rsid w:val="0073215D"/>
    <w:rsid w:val="007322E8"/>
    <w:rsid w:val="00732485"/>
    <w:rsid w:val="007327F0"/>
    <w:rsid w:val="0073298F"/>
    <w:rsid w:val="00733156"/>
    <w:rsid w:val="007337B1"/>
    <w:rsid w:val="0073397B"/>
    <w:rsid w:val="00733A99"/>
    <w:rsid w:val="00733B8F"/>
    <w:rsid w:val="00733C1F"/>
    <w:rsid w:val="00733DAF"/>
    <w:rsid w:val="00734360"/>
    <w:rsid w:val="00734516"/>
    <w:rsid w:val="00734580"/>
    <w:rsid w:val="007345C9"/>
    <w:rsid w:val="0073470C"/>
    <w:rsid w:val="00734C16"/>
    <w:rsid w:val="00734EEB"/>
    <w:rsid w:val="00734FFE"/>
    <w:rsid w:val="00735643"/>
    <w:rsid w:val="00735AB8"/>
    <w:rsid w:val="00735BD5"/>
    <w:rsid w:val="00735C83"/>
    <w:rsid w:val="007360AE"/>
    <w:rsid w:val="00736214"/>
    <w:rsid w:val="007366F4"/>
    <w:rsid w:val="0073680C"/>
    <w:rsid w:val="007369A7"/>
    <w:rsid w:val="00736BC8"/>
    <w:rsid w:val="00736C13"/>
    <w:rsid w:val="00736EFA"/>
    <w:rsid w:val="00736F2B"/>
    <w:rsid w:val="00737308"/>
    <w:rsid w:val="0073794A"/>
    <w:rsid w:val="007379D9"/>
    <w:rsid w:val="00737EB3"/>
    <w:rsid w:val="00737F2B"/>
    <w:rsid w:val="0074097D"/>
    <w:rsid w:val="00740D9A"/>
    <w:rsid w:val="00740F10"/>
    <w:rsid w:val="0074103B"/>
    <w:rsid w:val="0074134D"/>
    <w:rsid w:val="00741614"/>
    <w:rsid w:val="007416A2"/>
    <w:rsid w:val="00741C17"/>
    <w:rsid w:val="00741CD3"/>
    <w:rsid w:val="00741D8C"/>
    <w:rsid w:val="00741F52"/>
    <w:rsid w:val="00741F76"/>
    <w:rsid w:val="00742821"/>
    <w:rsid w:val="007429BB"/>
    <w:rsid w:val="00742BA9"/>
    <w:rsid w:val="00742C68"/>
    <w:rsid w:val="00743233"/>
    <w:rsid w:val="007435B4"/>
    <w:rsid w:val="00743614"/>
    <w:rsid w:val="007436EC"/>
    <w:rsid w:val="00743A51"/>
    <w:rsid w:val="00743A6F"/>
    <w:rsid w:val="00743E8F"/>
    <w:rsid w:val="00743EC6"/>
    <w:rsid w:val="00744239"/>
    <w:rsid w:val="0074428F"/>
    <w:rsid w:val="00744412"/>
    <w:rsid w:val="0074448F"/>
    <w:rsid w:val="007447ED"/>
    <w:rsid w:val="00744F7C"/>
    <w:rsid w:val="007452ED"/>
    <w:rsid w:val="00745BCE"/>
    <w:rsid w:val="00745C2D"/>
    <w:rsid w:val="00745E5A"/>
    <w:rsid w:val="0074654F"/>
    <w:rsid w:val="0074671F"/>
    <w:rsid w:val="007467E6"/>
    <w:rsid w:val="00746923"/>
    <w:rsid w:val="0074733F"/>
    <w:rsid w:val="00747ED9"/>
    <w:rsid w:val="007500F4"/>
    <w:rsid w:val="00750168"/>
    <w:rsid w:val="00750452"/>
    <w:rsid w:val="00750489"/>
    <w:rsid w:val="00750527"/>
    <w:rsid w:val="00750541"/>
    <w:rsid w:val="007507C9"/>
    <w:rsid w:val="007508A3"/>
    <w:rsid w:val="007515F1"/>
    <w:rsid w:val="007516DD"/>
    <w:rsid w:val="007519F3"/>
    <w:rsid w:val="00751B5E"/>
    <w:rsid w:val="00752521"/>
    <w:rsid w:val="00752AD4"/>
    <w:rsid w:val="00752D6B"/>
    <w:rsid w:val="00752D75"/>
    <w:rsid w:val="0075306C"/>
    <w:rsid w:val="007537F8"/>
    <w:rsid w:val="00753C72"/>
    <w:rsid w:val="0075408B"/>
    <w:rsid w:val="00754DE1"/>
    <w:rsid w:val="00755034"/>
    <w:rsid w:val="00755659"/>
    <w:rsid w:val="007557A6"/>
    <w:rsid w:val="0075587B"/>
    <w:rsid w:val="00755B2E"/>
    <w:rsid w:val="00755DB8"/>
    <w:rsid w:val="007562F4"/>
    <w:rsid w:val="00756347"/>
    <w:rsid w:val="007564BC"/>
    <w:rsid w:val="00756729"/>
    <w:rsid w:val="00756BD1"/>
    <w:rsid w:val="00757032"/>
    <w:rsid w:val="00757047"/>
    <w:rsid w:val="0075756F"/>
    <w:rsid w:val="00757922"/>
    <w:rsid w:val="007579A2"/>
    <w:rsid w:val="00757B51"/>
    <w:rsid w:val="00757D14"/>
    <w:rsid w:val="007602CF"/>
    <w:rsid w:val="007603E9"/>
    <w:rsid w:val="00760848"/>
    <w:rsid w:val="00760FA7"/>
    <w:rsid w:val="00761085"/>
    <w:rsid w:val="0076124D"/>
    <w:rsid w:val="0076139F"/>
    <w:rsid w:val="0076141C"/>
    <w:rsid w:val="00761DFC"/>
    <w:rsid w:val="00761E77"/>
    <w:rsid w:val="0076205F"/>
    <w:rsid w:val="00762068"/>
    <w:rsid w:val="007623E1"/>
    <w:rsid w:val="007623E9"/>
    <w:rsid w:val="007624CC"/>
    <w:rsid w:val="007628C8"/>
    <w:rsid w:val="00762931"/>
    <w:rsid w:val="0076295B"/>
    <w:rsid w:val="007629B9"/>
    <w:rsid w:val="00762ACC"/>
    <w:rsid w:val="00762C5D"/>
    <w:rsid w:val="007631E8"/>
    <w:rsid w:val="00763613"/>
    <w:rsid w:val="007637D6"/>
    <w:rsid w:val="00763B3B"/>
    <w:rsid w:val="00763FC2"/>
    <w:rsid w:val="0076432F"/>
    <w:rsid w:val="00764672"/>
    <w:rsid w:val="0076472B"/>
    <w:rsid w:val="00764EB3"/>
    <w:rsid w:val="00764FFF"/>
    <w:rsid w:val="00765083"/>
    <w:rsid w:val="0076510A"/>
    <w:rsid w:val="00765661"/>
    <w:rsid w:val="00765823"/>
    <w:rsid w:val="007659CC"/>
    <w:rsid w:val="00765C4D"/>
    <w:rsid w:val="00765F81"/>
    <w:rsid w:val="007662CF"/>
    <w:rsid w:val="007667FC"/>
    <w:rsid w:val="007668A9"/>
    <w:rsid w:val="00767385"/>
    <w:rsid w:val="0076748E"/>
    <w:rsid w:val="00767A6F"/>
    <w:rsid w:val="00767D13"/>
    <w:rsid w:val="00767E67"/>
    <w:rsid w:val="00767EEA"/>
    <w:rsid w:val="007705F0"/>
    <w:rsid w:val="00770A09"/>
    <w:rsid w:val="00770B4E"/>
    <w:rsid w:val="00770D96"/>
    <w:rsid w:val="00770F24"/>
    <w:rsid w:val="00771500"/>
    <w:rsid w:val="00771770"/>
    <w:rsid w:val="007719C2"/>
    <w:rsid w:val="0077249D"/>
    <w:rsid w:val="007724D2"/>
    <w:rsid w:val="007729F7"/>
    <w:rsid w:val="00772AAD"/>
    <w:rsid w:val="00772E3B"/>
    <w:rsid w:val="00773289"/>
    <w:rsid w:val="00773B02"/>
    <w:rsid w:val="00773B24"/>
    <w:rsid w:val="00773B95"/>
    <w:rsid w:val="00773BFB"/>
    <w:rsid w:val="00773CA1"/>
    <w:rsid w:val="00773CBD"/>
    <w:rsid w:val="00773D40"/>
    <w:rsid w:val="00773FA4"/>
    <w:rsid w:val="007740F4"/>
    <w:rsid w:val="00774692"/>
    <w:rsid w:val="007746EA"/>
    <w:rsid w:val="00774888"/>
    <w:rsid w:val="00774912"/>
    <w:rsid w:val="00774982"/>
    <w:rsid w:val="00774DE5"/>
    <w:rsid w:val="00774EF3"/>
    <w:rsid w:val="0077541F"/>
    <w:rsid w:val="007754EB"/>
    <w:rsid w:val="00776266"/>
    <w:rsid w:val="007767F3"/>
    <w:rsid w:val="00776A57"/>
    <w:rsid w:val="00776AD8"/>
    <w:rsid w:val="00776BE7"/>
    <w:rsid w:val="00776D8F"/>
    <w:rsid w:val="0077723D"/>
    <w:rsid w:val="007773A5"/>
    <w:rsid w:val="007775C0"/>
    <w:rsid w:val="007777ED"/>
    <w:rsid w:val="007778E2"/>
    <w:rsid w:val="00780084"/>
    <w:rsid w:val="007800D1"/>
    <w:rsid w:val="0078023D"/>
    <w:rsid w:val="007803D3"/>
    <w:rsid w:val="007808E8"/>
    <w:rsid w:val="00780A69"/>
    <w:rsid w:val="00780DA8"/>
    <w:rsid w:val="007811BB"/>
    <w:rsid w:val="00781264"/>
    <w:rsid w:val="007812CB"/>
    <w:rsid w:val="0078200C"/>
    <w:rsid w:val="0078225C"/>
    <w:rsid w:val="007822FA"/>
    <w:rsid w:val="007823F2"/>
    <w:rsid w:val="0078281B"/>
    <w:rsid w:val="007829F6"/>
    <w:rsid w:val="00782BD4"/>
    <w:rsid w:val="00782EA1"/>
    <w:rsid w:val="00782EEA"/>
    <w:rsid w:val="0078312B"/>
    <w:rsid w:val="00783289"/>
    <w:rsid w:val="007833CC"/>
    <w:rsid w:val="007837FD"/>
    <w:rsid w:val="00783F7D"/>
    <w:rsid w:val="007847D5"/>
    <w:rsid w:val="00784A82"/>
    <w:rsid w:val="00784D5A"/>
    <w:rsid w:val="007850A3"/>
    <w:rsid w:val="00785417"/>
    <w:rsid w:val="00785A76"/>
    <w:rsid w:val="00786451"/>
    <w:rsid w:val="00786C9E"/>
    <w:rsid w:val="00786E12"/>
    <w:rsid w:val="007873A6"/>
    <w:rsid w:val="007875A2"/>
    <w:rsid w:val="00787770"/>
    <w:rsid w:val="00787891"/>
    <w:rsid w:val="007878FF"/>
    <w:rsid w:val="00790372"/>
    <w:rsid w:val="00790558"/>
    <w:rsid w:val="00790768"/>
    <w:rsid w:val="00790828"/>
    <w:rsid w:val="00790C26"/>
    <w:rsid w:val="00790D26"/>
    <w:rsid w:val="00790FD4"/>
    <w:rsid w:val="007911C5"/>
    <w:rsid w:val="00791249"/>
    <w:rsid w:val="00791430"/>
    <w:rsid w:val="007916AA"/>
    <w:rsid w:val="00791846"/>
    <w:rsid w:val="00791C46"/>
    <w:rsid w:val="00791CDF"/>
    <w:rsid w:val="007928B9"/>
    <w:rsid w:val="00792B8C"/>
    <w:rsid w:val="00792C5F"/>
    <w:rsid w:val="007930D8"/>
    <w:rsid w:val="007930F0"/>
    <w:rsid w:val="00793C14"/>
    <w:rsid w:val="007943CB"/>
    <w:rsid w:val="00794450"/>
    <w:rsid w:val="0079553C"/>
    <w:rsid w:val="0079556F"/>
    <w:rsid w:val="00795707"/>
    <w:rsid w:val="00795839"/>
    <w:rsid w:val="007958C1"/>
    <w:rsid w:val="0079598E"/>
    <w:rsid w:val="00795A18"/>
    <w:rsid w:val="00795C91"/>
    <w:rsid w:val="00795FD5"/>
    <w:rsid w:val="007960B3"/>
    <w:rsid w:val="00796267"/>
    <w:rsid w:val="00796678"/>
    <w:rsid w:val="0079679A"/>
    <w:rsid w:val="007969C3"/>
    <w:rsid w:val="00796E7F"/>
    <w:rsid w:val="00797007"/>
    <w:rsid w:val="00797433"/>
    <w:rsid w:val="00797436"/>
    <w:rsid w:val="00797579"/>
    <w:rsid w:val="00797AB9"/>
    <w:rsid w:val="00797FDF"/>
    <w:rsid w:val="007A0471"/>
    <w:rsid w:val="007A0E27"/>
    <w:rsid w:val="007A0F74"/>
    <w:rsid w:val="007A10E9"/>
    <w:rsid w:val="007A1309"/>
    <w:rsid w:val="007A1739"/>
    <w:rsid w:val="007A1F1B"/>
    <w:rsid w:val="007A1FAE"/>
    <w:rsid w:val="007A2292"/>
    <w:rsid w:val="007A2570"/>
    <w:rsid w:val="007A26F0"/>
    <w:rsid w:val="007A3072"/>
    <w:rsid w:val="007A3204"/>
    <w:rsid w:val="007A362E"/>
    <w:rsid w:val="007A38D5"/>
    <w:rsid w:val="007A396A"/>
    <w:rsid w:val="007A3A5D"/>
    <w:rsid w:val="007A3B4D"/>
    <w:rsid w:val="007A3D56"/>
    <w:rsid w:val="007A407F"/>
    <w:rsid w:val="007A4352"/>
    <w:rsid w:val="007A44B9"/>
    <w:rsid w:val="007A47AF"/>
    <w:rsid w:val="007A49C1"/>
    <w:rsid w:val="007A4F40"/>
    <w:rsid w:val="007A52AF"/>
    <w:rsid w:val="007A544D"/>
    <w:rsid w:val="007A55A0"/>
    <w:rsid w:val="007A57A6"/>
    <w:rsid w:val="007A59DA"/>
    <w:rsid w:val="007A5C50"/>
    <w:rsid w:val="007A5D5B"/>
    <w:rsid w:val="007A6050"/>
    <w:rsid w:val="007A62E0"/>
    <w:rsid w:val="007A6472"/>
    <w:rsid w:val="007A64F1"/>
    <w:rsid w:val="007A68A8"/>
    <w:rsid w:val="007A6B1A"/>
    <w:rsid w:val="007A6BE9"/>
    <w:rsid w:val="007A77E0"/>
    <w:rsid w:val="007A7D67"/>
    <w:rsid w:val="007A7E77"/>
    <w:rsid w:val="007B0136"/>
    <w:rsid w:val="007B032D"/>
    <w:rsid w:val="007B08CC"/>
    <w:rsid w:val="007B0C0F"/>
    <w:rsid w:val="007B0F10"/>
    <w:rsid w:val="007B13F1"/>
    <w:rsid w:val="007B1670"/>
    <w:rsid w:val="007B1735"/>
    <w:rsid w:val="007B1906"/>
    <w:rsid w:val="007B1A49"/>
    <w:rsid w:val="007B205F"/>
    <w:rsid w:val="007B2464"/>
    <w:rsid w:val="007B2495"/>
    <w:rsid w:val="007B24CF"/>
    <w:rsid w:val="007B2564"/>
    <w:rsid w:val="007B270A"/>
    <w:rsid w:val="007B2A64"/>
    <w:rsid w:val="007B2BF9"/>
    <w:rsid w:val="007B31C9"/>
    <w:rsid w:val="007B3AAD"/>
    <w:rsid w:val="007B3F11"/>
    <w:rsid w:val="007B411A"/>
    <w:rsid w:val="007B452A"/>
    <w:rsid w:val="007B4C0B"/>
    <w:rsid w:val="007B5030"/>
    <w:rsid w:val="007B510E"/>
    <w:rsid w:val="007B51BE"/>
    <w:rsid w:val="007B5614"/>
    <w:rsid w:val="007B5800"/>
    <w:rsid w:val="007B5927"/>
    <w:rsid w:val="007B5955"/>
    <w:rsid w:val="007B5E3D"/>
    <w:rsid w:val="007B60AF"/>
    <w:rsid w:val="007B617A"/>
    <w:rsid w:val="007B6181"/>
    <w:rsid w:val="007B6489"/>
    <w:rsid w:val="007B66A7"/>
    <w:rsid w:val="007B67FF"/>
    <w:rsid w:val="007B6943"/>
    <w:rsid w:val="007B7DA8"/>
    <w:rsid w:val="007C01F3"/>
    <w:rsid w:val="007C0428"/>
    <w:rsid w:val="007C0F7D"/>
    <w:rsid w:val="007C1469"/>
    <w:rsid w:val="007C1FC0"/>
    <w:rsid w:val="007C25C8"/>
    <w:rsid w:val="007C270F"/>
    <w:rsid w:val="007C2A1E"/>
    <w:rsid w:val="007C2D95"/>
    <w:rsid w:val="007C2E8B"/>
    <w:rsid w:val="007C2EBA"/>
    <w:rsid w:val="007C3186"/>
    <w:rsid w:val="007C33AB"/>
    <w:rsid w:val="007C3424"/>
    <w:rsid w:val="007C3787"/>
    <w:rsid w:val="007C37BC"/>
    <w:rsid w:val="007C3803"/>
    <w:rsid w:val="007C39F4"/>
    <w:rsid w:val="007C3B8E"/>
    <w:rsid w:val="007C3BE0"/>
    <w:rsid w:val="007C3C73"/>
    <w:rsid w:val="007C4366"/>
    <w:rsid w:val="007C49B1"/>
    <w:rsid w:val="007C4F09"/>
    <w:rsid w:val="007C5303"/>
    <w:rsid w:val="007C5503"/>
    <w:rsid w:val="007C5890"/>
    <w:rsid w:val="007C5A5E"/>
    <w:rsid w:val="007C5FDF"/>
    <w:rsid w:val="007C61AD"/>
    <w:rsid w:val="007C61D7"/>
    <w:rsid w:val="007C61EF"/>
    <w:rsid w:val="007C64B2"/>
    <w:rsid w:val="007C6758"/>
    <w:rsid w:val="007C6B32"/>
    <w:rsid w:val="007C6B5B"/>
    <w:rsid w:val="007C735C"/>
    <w:rsid w:val="007C792F"/>
    <w:rsid w:val="007C7AA2"/>
    <w:rsid w:val="007C7C64"/>
    <w:rsid w:val="007C7F4A"/>
    <w:rsid w:val="007D0543"/>
    <w:rsid w:val="007D05C1"/>
    <w:rsid w:val="007D07D2"/>
    <w:rsid w:val="007D0E71"/>
    <w:rsid w:val="007D1033"/>
    <w:rsid w:val="007D1220"/>
    <w:rsid w:val="007D13A7"/>
    <w:rsid w:val="007D1A4E"/>
    <w:rsid w:val="007D1AAC"/>
    <w:rsid w:val="007D232B"/>
    <w:rsid w:val="007D240A"/>
    <w:rsid w:val="007D279F"/>
    <w:rsid w:val="007D2C24"/>
    <w:rsid w:val="007D2F65"/>
    <w:rsid w:val="007D31A7"/>
    <w:rsid w:val="007D333A"/>
    <w:rsid w:val="007D3509"/>
    <w:rsid w:val="007D35F1"/>
    <w:rsid w:val="007D36E1"/>
    <w:rsid w:val="007D395B"/>
    <w:rsid w:val="007D3AF0"/>
    <w:rsid w:val="007D3E0B"/>
    <w:rsid w:val="007D435F"/>
    <w:rsid w:val="007D460E"/>
    <w:rsid w:val="007D4A7F"/>
    <w:rsid w:val="007D5922"/>
    <w:rsid w:val="007D5997"/>
    <w:rsid w:val="007D5A6E"/>
    <w:rsid w:val="007D5EA7"/>
    <w:rsid w:val="007D69B5"/>
    <w:rsid w:val="007D6F7C"/>
    <w:rsid w:val="007D6FFC"/>
    <w:rsid w:val="007D736E"/>
    <w:rsid w:val="007D7AA3"/>
    <w:rsid w:val="007E0D61"/>
    <w:rsid w:val="007E0D67"/>
    <w:rsid w:val="007E0F2A"/>
    <w:rsid w:val="007E0FE2"/>
    <w:rsid w:val="007E1B35"/>
    <w:rsid w:val="007E1C45"/>
    <w:rsid w:val="007E1C88"/>
    <w:rsid w:val="007E1CCD"/>
    <w:rsid w:val="007E1D89"/>
    <w:rsid w:val="007E208C"/>
    <w:rsid w:val="007E20D8"/>
    <w:rsid w:val="007E21A7"/>
    <w:rsid w:val="007E2634"/>
    <w:rsid w:val="007E2AB5"/>
    <w:rsid w:val="007E2AFD"/>
    <w:rsid w:val="007E2DE3"/>
    <w:rsid w:val="007E3692"/>
    <w:rsid w:val="007E37E0"/>
    <w:rsid w:val="007E38CD"/>
    <w:rsid w:val="007E3951"/>
    <w:rsid w:val="007E395D"/>
    <w:rsid w:val="007E39BD"/>
    <w:rsid w:val="007E3AD3"/>
    <w:rsid w:val="007E45E2"/>
    <w:rsid w:val="007E45E5"/>
    <w:rsid w:val="007E4800"/>
    <w:rsid w:val="007E4E7F"/>
    <w:rsid w:val="007E50AF"/>
    <w:rsid w:val="007E53EF"/>
    <w:rsid w:val="007E56D2"/>
    <w:rsid w:val="007E5772"/>
    <w:rsid w:val="007E57A4"/>
    <w:rsid w:val="007E582E"/>
    <w:rsid w:val="007E58CB"/>
    <w:rsid w:val="007E593E"/>
    <w:rsid w:val="007E5D40"/>
    <w:rsid w:val="007E6021"/>
    <w:rsid w:val="007E6140"/>
    <w:rsid w:val="007E6484"/>
    <w:rsid w:val="007E64A1"/>
    <w:rsid w:val="007E662A"/>
    <w:rsid w:val="007E66F6"/>
    <w:rsid w:val="007E6886"/>
    <w:rsid w:val="007E697A"/>
    <w:rsid w:val="007E6C2C"/>
    <w:rsid w:val="007E704C"/>
    <w:rsid w:val="007E70EB"/>
    <w:rsid w:val="007E7331"/>
    <w:rsid w:val="007E74A4"/>
    <w:rsid w:val="007E7810"/>
    <w:rsid w:val="007E78AF"/>
    <w:rsid w:val="007E7988"/>
    <w:rsid w:val="007E7A2D"/>
    <w:rsid w:val="007E7AC4"/>
    <w:rsid w:val="007E7BAB"/>
    <w:rsid w:val="007E7C05"/>
    <w:rsid w:val="007F075B"/>
    <w:rsid w:val="007F0AF9"/>
    <w:rsid w:val="007F10C4"/>
    <w:rsid w:val="007F14CB"/>
    <w:rsid w:val="007F1623"/>
    <w:rsid w:val="007F1E21"/>
    <w:rsid w:val="007F1E77"/>
    <w:rsid w:val="007F1EF5"/>
    <w:rsid w:val="007F241E"/>
    <w:rsid w:val="007F2423"/>
    <w:rsid w:val="007F26B0"/>
    <w:rsid w:val="007F26CD"/>
    <w:rsid w:val="007F2BE3"/>
    <w:rsid w:val="007F2D9F"/>
    <w:rsid w:val="007F2E7C"/>
    <w:rsid w:val="007F31BE"/>
    <w:rsid w:val="007F3283"/>
    <w:rsid w:val="007F331F"/>
    <w:rsid w:val="007F33CC"/>
    <w:rsid w:val="007F3798"/>
    <w:rsid w:val="007F38AE"/>
    <w:rsid w:val="007F394A"/>
    <w:rsid w:val="007F3C5C"/>
    <w:rsid w:val="007F3DC4"/>
    <w:rsid w:val="007F4035"/>
    <w:rsid w:val="007F480E"/>
    <w:rsid w:val="007F4A57"/>
    <w:rsid w:val="007F4E1F"/>
    <w:rsid w:val="007F4E61"/>
    <w:rsid w:val="007F5091"/>
    <w:rsid w:val="007F528A"/>
    <w:rsid w:val="007F52E3"/>
    <w:rsid w:val="007F5519"/>
    <w:rsid w:val="007F5934"/>
    <w:rsid w:val="007F5CB1"/>
    <w:rsid w:val="007F5D20"/>
    <w:rsid w:val="007F60A9"/>
    <w:rsid w:val="007F63E9"/>
    <w:rsid w:val="007F66FC"/>
    <w:rsid w:val="007F67B4"/>
    <w:rsid w:val="007F6B04"/>
    <w:rsid w:val="007F6F86"/>
    <w:rsid w:val="007F6FA9"/>
    <w:rsid w:val="007F74F0"/>
    <w:rsid w:val="007F77E5"/>
    <w:rsid w:val="007F7961"/>
    <w:rsid w:val="007F79E4"/>
    <w:rsid w:val="008002F3"/>
    <w:rsid w:val="00800327"/>
    <w:rsid w:val="00800964"/>
    <w:rsid w:val="00800B36"/>
    <w:rsid w:val="00800C42"/>
    <w:rsid w:val="00800D56"/>
    <w:rsid w:val="008011C1"/>
    <w:rsid w:val="0080153D"/>
    <w:rsid w:val="00801812"/>
    <w:rsid w:val="0080198A"/>
    <w:rsid w:val="00801FA2"/>
    <w:rsid w:val="0080239C"/>
    <w:rsid w:val="008027A6"/>
    <w:rsid w:val="00802861"/>
    <w:rsid w:val="00802873"/>
    <w:rsid w:val="008028EC"/>
    <w:rsid w:val="00802913"/>
    <w:rsid w:val="00802921"/>
    <w:rsid w:val="0080312E"/>
    <w:rsid w:val="008034F8"/>
    <w:rsid w:val="00803913"/>
    <w:rsid w:val="00803E8E"/>
    <w:rsid w:val="0080473C"/>
    <w:rsid w:val="00804FAE"/>
    <w:rsid w:val="008053ED"/>
    <w:rsid w:val="008057FE"/>
    <w:rsid w:val="0080590E"/>
    <w:rsid w:val="008059CA"/>
    <w:rsid w:val="00805D43"/>
    <w:rsid w:val="00805F5C"/>
    <w:rsid w:val="0080602C"/>
    <w:rsid w:val="008062A4"/>
    <w:rsid w:val="008063A8"/>
    <w:rsid w:val="00806980"/>
    <w:rsid w:val="00806BB6"/>
    <w:rsid w:val="00807163"/>
    <w:rsid w:val="00807271"/>
    <w:rsid w:val="0080750C"/>
    <w:rsid w:val="00807820"/>
    <w:rsid w:val="0080799F"/>
    <w:rsid w:val="00807C7C"/>
    <w:rsid w:val="0081017E"/>
    <w:rsid w:val="00810E0A"/>
    <w:rsid w:val="008117FD"/>
    <w:rsid w:val="00811A3D"/>
    <w:rsid w:val="00811ADE"/>
    <w:rsid w:val="00811F70"/>
    <w:rsid w:val="00812037"/>
    <w:rsid w:val="008120BE"/>
    <w:rsid w:val="00812486"/>
    <w:rsid w:val="008126EE"/>
    <w:rsid w:val="00812717"/>
    <w:rsid w:val="00812F8D"/>
    <w:rsid w:val="00813567"/>
    <w:rsid w:val="00813613"/>
    <w:rsid w:val="00813713"/>
    <w:rsid w:val="00813E8B"/>
    <w:rsid w:val="00814877"/>
    <w:rsid w:val="008148E3"/>
    <w:rsid w:val="00814BD2"/>
    <w:rsid w:val="00814D20"/>
    <w:rsid w:val="00815226"/>
    <w:rsid w:val="00815716"/>
    <w:rsid w:val="00815862"/>
    <w:rsid w:val="0081597F"/>
    <w:rsid w:val="00815D3E"/>
    <w:rsid w:val="00815DED"/>
    <w:rsid w:val="008175DC"/>
    <w:rsid w:val="00817D5E"/>
    <w:rsid w:val="0082030D"/>
    <w:rsid w:val="00820679"/>
    <w:rsid w:val="00820802"/>
    <w:rsid w:val="00820962"/>
    <w:rsid w:val="00820A1C"/>
    <w:rsid w:val="00820EE4"/>
    <w:rsid w:val="00820EE8"/>
    <w:rsid w:val="00821CF9"/>
    <w:rsid w:val="00821D49"/>
    <w:rsid w:val="00822036"/>
    <w:rsid w:val="008221F4"/>
    <w:rsid w:val="008225F8"/>
    <w:rsid w:val="008226DD"/>
    <w:rsid w:val="008229CE"/>
    <w:rsid w:val="00822BDA"/>
    <w:rsid w:val="008236E2"/>
    <w:rsid w:val="0082413F"/>
    <w:rsid w:val="00824269"/>
    <w:rsid w:val="00824391"/>
    <w:rsid w:val="008248F9"/>
    <w:rsid w:val="00824A68"/>
    <w:rsid w:val="008252BA"/>
    <w:rsid w:val="00825836"/>
    <w:rsid w:val="00825888"/>
    <w:rsid w:val="00826854"/>
    <w:rsid w:val="008269AC"/>
    <w:rsid w:val="00826B4E"/>
    <w:rsid w:val="00827DFD"/>
    <w:rsid w:val="00830113"/>
    <w:rsid w:val="00830234"/>
    <w:rsid w:val="008303B7"/>
    <w:rsid w:val="008304FC"/>
    <w:rsid w:val="0083081D"/>
    <w:rsid w:val="0083117E"/>
    <w:rsid w:val="008312AA"/>
    <w:rsid w:val="008312B6"/>
    <w:rsid w:val="00831441"/>
    <w:rsid w:val="00831BE8"/>
    <w:rsid w:val="00831CBC"/>
    <w:rsid w:val="008321FC"/>
    <w:rsid w:val="0083239F"/>
    <w:rsid w:val="008323B0"/>
    <w:rsid w:val="00832503"/>
    <w:rsid w:val="008326B7"/>
    <w:rsid w:val="008328AD"/>
    <w:rsid w:val="00832A35"/>
    <w:rsid w:val="0083370D"/>
    <w:rsid w:val="00833776"/>
    <w:rsid w:val="00833958"/>
    <w:rsid w:val="008339CA"/>
    <w:rsid w:val="00833FFE"/>
    <w:rsid w:val="008340CD"/>
    <w:rsid w:val="00834668"/>
    <w:rsid w:val="00834866"/>
    <w:rsid w:val="008352E9"/>
    <w:rsid w:val="00835624"/>
    <w:rsid w:val="0083568B"/>
    <w:rsid w:val="008357CE"/>
    <w:rsid w:val="00835C6B"/>
    <w:rsid w:val="00835DF6"/>
    <w:rsid w:val="0083600D"/>
    <w:rsid w:val="008360A4"/>
    <w:rsid w:val="00836171"/>
    <w:rsid w:val="008361EE"/>
    <w:rsid w:val="008362F2"/>
    <w:rsid w:val="00836845"/>
    <w:rsid w:val="0083688D"/>
    <w:rsid w:val="00837CBF"/>
    <w:rsid w:val="00837DAA"/>
    <w:rsid w:val="00840343"/>
    <w:rsid w:val="008403EE"/>
    <w:rsid w:val="008404DC"/>
    <w:rsid w:val="00840773"/>
    <w:rsid w:val="00840858"/>
    <w:rsid w:val="0084092E"/>
    <w:rsid w:val="0084097E"/>
    <w:rsid w:val="00840A2D"/>
    <w:rsid w:val="00840BC4"/>
    <w:rsid w:val="00840CD0"/>
    <w:rsid w:val="008410F4"/>
    <w:rsid w:val="008417D8"/>
    <w:rsid w:val="00841884"/>
    <w:rsid w:val="008419F0"/>
    <w:rsid w:val="00841C3A"/>
    <w:rsid w:val="008422D8"/>
    <w:rsid w:val="008423B0"/>
    <w:rsid w:val="0084243E"/>
    <w:rsid w:val="008428E2"/>
    <w:rsid w:val="00842A67"/>
    <w:rsid w:val="00842C9B"/>
    <w:rsid w:val="0084312F"/>
    <w:rsid w:val="008435DD"/>
    <w:rsid w:val="00843656"/>
    <w:rsid w:val="00843917"/>
    <w:rsid w:val="00843BFA"/>
    <w:rsid w:val="00843C36"/>
    <w:rsid w:val="00843DFC"/>
    <w:rsid w:val="00844586"/>
    <w:rsid w:val="00844D32"/>
    <w:rsid w:val="00844FA5"/>
    <w:rsid w:val="00844FDD"/>
    <w:rsid w:val="00845691"/>
    <w:rsid w:val="00845D38"/>
    <w:rsid w:val="008464D6"/>
    <w:rsid w:val="008465A6"/>
    <w:rsid w:val="00846A8B"/>
    <w:rsid w:val="00846BB2"/>
    <w:rsid w:val="00846F22"/>
    <w:rsid w:val="00846FAC"/>
    <w:rsid w:val="00847117"/>
    <w:rsid w:val="008502B6"/>
    <w:rsid w:val="0085031E"/>
    <w:rsid w:val="0085032E"/>
    <w:rsid w:val="0085040B"/>
    <w:rsid w:val="00850FA3"/>
    <w:rsid w:val="00851125"/>
    <w:rsid w:val="00851226"/>
    <w:rsid w:val="008514E7"/>
    <w:rsid w:val="00851600"/>
    <w:rsid w:val="00851A61"/>
    <w:rsid w:val="00851C62"/>
    <w:rsid w:val="00851CE6"/>
    <w:rsid w:val="0085201C"/>
    <w:rsid w:val="008520D6"/>
    <w:rsid w:val="008527F8"/>
    <w:rsid w:val="00852901"/>
    <w:rsid w:val="00852A9C"/>
    <w:rsid w:val="00852E1E"/>
    <w:rsid w:val="008530AA"/>
    <w:rsid w:val="00853132"/>
    <w:rsid w:val="008532D8"/>
    <w:rsid w:val="008535B8"/>
    <w:rsid w:val="00853AB6"/>
    <w:rsid w:val="00853B26"/>
    <w:rsid w:val="00853B60"/>
    <w:rsid w:val="00853CF7"/>
    <w:rsid w:val="00853F98"/>
    <w:rsid w:val="00854E92"/>
    <w:rsid w:val="008550BE"/>
    <w:rsid w:val="008552EB"/>
    <w:rsid w:val="00855B4A"/>
    <w:rsid w:val="00856173"/>
    <w:rsid w:val="008571D7"/>
    <w:rsid w:val="008608C1"/>
    <w:rsid w:val="00860CC5"/>
    <w:rsid w:val="00860F63"/>
    <w:rsid w:val="00861295"/>
    <w:rsid w:val="0086158B"/>
    <w:rsid w:val="00861BEE"/>
    <w:rsid w:val="00861EBD"/>
    <w:rsid w:val="008623D5"/>
    <w:rsid w:val="0086295B"/>
    <w:rsid w:val="008629C4"/>
    <w:rsid w:val="00862D9A"/>
    <w:rsid w:val="0086337A"/>
    <w:rsid w:val="00863C00"/>
    <w:rsid w:val="00863CA3"/>
    <w:rsid w:val="00864418"/>
    <w:rsid w:val="008645A6"/>
    <w:rsid w:val="00864B2B"/>
    <w:rsid w:val="00864C11"/>
    <w:rsid w:val="00864E69"/>
    <w:rsid w:val="00865326"/>
    <w:rsid w:val="00865357"/>
    <w:rsid w:val="0086559C"/>
    <w:rsid w:val="00865858"/>
    <w:rsid w:val="0086592C"/>
    <w:rsid w:val="00865BDA"/>
    <w:rsid w:val="0086608C"/>
    <w:rsid w:val="0086615D"/>
    <w:rsid w:val="00866E40"/>
    <w:rsid w:val="0086772E"/>
    <w:rsid w:val="0086790E"/>
    <w:rsid w:val="00867CAB"/>
    <w:rsid w:val="00867EAC"/>
    <w:rsid w:val="00870138"/>
    <w:rsid w:val="0087054B"/>
    <w:rsid w:val="00870775"/>
    <w:rsid w:val="00870857"/>
    <w:rsid w:val="00870878"/>
    <w:rsid w:val="00870C1B"/>
    <w:rsid w:val="008711F2"/>
    <w:rsid w:val="0087121F"/>
    <w:rsid w:val="00871484"/>
    <w:rsid w:val="0087182B"/>
    <w:rsid w:val="008719EC"/>
    <w:rsid w:val="00871BCE"/>
    <w:rsid w:val="00871D7E"/>
    <w:rsid w:val="00871E2A"/>
    <w:rsid w:val="00871F25"/>
    <w:rsid w:val="00873499"/>
    <w:rsid w:val="008738D5"/>
    <w:rsid w:val="00873BF9"/>
    <w:rsid w:val="00873DD7"/>
    <w:rsid w:val="008746BE"/>
    <w:rsid w:val="00874A86"/>
    <w:rsid w:val="00874C7E"/>
    <w:rsid w:val="00874EAE"/>
    <w:rsid w:val="0087537F"/>
    <w:rsid w:val="00875AD4"/>
    <w:rsid w:val="00875B41"/>
    <w:rsid w:val="00875D61"/>
    <w:rsid w:val="00875E33"/>
    <w:rsid w:val="00876317"/>
    <w:rsid w:val="0087642B"/>
    <w:rsid w:val="008767E1"/>
    <w:rsid w:val="00876886"/>
    <w:rsid w:val="00876A5C"/>
    <w:rsid w:val="00876AC2"/>
    <w:rsid w:val="00876FD8"/>
    <w:rsid w:val="0087706E"/>
    <w:rsid w:val="0087728C"/>
    <w:rsid w:val="00877604"/>
    <w:rsid w:val="00877AA4"/>
    <w:rsid w:val="00880757"/>
    <w:rsid w:val="00880950"/>
    <w:rsid w:val="00880EC8"/>
    <w:rsid w:val="008810B6"/>
    <w:rsid w:val="00881149"/>
    <w:rsid w:val="00881154"/>
    <w:rsid w:val="00881392"/>
    <w:rsid w:val="00881543"/>
    <w:rsid w:val="00881554"/>
    <w:rsid w:val="00881825"/>
    <w:rsid w:val="008818BF"/>
    <w:rsid w:val="00881967"/>
    <w:rsid w:val="00881D6D"/>
    <w:rsid w:val="00881DE3"/>
    <w:rsid w:val="008820D1"/>
    <w:rsid w:val="00882186"/>
    <w:rsid w:val="008823D9"/>
    <w:rsid w:val="0088257A"/>
    <w:rsid w:val="008826E3"/>
    <w:rsid w:val="00882DF3"/>
    <w:rsid w:val="008831E4"/>
    <w:rsid w:val="008832CC"/>
    <w:rsid w:val="0088345F"/>
    <w:rsid w:val="008838DD"/>
    <w:rsid w:val="00883D6C"/>
    <w:rsid w:val="00883E36"/>
    <w:rsid w:val="00883EB1"/>
    <w:rsid w:val="00884110"/>
    <w:rsid w:val="00884173"/>
    <w:rsid w:val="008841D8"/>
    <w:rsid w:val="00884201"/>
    <w:rsid w:val="0088464C"/>
    <w:rsid w:val="00884C2D"/>
    <w:rsid w:val="00884E06"/>
    <w:rsid w:val="008850F5"/>
    <w:rsid w:val="00885118"/>
    <w:rsid w:val="008854F3"/>
    <w:rsid w:val="008857BB"/>
    <w:rsid w:val="0088583E"/>
    <w:rsid w:val="008859B4"/>
    <w:rsid w:val="008867C5"/>
    <w:rsid w:val="00886973"/>
    <w:rsid w:val="00886B44"/>
    <w:rsid w:val="00886EF1"/>
    <w:rsid w:val="00886FDA"/>
    <w:rsid w:val="00886FFA"/>
    <w:rsid w:val="00887336"/>
    <w:rsid w:val="008877F3"/>
    <w:rsid w:val="00887CD8"/>
    <w:rsid w:val="008901BC"/>
    <w:rsid w:val="0089025E"/>
    <w:rsid w:val="00890382"/>
    <w:rsid w:val="0089051A"/>
    <w:rsid w:val="008908FF"/>
    <w:rsid w:val="00890AF9"/>
    <w:rsid w:val="00890BF9"/>
    <w:rsid w:val="00890C50"/>
    <w:rsid w:val="00890E26"/>
    <w:rsid w:val="008914E1"/>
    <w:rsid w:val="00891A38"/>
    <w:rsid w:val="0089271B"/>
    <w:rsid w:val="008929DC"/>
    <w:rsid w:val="00892A43"/>
    <w:rsid w:val="00892C97"/>
    <w:rsid w:val="00892FF7"/>
    <w:rsid w:val="00893110"/>
    <w:rsid w:val="00893273"/>
    <w:rsid w:val="008936B2"/>
    <w:rsid w:val="00893B0F"/>
    <w:rsid w:val="00893E1F"/>
    <w:rsid w:val="00894237"/>
    <w:rsid w:val="0089471B"/>
    <w:rsid w:val="00894830"/>
    <w:rsid w:val="00894A72"/>
    <w:rsid w:val="00894EA7"/>
    <w:rsid w:val="00895E72"/>
    <w:rsid w:val="0089607A"/>
    <w:rsid w:val="008964D4"/>
    <w:rsid w:val="008967FA"/>
    <w:rsid w:val="00896B54"/>
    <w:rsid w:val="0089711B"/>
    <w:rsid w:val="00897780"/>
    <w:rsid w:val="00897883"/>
    <w:rsid w:val="008A0357"/>
    <w:rsid w:val="008A0721"/>
    <w:rsid w:val="008A082C"/>
    <w:rsid w:val="008A0DD6"/>
    <w:rsid w:val="008A0EB5"/>
    <w:rsid w:val="008A1227"/>
    <w:rsid w:val="008A17A2"/>
    <w:rsid w:val="008A1EA9"/>
    <w:rsid w:val="008A1F25"/>
    <w:rsid w:val="008A2470"/>
    <w:rsid w:val="008A25AE"/>
    <w:rsid w:val="008A2DBF"/>
    <w:rsid w:val="008A2EEC"/>
    <w:rsid w:val="008A30B3"/>
    <w:rsid w:val="008A3483"/>
    <w:rsid w:val="008A3DAE"/>
    <w:rsid w:val="008A3F16"/>
    <w:rsid w:val="008A41F1"/>
    <w:rsid w:val="008A433C"/>
    <w:rsid w:val="008A44C4"/>
    <w:rsid w:val="008A46A8"/>
    <w:rsid w:val="008A4BEE"/>
    <w:rsid w:val="008A4E71"/>
    <w:rsid w:val="008A5742"/>
    <w:rsid w:val="008A5A44"/>
    <w:rsid w:val="008A5A88"/>
    <w:rsid w:val="008A5D2D"/>
    <w:rsid w:val="008A6134"/>
    <w:rsid w:val="008A61BE"/>
    <w:rsid w:val="008A630A"/>
    <w:rsid w:val="008A64A8"/>
    <w:rsid w:val="008A64EB"/>
    <w:rsid w:val="008A658F"/>
    <w:rsid w:val="008A6BC6"/>
    <w:rsid w:val="008A6C9E"/>
    <w:rsid w:val="008A6F92"/>
    <w:rsid w:val="008A7451"/>
    <w:rsid w:val="008A77F3"/>
    <w:rsid w:val="008A79A1"/>
    <w:rsid w:val="008A7AC0"/>
    <w:rsid w:val="008B01E9"/>
    <w:rsid w:val="008B0397"/>
    <w:rsid w:val="008B077E"/>
    <w:rsid w:val="008B07EC"/>
    <w:rsid w:val="008B08B7"/>
    <w:rsid w:val="008B0D9B"/>
    <w:rsid w:val="008B10CD"/>
    <w:rsid w:val="008B1157"/>
    <w:rsid w:val="008B16DB"/>
    <w:rsid w:val="008B1796"/>
    <w:rsid w:val="008B1EE8"/>
    <w:rsid w:val="008B1FD0"/>
    <w:rsid w:val="008B20EC"/>
    <w:rsid w:val="008B2139"/>
    <w:rsid w:val="008B2175"/>
    <w:rsid w:val="008B2327"/>
    <w:rsid w:val="008B2977"/>
    <w:rsid w:val="008B2F76"/>
    <w:rsid w:val="008B312B"/>
    <w:rsid w:val="008B3456"/>
    <w:rsid w:val="008B35DF"/>
    <w:rsid w:val="008B383C"/>
    <w:rsid w:val="008B3D9B"/>
    <w:rsid w:val="008B3DE8"/>
    <w:rsid w:val="008B426D"/>
    <w:rsid w:val="008B4508"/>
    <w:rsid w:val="008B477A"/>
    <w:rsid w:val="008B4B01"/>
    <w:rsid w:val="008B4BC0"/>
    <w:rsid w:val="008B4C6C"/>
    <w:rsid w:val="008B4DE6"/>
    <w:rsid w:val="008B4EFC"/>
    <w:rsid w:val="008B53DC"/>
    <w:rsid w:val="008B5636"/>
    <w:rsid w:val="008B5823"/>
    <w:rsid w:val="008B582D"/>
    <w:rsid w:val="008B5D2A"/>
    <w:rsid w:val="008B5D65"/>
    <w:rsid w:val="008B5F3D"/>
    <w:rsid w:val="008B6174"/>
    <w:rsid w:val="008B618C"/>
    <w:rsid w:val="008B6C35"/>
    <w:rsid w:val="008B6FE0"/>
    <w:rsid w:val="008B7083"/>
    <w:rsid w:val="008B70B2"/>
    <w:rsid w:val="008B743E"/>
    <w:rsid w:val="008B75C3"/>
    <w:rsid w:val="008B7EFB"/>
    <w:rsid w:val="008C01E0"/>
    <w:rsid w:val="008C0C90"/>
    <w:rsid w:val="008C0EED"/>
    <w:rsid w:val="008C101C"/>
    <w:rsid w:val="008C1233"/>
    <w:rsid w:val="008C1471"/>
    <w:rsid w:val="008C1EA4"/>
    <w:rsid w:val="008C1F0B"/>
    <w:rsid w:val="008C1F32"/>
    <w:rsid w:val="008C1F5E"/>
    <w:rsid w:val="008C2264"/>
    <w:rsid w:val="008C22C6"/>
    <w:rsid w:val="008C22CD"/>
    <w:rsid w:val="008C241E"/>
    <w:rsid w:val="008C25A0"/>
    <w:rsid w:val="008C2A94"/>
    <w:rsid w:val="008C2C00"/>
    <w:rsid w:val="008C2CAB"/>
    <w:rsid w:val="008C2D26"/>
    <w:rsid w:val="008C2DB3"/>
    <w:rsid w:val="008C2DF1"/>
    <w:rsid w:val="008C3A79"/>
    <w:rsid w:val="008C3FF5"/>
    <w:rsid w:val="008C4037"/>
    <w:rsid w:val="008C418F"/>
    <w:rsid w:val="008C46DB"/>
    <w:rsid w:val="008C4C17"/>
    <w:rsid w:val="008C4C2B"/>
    <w:rsid w:val="008C4DF7"/>
    <w:rsid w:val="008C4FFA"/>
    <w:rsid w:val="008C57C3"/>
    <w:rsid w:val="008C5857"/>
    <w:rsid w:val="008C5D45"/>
    <w:rsid w:val="008C5EE9"/>
    <w:rsid w:val="008C6089"/>
    <w:rsid w:val="008C6139"/>
    <w:rsid w:val="008C62BA"/>
    <w:rsid w:val="008C6997"/>
    <w:rsid w:val="008C6CD6"/>
    <w:rsid w:val="008C70FF"/>
    <w:rsid w:val="008C73C6"/>
    <w:rsid w:val="008C765D"/>
    <w:rsid w:val="008C7920"/>
    <w:rsid w:val="008C7D5A"/>
    <w:rsid w:val="008D001E"/>
    <w:rsid w:val="008D049D"/>
    <w:rsid w:val="008D05FC"/>
    <w:rsid w:val="008D06F6"/>
    <w:rsid w:val="008D0B59"/>
    <w:rsid w:val="008D0F43"/>
    <w:rsid w:val="008D10EF"/>
    <w:rsid w:val="008D13B0"/>
    <w:rsid w:val="008D18AB"/>
    <w:rsid w:val="008D19A3"/>
    <w:rsid w:val="008D1C1E"/>
    <w:rsid w:val="008D1EC6"/>
    <w:rsid w:val="008D1EFF"/>
    <w:rsid w:val="008D1F42"/>
    <w:rsid w:val="008D2455"/>
    <w:rsid w:val="008D248F"/>
    <w:rsid w:val="008D24C7"/>
    <w:rsid w:val="008D2592"/>
    <w:rsid w:val="008D28FC"/>
    <w:rsid w:val="008D2A1D"/>
    <w:rsid w:val="008D2A48"/>
    <w:rsid w:val="008D2E00"/>
    <w:rsid w:val="008D2E2D"/>
    <w:rsid w:val="008D3059"/>
    <w:rsid w:val="008D35AF"/>
    <w:rsid w:val="008D38BD"/>
    <w:rsid w:val="008D3C98"/>
    <w:rsid w:val="008D3E97"/>
    <w:rsid w:val="008D4000"/>
    <w:rsid w:val="008D4429"/>
    <w:rsid w:val="008D478A"/>
    <w:rsid w:val="008D47E6"/>
    <w:rsid w:val="008D48D4"/>
    <w:rsid w:val="008D49CF"/>
    <w:rsid w:val="008D4D9D"/>
    <w:rsid w:val="008D5093"/>
    <w:rsid w:val="008D52DB"/>
    <w:rsid w:val="008D537D"/>
    <w:rsid w:val="008D53D3"/>
    <w:rsid w:val="008D5A38"/>
    <w:rsid w:val="008D5AC8"/>
    <w:rsid w:val="008D6189"/>
    <w:rsid w:val="008D61FE"/>
    <w:rsid w:val="008D6F65"/>
    <w:rsid w:val="008D70A3"/>
    <w:rsid w:val="008D769F"/>
    <w:rsid w:val="008D7E35"/>
    <w:rsid w:val="008E00F5"/>
    <w:rsid w:val="008E05CB"/>
    <w:rsid w:val="008E0886"/>
    <w:rsid w:val="008E0F6D"/>
    <w:rsid w:val="008E124D"/>
    <w:rsid w:val="008E128E"/>
    <w:rsid w:val="008E17CC"/>
    <w:rsid w:val="008E1813"/>
    <w:rsid w:val="008E1B4E"/>
    <w:rsid w:val="008E2778"/>
    <w:rsid w:val="008E2861"/>
    <w:rsid w:val="008E2900"/>
    <w:rsid w:val="008E2BA1"/>
    <w:rsid w:val="008E2DED"/>
    <w:rsid w:val="008E3195"/>
    <w:rsid w:val="008E31E8"/>
    <w:rsid w:val="008E36CF"/>
    <w:rsid w:val="008E4BA2"/>
    <w:rsid w:val="008E4BB1"/>
    <w:rsid w:val="008E4BF9"/>
    <w:rsid w:val="008E5102"/>
    <w:rsid w:val="008E517F"/>
    <w:rsid w:val="008E53E5"/>
    <w:rsid w:val="008E5A3B"/>
    <w:rsid w:val="008E5A72"/>
    <w:rsid w:val="008E5B60"/>
    <w:rsid w:val="008E5C4F"/>
    <w:rsid w:val="008E5FF3"/>
    <w:rsid w:val="008E6771"/>
    <w:rsid w:val="008E6804"/>
    <w:rsid w:val="008E712D"/>
    <w:rsid w:val="008E7379"/>
    <w:rsid w:val="008E7494"/>
    <w:rsid w:val="008E7521"/>
    <w:rsid w:val="008E7ADF"/>
    <w:rsid w:val="008F06FD"/>
    <w:rsid w:val="008F088E"/>
    <w:rsid w:val="008F0CD9"/>
    <w:rsid w:val="008F0FAF"/>
    <w:rsid w:val="008F1351"/>
    <w:rsid w:val="008F141C"/>
    <w:rsid w:val="008F14D7"/>
    <w:rsid w:val="008F198B"/>
    <w:rsid w:val="008F1AE6"/>
    <w:rsid w:val="008F2558"/>
    <w:rsid w:val="008F2794"/>
    <w:rsid w:val="008F2C7B"/>
    <w:rsid w:val="008F2EB0"/>
    <w:rsid w:val="008F304B"/>
    <w:rsid w:val="008F35C5"/>
    <w:rsid w:val="008F3B36"/>
    <w:rsid w:val="008F3CF4"/>
    <w:rsid w:val="008F4069"/>
    <w:rsid w:val="008F4178"/>
    <w:rsid w:val="008F4470"/>
    <w:rsid w:val="008F4F3F"/>
    <w:rsid w:val="008F52F5"/>
    <w:rsid w:val="008F5584"/>
    <w:rsid w:val="008F5767"/>
    <w:rsid w:val="008F579E"/>
    <w:rsid w:val="008F5983"/>
    <w:rsid w:val="008F6271"/>
    <w:rsid w:val="008F6595"/>
    <w:rsid w:val="008F67ED"/>
    <w:rsid w:val="008F699A"/>
    <w:rsid w:val="008F699F"/>
    <w:rsid w:val="008F6DB5"/>
    <w:rsid w:val="008F7622"/>
    <w:rsid w:val="008F78C2"/>
    <w:rsid w:val="00900172"/>
    <w:rsid w:val="009002C4"/>
    <w:rsid w:val="009002C7"/>
    <w:rsid w:val="00900D0F"/>
    <w:rsid w:val="00900DE1"/>
    <w:rsid w:val="009010F1"/>
    <w:rsid w:val="009011F8"/>
    <w:rsid w:val="00901270"/>
    <w:rsid w:val="009014D8"/>
    <w:rsid w:val="009015C9"/>
    <w:rsid w:val="0090178C"/>
    <w:rsid w:val="009018CC"/>
    <w:rsid w:val="009020D4"/>
    <w:rsid w:val="00902561"/>
    <w:rsid w:val="009027B0"/>
    <w:rsid w:val="0090295B"/>
    <w:rsid w:val="00902BAE"/>
    <w:rsid w:val="00902CCC"/>
    <w:rsid w:val="00902D9A"/>
    <w:rsid w:val="00902F9A"/>
    <w:rsid w:val="00902FB6"/>
    <w:rsid w:val="009030CF"/>
    <w:rsid w:val="00903283"/>
    <w:rsid w:val="009035A7"/>
    <w:rsid w:val="009039EC"/>
    <w:rsid w:val="00903A88"/>
    <w:rsid w:val="00903CA2"/>
    <w:rsid w:val="00903CA4"/>
    <w:rsid w:val="00903E1D"/>
    <w:rsid w:val="00904166"/>
    <w:rsid w:val="00904326"/>
    <w:rsid w:val="00904563"/>
    <w:rsid w:val="0090494D"/>
    <w:rsid w:val="0090497A"/>
    <w:rsid w:val="009053D4"/>
    <w:rsid w:val="0090597A"/>
    <w:rsid w:val="00905ABF"/>
    <w:rsid w:val="00905CB0"/>
    <w:rsid w:val="00905EF3"/>
    <w:rsid w:val="00906210"/>
    <w:rsid w:val="00906487"/>
    <w:rsid w:val="00906CDB"/>
    <w:rsid w:val="00906E79"/>
    <w:rsid w:val="00906F18"/>
    <w:rsid w:val="00906F28"/>
    <w:rsid w:val="00906FE3"/>
    <w:rsid w:val="00907106"/>
    <w:rsid w:val="00907235"/>
    <w:rsid w:val="009074C5"/>
    <w:rsid w:val="0090794A"/>
    <w:rsid w:val="00907AD5"/>
    <w:rsid w:val="0091023C"/>
    <w:rsid w:val="009108F6"/>
    <w:rsid w:val="00910EC6"/>
    <w:rsid w:val="00910F6A"/>
    <w:rsid w:val="00910F9A"/>
    <w:rsid w:val="0091114F"/>
    <w:rsid w:val="00911488"/>
    <w:rsid w:val="00911613"/>
    <w:rsid w:val="00911B3E"/>
    <w:rsid w:val="00911BE3"/>
    <w:rsid w:val="009121B4"/>
    <w:rsid w:val="00912481"/>
    <w:rsid w:val="00913893"/>
    <w:rsid w:val="00913C63"/>
    <w:rsid w:val="00914514"/>
    <w:rsid w:val="00914531"/>
    <w:rsid w:val="0091458E"/>
    <w:rsid w:val="009149BF"/>
    <w:rsid w:val="00914A60"/>
    <w:rsid w:val="00914ADF"/>
    <w:rsid w:val="00914CBA"/>
    <w:rsid w:val="0091506A"/>
    <w:rsid w:val="009150B6"/>
    <w:rsid w:val="00915BD1"/>
    <w:rsid w:val="00915EFB"/>
    <w:rsid w:val="009162D1"/>
    <w:rsid w:val="009164E6"/>
    <w:rsid w:val="009165AD"/>
    <w:rsid w:val="00916ADB"/>
    <w:rsid w:val="009170FA"/>
    <w:rsid w:val="009172D4"/>
    <w:rsid w:val="00917651"/>
    <w:rsid w:val="00917905"/>
    <w:rsid w:val="00917C9F"/>
    <w:rsid w:val="00917DB9"/>
    <w:rsid w:val="00921347"/>
    <w:rsid w:val="00921CAF"/>
    <w:rsid w:val="009225EC"/>
    <w:rsid w:val="00922689"/>
    <w:rsid w:val="00922943"/>
    <w:rsid w:val="00922E4C"/>
    <w:rsid w:val="00922F59"/>
    <w:rsid w:val="009234F9"/>
    <w:rsid w:val="0092368D"/>
    <w:rsid w:val="00923779"/>
    <w:rsid w:val="00923982"/>
    <w:rsid w:val="00923A7F"/>
    <w:rsid w:val="00923F2A"/>
    <w:rsid w:val="009241A6"/>
    <w:rsid w:val="00924305"/>
    <w:rsid w:val="009246AB"/>
    <w:rsid w:val="00924F12"/>
    <w:rsid w:val="00925178"/>
    <w:rsid w:val="009251B1"/>
    <w:rsid w:val="00925671"/>
    <w:rsid w:val="0092570E"/>
    <w:rsid w:val="0092582E"/>
    <w:rsid w:val="00926030"/>
    <w:rsid w:val="009262F9"/>
    <w:rsid w:val="0092687A"/>
    <w:rsid w:val="0092687D"/>
    <w:rsid w:val="00926C45"/>
    <w:rsid w:val="00926FDA"/>
    <w:rsid w:val="0092769F"/>
    <w:rsid w:val="00927AB0"/>
    <w:rsid w:val="00927C59"/>
    <w:rsid w:val="00927D82"/>
    <w:rsid w:val="00927DB8"/>
    <w:rsid w:val="00930671"/>
    <w:rsid w:val="009307EA"/>
    <w:rsid w:val="0093093F"/>
    <w:rsid w:val="00930B93"/>
    <w:rsid w:val="00930E59"/>
    <w:rsid w:val="009311EE"/>
    <w:rsid w:val="00932059"/>
    <w:rsid w:val="00932FFF"/>
    <w:rsid w:val="00933225"/>
    <w:rsid w:val="00933478"/>
    <w:rsid w:val="00933661"/>
    <w:rsid w:val="009339FA"/>
    <w:rsid w:val="00933BB9"/>
    <w:rsid w:val="00933BDB"/>
    <w:rsid w:val="00933D48"/>
    <w:rsid w:val="0093402B"/>
    <w:rsid w:val="0093453B"/>
    <w:rsid w:val="009349D4"/>
    <w:rsid w:val="00934A3F"/>
    <w:rsid w:val="00934F3D"/>
    <w:rsid w:val="00934FBA"/>
    <w:rsid w:val="00935120"/>
    <w:rsid w:val="00935337"/>
    <w:rsid w:val="0093561D"/>
    <w:rsid w:val="00935856"/>
    <w:rsid w:val="00935A72"/>
    <w:rsid w:val="0093608A"/>
    <w:rsid w:val="009364D7"/>
    <w:rsid w:val="009365C9"/>
    <w:rsid w:val="009366A2"/>
    <w:rsid w:val="00936748"/>
    <w:rsid w:val="00936B3F"/>
    <w:rsid w:val="00936DD9"/>
    <w:rsid w:val="00937286"/>
    <w:rsid w:val="0093757F"/>
    <w:rsid w:val="00937923"/>
    <w:rsid w:val="00937DFB"/>
    <w:rsid w:val="00940042"/>
    <w:rsid w:val="0094009B"/>
    <w:rsid w:val="009402BF"/>
    <w:rsid w:val="00940405"/>
    <w:rsid w:val="00940626"/>
    <w:rsid w:val="00940990"/>
    <w:rsid w:val="00940B1E"/>
    <w:rsid w:val="00940DAA"/>
    <w:rsid w:val="00940DC2"/>
    <w:rsid w:val="009414B8"/>
    <w:rsid w:val="00941735"/>
    <w:rsid w:val="00941DC8"/>
    <w:rsid w:val="00941E7A"/>
    <w:rsid w:val="009422C7"/>
    <w:rsid w:val="00942424"/>
    <w:rsid w:val="009427EA"/>
    <w:rsid w:val="00942941"/>
    <w:rsid w:val="00942BC5"/>
    <w:rsid w:val="00942C2B"/>
    <w:rsid w:val="00942F2F"/>
    <w:rsid w:val="00942F78"/>
    <w:rsid w:val="00943270"/>
    <w:rsid w:val="0094399D"/>
    <w:rsid w:val="00943A0A"/>
    <w:rsid w:val="00943D9B"/>
    <w:rsid w:val="009443DD"/>
    <w:rsid w:val="00944D79"/>
    <w:rsid w:val="00944F8E"/>
    <w:rsid w:val="0094512C"/>
    <w:rsid w:val="00945591"/>
    <w:rsid w:val="009456C6"/>
    <w:rsid w:val="009457EA"/>
    <w:rsid w:val="00945814"/>
    <w:rsid w:val="009459BA"/>
    <w:rsid w:val="00945F08"/>
    <w:rsid w:val="0094613F"/>
    <w:rsid w:val="009465C8"/>
    <w:rsid w:val="009466F1"/>
    <w:rsid w:val="00946965"/>
    <w:rsid w:val="00946C26"/>
    <w:rsid w:val="00946EA7"/>
    <w:rsid w:val="009474C7"/>
    <w:rsid w:val="009479AD"/>
    <w:rsid w:val="00947D34"/>
    <w:rsid w:val="00947FCA"/>
    <w:rsid w:val="0095023A"/>
    <w:rsid w:val="009502A6"/>
    <w:rsid w:val="00950685"/>
    <w:rsid w:val="0095074D"/>
    <w:rsid w:val="00951105"/>
    <w:rsid w:val="0095134C"/>
    <w:rsid w:val="00951436"/>
    <w:rsid w:val="00951543"/>
    <w:rsid w:val="0095167F"/>
    <w:rsid w:val="00951A8D"/>
    <w:rsid w:val="00951AD8"/>
    <w:rsid w:val="00951BED"/>
    <w:rsid w:val="0095238A"/>
    <w:rsid w:val="00952444"/>
    <w:rsid w:val="00952AD2"/>
    <w:rsid w:val="00952AF0"/>
    <w:rsid w:val="00952BFE"/>
    <w:rsid w:val="00952DEC"/>
    <w:rsid w:val="00953088"/>
    <w:rsid w:val="00953176"/>
    <w:rsid w:val="0095340F"/>
    <w:rsid w:val="00953B83"/>
    <w:rsid w:val="00954390"/>
    <w:rsid w:val="009544D3"/>
    <w:rsid w:val="00954A56"/>
    <w:rsid w:val="00954ED6"/>
    <w:rsid w:val="009551D7"/>
    <w:rsid w:val="00955240"/>
    <w:rsid w:val="009552CD"/>
    <w:rsid w:val="009553AD"/>
    <w:rsid w:val="00955538"/>
    <w:rsid w:val="009556D2"/>
    <w:rsid w:val="00955762"/>
    <w:rsid w:val="00955809"/>
    <w:rsid w:val="009559D6"/>
    <w:rsid w:val="00955C0A"/>
    <w:rsid w:val="00956429"/>
    <w:rsid w:val="0095648F"/>
    <w:rsid w:val="009567D8"/>
    <w:rsid w:val="00956CEA"/>
    <w:rsid w:val="0095709C"/>
    <w:rsid w:val="009572FC"/>
    <w:rsid w:val="0095732B"/>
    <w:rsid w:val="0095735C"/>
    <w:rsid w:val="00957952"/>
    <w:rsid w:val="00957A7A"/>
    <w:rsid w:val="009602D2"/>
    <w:rsid w:val="00960A31"/>
    <w:rsid w:val="00960B53"/>
    <w:rsid w:val="00960CC1"/>
    <w:rsid w:val="00960EA4"/>
    <w:rsid w:val="00961183"/>
    <w:rsid w:val="009612FC"/>
    <w:rsid w:val="0096135B"/>
    <w:rsid w:val="00961582"/>
    <w:rsid w:val="009615C8"/>
    <w:rsid w:val="0096196E"/>
    <w:rsid w:val="00961C2D"/>
    <w:rsid w:val="00961DAB"/>
    <w:rsid w:val="00961F00"/>
    <w:rsid w:val="009622BA"/>
    <w:rsid w:val="009624B2"/>
    <w:rsid w:val="009625C1"/>
    <w:rsid w:val="00962823"/>
    <w:rsid w:val="009629EC"/>
    <w:rsid w:val="00962A3B"/>
    <w:rsid w:val="00963454"/>
    <w:rsid w:val="0096390A"/>
    <w:rsid w:val="00963D37"/>
    <w:rsid w:val="00963E3B"/>
    <w:rsid w:val="0096426C"/>
    <w:rsid w:val="009643F6"/>
    <w:rsid w:val="009647D5"/>
    <w:rsid w:val="009648A8"/>
    <w:rsid w:val="00965895"/>
    <w:rsid w:val="00965A6D"/>
    <w:rsid w:val="00965DCE"/>
    <w:rsid w:val="00965DEE"/>
    <w:rsid w:val="0096650C"/>
    <w:rsid w:val="00966609"/>
    <w:rsid w:val="009668A3"/>
    <w:rsid w:val="00966CAE"/>
    <w:rsid w:val="00966D03"/>
    <w:rsid w:val="00966E86"/>
    <w:rsid w:val="00966F35"/>
    <w:rsid w:val="009671C3"/>
    <w:rsid w:val="00967363"/>
    <w:rsid w:val="0097048B"/>
    <w:rsid w:val="009707CC"/>
    <w:rsid w:val="00970C6C"/>
    <w:rsid w:val="00970E7D"/>
    <w:rsid w:val="00970F5B"/>
    <w:rsid w:val="0097153B"/>
    <w:rsid w:val="009717DC"/>
    <w:rsid w:val="00971993"/>
    <w:rsid w:val="00971AB1"/>
    <w:rsid w:val="00971B2F"/>
    <w:rsid w:val="00971BD4"/>
    <w:rsid w:val="00971C6F"/>
    <w:rsid w:val="00971EFD"/>
    <w:rsid w:val="00971F84"/>
    <w:rsid w:val="0097210A"/>
    <w:rsid w:val="00972956"/>
    <w:rsid w:val="009729B9"/>
    <w:rsid w:val="00972D27"/>
    <w:rsid w:val="00972D8F"/>
    <w:rsid w:val="00972DE0"/>
    <w:rsid w:val="00972E10"/>
    <w:rsid w:val="00972E19"/>
    <w:rsid w:val="00972E48"/>
    <w:rsid w:val="009732A2"/>
    <w:rsid w:val="009735F9"/>
    <w:rsid w:val="00973F5A"/>
    <w:rsid w:val="0097417C"/>
    <w:rsid w:val="009748E6"/>
    <w:rsid w:val="00974A77"/>
    <w:rsid w:val="00974FFA"/>
    <w:rsid w:val="009750B7"/>
    <w:rsid w:val="00975113"/>
    <w:rsid w:val="009753F5"/>
    <w:rsid w:val="00975617"/>
    <w:rsid w:val="009757D9"/>
    <w:rsid w:val="00975F7F"/>
    <w:rsid w:val="009760B9"/>
    <w:rsid w:val="00976571"/>
    <w:rsid w:val="00976E94"/>
    <w:rsid w:val="00977330"/>
    <w:rsid w:val="00977F65"/>
    <w:rsid w:val="00977FC0"/>
    <w:rsid w:val="00980086"/>
    <w:rsid w:val="0098038D"/>
    <w:rsid w:val="009807A8"/>
    <w:rsid w:val="00980AF7"/>
    <w:rsid w:val="00980D18"/>
    <w:rsid w:val="0098155B"/>
    <w:rsid w:val="009816BA"/>
    <w:rsid w:val="0098187F"/>
    <w:rsid w:val="00981CD9"/>
    <w:rsid w:val="00981E07"/>
    <w:rsid w:val="00982234"/>
    <w:rsid w:val="0098267B"/>
    <w:rsid w:val="00982908"/>
    <w:rsid w:val="00982A04"/>
    <w:rsid w:val="00982E6F"/>
    <w:rsid w:val="00983162"/>
    <w:rsid w:val="0098319D"/>
    <w:rsid w:val="00983575"/>
    <w:rsid w:val="00983E5D"/>
    <w:rsid w:val="00984051"/>
    <w:rsid w:val="009840AA"/>
    <w:rsid w:val="00984102"/>
    <w:rsid w:val="0098412B"/>
    <w:rsid w:val="0098426D"/>
    <w:rsid w:val="00984441"/>
    <w:rsid w:val="0098470D"/>
    <w:rsid w:val="00984D63"/>
    <w:rsid w:val="009851DB"/>
    <w:rsid w:val="009851FE"/>
    <w:rsid w:val="00985224"/>
    <w:rsid w:val="0098528E"/>
    <w:rsid w:val="00985396"/>
    <w:rsid w:val="00985397"/>
    <w:rsid w:val="009855D8"/>
    <w:rsid w:val="00985861"/>
    <w:rsid w:val="009861BD"/>
    <w:rsid w:val="0098658A"/>
    <w:rsid w:val="00986811"/>
    <w:rsid w:val="00986F9D"/>
    <w:rsid w:val="00987B69"/>
    <w:rsid w:val="0099014A"/>
    <w:rsid w:val="00990328"/>
    <w:rsid w:val="00990853"/>
    <w:rsid w:val="00991471"/>
    <w:rsid w:val="0099170A"/>
    <w:rsid w:val="009918BE"/>
    <w:rsid w:val="009919E6"/>
    <w:rsid w:val="00991ACA"/>
    <w:rsid w:val="00991C18"/>
    <w:rsid w:val="00992052"/>
    <w:rsid w:val="0099208F"/>
    <w:rsid w:val="00992221"/>
    <w:rsid w:val="009925EE"/>
    <w:rsid w:val="00992611"/>
    <w:rsid w:val="00992939"/>
    <w:rsid w:val="00992AE3"/>
    <w:rsid w:val="00992CFF"/>
    <w:rsid w:val="00992E12"/>
    <w:rsid w:val="00993401"/>
    <w:rsid w:val="009936E9"/>
    <w:rsid w:val="00993D5C"/>
    <w:rsid w:val="0099400C"/>
    <w:rsid w:val="00994190"/>
    <w:rsid w:val="009941C8"/>
    <w:rsid w:val="0099421C"/>
    <w:rsid w:val="00994FB4"/>
    <w:rsid w:val="009950AF"/>
    <w:rsid w:val="009951F5"/>
    <w:rsid w:val="00995285"/>
    <w:rsid w:val="0099539D"/>
    <w:rsid w:val="00995433"/>
    <w:rsid w:val="00995681"/>
    <w:rsid w:val="00995EF1"/>
    <w:rsid w:val="00996A14"/>
    <w:rsid w:val="00996AF1"/>
    <w:rsid w:val="00996BD9"/>
    <w:rsid w:val="0099737F"/>
    <w:rsid w:val="009975BF"/>
    <w:rsid w:val="009976BE"/>
    <w:rsid w:val="00997710"/>
    <w:rsid w:val="0099784D"/>
    <w:rsid w:val="009978C2"/>
    <w:rsid w:val="00997AA8"/>
    <w:rsid w:val="00997FD2"/>
    <w:rsid w:val="009A043E"/>
    <w:rsid w:val="009A07B4"/>
    <w:rsid w:val="009A0C9C"/>
    <w:rsid w:val="009A0DC4"/>
    <w:rsid w:val="009A1728"/>
    <w:rsid w:val="009A2538"/>
    <w:rsid w:val="009A26B5"/>
    <w:rsid w:val="009A26F5"/>
    <w:rsid w:val="009A2C18"/>
    <w:rsid w:val="009A2E61"/>
    <w:rsid w:val="009A347C"/>
    <w:rsid w:val="009A3823"/>
    <w:rsid w:val="009A3E66"/>
    <w:rsid w:val="009A41B2"/>
    <w:rsid w:val="009A42D1"/>
    <w:rsid w:val="009A45F9"/>
    <w:rsid w:val="009A4696"/>
    <w:rsid w:val="009A48B9"/>
    <w:rsid w:val="009A4D4F"/>
    <w:rsid w:val="009A4E99"/>
    <w:rsid w:val="009A52F0"/>
    <w:rsid w:val="009A5716"/>
    <w:rsid w:val="009A57CF"/>
    <w:rsid w:val="009A5ACE"/>
    <w:rsid w:val="009A5B8D"/>
    <w:rsid w:val="009A5BBF"/>
    <w:rsid w:val="009A6006"/>
    <w:rsid w:val="009A6118"/>
    <w:rsid w:val="009A674F"/>
    <w:rsid w:val="009A791B"/>
    <w:rsid w:val="009A7D65"/>
    <w:rsid w:val="009A7DBB"/>
    <w:rsid w:val="009B0051"/>
    <w:rsid w:val="009B0DDC"/>
    <w:rsid w:val="009B0EF1"/>
    <w:rsid w:val="009B123E"/>
    <w:rsid w:val="009B1382"/>
    <w:rsid w:val="009B1BDE"/>
    <w:rsid w:val="009B1DAF"/>
    <w:rsid w:val="009B2000"/>
    <w:rsid w:val="009B2068"/>
    <w:rsid w:val="009B21AD"/>
    <w:rsid w:val="009B242B"/>
    <w:rsid w:val="009B2C97"/>
    <w:rsid w:val="009B3270"/>
    <w:rsid w:val="009B3424"/>
    <w:rsid w:val="009B3676"/>
    <w:rsid w:val="009B36E7"/>
    <w:rsid w:val="009B3B82"/>
    <w:rsid w:val="009B3CEC"/>
    <w:rsid w:val="009B3F47"/>
    <w:rsid w:val="009B40A4"/>
    <w:rsid w:val="009B45A8"/>
    <w:rsid w:val="009B4A19"/>
    <w:rsid w:val="009B4AB0"/>
    <w:rsid w:val="009B4B30"/>
    <w:rsid w:val="009B4B5C"/>
    <w:rsid w:val="009B4D7C"/>
    <w:rsid w:val="009B4E9A"/>
    <w:rsid w:val="009B4EC8"/>
    <w:rsid w:val="009B4ED8"/>
    <w:rsid w:val="009B4FEA"/>
    <w:rsid w:val="009B661D"/>
    <w:rsid w:val="009B6F2E"/>
    <w:rsid w:val="009B7763"/>
    <w:rsid w:val="009B78E5"/>
    <w:rsid w:val="009C03C2"/>
    <w:rsid w:val="009C04F7"/>
    <w:rsid w:val="009C0A0A"/>
    <w:rsid w:val="009C0C9D"/>
    <w:rsid w:val="009C0CD3"/>
    <w:rsid w:val="009C0D62"/>
    <w:rsid w:val="009C0DE3"/>
    <w:rsid w:val="009C0E45"/>
    <w:rsid w:val="009C0E79"/>
    <w:rsid w:val="009C0ED9"/>
    <w:rsid w:val="009C0F8A"/>
    <w:rsid w:val="009C0FA5"/>
    <w:rsid w:val="009C15A4"/>
    <w:rsid w:val="009C15C7"/>
    <w:rsid w:val="009C1985"/>
    <w:rsid w:val="009C1A80"/>
    <w:rsid w:val="009C1B59"/>
    <w:rsid w:val="009C2245"/>
    <w:rsid w:val="009C24F7"/>
    <w:rsid w:val="009C25E5"/>
    <w:rsid w:val="009C2621"/>
    <w:rsid w:val="009C27F2"/>
    <w:rsid w:val="009C29E3"/>
    <w:rsid w:val="009C2E7A"/>
    <w:rsid w:val="009C368F"/>
    <w:rsid w:val="009C3F75"/>
    <w:rsid w:val="009C408F"/>
    <w:rsid w:val="009C40E1"/>
    <w:rsid w:val="009C41FB"/>
    <w:rsid w:val="009C4593"/>
    <w:rsid w:val="009C45C2"/>
    <w:rsid w:val="009C493D"/>
    <w:rsid w:val="009C49F4"/>
    <w:rsid w:val="009C4B38"/>
    <w:rsid w:val="009C4CDC"/>
    <w:rsid w:val="009C5024"/>
    <w:rsid w:val="009C512D"/>
    <w:rsid w:val="009C51F6"/>
    <w:rsid w:val="009C5C7B"/>
    <w:rsid w:val="009C6377"/>
    <w:rsid w:val="009C648D"/>
    <w:rsid w:val="009C6912"/>
    <w:rsid w:val="009C6ACF"/>
    <w:rsid w:val="009C6EFA"/>
    <w:rsid w:val="009C7296"/>
    <w:rsid w:val="009C72FC"/>
    <w:rsid w:val="009C76B7"/>
    <w:rsid w:val="009D0095"/>
    <w:rsid w:val="009D04F4"/>
    <w:rsid w:val="009D0508"/>
    <w:rsid w:val="009D073E"/>
    <w:rsid w:val="009D0776"/>
    <w:rsid w:val="009D0ABE"/>
    <w:rsid w:val="009D0B0B"/>
    <w:rsid w:val="009D0C65"/>
    <w:rsid w:val="009D0CC7"/>
    <w:rsid w:val="009D0DD1"/>
    <w:rsid w:val="009D0FA8"/>
    <w:rsid w:val="009D1873"/>
    <w:rsid w:val="009D199B"/>
    <w:rsid w:val="009D2DE1"/>
    <w:rsid w:val="009D2FD3"/>
    <w:rsid w:val="009D35D6"/>
    <w:rsid w:val="009D3BFA"/>
    <w:rsid w:val="009D3F76"/>
    <w:rsid w:val="009D3FED"/>
    <w:rsid w:val="009D413A"/>
    <w:rsid w:val="009D43FD"/>
    <w:rsid w:val="009D46E7"/>
    <w:rsid w:val="009D4863"/>
    <w:rsid w:val="009D4BC4"/>
    <w:rsid w:val="009D4FC7"/>
    <w:rsid w:val="009D50A3"/>
    <w:rsid w:val="009D519B"/>
    <w:rsid w:val="009D51BF"/>
    <w:rsid w:val="009D52FF"/>
    <w:rsid w:val="009D59F8"/>
    <w:rsid w:val="009D5A2D"/>
    <w:rsid w:val="009D5FFC"/>
    <w:rsid w:val="009D6157"/>
    <w:rsid w:val="009D64BE"/>
    <w:rsid w:val="009D679D"/>
    <w:rsid w:val="009D68BD"/>
    <w:rsid w:val="009D6E25"/>
    <w:rsid w:val="009D6E99"/>
    <w:rsid w:val="009D70A4"/>
    <w:rsid w:val="009D77EB"/>
    <w:rsid w:val="009E0157"/>
    <w:rsid w:val="009E0B72"/>
    <w:rsid w:val="009E0C41"/>
    <w:rsid w:val="009E0C8A"/>
    <w:rsid w:val="009E0FE8"/>
    <w:rsid w:val="009E118F"/>
    <w:rsid w:val="009E14E5"/>
    <w:rsid w:val="009E189A"/>
    <w:rsid w:val="009E18F8"/>
    <w:rsid w:val="009E1AAE"/>
    <w:rsid w:val="009E1F77"/>
    <w:rsid w:val="009E209C"/>
    <w:rsid w:val="009E225C"/>
    <w:rsid w:val="009E289C"/>
    <w:rsid w:val="009E2FC5"/>
    <w:rsid w:val="009E31BE"/>
    <w:rsid w:val="009E3498"/>
    <w:rsid w:val="009E3881"/>
    <w:rsid w:val="009E39D9"/>
    <w:rsid w:val="009E3E06"/>
    <w:rsid w:val="009E3E9D"/>
    <w:rsid w:val="009E43A9"/>
    <w:rsid w:val="009E46EF"/>
    <w:rsid w:val="009E4D2F"/>
    <w:rsid w:val="009E4E2D"/>
    <w:rsid w:val="009E5C74"/>
    <w:rsid w:val="009E5E5F"/>
    <w:rsid w:val="009E61C3"/>
    <w:rsid w:val="009E67BE"/>
    <w:rsid w:val="009E68FE"/>
    <w:rsid w:val="009E6A3C"/>
    <w:rsid w:val="009E6D2A"/>
    <w:rsid w:val="009E6F52"/>
    <w:rsid w:val="009E6F80"/>
    <w:rsid w:val="009E7483"/>
    <w:rsid w:val="009E7953"/>
    <w:rsid w:val="009E7C8A"/>
    <w:rsid w:val="009F0740"/>
    <w:rsid w:val="009F095E"/>
    <w:rsid w:val="009F097A"/>
    <w:rsid w:val="009F0BB0"/>
    <w:rsid w:val="009F1155"/>
    <w:rsid w:val="009F1282"/>
    <w:rsid w:val="009F1E9F"/>
    <w:rsid w:val="009F23C3"/>
    <w:rsid w:val="009F2914"/>
    <w:rsid w:val="009F2B09"/>
    <w:rsid w:val="009F2C73"/>
    <w:rsid w:val="009F315F"/>
    <w:rsid w:val="009F3448"/>
    <w:rsid w:val="009F34BB"/>
    <w:rsid w:val="009F34C6"/>
    <w:rsid w:val="009F35CF"/>
    <w:rsid w:val="009F3ADA"/>
    <w:rsid w:val="009F3DB1"/>
    <w:rsid w:val="009F3F72"/>
    <w:rsid w:val="009F4096"/>
    <w:rsid w:val="009F45AD"/>
    <w:rsid w:val="009F4D5B"/>
    <w:rsid w:val="009F5177"/>
    <w:rsid w:val="009F5431"/>
    <w:rsid w:val="009F54BB"/>
    <w:rsid w:val="009F590A"/>
    <w:rsid w:val="009F6218"/>
    <w:rsid w:val="009F62D2"/>
    <w:rsid w:val="009F6417"/>
    <w:rsid w:val="009F6528"/>
    <w:rsid w:val="009F68FA"/>
    <w:rsid w:val="009F6908"/>
    <w:rsid w:val="009F6A1E"/>
    <w:rsid w:val="009F6DF5"/>
    <w:rsid w:val="009F71E2"/>
    <w:rsid w:val="009F773D"/>
    <w:rsid w:val="009F7AF6"/>
    <w:rsid w:val="009F7DB9"/>
    <w:rsid w:val="009F7F42"/>
    <w:rsid w:val="00A004B1"/>
    <w:rsid w:val="00A00F1E"/>
    <w:rsid w:val="00A01F99"/>
    <w:rsid w:val="00A02077"/>
    <w:rsid w:val="00A02AB7"/>
    <w:rsid w:val="00A02AC3"/>
    <w:rsid w:val="00A02FFE"/>
    <w:rsid w:val="00A03081"/>
    <w:rsid w:val="00A03113"/>
    <w:rsid w:val="00A031D2"/>
    <w:rsid w:val="00A03279"/>
    <w:rsid w:val="00A03362"/>
    <w:rsid w:val="00A03408"/>
    <w:rsid w:val="00A036C1"/>
    <w:rsid w:val="00A03F46"/>
    <w:rsid w:val="00A040E8"/>
    <w:rsid w:val="00A043D0"/>
    <w:rsid w:val="00A043F2"/>
    <w:rsid w:val="00A04433"/>
    <w:rsid w:val="00A04446"/>
    <w:rsid w:val="00A045B4"/>
    <w:rsid w:val="00A046DA"/>
    <w:rsid w:val="00A0481B"/>
    <w:rsid w:val="00A04D20"/>
    <w:rsid w:val="00A04E61"/>
    <w:rsid w:val="00A04EDF"/>
    <w:rsid w:val="00A0500C"/>
    <w:rsid w:val="00A05452"/>
    <w:rsid w:val="00A05881"/>
    <w:rsid w:val="00A05E80"/>
    <w:rsid w:val="00A06123"/>
    <w:rsid w:val="00A0617A"/>
    <w:rsid w:val="00A063A0"/>
    <w:rsid w:val="00A069E5"/>
    <w:rsid w:val="00A06C91"/>
    <w:rsid w:val="00A06F72"/>
    <w:rsid w:val="00A07063"/>
    <w:rsid w:val="00A0725D"/>
    <w:rsid w:val="00A07367"/>
    <w:rsid w:val="00A079C5"/>
    <w:rsid w:val="00A07F3F"/>
    <w:rsid w:val="00A07F97"/>
    <w:rsid w:val="00A1045B"/>
    <w:rsid w:val="00A107EE"/>
    <w:rsid w:val="00A10CD3"/>
    <w:rsid w:val="00A10D69"/>
    <w:rsid w:val="00A11728"/>
    <w:rsid w:val="00A11971"/>
    <w:rsid w:val="00A11E8A"/>
    <w:rsid w:val="00A11F66"/>
    <w:rsid w:val="00A1224F"/>
    <w:rsid w:val="00A1232A"/>
    <w:rsid w:val="00A1257F"/>
    <w:rsid w:val="00A125C5"/>
    <w:rsid w:val="00A13B1C"/>
    <w:rsid w:val="00A1414D"/>
    <w:rsid w:val="00A143A8"/>
    <w:rsid w:val="00A14D73"/>
    <w:rsid w:val="00A14EC3"/>
    <w:rsid w:val="00A15131"/>
    <w:rsid w:val="00A153AD"/>
    <w:rsid w:val="00A157D1"/>
    <w:rsid w:val="00A15940"/>
    <w:rsid w:val="00A1599B"/>
    <w:rsid w:val="00A162D0"/>
    <w:rsid w:val="00A163C8"/>
    <w:rsid w:val="00A1662D"/>
    <w:rsid w:val="00A169C3"/>
    <w:rsid w:val="00A16D16"/>
    <w:rsid w:val="00A16D2B"/>
    <w:rsid w:val="00A17156"/>
    <w:rsid w:val="00A177D4"/>
    <w:rsid w:val="00A177E9"/>
    <w:rsid w:val="00A17BC5"/>
    <w:rsid w:val="00A17CA6"/>
    <w:rsid w:val="00A20136"/>
    <w:rsid w:val="00A202A7"/>
    <w:rsid w:val="00A20353"/>
    <w:rsid w:val="00A208A3"/>
    <w:rsid w:val="00A20CA0"/>
    <w:rsid w:val="00A20FDC"/>
    <w:rsid w:val="00A215F4"/>
    <w:rsid w:val="00A2169F"/>
    <w:rsid w:val="00A2181C"/>
    <w:rsid w:val="00A219CE"/>
    <w:rsid w:val="00A21A42"/>
    <w:rsid w:val="00A21B25"/>
    <w:rsid w:val="00A21D9E"/>
    <w:rsid w:val="00A222EE"/>
    <w:rsid w:val="00A22762"/>
    <w:rsid w:val="00A22B49"/>
    <w:rsid w:val="00A23084"/>
    <w:rsid w:val="00A23208"/>
    <w:rsid w:val="00A23455"/>
    <w:rsid w:val="00A23495"/>
    <w:rsid w:val="00A2367A"/>
    <w:rsid w:val="00A237CB"/>
    <w:rsid w:val="00A2387A"/>
    <w:rsid w:val="00A23BDB"/>
    <w:rsid w:val="00A23DC6"/>
    <w:rsid w:val="00A23F62"/>
    <w:rsid w:val="00A245DD"/>
    <w:rsid w:val="00A247DA"/>
    <w:rsid w:val="00A24B76"/>
    <w:rsid w:val="00A24D9F"/>
    <w:rsid w:val="00A24E09"/>
    <w:rsid w:val="00A24F6D"/>
    <w:rsid w:val="00A24F7F"/>
    <w:rsid w:val="00A24FCA"/>
    <w:rsid w:val="00A25275"/>
    <w:rsid w:val="00A25438"/>
    <w:rsid w:val="00A255A8"/>
    <w:rsid w:val="00A25665"/>
    <w:rsid w:val="00A25737"/>
    <w:rsid w:val="00A258B6"/>
    <w:rsid w:val="00A25D33"/>
    <w:rsid w:val="00A25F19"/>
    <w:rsid w:val="00A25F40"/>
    <w:rsid w:val="00A26496"/>
    <w:rsid w:val="00A267FE"/>
    <w:rsid w:val="00A27182"/>
    <w:rsid w:val="00A27464"/>
    <w:rsid w:val="00A278A5"/>
    <w:rsid w:val="00A27B3E"/>
    <w:rsid w:val="00A27FBF"/>
    <w:rsid w:val="00A30124"/>
    <w:rsid w:val="00A30592"/>
    <w:rsid w:val="00A30D02"/>
    <w:rsid w:val="00A30D08"/>
    <w:rsid w:val="00A30DE2"/>
    <w:rsid w:val="00A30EB7"/>
    <w:rsid w:val="00A311EB"/>
    <w:rsid w:val="00A311F0"/>
    <w:rsid w:val="00A31288"/>
    <w:rsid w:val="00A31369"/>
    <w:rsid w:val="00A313A4"/>
    <w:rsid w:val="00A3167A"/>
    <w:rsid w:val="00A31816"/>
    <w:rsid w:val="00A31E88"/>
    <w:rsid w:val="00A31ECF"/>
    <w:rsid w:val="00A3211E"/>
    <w:rsid w:val="00A328A5"/>
    <w:rsid w:val="00A3319C"/>
    <w:rsid w:val="00A33572"/>
    <w:rsid w:val="00A338DE"/>
    <w:rsid w:val="00A33C4E"/>
    <w:rsid w:val="00A33C91"/>
    <w:rsid w:val="00A34067"/>
    <w:rsid w:val="00A34183"/>
    <w:rsid w:val="00A341E5"/>
    <w:rsid w:val="00A3423A"/>
    <w:rsid w:val="00A34871"/>
    <w:rsid w:val="00A34D2B"/>
    <w:rsid w:val="00A353D5"/>
    <w:rsid w:val="00A35792"/>
    <w:rsid w:val="00A35962"/>
    <w:rsid w:val="00A3607B"/>
    <w:rsid w:val="00A36827"/>
    <w:rsid w:val="00A36D62"/>
    <w:rsid w:val="00A36E09"/>
    <w:rsid w:val="00A36E0A"/>
    <w:rsid w:val="00A36E0C"/>
    <w:rsid w:val="00A3721A"/>
    <w:rsid w:val="00A37847"/>
    <w:rsid w:val="00A37990"/>
    <w:rsid w:val="00A37CA4"/>
    <w:rsid w:val="00A37DEF"/>
    <w:rsid w:val="00A37EDA"/>
    <w:rsid w:val="00A40701"/>
    <w:rsid w:val="00A408DE"/>
    <w:rsid w:val="00A40A6D"/>
    <w:rsid w:val="00A411F6"/>
    <w:rsid w:val="00A4123C"/>
    <w:rsid w:val="00A413CC"/>
    <w:rsid w:val="00A41519"/>
    <w:rsid w:val="00A415CE"/>
    <w:rsid w:val="00A4197C"/>
    <w:rsid w:val="00A41DF5"/>
    <w:rsid w:val="00A41E73"/>
    <w:rsid w:val="00A41FB1"/>
    <w:rsid w:val="00A42096"/>
    <w:rsid w:val="00A420B3"/>
    <w:rsid w:val="00A426FC"/>
    <w:rsid w:val="00A427E7"/>
    <w:rsid w:val="00A4284C"/>
    <w:rsid w:val="00A42B35"/>
    <w:rsid w:val="00A42B8B"/>
    <w:rsid w:val="00A42CBF"/>
    <w:rsid w:val="00A434F0"/>
    <w:rsid w:val="00A43830"/>
    <w:rsid w:val="00A43BED"/>
    <w:rsid w:val="00A44145"/>
    <w:rsid w:val="00A4416D"/>
    <w:rsid w:val="00A442D2"/>
    <w:rsid w:val="00A445B9"/>
    <w:rsid w:val="00A4466D"/>
    <w:rsid w:val="00A4486C"/>
    <w:rsid w:val="00A449D8"/>
    <w:rsid w:val="00A44F34"/>
    <w:rsid w:val="00A451BB"/>
    <w:rsid w:val="00A453A7"/>
    <w:rsid w:val="00A45515"/>
    <w:rsid w:val="00A4594A"/>
    <w:rsid w:val="00A45C13"/>
    <w:rsid w:val="00A45C33"/>
    <w:rsid w:val="00A45E28"/>
    <w:rsid w:val="00A462BA"/>
    <w:rsid w:val="00A462D4"/>
    <w:rsid w:val="00A4651A"/>
    <w:rsid w:val="00A46F07"/>
    <w:rsid w:val="00A474DA"/>
    <w:rsid w:val="00A47BEE"/>
    <w:rsid w:val="00A47D4B"/>
    <w:rsid w:val="00A47E2F"/>
    <w:rsid w:val="00A51263"/>
    <w:rsid w:val="00A517DD"/>
    <w:rsid w:val="00A5180F"/>
    <w:rsid w:val="00A52450"/>
    <w:rsid w:val="00A52709"/>
    <w:rsid w:val="00A52A21"/>
    <w:rsid w:val="00A52C6C"/>
    <w:rsid w:val="00A52FEA"/>
    <w:rsid w:val="00A530EF"/>
    <w:rsid w:val="00A53C78"/>
    <w:rsid w:val="00A53DEE"/>
    <w:rsid w:val="00A53E1E"/>
    <w:rsid w:val="00A5431D"/>
    <w:rsid w:val="00A54A03"/>
    <w:rsid w:val="00A54CD7"/>
    <w:rsid w:val="00A55018"/>
    <w:rsid w:val="00A551BC"/>
    <w:rsid w:val="00A55920"/>
    <w:rsid w:val="00A55F62"/>
    <w:rsid w:val="00A56496"/>
    <w:rsid w:val="00A567F1"/>
    <w:rsid w:val="00A56A7A"/>
    <w:rsid w:val="00A56C9E"/>
    <w:rsid w:val="00A571C3"/>
    <w:rsid w:val="00A576DE"/>
    <w:rsid w:val="00A5797A"/>
    <w:rsid w:val="00A57AB1"/>
    <w:rsid w:val="00A60076"/>
    <w:rsid w:val="00A60186"/>
    <w:rsid w:val="00A608A4"/>
    <w:rsid w:val="00A60924"/>
    <w:rsid w:val="00A60BB2"/>
    <w:rsid w:val="00A611A7"/>
    <w:rsid w:val="00A6159E"/>
    <w:rsid w:val="00A618EF"/>
    <w:rsid w:val="00A61C5E"/>
    <w:rsid w:val="00A61CEF"/>
    <w:rsid w:val="00A61DD3"/>
    <w:rsid w:val="00A61DFB"/>
    <w:rsid w:val="00A61E7C"/>
    <w:rsid w:val="00A62161"/>
    <w:rsid w:val="00A62277"/>
    <w:rsid w:val="00A622C6"/>
    <w:rsid w:val="00A62409"/>
    <w:rsid w:val="00A6278A"/>
    <w:rsid w:val="00A62DFF"/>
    <w:rsid w:val="00A63390"/>
    <w:rsid w:val="00A634E0"/>
    <w:rsid w:val="00A634F9"/>
    <w:rsid w:val="00A63502"/>
    <w:rsid w:val="00A6355F"/>
    <w:rsid w:val="00A6358E"/>
    <w:rsid w:val="00A635CC"/>
    <w:rsid w:val="00A63918"/>
    <w:rsid w:val="00A6396E"/>
    <w:rsid w:val="00A63BDB"/>
    <w:rsid w:val="00A63CCF"/>
    <w:rsid w:val="00A63FE1"/>
    <w:rsid w:val="00A63FE6"/>
    <w:rsid w:val="00A63FE7"/>
    <w:rsid w:val="00A6478A"/>
    <w:rsid w:val="00A64ABA"/>
    <w:rsid w:val="00A64ADD"/>
    <w:rsid w:val="00A64BAB"/>
    <w:rsid w:val="00A64E96"/>
    <w:rsid w:val="00A65083"/>
    <w:rsid w:val="00A652CA"/>
    <w:rsid w:val="00A6531D"/>
    <w:rsid w:val="00A65345"/>
    <w:rsid w:val="00A653C5"/>
    <w:rsid w:val="00A65B7F"/>
    <w:rsid w:val="00A65BAA"/>
    <w:rsid w:val="00A65D96"/>
    <w:rsid w:val="00A65F18"/>
    <w:rsid w:val="00A6601E"/>
    <w:rsid w:val="00A66430"/>
    <w:rsid w:val="00A66528"/>
    <w:rsid w:val="00A66A05"/>
    <w:rsid w:val="00A66C91"/>
    <w:rsid w:val="00A66DB9"/>
    <w:rsid w:val="00A66E7D"/>
    <w:rsid w:val="00A67266"/>
    <w:rsid w:val="00A67390"/>
    <w:rsid w:val="00A67483"/>
    <w:rsid w:val="00A67C42"/>
    <w:rsid w:val="00A67C8C"/>
    <w:rsid w:val="00A70076"/>
    <w:rsid w:val="00A701B0"/>
    <w:rsid w:val="00A7067E"/>
    <w:rsid w:val="00A707E9"/>
    <w:rsid w:val="00A70A47"/>
    <w:rsid w:val="00A70B0C"/>
    <w:rsid w:val="00A70E57"/>
    <w:rsid w:val="00A70F03"/>
    <w:rsid w:val="00A71119"/>
    <w:rsid w:val="00A713C2"/>
    <w:rsid w:val="00A714CD"/>
    <w:rsid w:val="00A71557"/>
    <w:rsid w:val="00A716E3"/>
    <w:rsid w:val="00A71945"/>
    <w:rsid w:val="00A71DDE"/>
    <w:rsid w:val="00A71EC8"/>
    <w:rsid w:val="00A71FDB"/>
    <w:rsid w:val="00A72C41"/>
    <w:rsid w:val="00A72D3B"/>
    <w:rsid w:val="00A7324F"/>
    <w:rsid w:val="00A73BE0"/>
    <w:rsid w:val="00A73BE1"/>
    <w:rsid w:val="00A73BEB"/>
    <w:rsid w:val="00A73E4A"/>
    <w:rsid w:val="00A74079"/>
    <w:rsid w:val="00A740A3"/>
    <w:rsid w:val="00A7455B"/>
    <w:rsid w:val="00A74BCD"/>
    <w:rsid w:val="00A74F1A"/>
    <w:rsid w:val="00A75807"/>
    <w:rsid w:val="00A75F55"/>
    <w:rsid w:val="00A76076"/>
    <w:rsid w:val="00A76177"/>
    <w:rsid w:val="00A766A0"/>
    <w:rsid w:val="00A76F65"/>
    <w:rsid w:val="00A77132"/>
    <w:rsid w:val="00A775F9"/>
    <w:rsid w:val="00A778AC"/>
    <w:rsid w:val="00A77A5F"/>
    <w:rsid w:val="00A77C7E"/>
    <w:rsid w:val="00A77EC9"/>
    <w:rsid w:val="00A804F0"/>
    <w:rsid w:val="00A807A0"/>
    <w:rsid w:val="00A8090F"/>
    <w:rsid w:val="00A811B0"/>
    <w:rsid w:val="00A81652"/>
    <w:rsid w:val="00A81BC8"/>
    <w:rsid w:val="00A820E5"/>
    <w:rsid w:val="00A82646"/>
    <w:rsid w:val="00A82769"/>
    <w:rsid w:val="00A82AC8"/>
    <w:rsid w:val="00A83173"/>
    <w:rsid w:val="00A83826"/>
    <w:rsid w:val="00A83E15"/>
    <w:rsid w:val="00A84137"/>
    <w:rsid w:val="00A84461"/>
    <w:rsid w:val="00A848B5"/>
    <w:rsid w:val="00A849B2"/>
    <w:rsid w:val="00A849F7"/>
    <w:rsid w:val="00A84DF1"/>
    <w:rsid w:val="00A84E05"/>
    <w:rsid w:val="00A84EDD"/>
    <w:rsid w:val="00A85726"/>
    <w:rsid w:val="00A86101"/>
    <w:rsid w:val="00A86350"/>
    <w:rsid w:val="00A86374"/>
    <w:rsid w:val="00A86413"/>
    <w:rsid w:val="00A865AC"/>
    <w:rsid w:val="00A868F0"/>
    <w:rsid w:val="00A86A23"/>
    <w:rsid w:val="00A86F47"/>
    <w:rsid w:val="00A871E1"/>
    <w:rsid w:val="00A876C4"/>
    <w:rsid w:val="00A8780D"/>
    <w:rsid w:val="00A87918"/>
    <w:rsid w:val="00A87A5B"/>
    <w:rsid w:val="00A87DAC"/>
    <w:rsid w:val="00A87DD5"/>
    <w:rsid w:val="00A87FFC"/>
    <w:rsid w:val="00A90514"/>
    <w:rsid w:val="00A90AA3"/>
    <w:rsid w:val="00A90BB8"/>
    <w:rsid w:val="00A90DE6"/>
    <w:rsid w:val="00A90E15"/>
    <w:rsid w:val="00A910AA"/>
    <w:rsid w:val="00A9195E"/>
    <w:rsid w:val="00A91CAE"/>
    <w:rsid w:val="00A9218A"/>
    <w:rsid w:val="00A9251D"/>
    <w:rsid w:val="00A9268E"/>
    <w:rsid w:val="00A92CD3"/>
    <w:rsid w:val="00A92E4A"/>
    <w:rsid w:val="00A93045"/>
    <w:rsid w:val="00A93233"/>
    <w:rsid w:val="00A93280"/>
    <w:rsid w:val="00A9348F"/>
    <w:rsid w:val="00A93C54"/>
    <w:rsid w:val="00A940AB"/>
    <w:rsid w:val="00A940C6"/>
    <w:rsid w:val="00A940E6"/>
    <w:rsid w:val="00A940E8"/>
    <w:rsid w:val="00A942DB"/>
    <w:rsid w:val="00A947FC"/>
    <w:rsid w:val="00A94984"/>
    <w:rsid w:val="00A94B2F"/>
    <w:rsid w:val="00A94E23"/>
    <w:rsid w:val="00A95271"/>
    <w:rsid w:val="00A95547"/>
    <w:rsid w:val="00A95647"/>
    <w:rsid w:val="00A95A7B"/>
    <w:rsid w:val="00A95B3A"/>
    <w:rsid w:val="00A95D9A"/>
    <w:rsid w:val="00A95FF2"/>
    <w:rsid w:val="00A9619F"/>
    <w:rsid w:val="00A965C9"/>
    <w:rsid w:val="00A96866"/>
    <w:rsid w:val="00A979E9"/>
    <w:rsid w:val="00A97C0E"/>
    <w:rsid w:val="00A97FC3"/>
    <w:rsid w:val="00AA02F1"/>
    <w:rsid w:val="00AA04DB"/>
    <w:rsid w:val="00AA0817"/>
    <w:rsid w:val="00AA09F3"/>
    <w:rsid w:val="00AA0C9A"/>
    <w:rsid w:val="00AA14C1"/>
    <w:rsid w:val="00AA1786"/>
    <w:rsid w:val="00AA198E"/>
    <w:rsid w:val="00AA200A"/>
    <w:rsid w:val="00AA2558"/>
    <w:rsid w:val="00AA2F4A"/>
    <w:rsid w:val="00AA331A"/>
    <w:rsid w:val="00AA335E"/>
    <w:rsid w:val="00AA37CF"/>
    <w:rsid w:val="00AA4B6F"/>
    <w:rsid w:val="00AA4D15"/>
    <w:rsid w:val="00AA512D"/>
    <w:rsid w:val="00AA58BF"/>
    <w:rsid w:val="00AA58ED"/>
    <w:rsid w:val="00AA5B0F"/>
    <w:rsid w:val="00AA5B2B"/>
    <w:rsid w:val="00AA5B44"/>
    <w:rsid w:val="00AA5D9E"/>
    <w:rsid w:val="00AA5FEE"/>
    <w:rsid w:val="00AA60D3"/>
    <w:rsid w:val="00AA649C"/>
    <w:rsid w:val="00AA6982"/>
    <w:rsid w:val="00AA73C2"/>
    <w:rsid w:val="00AA76F8"/>
    <w:rsid w:val="00AA799C"/>
    <w:rsid w:val="00AA79B6"/>
    <w:rsid w:val="00AB006B"/>
    <w:rsid w:val="00AB03B6"/>
    <w:rsid w:val="00AB05B4"/>
    <w:rsid w:val="00AB0628"/>
    <w:rsid w:val="00AB0B5D"/>
    <w:rsid w:val="00AB0EC1"/>
    <w:rsid w:val="00AB1877"/>
    <w:rsid w:val="00AB1DAF"/>
    <w:rsid w:val="00AB1EF8"/>
    <w:rsid w:val="00AB20C3"/>
    <w:rsid w:val="00AB23F0"/>
    <w:rsid w:val="00AB242B"/>
    <w:rsid w:val="00AB258E"/>
    <w:rsid w:val="00AB26F7"/>
    <w:rsid w:val="00AB2B23"/>
    <w:rsid w:val="00AB2C51"/>
    <w:rsid w:val="00AB2D49"/>
    <w:rsid w:val="00AB2E30"/>
    <w:rsid w:val="00AB2F51"/>
    <w:rsid w:val="00AB303D"/>
    <w:rsid w:val="00AB3746"/>
    <w:rsid w:val="00AB3835"/>
    <w:rsid w:val="00AB39FB"/>
    <w:rsid w:val="00AB3CA9"/>
    <w:rsid w:val="00AB3CE3"/>
    <w:rsid w:val="00AB3DBD"/>
    <w:rsid w:val="00AB3F02"/>
    <w:rsid w:val="00AB404B"/>
    <w:rsid w:val="00AB4A7E"/>
    <w:rsid w:val="00AB4AB1"/>
    <w:rsid w:val="00AB54B2"/>
    <w:rsid w:val="00AB65B4"/>
    <w:rsid w:val="00AB67C0"/>
    <w:rsid w:val="00AB69D2"/>
    <w:rsid w:val="00AB6F3C"/>
    <w:rsid w:val="00AB7692"/>
    <w:rsid w:val="00AB76C0"/>
    <w:rsid w:val="00AB78BF"/>
    <w:rsid w:val="00AB7A9C"/>
    <w:rsid w:val="00AB7BF1"/>
    <w:rsid w:val="00AB7D20"/>
    <w:rsid w:val="00AB7E09"/>
    <w:rsid w:val="00AC007A"/>
    <w:rsid w:val="00AC02AB"/>
    <w:rsid w:val="00AC081F"/>
    <w:rsid w:val="00AC0D92"/>
    <w:rsid w:val="00AC1187"/>
    <w:rsid w:val="00AC1A43"/>
    <w:rsid w:val="00AC2074"/>
    <w:rsid w:val="00AC2338"/>
    <w:rsid w:val="00AC2828"/>
    <w:rsid w:val="00AC2999"/>
    <w:rsid w:val="00AC3DCB"/>
    <w:rsid w:val="00AC4070"/>
    <w:rsid w:val="00AC4382"/>
    <w:rsid w:val="00AC47AC"/>
    <w:rsid w:val="00AC4E36"/>
    <w:rsid w:val="00AC51CD"/>
    <w:rsid w:val="00AC5649"/>
    <w:rsid w:val="00AC5EB8"/>
    <w:rsid w:val="00AC5F6F"/>
    <w:rsid w:val="00AC6024"/>
    <w:rsid w:val="00AC6147"/>
    <w:rsid w:val="00AC6C4A"/>
    <w:rsid w:val="00AC6C9B"/>
    <w:rsid w:val="00AC6D18"/>
    <w:rsid w:val="00AC6EC9"/>
    <w:rsid w:val="00AC72D6"/>
    <w:rsid w:val="00AC7369"/>
    <w:rsid w:val="00AC7751"/>
    <w:rsid w:val="00AC7C7B"/>
    <w:rsid w:val="00AC7D6D"/>
    <w:rsid w:val="00AC7F81"/>
    <w:rsid w:val="00AD005E"/>
    <w:rsid w:val="00AD006C"/>
    <w:rsid w:val="00AD062C"/>
    <w:rsid w:val="00AD0A40"/>
    <w:rsid w:val="00AD0C78"/>
    <w:rsid w:val="00AD1005"/>
    <w:rsid w:val="00AD10A5"/>
    <w:rsid w:val="00AD115B"/>
    <w:rsid w:val="00AD128B"/>
    <w:rsid w:val="00AD138C"/>
    <w:rsid w:val="00AD1416"/>
    <w:rsid w:val="00AD15A5"/>
    <w:rsid w:val="00AD1636"/>
    <w:rsid w:val="00AD18F3"/>
    <w:rsid w:val="00AD1AAF"/>
    <w:rsid w:val="00AD2236"/>
    <w:rsid w:val="00AD2621"/>
    <w:rsid w:val="00AD2ED8"/>
    <w:rsid w:val="00AD3435"/>
    <w:rsid w:val="00AD3E33"/>
    <w:rsid w:val="00AD41A4"/>
    <w:rsid w:val="00AD4592"/>
    <w:rsid w:val="00AD5097"/>
    <w:rsid w:val="00AD517F"/>
    <w:rsid w:val="00AD54F3"/>
    <w:rsid w:val="00AD56FA"/>
    <w:rsid w:val="00AD5827"/>
    <w:rsid w:val="00AD5A36"/>
    <w:rsid w:val="00AD5CA3"/>
    <w:rsid w:val="00AD5F44"/>
    <w:rsid w:val="00AD639D"/>
    <w:rsid w:val="00AD63FB"/>
    <w:rsid w:val="00AD6454"/>
    <w:rsid w:val="00AD6C18"/>
    <w:rsid w:val="00AD6F25"/>
    <w:rsid w:val="00AD6F2C"/>
    <w:rsid w:val="00AD740F"/>
    <w:rsid w:val="00AD7443"/>
    <w:rsid w:val="00AD78C5"/>
    <w:rsid w:val="00AE04A4"/>
    <w:rsid w:val="00AE0623"/>
    <w:rsid w:val="00AE06E0"/>
    <w:rsid w:val="00AE0BA9"/>
    <w:rsid w:val="00AE0F1F"/>
    <w:rsid w:val="00AE0FF4"/>
    <w:rsid w:val="00AE14BA"/>
    <w:rsid w:val="00AE1F30"/>
    <w:rsid w:val="00AE2322"/>
    <w:rsid w:val="00AE2332"/>
    <w:rsid w:val="00AE249E"/>
    <w:rsid w:val="00AE24EE"/>
    <w:rsid w:val="00AE273D"/>
    <w:rsid w:val="00AE2C6E"/>
    <w:rsid w:val="00AE311F"/>
    <w:rsid w:val="00AE33D1"/>
    <w:rsid w:val="00AE3EAA"/>
    <w:rsid w:val="00AE4361"/>
    <w:rsid w:val="00AE4658"/>
    <w:rsid w:val="00AE4666"/>
    <w:rsid w:val="00AE46FE"/>
    <w:rsid w:val="00AE4857"/>
    <w:rsid w:val="00AE48C3"/>
    <w:rsid w:val="00AE4BD5"/>
    <w:rsid w:val="00AE4CDB"/>
    <w:rsid w:val="00AE4E2B"/>
    <w:rsid w:val="00AE4E43"/>
    <w:rsid w:val="00AE4EE9"/>
    <w:rsid w:val="00AE5133"/>
    <w:rsid w:val="00AE55F2"/>
    <w:rsid w:val="00AE5BFC"/>
    <w:rsid w:val="00AE60FB"/>
    <w:rsid w:val="00AE6439"/>
    <w:rsid w:val="00AE660B"/>
    <w:rsid w:val="00AE6B57"/>
    <w:rsid w:val="00AE74B2"/>
    <w:rsid w:val="00AE7A12"/>
    <w:rsid w:val="00AE7A16"/>
    <w:rsid w:val="00AE7AA4"/>
    <w:rsid w:val="00AE7E91"/>
    <w:rsid w:val="00AF0BF4"/>
    <w:rsid w:val="00AF13F4"/>
    <w:rsid w:val="00AF1DD0"/>
    <w:rsid w:val="00AF25DE"/>
    <w:rsid w:val="00AF298B"/>
    <w:rsid w:val="00AF2A4E"/>
    <w:rsid w:val="00AF2B0D"/>
    <w:rsid w:val="00AF2B8D"/>
    <w:rsid w:val="00AF2BE3"/>
    <w:rsid w:val="00AF2D3C"/>
    <w:rsid w:val="00AF2D6A"/>
    <w:rsid w:val="00AF2DA8"/>
    <w:rsid w:val="00AF30CA"/>
    <w:rsid w:val="00AF3289"/>
    <w:rsid w:val="00AF3362"/>
    <w:rsid w:val="00AF3861"/>
    <w:rsid w:val="00AF38A4"/>
    <w:rsid w:val="00AF39C9"/>
    <w:rsid w:val="00AF3BE3"/>
    <w:rsid w:val="00AF3FE0"/>
    <w:rsid w:val="00AF40F2"/>
    <w:rsid w:val="00AF4123"/>
    <w:rsid w:val="00AF426F"/>
    <w:rsid w:val="00AF43BF"/>
    <w:rsid w:val="00AF46F8"/>
    <w:rsid w:val="00AF4B7A"/>
    <w:rsid w:val="00AF4D01"/>
    <w:rsid w:val="00AF4D10"/>
    <w:rsid w:val="00AF4E3D"/>
    <w:rsid w:val="00AF4FFB"/>
    <w:rsid w:val="00AF5163"/>
    <w:rsid w:val="00AF5D5E"/>
    <w:rsid w:val="00AF5D73"/>
    <w:rsid w:val="00AF5F9F"/>
    <w:rsid w:val="00AF6281"/>
    <w:rsid w:val="00AF6437"/>
    <w:rsid w:val="00AF66A4"/>
    <w:rsid w:val="00AF67A2"/>
    <w:rsid w:val="00AF6930"/>
    <w:rsid w:val="00AF6947"/>
    <w:rsid w:val="00AF6A31"/>
    <w:rsid w:val="00AF6A5D"/>
    <w:rsid w:val="00AF75E1"/>
    <w:rsid w:val="00AF778D"/>
    <w:rsid w:val="00AF7B77"/>
    <w:rsid w:val="00B003D8"/>
    <w:rsid w:val="00B00B2E"/>
    <w:rsid w:val="00B00F59"/>
    <w:rsid w:val="00B0129E"/>
    <w:rsid w:val="00B01401"/>
    <w:rsid w:val="00B015A1"/>
    <w:rsid w:val="00B019A5"/>
    <w:rsid w:val="00B01C2D"/>
    <w:rsid w:val="00B01EE8"/>
    <w:rsid w:val="00B0218A"/>
    <w:rsid w:val="00B022DF"/>
    <w:rsid w:val="00B025A1"/>
    <w:rsid w:val="00B029BC"/>
    <w:rsid w:val="00B02BA8"/>
    <w:rsid w:val="00B02C7F"/>
    <w:rsid w:val="00B02D0D"/>
    <w:rsid w:val="00B02E70"/>
    <w:rsid w:val="00B037AE"/>
    <w:rsid w:val="00B03B7D"/>
    <w:rsid w:val="00B043CF"/>
    <w:rsid w:val="00B04FA3"/>
    <w:rsid w:val="00B054A6"/>
    <w:rsid w:val="00B05501"/>
    <w:rsid w:val="00B0573D"/>
    <w:rsid w:val="00B05A68"/>
    <w:rsid w:val="00B05D10"/>
    <w:rsid w:val="00B05EE3"/>
    <w:rsid w:val="00B066D6"/>
    <w:rsid w:val="00B069EA"/>
    <w:rsid w:val="00B06DFB"/>
    <w:rsid w:val="00B07072"/>
    <w:rsid w:val="00B078FB"/>
    <w:rsid w:val="00B07ABC"/>
    <w:rsid w:val="00B07B82"/>
    <w:rsid w:val="00B07BB6"/>
    <w:rsid w:val="00B07DFA"/>
    <w:rsid w:val="00B07E27"/>
    <w:rsid w:val="00B10169"/>
    <w:rsid w:val="00B1081F"/>
    <w:rsid w:val="00B10A84"/>
    <w:rsid w:val="00B10AEE"/>
    <w:rsid w:val="00B10B11"/>
    <w:rsid w:val="00B1127C"/>
    <w:rsid w:val="00B11325"/>
    <w:rsid w:val="00B1188C"/>
    <w:rsid w:val="00B11970"/>
    <w:rsid w:val="00B119EC"/>
    <w:rsid w:val="00B11DFA"/>
    <w:rsid w:val="00B1234C"/>
    <w:rsid w:val="00B125FB"/>
    <w:rsid w:val="00B12610"/>
    <w:rsid w:val="00B126D8"/>
    <w:rsid w:val="00B12B69"/>
    <w:rsid w:val="00B131AB"/>
    <w:rsid w:val="00B1323E"/>
    <w:rsid w:val="00B1390B"/>
    <w:rsid w:val="00B13D61"/>
    <w:rsid w:val="00B14E97"/>
    <w:rsid w:val="00B152B6"/>
    <w:rsid w:val="00B152D2"/>
    <w:rsid w:val="00B15859"/>
    <w:rsid w:val="00B15CA8"/>
    <w:rsid w:val="00B15CCF"/>
    <w:rsid w:val="00B15EE9"/>
    <w:rsid w:val="00B169BC"/>
    <w:rsid w:val="00B16A3A"/>
    <w:rsid w:val="00B16BF5"/>
    <w:rsid w:val="00B16F61"/>
    <w:rsid w:val="00B171CB"/>
    <w:rsid w:val="00B173F4"/>
    <w:rsid w:val="00B17410"/>
    <w:rsid w:val="00B175FD"/>
    <w:rsid w:val="00B17657"/>
    <w:rsid w:val="00B178EE"/>
    <w:rsid w:val="00B17A39"/>
    <w:rsid w:val="00B17EE2"/>
    <w:rsid w:val="00B17FE4"/>
    <w:rsid w:val="00B20028"/>
    <w:rsid w:val="00B2026D"/>
    <w:rsid w:val="00B2080D"/>
    <w:rsid w:val="00B20AF7"/>
    <w:rsid w:val="00B21358"/>
    <w:rsid w:val="00B220B1"/>
    <w:rsid w:val="00B22B00"/>
    <w:rsid w:val="00B23201"/>
    <w:rsid w:val="00B232B0"/>
    <w:rsid w:val="00B235C7"/>
    <w:rsid w:val="00B24424"/>
    <w:rsid w:val="00B248F9"/>
    <w:rsid w:val="00B24955"/>
    <w:rsid w:val="00B2498E"/>
    <w:rsid w:val="00B24C98"/>
    <w:rsid w:val="00B24FFB"/>
    <w:rsid w:val="00B250DD"/>
    <w:rsid w:val="00B255AC"/>
    <w:rsid w:val="00B25611"/>
    <w:rsid w:val="00B25739"/>
    <w:rsid w:val="00B258CD"/>
    <w:rsid w:val="00B25AE7"/>
    <w:rsid w:val="00B25C8E"/>
    <w:rsid w:val="00B25DD7"/>
    <w:rsid w:val="00B263E9"/>
    <w:rsid w:val="00B2642C"/>
    <w:rsid w:val="00B266C6"/>
    <w:rsid w:val="00B266FD"/>
    <w:rsid w:val="00B26A28"/>
    <w:rsid w:val="00B270CB"/>
    <w:rsid w:val="00B2722B"/>
    <w:rsid w:val="00B2746F"/>
    <w:rsid w:val="00B27755"/>
    <w:rsid w:val="00B27842"/>
    <w:rsid w:val="00B27BE0"/>
    <w:rsid w:val="00B27FAA"/>
    <w:rsid w:val="00B30267"/>
    <w:rsid w:val="00B30565"/>
    <w:rsid w:val="00B307ED"/>
    <w:rsid w:val="00B30C03"/>
    <w:rsid w:val="00B30F66"/>
    <w:rsid w:val="00B310B7"/>
    <w:rsid w:val="00B311D6"/>
    <w:rsid w:val="00B31568"/>
    <w:rsid w:val="00B315FF"/>
    <w:rsid w:val="00B316E8"/>
    <w:rsid w:val="00B31810"/>
    <w:rsid w:val="00B3183B"/>
    <w:rsid w:val="00B31843"/>
    <w:rsid w:val="00B32307"/>
    <w:rsid w:val="00B3230D"/>
    <w:rsid w:val="00B3263F"/>
    <w:rsid w:val="00B3284B"/>
    <w:rsid w:val="00B32F41"/>
    <w:rsid w:val="00B32FAC"/>
    <w:rsid w:val="00B33016"/>
    <w:rsid w:val="00B330F3"/>
    <w:rsid w:val="00B33181"/>
    <w:rsid w:val="00B33A66"/>
    <w:rsid w:val="00B33C70"/>
    <w:rsid w:val="00B33F4A"/>
    <w:rsid w:val="00B34245"/>
    <w:rsid w:val="00B34322"/>
    <w:rsid w:val="00B349A1"/>
    <w:rsid w:val="00B34E19"/>
    <w:rsid w:val="00B34F57"/>
    <w:rsid w:val="00B350D1"/>
    <w:rsid w:val="00B352E6"/>
    <w:rsid w:val="00B35C5E"/>
    <w:rsid w:val="00B35CC3"/>
    <w:rsid w:val="00B35DA9"/>
    <w:rsid w:val="00B35F48"/>
    <w:rsid w:val="00B3613B"/>
    <w:rsid w:val="00B36789"/>
    <w:rsid w:val="00B3698C"/>
    <w:rsid w:val="00B36AA3"/>
    <w:rsid w:val="00B36AE3"/>
    <w:rsid w:val="00B36CF2"/>
    <w:rsid w:val="00B36E25"/>
    <w:rsid w:val="00B37557"/>
    <w:rsid w:val="00B378C3"/>
    <w:rsid w:val="00B37E9A"/>
    <w:rsid w:val="00B40285"/>
    <w:rsid w:val="00B40E9E"/>
    <w:rsid w:val="00B41190"/>
    <w:rsid w:val="00B411C8"/>
    <w:rsid w:val="00B41213"/>
    <w:rsid w:val="00B413CF"/>
    <w:rsid w:val="00B41D2C"/>
    <w:rsid w:val="00B41FC8"/>
    <w:rsid w:val="00B420BD"/>
    <w:rsid w:val="00B42B53"/>
    <w:rsid w:val="00B42DAF"/>
    <w:rsid w:val="00B42E9E"/>
    <w:rsid w:val="00B42F77"/>
    <w:rsid w:val="00B434B2"/>
    <w:rsid w:val="00B43791"/>
    <w:rsid w:val="00B437CC"/>
    <w:rsid w:val="00B43901"/>
    <w:rsid w:val="00B43A36"/>
    <w:rsid w:val="00B43EC1"/>
    <w:rsid w:val="00B44247"/>
    <w:rsid w:val="00B446DB"/>
    <w:rsid w:val="00B447AF"/>
    <w:rsid w:val="00B44A40"/>
    <w:rsid w:val="00B44DEA"/>
    <w:rsid w:val="00B45111"/>
    <w:rsid w:val="00B45630"/>
    <w:rsid w:val="00B45B0A"/>
    <w:rsid w:val="00B46576"/>
    <w:rsid w:val="00B46B80"/>
    <w:rsid w:val="00B46C15"/>
    <w:rsid w:val="00B46D37"/>
    <w:rsid w:val="00B46FDE"/>
    <w:rsid w:val="00B47D3E"/>
    <w:rsid w:val="00B47EB0"/>
    <w:rsid w:val="00B47EEE"/>
    <w:rsid w:val="00B47F62"/>
    <w:rsid w:val="00B50733"/>
    <w:rsid w:val="00B507F9"/>
    <w:rsid w:val="00B50C69"/>
    <w:rsid w:val="00B51215"/>
    <w:rsid w:val="00B51413"/>
    <w:rsid w:val="00B514FE"/>
    <w:rsid w:val="00B517A0"/>
    <w:rsid w:val="00B51B14"/>
    <w:rsid w:val="00B51E41"/>
    <w:rsid w:val="00B52403"/>
    <w:rsid w:val="00B52457"/>
    <w:rsid w:val="00B527E4"/>
    <w:rsid w:val="00B535C4"/>
    <w:rsid w:val="00B5429D"/>
    <w:rsid w:val="00B5457F"/>
    <w:rsid w:val="00B54707"/>
    <w:rsid w:val="00B54810"/>
    <w:rsid w:val="00B54884"/>
    <w:rsid w:val="00B54908"/>
    <w:rsid w:val="00B54BA2"/>
    <w:rsid w:val="00B550AB"/>
    <w:rsid w:val="00B55132"/>
    <w:rsid w:val="00B554F9"/>
    <w:rsid w:val="00B5576E"/>
    <w:rsid w:val="00B55B56"/>
    <w:rsid w:val="00B56028"/>
    <w:rsid w:val="00B567D5"/>
    <w:rsid w:val="00B567E5"/>
    <w:rsid w:val="00B57167"/>
    <w:rsid w:val="00B5717B"/>
    <w:rsid w:val="00B578D7"/>
    <w:rsid w:val="00B57D62"/>
    <w:rsid w:val="00B600DB"/>
    <w:rsid w:val="00B60144"/>
    <w:rsid w:val="00B6019C"/>
    <w:rsid w:val="00B6033C"/>
    <w:rsid w:val="00B604E7"/>
    <w:rsid w:val="00B60589"/>
    <w:rsid w:val="00B6059D"/>
    <w:rsid w:val="00B6093B"/>
    <w:rsid w:val="00B60FBB"/>
    <w:rsid w:val="00B60FBD"/>
    <w:rsid w:val="00B61112"/>
    <w:rsid w:val="00B6117B"/>
    <w:rsid w:val="00B613E7"/>
    <w:rsid w:val="00B61609"/>
    <w:rsid w:val="00B619A8"/>
    <w:rsid w:val="00B61B95"/>
    <w:rsid w:val="00B62207"/>
    <w:rsid w:val="00B62A44"/>
    <w:rsid w:val="00B62C44"/>
    <w:rsid w:val="00B62DBD"/>
    <w:rsid w:val="00B6323F"/>
    <w:rsid w:val="00B635ED"/>
    <w:rsid w:val="00B6380A"/>
    <w:rsid w:val="00B6396E"/>
    <w:rsid w:val="00B6405C"/>
    <w:rsid w:val="00B640F3"/>
    <w:rsid w:val="00B641B7"/>
    <w:rsid w:val="00B64620"/>
    <w:rsid w:val="00B646A2"/>
    <w:rsid w:val="00B64940"/>
    <w:rsid w:val="00B659E2"/>
    <w:rsid w:val="00B65A5F"/>
    <w:rsid w:val="00B65A78"/>
    <w:rsid w:val="00B65BAB"/>
    <w:rsid w:val="00B65D84"/>
    <w:rsid w:val="00B65DBB"/>
    <w:rsid w:val="00B66798"/>
    <w:rsid w:val="00B6680C"/>
    <w:rsid w:val="00B669FA"/>
    <w:rsid w:val="00B6742B"/>
    <w:rsid w:val="00B67B44"/>
    <w:rsid w:val="00B67BE4"/>
    <w:rsid w:val="00B67CBE"/>
    <w:rsid w:val="00B67D3E"/>
    <w:rsid w:val="00B709E9"/>
    <w:rsid w:val="00B71130"/>
    <w:rsid w:val="00B71984"/>
    <w:rsid w:val="00B71C7D"/>
    <w:rsid w:val="00B71F0F"/>
    <w:rsid w:val="00B71FEE"/>
    <w:rsid w:val="00B721D8"/>
    <w:rsid w:val="00B72218"/>
    <w:rsid w:val="00B72CB0"/>
    <w:rsid w:val="00B73556"/>
    <w:rsid w:val="00B7379E"/>
    <w:rsid w:val="00B74B31"/>
    <w:rsid w:val="00B74DC1"/>
    <w:rsid w:val="00B75B76"/>
    <w:rsid w:val="00B761A0"/>
    <w:rsid w:val="00B765B0"/>
    <w:rsid w:val="00B765C7"/>
    <w:rsid w:val="00B76626"/>
    <w:rsid w:val="00B7694E"/>
    <w:rsid w:val="00B76B74"/>
    <w:rsid w:val="00B76BAE"/>
    <w:rsid w:val="00B76FAF"/>
    <w:rsid w:val="00B77287"/>
    <w:rsid w:val="00B772D1"/>
    <w:rsid w:val="00B776CC"/>
    <w:rsid w:val="00B777B9"/>
    <w:rsid w:val="00B77DFF"/>
    <w:rsid w:val="00B8042E"/>
    <w:rsid w:val="00B804E3"/>
    <w:rsid w:val="00B80C0E"/>
    <w:rsid w:val="00B80C1F"/>
    <w:rsid w:val="00B80CC3"/>
    <w:rsid w:val="00B80E17"/>
    <w:rsid w:val="00B80F18"/>
    <w:rsid w:val="00B81080"/>
    <w:rsid w:val="00B81911"/>
    <w:rsid w:val="00B81A28"/>
    <w:rsid w:val="00B81E39"/>
    <w:rsid w:val="00B8244A"/>
    <w:rsid w:val="00B82FF0"/>
    <w:rsid w:val="00B83746"/>
    <w:rsid w:val="00B840C4"/>
    <w:rsid w:val="00B8465A"/>
    <w:rsid w:val="00B84860"/>
    <w:rsid w:val="00B8492C"/>
    <w:rsid w:val="00B84AEB"/>
    <w:rsid w:val="00B85051"/>
    <w:rsid w:val="00B8521D"/>
    <w:rsid w:val="00B8523E"/>
    <w:rsid w:val="00B852A1"/>
    <w:rsid w:val="00B8555B"/>
    <w:rsid w:val="00B8582D"/>
    <w:rsid w:val="00B8587F"/>
    <w:rsid w:val="00B85B95"/>
    <w:rsid w:val="00B86660"/>
    <w:rsid w:val="00B86855"/>
    <w:rsid w:val="00B86C04"/>
    <w:rsid w:val="00B87013"/>
    <w:rsid w:val="00B87896"/>
    <w:rsid w:val="00B87DD3"/>
    <w:rsid w:val="00B87EF8"/>
    <w:rsid w:val="00B900B1"/>
    <w:rsid w:val="00B900DE"/>
    <w:rsid w:val="00B90269"/>
    <w:rsid w:val="00B903D4"/>
    <w:rsid w:val="00B90458"/>
    <w:rsid w:val="00B905B3"/>
    <w:rsid w:val="00B90AE2"/>
    <w:rsid w:val="00B90C87"/>
    <w:rsid w:val="00B90FA3"/>
    <w:rsid w:val="00B90FF1"/>
    <w:rsid w:val="00B91172"/>
    <w:rsid w:val="00B912EF"/>
    <w:rsid w:val="00B9139F"/>
    <w:rsid w:val="00B91EBB"/>
    <w:rsid w:val="00B92001"/>
    <w:rsid w:val="00B92696"/>
    <w:rsid w:val="00B928CC"/>
    <w:rsid w:val="00B93747"/>
    <w:rsid w:val="00B937C4"/>
    <w:rsid w:val="00B937E2"/>
    <w:rsid w:val="00B9381F"/>
    <w:rsid w:val="00B93951"/>
    <w:rsid w:val="00B93A24"/>
    <w:rsid w:val="00B93F44"/>
    <w:rsid w:val="00B94487"/>
    <w:rsid w:val="00B94502"/>
    <w:rsid w:val="00B94920"/>
    <w:rsid w:val="00B9526B"/>
    <w:rsid w:val="00B95352"/>
    <w:rsid w:val="00B9538E"/>
    <w:rsid w:val="00B9543F"/>
    <w:rsid w:val="00B95823"/>
    <w:rsid w:val="00B95F14"/>
    <w:rsid w:val="00B96AD0"/>
    <w:rsid w:val="00B96C43"/>
    <w:rsid w:val="00B9738F"/>
    <w:rsid w:val="00B97567"/>
    <w:rsid w:val="00B97D23"/>
    <w:rsid w:val="00B97E27"/>
    <w:rsid w:val="00BA0E1A"/>
    <w:rsid w:val="00BA109A"/>
    <w:rsid w:val="00BA1393"/>
    <w:rsid w:val="00BA169C"/>
    <w:rsid w:val="00BA1742"/>
    <w:rsid w:val="00BA1B7B"/>
    <w:rsid w:val="00BA1F01"/>
    <w:rsid w:val="00BA20A4"/>
    <w:rsid w:val="00BA2112"/>
    <w:rsid w:val="00BA22E4"/>
    <w:rsid w:val="00BA26AF"/>
    <w:rsid w:val="00BA2739"/>
    <w:rsid w:val="00BA2757"/>
    <w:rsid w:val="00BA2A4C"/>
    <w:rsid w:val="00BA2BC2"/>
    <w:rsid w:val="00BA2D5A"/>
    <w:rsid w:val="00BA359D"/>
    <w:rsid w:val="00BA3A00"/>
    <w:rsid w:val="00BA3C78"/>
    <w:rsid w:val="00BA3D4B"/>
    <w:rsid w:val="00BA3E65"/>
    <w:rsid w:val="00BA41B6"/>
    <w:rsid w:val="00BA42F2"/>
    <w:rsid w:val="00BA4932"/>
    <w:rsid w:val="00BA4B71"/>
    <w:rsid w:val="00BA4FFE"/>
    <w:rsid w:val="00BA513F"/>
    <w:rsid w:val="00BA5367"/>
    <w:rsid w:val="00BA5A4A"/>
    <w:rsid w:val="00BA5CB8"/>
    <w:rsid w:val="00BA5D5E"/>
    <w:rsid w:val="00BA5DAC"/>
    <w:rsid w:val="00BA5F24"/>
    <w:rsid w:val="00BA65C6"/>
    <w:rsid w:val="00BA69AE"/>
    <w:rsid w:val="00BA6ADE"/>
    <w:rsid w:val="00BA6C06"/>
    <w:rsid w:val="00BA6C2B"/>
    <w:rsid w:val="00BA7150"/>
    <w:rsid w:val="00BA7242"/>
    <w:rsid w:val="00BA7A01"/>
    <w:rsid w:val="00BA7B08"/>
    <w:rsid w:val="00BA7B14"/>
    <w:rsid w:val="00BA7BB9"/>
    <w:rsid w:val="00BB001B"/>
    <w:rsid w:val="00BB0CD7"/>
    <w:rsid w:val="00BB0D61"/>
    <w:rsid w:val="00BB0DDA"/>
    <w:rsid w:val="00BB0E69"/>
    <w:rsid w:val="00BB1001"/>
    <w:rsid w:val="00BB1316"/>
    <w:rsid w:val="00BB1594"/>
    <w:rsid w:val="00BB1B34"/>
    <w:rsid w:val="00BB2280"/>
    <w:rsid w:val="00BB2636"/>
    <w:rsid w:val="00BB2653"/>
    <w:rsid w:val="00BB26D8"/>
    <w:rsid w:val="00BB2A0B"/>
    <w:rsid w:val="00BB2B3D"/>
    <w:rsid w:val="00BB2B78"/>
    <w:rsid w:val="00BB30C5"/>
    <w:rsid w:val="00BB3130"/>
    <w:rsid w:val="00BB3587"/>
    <w:rsid w:val="00BB36CB"/>
    <w:rsid w:val="00BB3929"/>
    <w:rsid w:val="00BB3B01"/>
    <w:rsid w:val="00BB4091"/>
    <w:rsid w:val="00BB412E"/>
    <w:rsid w:val="00BB4165"/>
    <w:rsid w:val="00BB41EB"/>
    <w:rsid w:val="00BB4407"/>
    <w:rsid w:val="00BB4A21"/>
    <w:rsid w:val="00BB5115"/>
    <w:rsid w:val="00BB541A"/>
    <w:rsid w:val="00BB543E"/>
    <w:rsid w:val="00BB57B3"/>
    <w:rsid w:val="00BB5AF6"/>
    <w:rsid w:val="00BB5FA5"/>
    <w:rsid w:val="00BB6342"/>
    <w:rsid w:val="00BB63F2"/>
    <w:rsid w:val="00BB6711"/>
    <w:rsid w:val="00BB6857"/>
    <w:rsid w:val="00BB689E"/>
    <w:rsid w:val="00BB6A11"/>
    <w:rsid w:val="00BB6B98"/>
    <w:rsid w:val="00BB6D18"/>
    <w:rsid w:val="00BB6FF1"/>
    <w:rsid w:val="00BB71F7"/>
    <w:rsid w:val="00BB7221"/>
    <w:rsid w:val="00BB7223"/>
    <w:rsid w:val="00BB7431"/>
    <w:rsid w:val="00BB7602"/>
    <w:rsid w:val="00BB7826"/>
    <w:rsid w:val="00BB7832"/>
    <w:rsid w:val="00BC002E"/>
    <w:rsid w:val="00BC08C9"/>
    <w:rsid w:val="00BC08CA"/>
    <w:rsid w:val="00BC0A4B"/>
    <w:rsid w:val="00BC0ADB"/>
    <w:rsid w:val="00BC0CC4"/>
    <w:rsid w:val="00BC0F46"/>
    <w:rsid w:val="00BC180F"/>
    <w:rsid w:val="00BC1B9D"/>
    <w:rsid w:val="00BC202D"/>
    <w:rsid w:val="00BC2090"/>
    <w:rsid w:val="00BC220E"/>
    <w:rsid w:val="00BC229B"/>
    <w:rsid w:val="00BC2F86"/>
    <w:rsid w:val="00BC31B7"/>
    <w:rsid w:val="00BC34BE"/>
    <w:rsid w:val="00BC37CC"/>
    <w:rsid w:val="00BC390F"/>
    <w:rsid w:val="00BC3E93"/>
    <w:rsid w:val="00BC440F"/>
    <w:rsid w:val="00BC4ABC"/>
    <w:rsid w:val="00BC5203"/>
    <w:rsid w:val="00BC5210"/>
    <w:rsid w:val="00BC58AC"/>
    <w:rsid w:val="00BC5B69"/>
    <w:rsid w:val="00BC62F7"/>
    <w:rsid w:val="00BC6345"/>
    <w:rsid w:val="00BC671B"/>
    <w:rsid w:val="00BC69AB"/>
    <w:rsid w:val="00BC75E3"/>
    <w:rsid w:val="00BC761E"/>
    <w:rsid w:val="00BC76C6"/>
    <w:rsid w:val="00BC76FE"/>
    <w:rsid w:val="00BC7D8D"/>
    <w:rsid w:val="00BD0032"/>
    <w:rsid w:val="00BD0102"/>
    <w:rsid w:val="00BD04F5"/>
    <w:rsid w:val="00BD07B0"/>
    <w:rsid w:val="00BD09CD"/>
    <w:rsid w:val="00BD09F0"/>
    <w:rsid w:val="00BD0C56"/>
    <w:rsid w:val="00BD0E60"/>
    <w:rsid w:val="00BD1227"/>
    <w:rsid w:val="00BD1A31"/>
    <w:rsid w:val="00BD1DB5"/>
    <w:rsid w:val="00BD201C"/>
    <w:rsid w:val="00BD2277"/>
    <w:rsid w:val="00BD284D"/>
    <w:rsid w:val="00BD289A"/>
    <w:rsid w:val="00BD2C16"/>
    <w:rsid w:val="00BD2E9B"/>
    <w:rsid w:val="00BD3496"/>
    <w:rsid w:val="00BD3846"/>
    <w:rsid w:val="00BD38FD"/>
    <w:rsid w:val="00BD3F74"/>
    <w:rsid w:val="00BD44C1"/>
    <w:rsid w:val="00BD45CF"/>
    <w:rsid w:val="00BD5365"/>
    <w:rsid w:val="00BD59D9"/>
    <w:rsid w:val="00BD5C26"/>
    <w:rsid w:val="00BD602E"/>
    <w:rsid w:val="00BD6119"/>
    <w:rsid w:val="00BD63F9"/>
    <w:rsid w:val="00BD64E1"/>
    <w:rsid w:val="00BD67ED"/>
    <w:rsid w:val="00BD6D3A"/>
    <w:rsid w:val="00BD6F99"/>
    <w:rsid w:val="00BD7239"/>
    <w:rsid w:val="00BD738A"/>
    <w:rsid w:val="00BD7425"/>
    <w:rsid w:val="00BD758A"/>
    <w:rsid w:val="00BD78B4"/>
    <w:rsid w:val="00BD7E3D"/>
    <w:rsid w:val="00BD7E89"/>
    <w:rsid w:val="00BD7F20"/>
    <w:rsid w:val="00BE0143"/>
    <w:rsid w:val="00BE0925"/>
    <w:rsid w:val="00BE0A99"/>
    <w:rsid w:val="00BE0CE0"/>
    <w:rsid w:val="00BE1200"/>
    <w:rsid w:val="00BE1405"/>
    <w:rsid w:val="00BE1991"/>
    <w:rsid w:val="00BE1EBC"/>
    <w:rsid w:val="00BE281C"/>
    <w:rsid w:val="00BE292A"/>
    <w:rsid w:val="00BE29D3"/>
    <w:rsid w:val="00BE2C9E"/>
    <w:rsid w:val="00BE2F9E"/>
    <w:rsid w:val="00BE303B"/>
    <w:rsid w:val="00BE332C"/>
    <w:rsid w:val="00BE34D1"/>
    <w:rsid w:val="00BE39C0"/>
    <w:rsid w:val="00BE3D4F"/>
    <w:rsid w:val="00BE3EB4"/>
    <w:rsid w:val="00BE442F"/>
    <w:rsid w:val="00BE4919"/>
    <w:rsid w:val="00BE4A5C"/>
    <w:rsid w:val="00BE4E44"/>
    <w:rsid w:val="00BE4F42"/>
    <w:rsid w:val="00BE5291"/>
    <w:rsid w:val="00BE5533"/>
    <w:rsid w:val="00BE5906"/>
    <w:rsid w:val="00BE5F1C"/>
    <w:rsid w:val="00BE6FDC"/>
    <w:rsid w:val="00BE734E"/>
    <w:rsid w:val="00BE7542"/>
    <w:rsid w:val="00BE75FF"/>
    <w:rsid w:val="00BE76BB"/>
    <w:rsid w:val="00BE7B68"/>
    <w:rsid w:val="00BE7BAE"/>
    <w:rsid w:val="00BE7C3C"/>
    <w:rsid w:val="00BE7DF0"/>
    <w:rsid w:val="00BE7F0F"/>
    <w:rsid w:val="00BF02A3"/>
    <w:rsid w:val="00BF06F3"/>
    <w:rsid w:val="00BF0C77"/>
    <w:rsid w:val="00BF0F81"/>
    <w:rsid w:val="00BF1324"/>
    <w:rsid w:val="00BF1339"/>
    <w:rsid w:val="00BF1355"/>
    <w:rsid w:val="00BF16E6"/>
    <w:rsid w:val="00BF1B51"/>
    <w:rsid w:val="00BF1E6E"/>
    <w:rsid w:val="00BF2052"/>
    <w:rsid w:val="00BF20DE"/>
    <w:rsid w:val="00BF21A2"/>
    <w:rsid w:val="00BF2304"/>
    <w:rsid w:val="00BF2919"/>
    <w:rsid w:val="00BF2B6D"/>
    <w:rsid w:val="00BF2D17"/>
    <w:rsid w:val="00BF30DC"/>
    <w:rsid w:val="00BF337C"/>
    <w:rsid w:val="00BF33B1"/>
    <w:rsid w:val="00BF34BB"/>
    <w:rsid w:val="00BF35BE"/>
    <w:rsid w:val="00BF3673"/>
    <w:rsid w:val="00BF369B"/>
    <w:rsid w:val="00BF3768"/>
    <w:rsid w:val="00BF387A"/>
    <w:rsid w:val="00BF3A38"/>
    <w:rsid w:val="00BF3DA5"/>
    <w:rsid w:val="00BF3ED7"/>
    <w:rsid w:val="00BF4190"/>
    <w:rsid w:val="00BF47FE"/>
    <w:rsid w:val="00BF4E9A"/>
    <w:rsid w:val="00BF4EDB"/>
    <w:rsid w:val="00BF5200"/>
    <w:rsid w:val="00BF57DE"/>
    <w:rsid w:val="00BF5A2A"/>
    <w:rsid w:val="00BF5AE5"/>
    <w:rsid w:val="00BF5B43"/>
    <w:rsid w:val="00BF5ED5"/>
    <w:rsid w:val="00BF5F59"/>
    <w:rsid w:val="00BF6475"/>
    <w:rsid w:val="00BF669A"/>
    <w:rsid w:val="00BF6754"/>
    <w:rsid w:val="00BF6825"/>
    <w:rsid w:val="00BF7072"/>
    <w:rsid w:val="00BF70DC"/>
    <w:rsid w:val="00BF70F2"/>
    <w:rsid w:val="00BF7103"/>
    <w:rsid w:val="00BF7194"/>
    <w:rsid w:val="00BF76B2"/>
    <w:rsid w:val="00BF7A2A"/>
    <w:rsid w:val="00BF7CD5"/>
    <w:rsid w:val="00BF7DB1"/>
    <w:rsid w:val="00BF7DDC"/>
    <w:rsid w:val="00C000D5"/>
    <w:rsid w:val="00C00CBC"/>
    <w:rsid w:val="00C00D51"/>
    <w:rsid w:val="00C01AB1"/>
    <w:rsid w:val="00C01C17"/>
    <w:rsid w:val="00C01F22"/>
    <w:rsid w:val="00C026EE"/>
    <w:rsid w:val="00C02BEB"/>
    <w:rsid w:val="00C02C74"/>
    <w:rsid w:val="00C02D4E"/>
    <w:rsid w:val="00C02FE1"/>
    <w:rsid w:val="00C0303C"/>
    <w:rsid w:val="00C03130"/>
    <w:rsid w:val="00C0385C"/>
    <w:rsid w:val="00C038D5"/>
    <w:rsid w:val="00C04055"/>
    <w:rsid w:val="00C04277"/>
    <w:rsid w:val="00C0432C"/>
    <w:rsid w:val="00C0471D"/>
    <w:rsid w:val="00C0474B"/>
    <w:rsid w:val="00C04FFF"/>
    <w:rsid w:val="00C052A9"/>
    <w:rsid w:val="00C05738"/>
    <w:rsid w:val="00C05A90"/>
    <w:rsid w:val="00C05D9B"/>
    <w:rsid w:val="00C0618C"/>
    <w:rsid w:val="00C06210"/>
    <w:rsid w:val="00C0676C"/>
    <w:rsid w:val="00C06F58"/>
    <w:rsid w:val="00C06FA6"/>
    <w:rsid w:val="00C071F0"/>
    <w:rsid w:val="00C076A8"/>
    <w:rsid w:val="00C076D3"/>
    <w:rsid w:val="00C07E86"/>
    <w:rsid w:val="00C1035C"/>
    <w:rsid w:val="00C10A37"/>
    <w:rsid w:val="00C10CA0"/>
    <w:rsid w:val="00C10E31"/>
    <w:rsid w:val="00C114D9"/>
    <w:rsid w:val="00C11558"/>
    <w:rsid w:val="00C115BF"/>
    <w:rsid w:val="00C11A13"/>
    <w:rsid w:val="00C11ADF"/>
    <w:rsid w:val="00C11E8C"/>
    <w:rsid w:val="00C12249"/>
    <w:rsid w:val="00C12347"/>
    <w:rsid w:val="00C127A6"/>
    <w:rsid w:val="00C12915"/>
    <w:rsid w:val="00C12A9C"/>
    <w:rsid w:val="00C12D97"/>
    <w:rsid w:val="00C12F6B"/>
    <w:rsid w:val="00C1325E"/>
    <w:rsid w:val="00C132A9"/>
    <w:rsid w:val="00C132DD"/>
    <w:rsid w:val="00C134B0"/>
    <w:rsid w:val="00C136AA"/>
    <w:rsid w:val="00C13A72"/>
    <w:rsid w:val="00C13EEC"/>
    <w:rsid w:val="00C14424"/>
    <w:rsid w:val="00C149A0"/>
    <w:rsid w:val="00C149AA"/>
    <w:rsid w:val="00C14A32"/>
    <w:rsid w:val="00C14B65"/>
    <w:rsid w:val="00C14D04"/>
    <w:rsid w:val="00C14E13"/>
    <w:rsid w:val="00C14EB6"/>
    <w:rsid w:val="00C14F1C"/>
    <w:rsid w:val="00C14F20"/>
    <w:rsid w:val="00C14FD4"/>
    <w:rsid w:val="00C1512C"/>
    <w:rsid w:val="00C157D8"/>
    <w:rsid w:val="00C15A7E"/>
    <w:rsid w:val="00C1627E"/>
    <w:rsid w:val="00C16464"/>
    <w:rsid w:val="00C1683F"/>
    <w:rsid w:val="00C16C69"/>
    <w:rsid w:val="00C16D46"/>
    <w:rsid w:val="00C1706D"/>
    <w:rsid w:val="00C17474"/>
    <w:rsid w:val="00C17577"/>
    <w:rsid w:val="00C1781E"/>
    <w:rsid w:val="00C17E2A"/>
    <w:rsid w:val="00C17F5C"/>
    <w:rsid w:val="00C200B0"/>
    <w:rsid w:val="00C202C9"/>
    <w:rsid w:val="00C20657"/>
    <w:rsid w:val="00C206A4"/>
    <w:rsid w:val="00C21571"/>
    <w:rsid w:val="00C21942"/>
    <w:rsid w:val="00C21B2C"/>
    <w:rsid w:val="00C21B3C"/>
    <w:rsid w:val="00C22251"/>
    <w:rsid w:val="00C224A1"/>
    <w:rsid w:val="00C225E3"/>
    <w:rsid w:val="00C2260A"/>
    <w:rsid w:val="00C22AF8"/>
    <w:rsid w:val="00C22B47"/>
    <w:rsid w:val="00C22F1D"/>
    <w:rsid w:val="00C23189"/>
    <w:rsid w:val="00C23415"/>
    <w:rsid w:val="00C2354C"/>
    <w:rsid w:val="00C236C9"/>
    <w:rsid w:val="00C2383A"/>
    <w:rsid w:val="00C23DAB"/>
    <w:rsid w:val="00C23E5B"/>
    <w:rsid w:val="00C23F6D"/>
    <w:rsid w:val="00C23FDF"/>
    <w:rsid w:val="00C2430B"/>
    <w:rsid w:val="00C2440C"/>
    <w:rsid w:val="00C24851"/>
    <w:rsid w:val="00C24A8D"/>
    <w:rsid w:val="00C24C48"/>
    <w:rsid w:val="00C24CE5"/>
    <w:rsid w:val="00C24D0E"/>
    <w:rsid w:val="00C24F8D"/>
    <w:rsid w:val="00C25C8B"/>
    <w:rsid w:val="00C25DC4"/>
    <w:rsid w:val="00C25F9A"/>
    <w:rsid w:val="00C262F1"/>
    <w:rsid w:val="00C26FE8"/>
    <w:rsid w:val="00C27788"/>
    <w:rsid w:val="00C278B9"/>
    <w:rsid w:val="00C27ADE"/>
    <w:rsid w:val="00C27E32"/>
    <w:rsid w:val="00C27E85"/>
    <w:rsid w:val="00C3015E"/>
    <w:rsid w:val="00C3027A"/>
    <w:rsid w:val="00C3029F"/>
    <w:rsid w:val="00C304F5"/>
    <w:rsid w:val="00C30520"/>
    <w:rsid w:val="00C30704"/>
    <w:rsid w:val="00C3084B"/>
    <w:rsid w:val="00C30FC8"/>
    <w:rsid w:val="00C311E1"/>
    <w:rsid w:val="00C312B5"/>
    <w:rsid w:val="00C3154B"/>
    <w:rsid w:val="00C31918"/>
    <w:rsid w:val="00C31E32"/>
    <w:rsid w:val="00C31E69"/>
    <w:rsid w:val="00C31F95"/>
    <w:rsid w:val="00C32122"/>
    <w:rsid w:val="00C32156"/>
    <w:rsid w:val="00C324CA"/>
    <w:rsid w:val="00C3268A"/>
    <w:rsid w:val="00C329EB"/>
    <w:rsid w:val="00C335FA"/>
    <w:rsid w:val="00C33872"/>
    <w:rsid w:val="00C33D00"/>
    <w:rsid w:val="00C33D46"/>
    <w:rsid w:val="00C33F48"/>
    <w:rsid w:val="00C35442"/>
    <w:rsid w:val="00C359D4"/>
    <w:rsid w:val="00C35D69"/>
    <w:rsid w:val="00C35F5D"/>
    <w:rsid w:val="00C36017"/>
    <w:rsid w:val="00C3618E"/>
    <w:rsid w:val="00C3620A"/>
    <w:rsid w:val="00C36346"/>
    <w:rsid w:val="00C36804"/>
    <w:rsid w:val="00C36DDB"/>
    <w:rsid w:val="00C37233"/>
    <w:rsid w:val="00C372AA"/>
    <w:rsid w:val="00C3744E"/>
    <w:rsid w:val="00C37665"/>
    <w:rsid w:val="00C37810"/>
    <w:rsid w:val="00C37E50"/>
    <w:rsid w:val="00C37EBE"/>
    <w:rsid w:val="00C4078A"/>
    <w:rsid w:val="00C4079A"/>
    <w:rsid w:val="00C407B5"/>
    <w:rsid w:val="00C40F0C"/>
    <w:rsid w:val="00C412E5"/>
    <w:rsid w:val="00C4146B"/>
    <w:rsid w:val="00C416FB"/>
    <w:rsid w:val="00C41CAB"/>
    <w:rsid w:val="00C41F68"/>
    <w:rsid w:val="00C42216"/>
    <w:rsid w:val="00C4230C"/>
    <w:rsid w:val="00C429F8"/>
    <w:rsid w:val="00C430B9"/>
    <w:rsid w:val="00C43641"/>
    <w:rsid w:val="00C43712"/>
    <w:rsid w:val="00C43A78"/>
    <w:rsid w:val="00C43A8D"/>
    <w:rsid w:val="00C43B17"/>
    <w:rsid w:val="00C43BE4"/>
    <w:rsid w:val="00C43C60"/>
    <w:rsid w:val="00C44005"/>
    <w:rsid w:val="00C44126"/>
    <w:rsid w:val="00C442C6"/>
    <w:rsid w:val="00C4455C"/>
    <w:rsid w:val="00C44983"/>
    <w:rsid w:val="00C45059"/>
    <w:rsid w:val="00C4509A"/>
    <w:rsid w:val="00C4517B"/>
    <w:rsid w:val="00C45528"/>
    <w:rsid w:val="00C45645"/>
    <w:rsid w:val="00C45893"/>
    <w:rsid w:val="00C4592F"/>
    <w:rsid w:val="00C45B1B"/>
    <w:rsid w:val="00C45BA6"/>
    <w:rsid w:val="00C45BE0"/>
    <w:rsid w:val="00C45E73"/>
    <w:rsid w:val="00C46553"/>
    <w:rsid w:val="00C46681"/>
    <w:rsid w:val="00C46812"/>
    <w:rsid w:val="00C46A26"/>
    <w:rsid w:val="00C46AEC"/>
    <w:rsid w:val="00C46EC7"/>
    <w:rsid w:val="00C471D3"/>
    <w:rsid w:val="00C4734C"/>
    <w:rsid w:val="00C4748F"/>
    <w:rsid w:val="00C47516"/>
    <w:rsid w:val="00C47619"/>
    <w:rsid w:val="00C4799A"/>
    <w:rsid w:val="00C47B11"/>
    <w:rsid w:val="00C50306"/>
    <w:rsid w:val="00C505D0"/>
    <w:rsid w:val="00C5098F"/>
    <w:rsid w:val="00C50A0F"/>
    <w:rsid w:val="00C50AC9"/>
    <w:rsid w:val="00C50C8C"/>
    <w:rsid w:val="00C51125"/>
    <w:rsid w:val="00C51B24"/>
    <w:rsid w:val="00C5213B"/>
    <w:rsid w:val="00C5217B"/>
    <w:rsid w:val="00C52215"/>
    <w:rsid w:val="00C52572"/>
    <w:rsid w:val="00C52846"/>
    <w:rsid w:val="00C52CFA"/>
    <w:rsid w:val="00C52CFF"/>
    <w:rsid w:val="00C53389"/>
    <w:rsid w:val="00C53445"/>
    <w:rsid w:val="00C5349A"/>
    <w:rsid w:val="00C536B6"/>
    <w:rsid w:val="00C53A74"/>
    <w:rsid w:val="00C54097"/>
    <w:rsid w:val="00C5422C"/>
    <w:rsid w:val="00C543B1"/>
    <w:rsid w:val="00C5457A"/>
    <w:rsid w:val="00C5481B"/>
    <w:rsid w:val="00C54B60"/>
    <w:rsid w:val="00C54C5F"/>
    <w:rsid w:val="00C54FB4"/>
    <w:rsid w:val="00C550E7"/>
    <w:rsid w:val="00C55190"/>
    <w:rsid w:val="00C556C7"/>
    <w:rsid w:val="00C55783"/>
    <w:rsid w:val="00C55A81"/>
    <w:rsid w:val="00C565FF"/>
    <w:rsid w:val="00C57217"/>
    <w:rsid w:val="00C57542"/>
    <w:rsid w:val="00C57579"/>
    <w:rsid w:val="00C575E6"/>
    <w:rsid w:val="00C57642"/>
    <w:rsid w:val="00C57C42"/>
    <w:rsid w:val="00C57FD8"/>
    <w:rsid w:val="00C60525"/>
    <w:rsid w:val="00C60629"/>
    <w:rsid w:val="00C6094E"/>
    <w:rsid w:val="00C6108F"/>
    <w:rsid w:val="00C61371"/>
    <w:rsid w:val="00C618F0"/>
    <w:rsid w:val="00C61920"/>
    <w:rsid w:val="00C61CBF"/>
    <w:rsid w:val="00C61D8A"/>
    <w:rsid w:val="00C61F5D"/>
    <w:rsid w:val="00C62AE3"/>
    <w:rsid w:val="00C62C17"/>
    <w:rsid w:val="00C62D9B"/>
    <w:rsid w:val="00C62F25"/>
    <w:rsid w:val="00C62F3B"/>
    <w:rsid w:val="00C62FC6"/>
    <w:rsid w:val="00C6321C"/>
    <w:rsid w:val="00C63287"/>
    <w:rsid w:val="00C6333A"/>
    <w:rsid w:val="00C63B02"/>
    <w:rsid w:val="00C63E2D"/>
    <w:rsid w:val="00C6422E"/>
    <w:rsid w:val="00C64575"/>
    <w:rsid w:val="00C64BB0"/>
    <w:rsid w:val="00C65083"/>
    <w:rsid w:val="00C65261"/>
    <w:rsid w:val="00C65378"/>
    <w:rsid w:val="00C654C8"/>
    <w:rsid w:val="00C6630C"/>
    <w:rsid w:val="00C66AFD"/>
    <w:rsid w:val="00C677AA"/>
    <w:rsid w:val="00C67B16"/>
    <w:rsid w:val="00C67E93"/>
    <w:rsid w:val="00C70029"/>
    <w:rsid w:val="00C7026F"/>
    <w:rsid w:val="00C70CAC"/>
    <w:rsid w:val="00C70E41"/>
    <w:rsid w:val="00C7105D"/>
    <w:rsid w:val="00C7184E"/>
    <w:rsid w:val="00C71892"/>
    <w:rsid w:val="00C719C8"/>
    <w:rsid w:val="00C71ED5"/>
    <w:rsid w:val="00C71FE0"/>
    <w:rsid w:val="00C72AEB"/>
    <w:rsid w:val="00C72D05"/>
    <w:rsid w:val="00C73618"/>
    <w:rsid w:val="00C738A8"/>
    <w:rsid w:val="00C73CBC"/>
    <w:rsid w:val="00C73E0F"/>
    <w:rsid w:val="00C74060"/>
    <w:rsid w:val="00C7415F"/>
    <w:rsid w:val="00C741D7"/>
    <w:rsid w:val="00C74757"/>
    <w:rsid w:val="00C74895"/>
    <w:rsid w:val="00C74ABD"/>
    <w:rsid w:val="00C74C46"/>
    <w:rsid w:val="00C74DE0"/>
    <w:rsid w:val="00C74FD0"/>
    <w:rsid w:val="00C75E00"/>
    <w:rsid w:val="00C76035"/>
    <w:rsid w:val="00C765EE"/>
    <w:rsid w:val="00C7664B"/>
    <w:rsid w:val="00C767B8"/>
    <w:rsid w:val="00C7690A"/>
    <w:rsid w:val="00C76AFB"/>
    <w:rsid w:val="00C76DCE"/>
    <w:rsid w:val="00C770EC"/>
    <w:rsid w:val="00C77193"/>
    <w:rsid w:val="00C7742A"/>
    <w:rsid w:val="00C80280"/>
    <w:rsid w:val="00C8058C"/>
    <w:rsid w:val="00C806F6"/>
    <w:rsid w:val="00C80760"/>
    <w:rsid w:val="00C8085C"/>
    <w:rsid w:val="00C810A8"/>
    <w:rsid w:val="00C811B7"/>
    <w:rsid w:val="00C818D6"/>
    <w:rsid w:val="00C8193A"/>
    <w:rsid w:val="00C82062"/>
    <w:rsid w:val="00C82BC5"/>
    <w:rsid w:val="00C831BE"/>
    <w:rsid w:val="00C8392C"/>
    <w:rsid w:val="00C83A1D"/>
    <w:rsid w:val="00C83B66"/>
    <w:rsid w:val="00C83D9B"/>
    <w:rsid w:val="00C84153"/>
    <w:rsid w:val="00C848DF"/>
    <w:rsid w:val="00C84CDA"/>
    <w:rsid w:val="00C84F81"/>
    <w:rsid w:val="00C85417"/>
    <w:rsid w:val="00C855D2"/>
    <w:rsid w:val="00C85D84"/>
    <w:rsid w:val="00C85ECE"/>
    <w:rsid w:val="00C85FF6"/>
    <w:rsid w:val="00C864C1"/>
    <w:rsid w:val="00C864D9"/>
    <w:rsid w:val="00C866A1"/>
    <w:rsid w:val="00C86C2C"/>
    <w:rsid w:val="00C86D1F"/>
    <w:rsid w:val="00C8746F"/>
    <w:rsid w:val="00C87C9F"/>
    <w:rsid w:val="00C87E7A"/>
    <w:rsid w:val="00C9011C"/>
    <w:rsid w:val="00C90175"/>
    <w:rsid w:val="00C90494"/>
    <w:rsid w:val="00C90706"/>
    <w:rsid w:val="00C91736"/>
    <w:rsid w:val="00C91910"/>
    <w:rsid w:val="00C92397"/>
    <w:rsid w:val="00C92668"/>
    <w:rsid w:val="00C9267A"/>
    <w:rsid w:val="00C926EE"/>
    <w:rsid w:val="00C92A0E"/>
    <w:rsid w:val="00C92B1F"/>
    <w:rsid w:val="00C931D4"/>
    <w:rsid w:val="00C9361B"/>
    <w:rsid w:val="00C9381E"/>
    <w:rsid w:val="00C93A26"/>
    <w:rsid w:val="00C93A63"/>
    <w:rsid w:val="00C93B57"/>
    <w:rsid w:val="00C93CB3"/>
    <w:rsid w:val="00C94075"/>
    <w:rsid w:val="00C9411A"/>
    <w:rsid w:val="00C94150"/>
    <w:rsid w:val="00C947C1"/>
    <w:rsid w:val="00C94864"/>
    <w:rsid w:val="00C94B7C"/>
    <w:rsid w:val="00C94E7C"/>
    <w:rsid w:val="00C9510A"/>
    <w:rsid w:val="00C95528"/>
    <w:rsid w:val="00C95534"/>
    <w:rsid w:val="00C95572"/>
    <w:rsid w:val="00C95780"/>
    <w:rsid w:val="00C95BA7"/>
    <w:rsid w:val="00C95EA6"/>
    <w:rsid w:val="00C9685A"/>
    <w:rsid w:val="00C96A4D"/>
    <w:rsid w:val="00C96C35"/>
    <w:rsid w:val="00C96E67"/>
    <w:rsid w:val="00C9702A"/>
    <w:rsid w:val="00C97517"/>
    <w:rsid w:val="00C977D4"/>
    <w:rsid w:val="00C97D15"/>
    <w:rsid w:val="00C97FC9"/>
    <w:rsid w:val="00CA0643"/>
    <w:rsid w:val="00CA0694"/>
    <w:rsid w:val="00CA0F59"/>
    <w:rsid w:val="00CA1904"/>
    <w:rsid w:val="00CA19D3"/>
    <w:rsid w:val="00CA1B58"/>
    <w:rsid w:val="00CA1CDD"/>
    <w:rsid w:val="00CA285D"/>
    <w:rsid w:val="00CA2BAF"/>
    <w:rsid w:val="00CA2BFB"/>
    <w:rsid w:val="00CA2D13"/>
    <w:rsid w:val="00CA2E1A"/>
    <w:rsid w:val="00CA3D0C"/>
    <w:rsid w:val="00CA3E98"/>
    <w:rsid w:val="00CA3F43"/>
    <w:rsid w:val="00CA3F63"/>
    <w:rsid w:val="00CA43B6"/>
    <w:rsid w:val="00CA506A"/>
    <w:rsid w:val="00CA5148"/>
    <w:rsid w:val="00CA5227"/>
    <w:rsid w:val="00CA5E84"/>
    <w:rsid w:val="00CA5EEE"/>
    <w:rsid w:val="00CA6054"/>
    <w:rsid w:val="00CA61FB"/>
    <w:rsid w:val="00CA623A"/>
    <w:rsid w:val="00CA62C2"/>
    <w:rsid w:val="00CA6365"/>
    <w:rsid w:val="00CA6593"/>
    <w:rsid w:val="00CA6D3B"/>
    <w:rsid w:val="00CA6DC9"/>
    <w:rsid w:val="00CA6E2F"/>
    <w:rsid w:val="00CA74F8"/>
    <w:rsid w:val="00CA76C3"/>
    <w:rsid w:val="00CA77A0"/>
    <w:rsid w:val="00CA78AB"/>
    <w:rsid w:val="00CA7981"/>
    <w:rsid w:val="00CA79A0"/>
    <w:rsid w:val="00CA7DA4"/>
    <w:rsid w:val="00CA7DDB"/>
    <w:rsid w:val="00CB0443"/>
    <w:rsid w:val="00CB0568"/>
    <w:rsid w:val="00CB0C92"/>
    <w:rsid w:val="00CB1172"/>
    <w:rsid w:val="00CB133F"/>
    <w:rsid w:val="00CB1A9E"/>
    <w:rsid w:val="00CB242E"/>
    <w:rsid w:val="00CB266E"/>
    <w:rsid w:val="00CB26AD"/>
    <w:rsid w:val="00CB26BD"/>
    <w:rsid w:val="00CB27CB"/>
    <w:rsid w:val="00CB2800"/>
    <w:rsid w:val="00CB2B37"/>
    <w:rsid w:val="00CB2BFE"/>
    <w:rsid w:val="00CB2C8B"/>
    <w:rsid w:val="00CB2C8F"/>
    <w:rsid w:val="00CB2EF7"/>
    <w:rsid w:val="00CB2F8C"/>
    <w:rsid w:val="00CB31F8"/>
    <w:rsid w:val="00CB3411"/>
    <w:rsid w:val="00CB3BDD"/>
    <w:rsid w:val="00CB412D"/>
    <w:rsid w:val="00CB4345"/>
    <w:rsid w:val="00CB452D"/>
    <w:rsid w:val="00CB4597"/>
    <w:rsid w:val="00CB4737"/>
    <w:rsid w:val="00CB4797"/>
    <w:rsid w:val="00CB4BE9"/>
    <w:rsid w:val="00CB4F42"/>
    <w:rsid w:val="00CB4FC8"/>
    <w:rsid w:val="00CB5273"/>
    <w:rsid w:val="00CB5354"/>
    <w:rsid w:val="00CB5607"/>
    <w:rsid w:val="00CB5B06"/>
    <w:rsid w:val="00CB61EA"/>
    <w:rsid w:val="00CB64CC"/>
    <w:rsid w:val="00CB6723"/>
    <w:rsid w:val="00CB696A"/>
    <w:rsid w:val="00CB6B8C"/>
    <w:rsid w:val="00CB7642"/>
    <w:rsid w:val="00CB7E83"/>
    <w:rsid w:val="00CC0468"/>
    <w:rsid w:val="00CC0618"/>
    <w:rsid w:val="00CC0A7A"/>
    <w:rsid w:val="00CC12C1"/>
    <w:rsid w:val="00CC1501"/>
    <w:rsid w:val="00CC1611"/>
    <w:rsid w:val="00CC1BF7"/>
    <w:rsid w:val="00CC1C08"/>
    <w:rsid w:val="00CC226D"/>
    <w:rsid w:val="00CC242E"/>
    <w:rsid w:val="00CC248D"/>
    <w:rsid w:val="00CC24CA"/>
    <w:rsid w:val="00CC29D0"/>
    <w:rsid w:val="00CC38E9"/>
    <w:rsid w:val="00CC3C49"/>
    <w:rsid w:val="00CC3FE4"/>
    <w:rsid w:val="00CC440B"/>
    <w:rsid w:val="00CC4597"/>
    <w:rsid w:val="00CC4B11"/>
    <w:rsid w:val="00CC50DC"/>
    <w:rsid w:val="00CC5134"/>
    <w:rsid w:val="00CC5147"/>
    <w:rsid w:val="00CC5228"/>
    <w:rsid w:val="00CC56C1"/>
    <w:rsid w:val="00CC57FA"/>
    <w:rsid w:val="00CC59BC"/>
    <w:rsid w:val="00CC650E"/>
    <w:rsid w:val="00CC69F6"/>
    <w:rsid w:val="00CC6D95"/>
    <w:rsid w:val="00CC6EEC"/>
    <w:rsid w:val="00CC73CD"/>
    <w:rsid w:val="00CC75A3"/>
    <w:rsid w:val="00CC7C11"/>
    <w:rsid w:val="00CD0DD6"/>
    <w:rsid w:val="00CD10BB"/>
    <w:rsid w:val="00CD11BC"/>
    <w:rsid w:val="00CD1535"/>
    <w:rsid w:val="00CD1540"/>
    <w:rsid w:val="00CD183E"/>
    <w:rsid w:val="00CD253D"/>
    <w:rsid w:val="00CD272C"/>
    <w:rsid w:val="00CD2742"/>
    <w:rsid w:val="00CD28AE"/>
    <w:rsid w:val="00CD2961"/>
    <w:rsid w:val="00CD2BDA"/>
    <w:rsid w:val="00CD2C46"/>
    <w:rsid w:val="00CD3006"/>
    <w:rsid w:val="00CD30A8"/>
    <w:rsid w:val="00CD38CF"/>
    <w:rsid w:val="00CD3D64"/>
    <w:rsid w:val="00CD3DD6"/>
    <w:rsid w:val="00CD3FCF"/>
    <w:rsid w:val="00CD3FD8"/>
    <w:rsid w:val="00CD4134"/>
    <w:rsid w:val="00CD41D0"/>
    <w:rsid w:val="00CD4248"/>
    <w:rsid w:val="00CD4328"/>
    <w:rsid w:val="00CD4503"/>
    <w:rsid w:val="00CD536D"/>
    <w:rsid w:val="00CD5669"/>
    <w:rsid w:val="00CD56C8"/>
    <w:rsid w:val="00CD56E1"/>
    <w:rsid w:val="00CD59B5"/>
    <w:rsid w:val="00CD5A80"/>
    <w:rsid w:val="00CD5B8C"/>
    <w:rsid w:val="00CD5BAE"/>
    <w:rsid w:val="00CD6062"/>
    <w:rsid w:val="00CD62AE"/>
    <w:rsid w:val="00CD63E5"/>
    <w:rsid w:val="00CD67A9"/>
    <w:rsid w:val="00CD6B43"/>
    <w:rsid w:val="00CD7188"/>
    <w:rsid w:val="00CD7663"/>
    <w:rsid w:val="00CE057C"/>
    <w:rsid w:val="00CE071C"/>
    <w:rsid w:val="00CE0764"/>
    <w:rsid w:val="00CE07AE"/>
    <w:rsid w:val="00CE0969"/>
    <w:rsid w:val="00CE0A25"/>
    <w:rsid w:val="00CE0C36"/>
    <w:rsid w:val="00CE0D93"/>
    <w:rsid w:val="00CE0FE9"/>
    <w:rsid w:val="00CE124C"/>
    <w:rsid w:val="00CE1A22"/>
    <w:rsid w:val="00CE1AC5"/>
    <w:rsid w:val="00CE21BD"/>
    <w:rsid w:val="00CE2A19"/>
    <w:rsid w:val="00CE2A5F"/>
    <w:rsid w:val="00CE2A92"/>
    <w:rsid w:val="00CE2C68"/>
    <w:rsid w:val="00CE2D7F"/>
    <w:rsid w:val="00CE2E17"/>
    <w:rsid w:val="00CE3047"/>
    <w:rsid w:val="00CE306D"/>
    <w:rsid w:val="00CE3393"/>
    <w:rsid w:val="00CE3CC1"/>
    <w:rsid w:val="00CE40D9"/>
    <w:rsid w:val="00CE42ED"/>
    <w:rsid w:val="00CE44EB"/>
    <w:rsid w:val="00CE4766"/>
    <w:rsid w:val="00CE4A51"/>
    <w:rsid w:val="00CE4A68"/>
    <w:rsid w:val="00CE51CB"/>
    <w:rsid w:val="00CE53F5"/>
    <w:rsid w:val="00CE5757"/>
    <w:rsid w:val="00CE57C6"/>
    <w:rsid w:val="00CE5A77"/>
    <w:rsid w:val="00CE5D24"/>
    <w:rsid w:val="00CE5E8E"/>
    <w:rsid w:val="00CE6156"/>
    <w:rsid w:val="00CE6160"/>
    <w:rsid w:val="00CE631E"/>
    <w:rsid w:val="00CE6C28"/>
    <w:rsid w:val="00CE6F6D"/>
    <w:rsid w:val="00CE753F"/>
    <w:rsid w:val="00CE7824"/>
    <w:rsid w:val="00CE7AE5"/>
    <w:rsid w:val="00CE7CE0"/>
    <w:rsid w:val="00CE7D6A"/>
    <w:rsid w:val="00CF021E"/>
    <w:rsid w:val="00CF03A9"/>
    <w:rsid w:val="00CF0611"/>
    <w:rsid w:val="00CF066E"/>
    <w:rsid w:val="00CF0C42"/>
    <w:rsid w:val="00CF0E91"/>
    <w:rsid w:val="00CF11E8"/>
    <w:rsid w:val="00CF17AD"/>
    <w:rsid w:val="00CF18E8"/>
    <w:rsid w:val="00CF19CE"/>
    <w:rsid w:val="00CF2241"/>
    <w:rsid w:val="00CF225E"/>
    <w:rsid w:val="00CF2878"/>
    <w:rsid w:val="00CF29A6"/>
    <w:rsid w:val="00CF2BA5"/>
    <w:rsid w:val="00CF2D97"/>
    <w:rsid w:val="00CF2FA0"/>
    <w:rsid w:val="00CF304E"/>
    <w:rsid w:val="00CF34A4"/>
    <w:rsid w:val="00CF3E49"/>
    <w:rsid w:val="00CF3F43"/>
    <w:rsid w:val="00CF44FF"/>
    <w:rsid w:val="00CF452A"/>
    <w:rsid w:val="00CF4732"/>
    <w:rsid w:val="00CF4D9C"/>
    <w:rsid w:val="00CF55C2"/>
    <w:rsid w:val="00CF5C1B"/>
    <w:rsid w:val="00CF5D76"/>
    <w:rsid w:val="00CF605E"/>
    <w:rsid w:val="00CF625A"/>
    <w:rsid w:val="00CF669B"/>
    <w:rsid w:val="00CF6D02"/>
    <w:rsid w:val="00CF6D5D"/>
    <w:rsid w:val="00CF6E46"/>
    <w:rsid w:val="00CF7349"/>
    <w:rsid w:val="00CF735E"/>
    <w:rsid w:val="00CF7379"/>
    <w:rsid w:val="00CF7BB0"/>
    <w:rsid w:val="00D00092"/>
    <w:rsid w:val="00D003C4"/>
    <w:rsid w:val="00D005AE"/>
    <w:rsid w:val="00D0082A"/>
    <w:rsid w:val="00D009A6"/>
    <w:rsid w:val="00D00F69"/>
    <w:rsid w:val="00D0114C"/>
    <w:rsid w:val="00D011C8"/>
    <w:rsid w:val="00D015AC"/>
    <w:rsid w:val="00D01788"/>
    <w:rsid w:val="00D01897"/>
    <w:rsid w:val="00D01F04"/>
    <w:rsid w:val="00D02381"/>
    <w:rsid w:val="00D0294D"/>
    <w:rsid w:val="00D02CEC"/>
    <w:rsid w:val="00D02FC8"/>
    <w:rsid w:val="00D03003"/>
    <w:rsid w:val="00D035A9"/>
    <w:rsid w:val="00D03A2E"/>
    <w:rsid w:val="00D03E48"/>
    <w:rsid w:val="00D03F6C"/>
    <w:rsid w:val="00D03F72"/>
    <w:rsid w:val="00D03FB0"/>
    <w:rsid w:val="00D041CF"/>
    <w:rsid w:val="00D04B29"/>
    <w:rsid w:val="00D04D79"/>
    <w:rsid w:val="00D05238"/>
    <w:rsid w:val="00D054C8"/>
    <w:rsid w:val="00D05501"/>
    <w:rsid w:val="00D0592C"/>
    <w:rsid w:val="00D059F0"/>
    <w:rsid w:val="00D05B02"/>
    <w:rsid w:val="00D05C70"/>
    <w:rsid w:val="00D0636D"/>
    <w:rsid w:val="00D06751"/>
    <w:rsid w:val="00D069A7"/>
    <w:rsid w:val="00D07491"/>
    <w:rsid w:val="00D0788C"/>
    <w:rsid w:val="00D1007F"/>
    <w:rsid w:val="00D10834"/>
    <w:rsid w:val="00D1096F"/>
    <w:rsid w:val="00D10A1B"/>
    <w:rsid w:val="00D10C5E"/>
    <w:rsid w:val="00D10D05"/>
    <w:rsid w:val="00D10D3C"/>
    <w:rsid w:val="00D10EA3"/>
    <w:rsid w:val="00D1100C"/>
    <w:rsid w:val="00D11067"/>
    <w:rsid w:val="00D111BA"/>
    <w:rsid w:val="00D11218"/>
    <w:rsid w:val="00D11468"/>
    <w:rsid w:val="00D1147C"/>
    <w:rsid w:val="00D11887"/>
    <w:rsid w:val="00D11B3D"/>
    <w:rsid w:val="00D11BC8"/>
    <w:rsid w:val="00D12708"/>
    <w:rsid w:val="00D12B22"/>
    <w:rsid w:val="00D1313D"/>
    <w:rsid w:val="00D1358C"/>
    <w:rsid w:val="00D135A3"/>
    <w:rsid w:val="00D14632"/>
    <w:rsid w:val="00D14935"/>
    <w:rsid w:val="00D14D12"/>
    <w:rsid w:val="00D1582D"/>
    <w:rsid w:val="00D1588B"/>
    <w:rsid w:val="00D15BFD"/>
    <w:rsid w:val="00D15C0F"/>
    <w:rsid w:val="00D15D9D"/>
    <w:rsid w:val="00D15E36"/>
    <w:rsid w:val="00D160F6"/>
    <w:rsid w:val="00D1666A"/>
    <w:rsid w:val="00D16693"/>
    <w:rsid w:val="00D166B6"/>
    <w:rsid w:val="00D1687D"/>
    <w:rsid w:val="00D16A7B"/>
    <w:rsid w:val="00D16F86"/>
    <w:rsid w:val="00D16FAB"/>
    <w:rsid w:val="00D16FCE"/>
    <w:rsid w:val="00D17019"/>
    <w:rsid w:val="00D1753C"/>
    <w:rsid w:val="00D17561"/>
    <w:rsid w:val="00D1763C"/>
    <w:rsid w:val="00D176DB"/>
    <w:rsid w:val="00D1785C"/>
    <w:rsid w:val="00D20080"/>
    <w:rsid w:val="00D203D3"/>
    <w:rsid w:val="00D204BA"/>
    <w:rsid w:val="00D205DB"/>
    <w:rsid w:val="00D207FB"/>
    <w:rsid w:val="00D20D10"/>
    <w:rsid w:val="00D20D1D"/>
    <w:rsid w:val="00D213EE"/>
    <w:rsid w:val="00D2158C"/>
    <w:rsid w:val="00D21FBB"/>
    <w:rsid w:val="00D2263F"/>
    <w:rsid w:val="00D227D3"/>
    <w:rsid w:val="00D227F7"/>
    <w:rsid w:val="00D229D5"/>
    <w:rsid w:val="00D22B7B"/>
    <w:rsid w:val="00D22C29"/>
    <w:rsid w:val="00D22C8F"/>
    <w:rsid w:val="00D22FB7"/>
    <w:rsid w:val="00D2327C"/>
    <w:rsid w:val="00D23900"/>
    <w:rsid w:val="00D23AB7"/>
    <w:rsid w:val="00D2405E"/>
    <w:rsid w:val="00D24373"/>
    <w:rsid w:val="00D244A4"/>
    <w:rsid w:val="00D24642"/>
    <w:rsid w:val="00D24941"/>
    <w:rsid w:val="00D24C47"/>
    <w:rsid w:val="00D24DDD"/>
    <w:rsid w:val="00D24F25"/>
    <w:rsid w:val="00D24FA6"/>
    <w:rsid w:val="00D25002"/>
    <w:rsid w:val="00D255BF"/>
    <w:rsid w:val="00D255ED"/>
    <w:rsid w:val="00D256FA"/>
    <w:rsid w:val="00D25EEB"/>
    <w:rsid w:val="00D26496"/>
    <w:rsid w:val="00D26C57"/>
    <w:rsid w:val="00D26D78"/>
    <w:rsid w:val="00D270C6"/>
    <w:rsid w:val="00D2712C"/>
    <w:rsid w:val="00D27424"/>
    <w:rsid w:val="00D27798"/>
    <w:rsid w:val="00D278F5"/>
    <w:rsid w:val="00D27C81"/>
    <w:rsid w:val="00D27CB2"/>
    <w:rsid w:val="00D30269"/>
    <w:rsid w:val="00D3049B"/>
    <w:rsid w:val="00D307E4"/>
    <w:rsid w:val="00D30CAD"/>
    <w:rsid w:val="00D310CC"/>
    <w:rsid w:val="00D310D2"/>
    <w:rsid w:val="00D3121E"/>
    <w:rsid w:val="00D3192E"/>
    <w:rsid w:val="00D31CAC"/>
    <w:rsid w:val="00D32348"/>
    <w:rsid w:val="00D323BA"/>
    <w:rsid w:val="00D328D0"/>
    <w:rsid w:val="00D32F7B"/>
    <w:rsid w:val="00D33095"/>
    <w:rsid w:val="00D33360"/>
    <w:rsid w:val="00D33589"/>
    <w:rsid w:val="00D337A6"/>
    <w:rsid w:val="00D33978"/>
    <w:rsid w:val="00D33AEB"/>
    <w:rsid w:val="00D33D6C"/>
    <w:rsid w:val="00D34BB1"/>
    <w:rsid w:val="00D34DB9"/>
    <w:rsid w:val="00D34F2F"/>
    <w:rsid w:val="00D35008"/>
    <w:rsid w:val="00D356CB"/>
    <w:rsid w:val="00D356FF"/>
    <w:rsid w:val="00D35749"/>
    <w:rsid w:val="00D357D1"/>
    <w:rsid w:val="00D35C7B"/>
    <w:rsid w:val="00D35FE3"/>
    <w:rsid w:val="00D36914"/>
    <w:rsid w:val="00D3693B"/>
    <w:rsid w:val="00D36A02"/>
    <w:rsid w:val="00D36DD5"/>
    <w:rsid w:val="00D36E03"/>
    <w:rsid w:val="00D36FF1"/>
    <w:rsid w:val="00D37172"/>
    <w:rsid w:val="00D37497"/>
    <w:rsid w:val="00D376E5"/>
    <w:rsid w:val="00D37757"/>
    <w:rsid w:val="00D377F7"/>
    <w:rsid w:val="00D37AAB"/>
    <w:rsid w:val="00D37B05"/>
    <w:rsid w:val="00D37ED2"/>
    <w:rsid w:val="00D37FC0"/>
    <w:rsid w:val="00D4005E"/>
    <w:rsid w:val="00D40168"/>
    <w:rsid w:val="00D40299"/>
    <w:rsid w:val="00D403DE"/>
    <w:rsid w:val="00D40882"/>
    <w:rsid w:val="00D40D1C"/>
    <w:rsid w:val="00D40E84"/>
    <w:rsid w:val="00D410AE"/>
    <w:rsid w:val="00D415FC"/>
    <w:rsid w:val="00D417FD"/>
    <w:rsid w:val="00D41C8E"/>
    <w:rsid w:val="00D41D27"/>
    <w:rsid w:val="00D41FEE"/>
    <w:rsid w:val="00D4223E"/>
    <w:rsid w:val="00D4282D"/>
    <w:rsid w:val="00D42EE7"/>
    <w:rsid w:val="00D43426"/>
    <w:rsid w:val="00D4352E"/>
    <w:rsid w:val="00D43959"/>
    <w:rsid w:val="00D44078"/>
    <w:rsid w:val="00D44365"/>
    <w:rsid w:val="00D446C9"/>
    <w:rsid w:val="00D4480F"/>
    <w:rsid w:val="00D4495A"/>
    <w:rsid w:val="00D44BF6"/>
    <w:rsid w:val="00D45166"/>
    <w:rsid w:val="00D45687"/>
    <w:rsid w:val="00D456D9"/>
    <w:rsid w:val="00D45A69"/>
    <w:rsid w:val="00D45CF2"/>
    <w:rsid w:val="00D46184"/>
    <w:rsid w:val="00D47016"/>
    <w:rsid w:val="00D4712F"/>
    <w:rsid w:val="00D471D4"/>
    <w:rsid w:val="00D47216"/>
    <w:rsid w:val="00D472F0"/>
    <w:rsid w:val="00D475AA"/>
    <w:rsid w:val="00D4767A"/>
    <w:rsid w:val="00D47B1E"/>
    <w:rsid w:val="00D503E7"/>
    <w:rsid w:val="00D509AA"/>
    <w:rsid w:val="00D50E33"/>
    <w:rsid w:val="00D51215"/>
    <w:rsid w:val="00D5139E"/>
    <w:rsid w:val="00D513AC"/>
    <w:rsid w:val="00D51498"/>
    <w:rsid w:val="00D516AA"/>
    <w:rsid w:val="00D51927"/>
    <w:rsid w:val="00D51C38"/>
    <w:rsid w:val="00D51CA7"/>
    <w:rsid w:val="00D51E87"/>
    <w:rsid w:val="00D523F0"/>
    <w:rsid w:val="00D526D3"/>
    <w:rsid w:val="00D5295B"/>
    <w:rsid w:val="00D52BA8"/>
    <w:rsid w:val="00D52F6F"/>
    <w:rsid w:val="00D530F5"/>
    <w:rsid w:val="00D53377"/>
    <w:rsid w:val="00D53549"/>
    <w:rsid w:val="00D54209"/>
    <w:rsid w:val="00D54E7E"/>
    <w:rsid w:val="00D554AB"/>
    <w:rsid w:val="00D55C88"/>
    <w:rsid w:val="00D55E93"/>
    <w:rsid w:val="00D56180"/>
    <w:rsid w:val="00D563C2"/>
    <w:rsid w:val="00D56480"/>
    <w:rsid w:val="00D56500"/>
    <w:rsid w:val="00D56F79"/>
    <w:rsid w:val="00D57140"/>
    <w:rsid w:val="00D571BB"/>
    <w:rsid w:val="00D578C5"/>
    <w:rsid w:val="00D579D8"/>
    <w:rsid w:val="00D57EBA"/>
    <w:rsid w:val="00D60601"/>
    <w:rsid w:val="00D6086C"/>
    <w:rsid w:val="00D609AD"/>
    <w:rsid w:val="00D609AE"/>
    <w:rsid w:val="00D60A72"/>
    <w:rsid w:val="00D60FB3"/>
    <w:rsid w:val="00D61389"/>
    <w:rsid w:val="00D616BB"/>
    <w:rsid w:val="00D61CA0"/>
    <w:rsid w:val="00D61D25"/>
    <w:rsid w:val="00D61D9D"/>
    <w:rsid w:val="00D6208F"/>
    <w:rsid w:val="00D6289A"/>
    <w:rsid w:val="00D62A78"/>
    <w:rsid w:val="00D62B32"/>
    <w:rsid w:val="00D62B97"/>
    <w:rsid w:val="00D62C27"/>
    <w:rsid w:val="00D62D03"/>
    <w:rsid w:val="00D62E6A"/>
    <w:rsid w:val="00D63476"/>
    <w:rsid w:val="00D6363B"/>
    <w:rsid w:val="00D63699"/>
    <w:rsid w:val="00D63788"/>
    <w:rsid w:val="00D63A92"/>
    <w:rsid w:val="00D63DE3"/>
    <w:rsid w:val="00D6426E"/>
    <w:rsid w:val="00D64975"/>
    <w:rsid w:val="00D64A47"/>
    <w:rsid w:val="00D64DFC"/>
    <w:rsid w:val="00D65149"/>
    <w:rsid w:val="00D65895"/>
    <w:rsid w:val="00D65AC6"/>
    <w:rsid w:val="00D65B45"/>
    <w:rsid w:val="00D65D51"/>
    <w:rsid w:val="00D65E98"/>
    <w:rsid w:val="00D65F6F"/>
    <w:rsid w:val="00D66059"/>
    <w:rsid w:val="00D66125"/>
    <w:rsid w:val="00D66320"/>
    <w:rsid w:val="00D66744"/>
    <w:rsid w:val="00D667D3"/>
    <w:rsid w:val="00D67606"/>
    <w:rsid w:val="00D67DA8"/>
    <w:rsid w:val="00D67E8E"/>
    <w:rsid w:val="00D70068"/>
    <w:rsid w:val="00D70168"/>
    <w:rsid w:val="00D709D5"/>
    <w:rsid w:val="00D70DE0"/>
    <w:rsid w:val="00D70F99"/>
    <w:rsid w:val="00D71358"/>
    <w:rsid w:val="00D71374"/>
    <w:rsid w:val="00D717BA"/>
    <w:rsid w:val="00D717CB"/>
    <w:rsid w:val="00D71B7D"/>
    <w:rsid w:val="00D71E35"/>
    <w:rsid w:val="00D72624"/>
    <w:rsid w:val="00D72640"/>
    <w:rsid w:val="00D72F54"/>
    <w:rsid w:val="00D73094"/>
    <w:rsid w:val="00D73380"/>
    <w:rsid w:val="00D734E2"/>
    <w:rsid w:val="00D7391E"/>
    <w:rsid w:val="00D74072"/>
    <w:rsid w:val="00D749F2"/>
    <w:rsid w:val="00D74C91"/>
    <w:rsid w:val="00D74DA1"/>
    <w:rsid w:val="00D74E00"/>
    <w:rsid w:val="00D74E09"/>
    <w:rsid w:val="00D75172"/>
    <w:rsid w:val="00D7553F"/>
    <w:rsid w:val="00D75966"/>
    <w:rsid w:val="00D75C0E"/>
    <w:rsid w:val="00D75D0F"/>
    <w:rsid w:val="00D75E40"/>
    <w:rsid w:val="00D75E7B"/>
    <w:rsid w:val="00D75FA3"/>
    <w:rsid w:val="00D76279"/>
    <w:rsid w:val="00D762E6"/>
    <w:rsid w:val="00D76985"/>
    <w:rsid w:val="00D775C4"/>
    <w:rsid w:val="00D77F6C"/>
    <w:rsid w:val="00D8051B"/>
    <w:rsid w:val="00D809A6"/>
    <w:rsid w:val="00D80B76"/>
    <w:rsid w:val="00D815F2"/>
    <w:rsid w:val="00D8165E"/>
    <w:rsid w:val="00D81A02"/>
    <w:rsid w:val="00D81CDC"/>
    <w:rsid w:val="00D82155"/>
    <w:rsid w:val="00D825C3"/>
    <w:rsid w:val="00D82679"/>
    <w:rsid w:val="00D8281E"/>
    <w:rsid w:val="00D82B1F"/>
    <w:rsid w:val="00D82B55"/>
    <w:rsid w:val="00D82C6D"/>
    <w:rsid w:val="00D82F2B"/>
    <w:rsid w:val="00D8325F"/>
    <w:rsid w:val="00D83645"/>
    <w:rsid w:val="00D83BD2"/>
    <w:rsid w:val="00D83C88"/>
    <w:rsid w:val="00D83CDD"/>
    <w:rsid w:val="00D83FE3"/>
    <w:rsid w:val="00D8433B"/>
    <w:rsid w:val="00D843DE"/>
    <w:rsid w:val="00D84E2F"/>
    <w:rsid w:val="00D8513C"/>
    <w:rsid w:val="00D8568C"/>
    <w:rsid w:val="00D86318"/>
    <w:rsid w:val="00D8669E"/>
    <w:rsid w:val="00D867DE"/>
    <w:rsid w:val="00D868C4"/>
    <w:rsid w:val="00D86976"/>
    <w:rsid w:val="00D86CFC"/>
    <w:rsid w:val="00D8744B"/>
    <w:rsid w:val="00D8783D"/>
    <w:rsid w:val="00D878C6"/>
    <w:rsid w:val="00D87DAF"/>
    <w:rsid w:val="00D90475"/>
    <w:rsid w:val="00D90C21"/>
    <w:rsid w:val="00D91357"/>
    <w:rsid w:val="00D914DD"/>
    <w:rsid w:val="00D91618"/>
    <w:rsid w:val="00D91732"/>
    <w:rsid w:val="00D91B4A"/>
    <w:rsid w:val="00D91BC7"/>
    <w:rsid w:val="00D91CB4"/>
    <w:rsid w:val="00D91E1F"/>
    <w:rsid w:val="00D91E96"/>
    <w:rsid w:val="00D927D5"/>
    <w:rsid w:val="00D928BD"/>
    <w:rsid w:val="00D92E79"/>
    <w:rsid w:val="00D92FD8"/>
    <w:rsid w:val="00D9303D"/>
    <w:rsid w:val="00D93760"/>
    <w:rsid w:val="00D93B30"/>
    <w:rsid w:val="00D93E11"/>
    <w:rsid w:val="00D9408A"/>
    <w:rsid w:val="00D941AD"/>
    <w:rsid w:val="00D94425"/>
    <w:rsid w:val="00D94646"/>
    <w:rsid w:val="00D948B9"/>
    <w:rsid w:val="00D94906"/>
    <w:rsid w:val="00D94F0E"/>
    <w:rsid w:val="00D9505F"/>
    <w:rsid w:val="00D950B8"/>
    <w:rsid w:val="00D952C5"/>
    <w:rsid w:val="00D952CB"/>
    <w:rsid w:val="00D95524"/>
    <w:rsid w:val="00D95C29"/>
    <w:rsid w:val="00D95F79"/>
    <w:rsid w:val="00D967D4"/>
    <w:rsid w:val="00D96C37"/>
    <w:rsid w:val="00D9714D"/>
    <w:rsid w:val="00D975B9"/>
    <w:rsid w:val="00D978DD"/>
    <w:rsid w:val="00D979AF"/>
    <w:rsid w:val="00DA004E"/>
    <w:rsid w:val="00DA079B"/>
    <w:rsid w:val="00DA0F1B"/>
    <w:rsid w:val="00DA1001"/>
    <w:rsid w:val="00DA151A"/>
    <w:rsid w:val="00DA17CE"/>
    <w:rsid w:val="00DA1CF5"/>
    <w:rsid w:val="00DA1E3E"/>
    <w:rsid w:val="00DA25AE"/>
    <w:rsid w:val="00DA25D7"/>
    <w:rsid w:val="00DA2881"/>
    <w:rsid w:val="00DA35D1"/>
    <w:rsid w:val="00DA35E6"/>
    <w:rsid w:val="00DA3A9C"/>
    <w:rsid w:val="00DA45A9"/>
    <w:rsid w:val="00DA4961"/>
    <w:rsid w:val="00DA4C60"/>
    <w:rsid w:val="00DA4D7C"/>
    <w:rsid w:val="00DA50F9"/>
    <w:rsid w:val="00DA539B"/>
    <w:rsid w:val="00DA54A4"/>
    <w:rsid w:val="00DA594C"/>
    <w:rsid w:val="00DA5963"/>
    <w:rsid w:val="00DA59A6"/>
    <w:rsid w:val="00DA5CE4"/>
    <w:rsid w:val="00DA601C"/>
    <w:rsid w:val="00DA71BA"/>
    <w:rsid w:val="00DA7C7F"/>
    <w:rsid w:val="00DA7D5B"/>
    <w:rsid w:val="00DA7F89"/>
    <w:rsid w:val="00DB02D7"/>
    <w:rsid w:val="00DB0318"/>
    <w:rsid w:val="00DB05D8"/>
    <w:rsid w:val="00DB0AB8"/>
    <w:rsid w:val="00DB0B93"/>
    <w:rsid w:val="00DB0F8D"/>
    <w:rsid w:val="00DB12D8"/>
    <w:rsid w:val="00DB1446"/>
    <w:rsid w:val="00DB1501"/>
    <w:rsid w:val="00DB17D2"/>
    <w:rsid w:val="00DB1963"/>
    <w:rsid w:val="00DB230E"/>
    <w:rsid w:val="00DB2BBE"/>
    <w:rsid w:val="00DB2C83"/>
    <w:rsid w:val="00DB2F2D"/>
    <w:rsid w:val="00DB3594"/>
    <w:rsid w:val="00DB35BC"/>
    <w:rsid w:val="00DB390E"/>
    <w:rsid w:val="00DB392D"/>
    <w:rsid w:val="00DB3C76"/>
    <w:rsid w:val="00DB3CBF"/>
    <w:rsid w:val="00DB3E0C"/>
    <w:rsid w:val="00DB4391"/>
    <w:rsid w:val="00DB4EF2"/>
    <w:rsid w:val="00DB5034"/>
    <w:rsid w:val="00DB5357"/>
    <w:rsid w:val="00DB55DE"/>
    <w:rsid w:val="00DB5682"/>
    <w:rsid w:val="00DB5B7A"/>
    <w:rsid w:val="00DB5D04"/>
    <w:rsid w:val="00DB62BC"/>
    <w:rsid w:val="00DB63BD"/>
    <w:rsid w:val="00DB65DD"/>
    <w:rsid w:val="00DB6946"/>
    <w:rsid w:val="00DB6948"/>
    <w:rsid w:val="00DB6D8B"/>
    <w:rsid w:val="00DB6E7A"/>
    <w:rsid w:val="00DB7277"/>
    <w:rsid w:val="00DB7474"/>
    <w:rsid w:val="00DB7BA9"/>
    <w:rsid w:val="00DB7FD2"/>
    <w:rsid w:val="00DC0303"/>
    <w:rsid w:val="00DC03F3"/>
    <w:rsid w:val="00DC0457"/>
    <w:rsid w:val="00DC078D"/>
    <w:rsid w:val="00DC07C2"/>
    <w:rsid w:val="00DC0B74"/>
    <w:rsid w:val="00DC0D13"/>
    <w:rsid w:val="00DC0DF2"/>
    <w:rsid w:val="00DC0E3C"/>
    <w:rsid w:val="00DC147F"/>
    <w:rsid w:val="00DC1712"/>
    <w:rsid w:val="00DC18F4"/>
    <w:rsid w:val="00DC194C"/>
    <w:rsid w:val="00DC1C1A"/>
    <w:rsid w:val="00DC1DDD"/>
    <w:rsid w:val="00DC1E2C"/>
    <w:rsid w:val="00DC272C"/>
    <w:rsid w:val="00DC29D3"/>
    <w:rsid w:val="00DC2C10"/>
    <w:rsid w:val="00DC2FB5"/>
    <w:rsid w:val="00DC3071"/>
    <w:rsid w:val="00DC33A3"/>
    <w:rsid w:val="00DC342C"/>
    <w:rsid w:val="00DC393E"/>
    <w:rsid w:val="00DC3B5B"/>
    <w:rsid w:val="00DC3EAD"/>
    <w:rsid w:val="00DC4164"/>
    <w:rsid w:val="00DC422F"/>
    <w:rsid w:val="00DC4970"/>
    <w:rsid w:val="00DC4A91"/>
    <w:rsid w:val="00DC4B1C"/>
    <w:rsid w:val="00DC4D3D"/>
    <w:rsid w:val="00DC4F2D"/>
    <w:rsid w:val="00DC5749"/>
    <w:rsid w:val="00DC591D"/>
    <w:rsid w:val="00DC5B8C"/>
    <w:rsid w:val="00DC6119"/>
    <w:rsid w:val="00DC6415"/>
    <w:rsid w:val="00DC6587"/>
    <w:rsid w:val="00DC6760"/>
    <w:rsid w:val="00DC6876"/>
    <w:rsid w:val="00DC6BA6"/>
    <w:rsid w:val="00DC6FBF"/>
    <w:rsid w:val="00DC7034"/>
    <w:rsid w:val="00DC7166"/>
    <w:rsid w:val="00DC73D3"/>
    <w:rsid w:val="00DC766C"/>
    <w:rsid w:val="00DC791B"/>
    <w:rsid w:val="00DC7A39"/>
    <w:rsid w:val="00DD0675"/>
    <w:rsid w:val="00DD08D0"/>
    <w:rsid w:val="00DD0C80"/>
    <w:rsid w:val="00DD1337"/>
    <w:rsid w:val="00DD135D"/>
    <w:rsid w:val="00DD1C8B"/>
    <w:rsid w:val="00DD1EEC"/>
    <w:rsid w:val="00DD1F92"/>
    <w:rsid w:val="00DD2187"/>
    <w:rsid w:val="00DD21A2"/>
    <w:rsid w:val="00DD253E"/>
    <w:rsid w:val="00DD2716"/>
    <w:rsid w:val="00DD27C6"/>
    <w:rsid w:val="00DD2D26"/>
    <w:rsid w:val="00DD331D"/>
    <w:rsid w:val="00DD3415"/>
    <w:rsid w:val="00DD34A6"/>
    <w:rsid w:val="00DD378F"/>
    <w:rsid w:val="00DD393C"/>
    <w:rsid w:val="00DD3976"/>
    <w:rsid w:val="00DD3A36"/>
    <w:rsid w:val="00DD47DD"/>
    <w:rsid w:val="00DD4B05"/>
    <w:rsid w:val="00DD5023"/>
    <w:rsid w:val="00DD5489"/>
    <w:rsid w:val="00DD5608"/>
    <w:rsid w:val="00DD5A0E"/>
    <w:rsid w:val="00DD5CBE"/>
    <w:rsid w:val="00DD5F6A"/>
    <w:rsid w:val="00DD611E"/>
    <w:rsid w:val="00DD6E82"/>
    <w:rsid w:val="00DD6E9C"/>
    <w:rsid w:val="00DD6F2C"/>
    <w:rsid w:val="00DD79A7"/>
    <w:rsid w:val="00DD7B66"/>
    <w:rsid w:val="00DE0448"/>
    <w:rsid w:val="00DE0712"/>
    <w:rsid w:val="00DE094D"/>
    <w:rsid w:val="00DE0E4D"/>
    <w:rsid w:val="00DE0FFF"/>
    <w:rsid w:val="00DE105E"/>
    <w:rsid w:val="00DE118F"/>
    <w:rsid w:val="00DE1948"/>
    <w:rsid w:val="00DE1BB0"/>
    <w:rsid w:val="00DE21DB"/>
    <w:rsid w:val="00DE22BB"/>
    <w:rsid w:val="00DE2598"/>
    <w:rsid w:val="00DE2649"/>
    <w:rsid w:val="00DE26F3"/>
    <w:rsid w:val="00DE30D0"/>
    <w:rsid w:val="00DE30D7"/>
    <w:rsid w:val="00DE33E5"/>
    <w:rsid w:val="00DE39A2"/>
    <w:rsid w:val="00DE3CB3"/>
    <w:rsid w:val="00DE466E"/>
    <w:rsid w:val="00DE4BB2"/>
    <w:rsid w:val="00DE4D04"/>
    <w:rsid w:val="00DE50B0"/>
    <w:rsid w:val="00DE5713"/>
    <w:rsid w:val="00DE5DEB"/>
    <w:rsid w:val="00DE6756"/>
    <w:rsid w:val="00DE6B37"/>
    <w:rsid w:val="00DE731C"/>
    <w:rsid w:val="00DE7818"/>
    <w:rsid w:val="00DE7AE2"/>
    <w:rsid w:val="00DE7E82"/>
    <w:rsid w:val="00DE7EDE"/>
    <w:rsid w:val="00DE7FF3"/>
    <w:rsid w:val="00DF053C"/>
    <w:rsid w:val="00DF06AD"/>
    <w:rsid w:val="00DF0A5E"/>
    <w:rsid w:val="00DF0E1D"/>
    <w:rsid w:val="00DF129D"/>
    <w:rsid w:val="00DF12F3"/>
    <w:rsid w:val="00DF132F"/>
    <w:rsid w:val="00DF157E"/>
    <w:rsid w:val="00DF1652"/>
    <w:rsid w:val="00DF1BA2"/>
    <w:rsid w:val="00DF1F1D"/>
    <w:rsid w:val="00DF1F55"/>
    <w:rsid w:val="00DF2353"/>
    <w:rsid w:val="00DF2713"/>
    <w:rsid w:val="00DF38F5"/>
    <w:rsid w:val="00DF3E37"/>
    <w:rsid w:val="00DF3EE5"/>
    <w:rsid w:val="00DF431E"/>
    <w:rsid w:val="00DF4A52"/>
    <w:rsid w:val="00DF4DBD"/>
    <w:rsid w:val="00DF4E52"/>
    <w:rsid w:val="00DF589E"/>
    <w:rsid w:val="00DF5B3D"/>
    <w:rsid w:val="00DF61E4"/>
    <w:rsid w:val="00DF6454"/>
    <w:rsid w:val="00DF6527"/>
    <w:rsid w:val="00DF6683"/>
    <w:rsid w:val="00DF691A"/>
    <w:rsid w:val="00DF6AE3"/>
    <w:rsid w:val="00DF6CB6"/>
    <w:rsid w:val="00DF7664"/>
    <w:rsid w:val="00DF7965"/>
    <w:rsid w:val="00DF7AC8"/>
    <w:rsid w:val="00DF7CF8"/>
    <w:rsid w:val="00E001C5"/>
    <w:rsid w:val="00E00310"/>
    <w:rsid w:val="00E00539"/>
    <w:rsid w:val="00E00550"/>
    <w:rsid w:val="00E0059A"/>
    <w:rsid w:val="00E007C9"/>
    <w:rsid w:val="00E00803"/>
    <w:rsid w:val="00E008B5"/>
    <w:rsid w:val="00E00ECA"/>
    <w:rsid w:val="00E0146B"/>
    <w:rsid w:val="00E01565"/>
    <w:rsid w:val="00E01BBE"/>
    <w:rsid w:val="00E01C4E"/>
    <w:rsid w:val="00E022BC"/>
    <w:rsid w:val="00E023C0"/>
    <w:rsid w:val="00E025B3"/>
    <w:rsid w:val="00E02787"/>
    <w:rsid w:val="00E027F8"/>
    <w:rsid w:val="00E0379E"/>
    <w:rsid w:val="00E03AC0"/>
    <w:rsid w:val="00E03C15"/>
    <w:rsid w:val="00E03CE3"/>
    <w:rsid w:val="00E03D43"/>
    <w:rsid w:val="00E03E39"/>
    <w:rsid w:val="00E03FB8"/>
    <w:rsid w:val="00E03FF8"/>
    <w:rsid w:val="00E045D5"/>
    <w:rsid w:val="00E047AE"/>
    <w:rsid w:val="00E04A17"/>
    <w:rsid w:val="00E053AB"/>
    <w:rsid w:val="00E05D5F"/>
    <w:rsid w:val="00E06055"/>
    <w:rsid w:val="00E06AAD"/>
    <w:rsid w:val="00E0740C"/>
    <w:rsid w:val="00E07805"/>
    <w:rsid w:val="00E07DE1"/>
    <w:rsid w:val="00E10647"/>
    <w:rsid w:val="00E106EA"/>
    <w:rsid w:val="00E1081D"/>
    <w:rsid w:val="00E109F1"/>
    <w:rsid w:val="00E10C04"/>
    <w:rsid w:val="00E10D5D"/>
    <w:rsid w:val="00E10E29"/>
    <w:rsid w:val="00E10E58"/>
    <w:rsid w:val="00E10F71"/>
    <w:rsid w:val="00E10F76"/>
    <w:rsid w:val="00E1120E"/>
    <w:rsid w:val="00E114F9"/>
    <w:rsid w:val="00E1172A"/>
    <w:rsid w:val="00E11762"/>
    <w:rsid w:val="00E1252F"/>
    <w:rsid w:val="00E126E4"/>
    <w:rsid w:val="00E12C97"/>
    <w:rsid w:val="00E134BC"/>
    <w:rsid w:val="00E135E3"/>
    <w:rsid w:val="00E13886"/>
    <w:rsid w:val="00E13BA5"/>
    <w:rsid w:val="00E13C46"/>
    <w:rsid w:val="00E13E3E"/>
    <w:rsid w:val="00E13E46"/>
    <w:rsid w:val="00E140D6"/>
    <w:rsid w:val="00E14824"/>
    <w:rsid w:val="00E1497A"/>
    <w:rsid w:val="00E15395"/>
    <w:rsid w:val="00E15529"/>
    <w:rsid w:val="00E15872"/>
    <w:rsid w:val="00E15ADD"/>
    <w:rsid w:val="00E15F8E"/>
    <w:rsid w:val="00E17118"/>
    <w:rsid w:val="00E174E5"/>
    <w:rsid w:val="00E1778F"/>
    <w:rsid w:val="00E17A0B"/>
    <w:rsid w:val="00E17A3B"/>
    <w:rsid w:val="00E17AF4"/>
    <w:rsid w:val="00E17D5B"/>
    <w:rsid w:val="00E202EF"/>
    <w:rsid w:val="00E204EA"/>
    <w:rsid w:val="00E207F1"/>
    <w:rsid w:val="00E20E58"/>
    <w:rsid w:val="00E20EB8"/>
    <w:rsid w:val="00E21432"/>
    <w:rsid w:val="00E21841"/>
    <w:rsid w:val="00E21C49"/>
    <w:rsid w:val="00E22766"/>
    <w:rsid w:val="00E228A2"/>
    <w:rsid w:val="00E22B67"/>
    <w:rsid w:val="00E230EA"/>
    <w:rsid w:val="00E23327"/>
    <w:rsid w:val="00E23475"/>
    <w:rsid w:val="00E23569"/>
    <w:rsid w:val="00E23D21"/>
    <w:rsid w:val="00E240EB"/>
    <w:rsid w:val="00E243F5"/>
    <w:rsid w:val="00E24A8C"/>
    <w:rsid w:val="00E24B8A"/>
    <w:rsid w:val="00E24C62"/>
    <w:rsid w:val="00E24E14"/>
    <w:rsid w:val="00E24FC0"/>
    <w:rsid w:val="00E2512B"/>
    <w:rsid w:val="00E253A4"/>
    <w:rsid w:val="00E256F4"/>
    <w:rsid w:val="00E2570D"/>
    <w:rsid w:val="00E257BD"/>
    <w:rsid w:val="00E25B1E"/>
    <w:rsid w:val="00E25EED"/>
    <w:rsid w:val="00E26331"/>
    <w:rsid w:val="00E26375"/>
    <w:rsid w:val="00E264CC"/>
    <w:rsid w:val="00E267FF"/>
    <w:rsid w:val="00E26B15"/>
    <w:rsid w:val="00E26B99"/>
    <w:rsid w:val="00E26CEE"/>
    <w:rsid w:val="00E27071"/>
    <w:rsid w:val="00E27240"/>
    <w:rsid w:val="00E2743F"/>
    <w:rsid w:val="00E27A48"/>
    <w:rsid w:val="00E27AAC"/>
    <w:rsid w:val="00E27B43"/>
    <w:rsid w:val="00E27D99"/>
    <w:rsid w:val="00E30582"/>
    <w:rsid w:val="00E30620"/>
    <w:rsid w:val="00E30FB8"/>
    <w:rsid w:val="00E3110F"/>
    <w:rsid w:val="00E31A25"/>
    <w:rsid w:val="00E31C45"/>
    <w:rsid w:val="00E31E91"/>
    <w:rsid w:val="00E31E96"/>
    <w:rsid w:val="00E31F58"/>
    <w:rsid w:val="00E32296"/>
    <w:rsid w:val="00E323B1"/>
    <w:rsid w:val="00E32601"/>
    <w:rsid w:val="00E33672"/>
    <w:rsid w:val="00E336B5"/>
    <w:rsid w:val="00E33927"/>
    <w:rsid w:val="00E33F14"/>
    <w:rsid w:val="00E340B7"/>
    <w:rsid w:val="00E34B71"/>
    <w:rsid w:val="00E35253"/>
    <w:rsid w:val="00E35350"/>
    <w:rsid w:val="00E3590B"/>
    <w:rsid w:val="00E35A94"/>
    <w:rsid w:val="00E35E47"/>
    <w:rsid w:val="00E368B3"/>
    <w:rsid w:val="00E36A5D"/>
    <w:rsid w:val="00E36C79"/>
    <w:rsid w:val="00E36F70"/>
    <w:rsid w:val="00E370C2"/>
    <w:rsid w:val="00E3759A"/>
    <w:rsid w:val="00E3770D"/>
    <w:rsid w:val="00E37C2F"/>
    <w:rsid w:val="00E37F4A"/>
    <w:rsid w:val="00E404C1"/>
    <w:rsid w:val="00E40BCB"/>
    <w:rsid w:val="00E40E9E"/>
    <w:rsid w:val="00E40FBB"/>
    <w:rsid w:val="00E41644"/>
    <w:rsid w:val="00E4176F"/>
    <w:rsid w:val="00E42247"/>
    <w:rsid w:val="00E425B5"/>
    <w:rsid w:val="00E42A56"/>
    <w:rsid w:val="00E42B34"/>
    <w:rsid w:val="00E42E0B"/>
    <w:rsid w:val="00E42F21"/>
    <w:rsid w:val="00E42FB2"/>
    <w:rsid w:val="00E4325D"/>
    <w:rsid w:val="00E43541"/>
    <w:rsid w:val="00E435A9"/>
    <w:rsid w:val="00E436ED"/>
    <w:rsid w:val="00E439F8"/>
    <w:rsid w:val="00E43E29"/>
    <w:rsid w:val="00E43EFF"/>
    <w:rsid w:val="00E43F35"/>
    <w:rsid w:val="00E44128"/>
    <w:rsid w:val="00E441E8"/>
    <w:rsid w:val="00E444A0"/>
    <w:rsid w:val="00E44E01"/>
    <w:rsid w:val="00E4541E"/>
    <w:rsid w:val="00E4548D"/>
    <w:rsid w:val="00E46126"/>
    <w:rsid w:val="00E46345"/>
    <w:rsid w:val="00E46416"/>
    <w:rsid w:val="00E46634"/>
    <w:rsid w:val="00E46B66"/>
    <w:rsid w:val="00E46C75"/>
    <w:rsid w:val="00E46CEA"/>
    <w:rsid w:val="00E46D2D"/>
    <w:rsid w:val="00E46D8A"/>
    <w:rsid w:val="00E472C3"/>
    <w:rsid w:val="00E472E1"/>
    <w:rsid w:val="00E473FD"/>
    <w:rsid w:val="00E47A69"/>
    <w:rsid w:val="00E47BD3"/>
    <w:rsid w:val="00E500C0"/>
    <w:rsid w:val="00E5054E"/>
    <w:rsid w:val="00E50558"/>
    <w:rsid w:val="00E506ED"/>
    <w:rsid w:val="00E506F8"/>
    <w:rsid w:val="00E509F2"/>
    <w:rsid w:val="00E50B1D"/>
    <w:rsid w:val="00E50EF0"/>
    <w:rsid w:val="00E51025"/>
    <w:rsid w:val="00E510C8"/>
    <w:rsid w:val="00E5133F"/>
    <w:rsid w:val="00E5150B"/>
    <w:rsid w:val="00E51581"/>
    <w:rsid w:val="00E51CCD"/>
    <w:rsid w:val="00E52030"/>
    <w:rsid w:val="00E521B7"/>
    <w:rsid w:val="00E5232C"/>
    <w:rsid w:val="00E5236F"/>
    <w:rsid w:val="00E529FE"/>
    <w:rsid w:val="00E52C19"/>
    <w:rsid w:val="00E530D8"/>
    <w:rsid w:val="00E53109"/>
    <w:rsid w:val="00E53220"/>
    <w:rsid w:val="00E53AF3"/>
    <w:rsid w:val="00E53F6E"/>
    <w:rsid w:val="00E5435D"/>
    <w:rsid w:val="00E543BA"/>
    <w:rsid w:val="00E5443E"/>
    <w:rsid w:val="00E54693"/>
    <w:rsid w:val="00E54B89"/>
    <w:rsid w:val="00E54EA2"/>
    <w:rsid w:val="00E553C5"/>
    <w:rsid w:val="00E553E6"/>
    <w:rsid w:val="00E55434"/>
    <w:rsid w:val="00E55469"/>
    <w:rsid w:val="00E55590"/>
    <w:rsid w:val="00E556A5"/>
    <w:rsid w:val="00E55A75"/>
    <w:rsid w:val="00E55A9D"/>
    <w:rsid w:val="00E55EB5"/>
    <w:rsid w:val="00E56390"/>
    <w:rsid w:val="00E565A7"/>
    <w:rsid w:val="00E56EE9"/>
    <w:rsid w:val="00E56F46"/>
    <w:rsid w:val="00E56F93"/>
    <w:rsid w:val="00E5712B"/>
    <w:rsid w:val="00E576D7"/>
    <w:rsid w:val="00E57C62"/>
    <w:rsid w:val="00E57C74"/>
    <w:rsid w:val="00E57F34"/>
    <w:rsid w:val="00E6036C"/>
    <w:rsid w:val="00E6037E"/>
    <w:rsid w:val="00E603D5"/>
    <w:rsid w:val="00E60E2E"/>
    <w:rsid w:val="00E61611"/>
    <w:rsid w:val="00E61829"/>
    <w:rsid w:val="00E619F0"/>
    <w:rsid w:val="00E61AA0"/>
    <w:rsid w:val="00E6222F"/>
    <w:rsid w:val="00E62290"/>
    <w:rsid w:val="00E62950"/>
    <w:rsid w:val="00E62DE5"/>
    <w:rsid w:val="00E62DFD"/>
    <w:rsid w:val="00E62EF1"/>
    <w:rsid w:val="00E62F12"/>
    <w:rsid w:val="00E638D1"/>
    <w:rsid w:val="00E65389"/>
    <w:rsid w:val="00E66041"/>
    <w:rsid w:val="00E66555"/>
    <w:rsid w:val="00E667BB"/>
    <w:rsid w:val="00E66A26"/>
    <w:rsid w:val="00E66C25"/>
    <w:rsid w:val="00E66CEC"/>
    <w:rsid w:val="00E6733A"/>
    <w:rsid w:val="00E676E2"/>
    <w:rsid w:val="00E6789A"/>
    <w:rsid w:val="00E67AEA"/>
    <w:rsid w:val="00E67AEE"/>
    <w:rsid w:val="00E67B87"/>
    <w:rsid w:val="00E67EB4"/>
    <w:rsid w:val="00E67FD9"/>
    <w:rsid w:val="00E7005C"/>
    <w:rsid w:val="00E70203"/>
    <w:rsid w:val="00E703D6"/>
    <w:rsid w:val="00E706B8"/>
    <w:rsid w:val="00E70C39"/>
    <w:rsid w:val="00E70EC3"/>
    <w:rsid w:val="00E71028"/>
    <w:rsid w:val="00E710D9"/>
    <w:rsid w:val="00E710DE"/>
    <w:rsid w:val="00E712AF"/>
    <w:rsid w:val="00E716D6"/>
    <w:rsid w:val="00E71A50"/>
    <w:rsid w:val="00E71AEA"/>
    <w:rsid w:val="00E7288D"/>
    <w:rsid w:val="00E7292C"/>
    <w:rsid w:val="00E72E4F"/>
    <w:rsid w:val="00E72F58"/>
    <w:rsid w:val="00E73509"/>
    <w:rsid w:val="00E73683"/>
    <w:rsid w:val="00E7393F"/>
    <w:rsid w:val="00E73B74"/>
    <w:rsid w:val="00E74295"/>
    <w:rsid w:val="00E74A15"/>
    <w:rsid w:val="00E74C1D"/>
    <w:rsid w:val="00E74E6C"/>
    <w:rsid w:val="00E7504F"/>
    <w:rsid w:val="00E75177"/>
    <w:rsid w:val="00E7576F"/>
    <w:rsid w:val="00E75D3E"/>
    <w:rsid w:val="00E762B6"/>
    <w:rsid w:val="00E763B1"/>
    <w:rsid w:val="00E76788"/>
    <w:rsid w:val="00E76BAE"/>
    <w:rsid w:val="00E76CA8"/>
    <w:rsid w:val="00E76E73"/>
    <w:rsid w:val="00E76F29"/>
    <w:rsid w:val="00E76F77"/>
    <w:rsid w:val="00E77219"/>
    <w:rsid w:val="00E77632"/>
    <w:rsid w:val="00E77673"/>
    <w:rsid w:val="00E77728"/>
    <w:rsid w:val="00E777E6"/>
    <w:rsid w:val="00E77B22"/>
    <w:rsid w:val="00E77CEC"/>
    <w:rsid w:val="00E77D88"/>
    <w:rsid w:val="00E80034"/>
    <w:rsid w:val="00E80D09"/>
    <w:rsid w:val="00E80E26"/>
    <w:rsid w:val="00E81C21"/>
    <w:rsid w:val="00E81CD1"/>
    <w:rsid w:val="00E8237F"/>
    <w:rsid w:val="00E82488"/>
    <w:rsid w:val="00E827AE"/>
    <w:rsid w:val="00E82DA5"/>
    <w:rsid w:val="00E82DCC"/>
    <w:rsid w:val="00E82E2A"/>
    <w:rsid w:val="00E82F53"/>
    <w:rsid w:val="00E83046"/>
    <w:rsid w:val="00E83235"/>
    <w:rsid w:val="00E832BC"/>
    <w:rsid w:val="00E833C8"/>
    <w:rsid w:val="00E835DC"/>
    <w:rsid w:val="00E8364B"/>
    <w:rsid w:val="00E8390E"/>
    <w:rsid w:val="00E8391D"/>
    <w:rsid w:val="00E83C31"/>
    <w:rsid w:val="00E83E13"/>
    <w:rsid w:val="00E842D3"/>
    <w:rsid w:val="00E84341"/>
    <w:rsid w:val="00E84409"/>
    <w:rsid w:val="00E84795"/>
    <w:rsid w:val="00E84816"/>
    <w:rsid w:val="00E84940"/>
    <w:rsid w:val="00E84A21"/>
    <w:rsid w:val="00E853C0"/>
    <w:rsid w:val="00E853E9"/>
    <w:rsid w:val="00E855E5"/>
    <w:rsid w:val="00E85E0C"/>
    <w:rsid w:val="00E861FE"/>
    <w:rsid w:val="00E863F5"/>
    <w:rsid w:val="00E8640D"/>
    <w:rsid w:val="00E86672"/>
    <w:rsid w:val="00E86A50"/>
    <w:rsid w:val="00E86DDD"/>
    <w:rsid w:val="00E878A1"/>
    <w:rsid w:val="00E878F5"/>
    <w:rsid w:val="00E8794A"/>
    <w:rsid w:val="00E87A28"/>
    <w:rsid w:val="00E87CE8"/>
    <w:rsid w:val="00E90053"/>
    <w:rsid w:val="00E903BD"/>
    <w:rsid w:val="00E908A1"/>
    <w:rsid w:val="00E90932"/>
    <w:rsid w:val="00E91154"/>
    <w:rsid w:val="00E91687"/>
    <w:rsid w:val="00E9198D"/>
    <w:rsid w:val="00E91AF6"/>
    <w:rsid w:val="00E920D1"/>
    <w:rsid w:val="00E92438"/>
    <w:rsid w:val="00E9272A"/>
    <w:rsid w:val="00E9337F"/>
    <w:rsid w:val="00E9383A"/>
    <w:rsid w:val="00E939A6"/>
    <w:rsid w:val="00E939C9"/>
    <w:rsid w:val="00E93BCD"/>
    <w:rsid w:val="00E94028"/>
    <w:rsid w:val="00E9490A"/>
    <w:rsid w:val="00E94B06"/>
    <w:rsid w:val="00E94EC0"/>
    <w:rsid w:val="00E953A3"/>
    <w:rsid w:val="00E95454"/>
    <w:rsid w:val="00E954A6"/>
    <w:rsid w:val="00E954D8"/>
    <w:rsid w:val="00E9573B"/>
    <w:rsid w:val="00E95839"/>
    <w:rsid w:val="00E95B74"/>
    <w:rsid w:val="00E95F70"/>
    <w:rsid w:val="00E96D1A"/>
    <w:rsid w:val="00E96DCA"/>
    <w:rsid w:val="00E96EF8"/>
    <w:rsid w:val="00E974D3"/>
    <w:rsid w:val="00E97CEC"/>
    <w:rsid w:val="00EA02A7"/>
    <w:rsid w:val="00EA06F4"/>
    <w:rsid w:val="00EA0924"/>
    <w:rsid w:val="00EA09A8"/>
    <w:rsid w:val="00EA09E2"/>
    <w:rsid w:val="00EA0DF1"/>
    <w:rsid w:val="00EA0F29"/>
    <w:rsid w:val="00EA10B7"/>
    <w:rsid w:val="00EA110D"/>
    <w:rsid w:val="00EA1178"/>
    <w:rsid w:val="00EA13EF"/>
    <w:rsid w:val="00EA187F"/>
    <w:rsid w:val="00EA18C0"/>
    <w:rsid w:val="00EA18DC"/>
    <w:rsid w:val="00EA1CBA"/>
    <w:rsid w:val="00EA1EB0"/>
    <w:rsid w:val="00EA2133"/>
    <w:rsid w:val="00EA217C"/>
    <w:rsid w:val="00EA21C7"/>
    <w:rsid w:val="00EA21C9"/>
    <w:rsid w:val="00EA2BCC"/>
    <w:rsid w:val="00EA2F26"/>
    <w:rsid w:val="00EA327F"/>
    <w:rsid w:val="00EA3299"/>
    <w:rsid w:val="00EA3982"/>
    <w:rsid w:val="00EA3E58"/>
    <w:rsid w:val="00EA4158"/>
    <w:rsid w:val="00EA42C8"/>
    <w:rsid w:val="00EA4444"/>
    <w:rsid w:val="00EA4556"/>
    <w:rsid w:val="00EA4A17"/>
    <w:rsid w:val="00EA4EC6"/>
    <w:rsid w:val="00EA51DF"/>
    <w:rsid w:val="00EA5215"/>
    <w:rsid w:val="00EA5351"/>
    <w:rsid w:val="00EA56EA"/>
    <w:rsid w:val="00EA57BE"/>
    <w:rsid w:val="00EA57D7"/>
    <w:rsid w:val="00EA6A59"/>
    <w:rsid w:val="00EA6B2A"/>
    <w:rsid w:val="00EA75DE"/>
    <w:rsid w:val="00EA7642"/>
    <w:rsid w:val="00EA77E5"/>
    <w:rsid w:val="00EA77E6"/>
    <w:rsid w:val="00EA7A73"/>
    <w:rsid w:val="00EA7AE4"/>
    <w:rsid w:val="00EA7B5B"/>
    <w:rsid w:val="00EB01D0"/>
    <w:rsid w:val="00EB0210"/>
    <w:rsid w:val="00EB03F0"/>
    <w:rsid w:val="00EB095C"/>
    <w:rsid w:val="00EB0DCB"/>
    <w:rsid w:val="00EB1AA5"/>
    <w:rsid w:val="00EB1DE3"/>
    <w:rsid w:val="00EB1F4F"/>
    <w:rsid w:val="00EB251A"/>
    <w:rsid w:val="00EB260A"/>
    <w:rsid w:val="00EB272B"/>
    <w:rsid w:val="00EB28E4"/>
    <w:rsid w:val="00EB28EA"/>
    <w:rsid w:val="00EB2A03"/>
    <w:rsid w:val="00EB2AE7"/>
    <w:rsid w:val="00EB2BF8"/>
    <w:rsid w:val="00EB2FC0"/>
    <w:rsid w:val="00EB3003"/>
    <w:rsid w:val="00EB3020"/>
    <w:rsid w:val="00EB3C25"/>
    <w:rsid w:val="00EB3D25"/>
    <w:rsid w:val="00EB44EC"/>
    <w:rsid w:val="00EB4705"/>
    <w:rsid w:val="00EB484A"/>
    <w:rsid w:val="00EB486F"/>
    <w:rsid w:val="00EB5372"/>
    <w:rsid w:val="00EB5786"/>
    <w:rsid w:val="00EB596F"/>
    <w:rsid w:val="00EB5D5D"/>
    <w:rsid w:val="00EB6136"/>
    <w:rsid w:val="00EB62AA"/>
    <w:rsid w:val="00EB643A"/>
    <w:rsid w:val="00EB651E"/>
    <w:rsid w:val="00EB674E"/>
    <w:rsid w:val="00EB6AE0"/>
    <w:rsid w:val="00EB6AFD"/>
    <w:rsid w:val="00EB6D64"/>
    <w:rsid w:val="00EB6ED5"/>
    <w:rsid w:val="00EB6F1A"/>
    <w:rsid w:val="00EB71E6"/>
    <w:rsid w:val="00EB72E1"/>
    <w:rsid w:val="00EB7506"/>
    <w:rsid w:val="00EB7A1D"/>
    <w:rsid w:val="00EB7D4B"/>
    <w:rsid w:val="00EB7F1D"/>
    <w:rsid w:val="00EC0428"/>
    <w:rsid w:val="00EC097B"/>
    <w:rsid w:val="00EC1606"/>
    <w:rsid w:val="00EC19BC"/>
    <w:rsid w:val="00EC1C01"/>
    <w:rsid w:val="00EC20D3"/>
    <w:rsid w:val="00EC21BF"/>
    <w:rsid w:val="00EC2502"/>
    <w:rsid w:val="00EC27AF"/>
    <w:rsid w:val="00EC2A11"/>
    <w:rsid w:val="00EC2BC2"/>
    <w:rsid w:val="00EC2C7E"/>
    <w:rsid w:val="00EC3BBB"/>
    <w:rsid w:val="00EC3D44"/>
    <w:rsid w:val="00EC3E57"/>
    <w:rsid w:val="00EC3FFC"/>
    <w:rsid w:val="00EC4284"/>
    <w:rsid w:val="00EC4548"/>
    <w:rsid w:val="00EC4825"/>
    <w:rsid w:val="00EC4E9C"/>
    <w:rsid w:val="00EC5021"/>
    <w:rsid w:val="00EC55E1"/>
    <w:rsid w:val="00EC5623"/>
    <w:rsid w:val="00EC5921"/>
    <w:rsid w:val="00EC5BE0"/>
    <w:rsid w:val="00EC5BF7"/>
    <w:rsid w:val="00EC5F5B"/>
    <w:rsid w:val="00EC5FAC"/>
    <w:rsid w:val="00EC60A0"/>
    <w:rsid w:val="00EC6175"/>
    <w:rsid w:val="00EC6572"/>
    <w:rsid w:val="00EC70F4"/>
    <w:rsid w:val="00EC72DA"/>
    <w:rsid w:val="00EC7940"/>
    <w:rsid w:val="00EC7ACE"/>
    <w:rsid w:val="00ED00F8"/>
    <w:rsid w:val="00ED02EC"/>
    <w:rsid w:val="00ED0824"/>
    <w:rsid w:val="00ED0D7B"/>
    <w:rsid w:val="00ED1127"/>
    <w:rsid w:val="00ED153C"/>
    <w:rsid w:val="00ED1547"/>
    <w:rsid w:val="00ED15CC"/>
    <w:rsid w:val="00ED1C28"/>
    <w:rsid w:val="00ED1D5E"/>
    <w:rsid w:val="00ED1DFF"/>
    <w:rsid w:val="00ED2BCA"/>
    <w:rsid w:val="00ED2E33"/>
    <w:rsid w:val="00ED36AA"/>
    <w:rsid w:val="00ED3758"/>
    <w:rsid w:val="00ED3824"/>
    <w:rsid w:val="00ED3C19"/>
    <w:rsid w:val="00ED3DBB"/>
    <w:rsid w:val="00ED3EF1"/>
    <w:rsid w:val="00ED3EF7"/>
    <w:rsid w:val="00ED3FFB"/>
    <w:rsid w:val="00ED41A6"/>
    <w:rsid w:val="00ED424A"/>
    <w:rsid w:val="00ED433C"/>
    <w:rsid w:val="00ED4509"/>
    <w:rsid w:val="00ED47E4"/>
    <w:rsid w:val="00ED4B99"/>
    <w:rsid w:val="00ED4E1C"/>
    <w:rsid w:val="00ED5C2E"/>
    <w:rsid w:val="00ED5CE4"/>
    <w:rsid w:val="00ED60AC"/>
    <w:rsid w:val="00ED6252"/>
    <w:rsid w:val="00ED62D6"/>
    <w:rsid w:val="00ED6556"/>
    <w:rsid w:val="00ED6885"/>
    <w:rsid w:val="00ED69B5"/>
    <w:rsid w:val="00ED6BD9"/>
    <w:rsid w:val="00ED7038"/>
    <w:rsid w:val="00ED72FB"/>
    <w:rsid w:val="00ED730D"/>
    <w:rsid w:val="00ED7A1C"/>
    <w:rsid w:val="00ED7F46"/>
    <w:rsid w:val="00EE0194"/>
    <w:rsid w:val="00EE06D8"/>
    <w:rsid w:val="00EE106E"/>
    <w:rsid w:val="00EE18B0"/>
    <w:rsid w:val="00EE1BAB"/>
    <w:rsid w:val="00EE1D26"/>
    <w:rsid w:val="00EE1DFA"/>
    <w:rsid w:val="00EE1E48"/>
    <w:rsid w:val="00EE2012"/>
    <w:rsid w:val="00EE201D"/>
    <w:rsid w:val="00EE23F5"/>
    <w:rsid w:val="00EE25DE"/>
    <w:rsid w:val="00EE29DE"/>
    <w:rsid w:val="00EE2BFE"/>
    <w:rsid w:val="00EE2D86"/>
    <w:rsid w:val="00EE2DA9"/>
    <w:rsid w:val="00EE2DB0"/>
    <w:rsid w:val="00EE2E83"/>
    <w:rsid w:val="00EE33FF"/>
    <w:rsid w:val="00EE3AE8"/>
    <w:rsid w:val="00EE3B09"/>
    <w:rsid w:val="00EE3D6D"/>
    <w:rsid w:val="00EE3F32"/>
    <w:rsid w:val="00EE3FB8"/>
    <w:rsid w:val="00EE4DED"/>
    <w:rsid w:val="00EE4E28"/>
    <w:rsid w:val="00EE500D"/>
    <w:rsid w:val="00EE5246"/>
    <w:rsid w:val="00EE52C9"/>
    <w:rsid w:val="00EE5446"/>
    <w:rsid w:val="00EE5896"/>
    <w:rsid w:val="00EE5D3B"/>
    <w:rsid w:val="00EE5D56"/>
    <w:rsid w:val="00EE639A"/>
    <w:rsid w:val="00EE63A5"/>
    <w:rsid w:val="00EE6491"/>
    <w:rsid w:val="00EE6A28"/>
    <w:rsid w:val="00EE6B71"/>
    <w:rsid w:val="00EE6EA6"/>
    <w:rsid w:val="00EE7166"/>
    <w:rsid w:val="00EE75FB"/>
    <w:rsid w:val="00EF00AE"/>
    <w:rsid w:val="00EF0CF1"/>
    <w:rsid w:val="00EF1051"/>
    <w:rsid w:val="00EF1126"/>
    <w:rsid w:val="00EF1AAD"/>
    <w:rsid w:val="00EF1F45"/>
    <w:rsid w:val="00EF21D7"/>
    <w:rsid w:val="00EF21EB"/>
    <w:rsid w:val="00EF2206"/>
    <w:rsid w:val="00EF22C4"/>
    <w:rsid w:val="00EF26B2"/>
    <w:rsid w:val="00EF27B8"/>
    <w:rsid w:val="00EF2935"/>
    <w:rsid w:val="00EF2BBA"/>
    <w:rsid w:val="00EF3367"/>
    <w:rsid w:val="00EF339D"/>
    <w:rsid w:val="00EF3487"/>
    <w:rsid w:val="00EF3ACB"/>
    <w:rsid w:val="00EF3EFF"/>
    <w:rsid w:val="00EF4438"/>
    <w:rsid w:val="00EF4BEE"/>
    <w:rsid w:val="00EF524F"/>
    <w:rsid w:val="00EF5A86"/>
    <w:rsid w:val="00EF5AC0"/>
    <w:rsid w:val="00EF5ADD"/>
    <w:rsid w:val="00EF5CBE"/>
    <w:rsid w:val="00EF5DB8"/>
    <w:rsid w:val="00EF5E47"/>
    <w:rsid w:val="00EF60C4"/>
    <w:rsid w:val="00EF66B5"/>
    <w:rsid w:val="00EF680F"/>
    <w:rsid w:val="00EF6B24"/>
    <w:rsid w:val="00EF6DDF"/>
    <w:rsid w:val="00EF6EBF"/>
    <w:rsid w:val="00EF7549"/>
    <w:rsid w:val="00EF75B1"/>
    <w:rsid w:val="00EF76EE"/>
    <w:rsid w:val="00EF7772"/>
    <w:rsid w:val="00EF7985"/>
    <w:rsid w:val="00F0048E"/>
    <w:rsid w:val="00F00DFF"/>
    <w:rsid w:val="00F01434"/>
    <w:rsid w:val="00F014DE"/>
    <w:rsid w:val="00F015EF"/>
    <w:rsid w:val="00F01746"/>
    <w:rsid w:val="00F0178F"/>
    <w:rsid w:val="00F017F8"/>
    <w:rsid w:val="00F01ACA"/>
    <w:rsid w:val="00F01CD7"/>
    <w:rsid w:val="00F01DF6"/>
    <w:rsid w:val="00F02442"/>
    <w:rsid w:val="00F02468"/>
    <w:rsid w:val="00F02AD1"/>
    <w:rsid w:val="00F02B54"/>
    <w:rsid w:val="00F02BE5"/>
    <w:rsid w:val="00F02CBC"/>
    <w:rsid w:val="00F02FC1"/>
    <w:rsid w:val="00F03537"/>
    <w:rsid w:val="00F040C8"/>
    <w:rsid w:val="00F04434"/>
    <w:rsid w:val="00F0460C"/>
    <w:rsid w:val="00F049E8"/>
    <w:rsid w:val="00F04D00"/>
    <w:rsid w:val="00F05892"/>
    <w:rsid w:val="00F058AF"/>
    <w:rsid w:val="00F059A6"/>
    <w:rsid w:val="00F05AC9"/>
    <w:rsid w:val="00F05EFC"/>
    <w:rsid w:val="00F06224"/>
    <w:rsid w:val="00F06328"/>
    <w:rsid w:val="00F065FB"/>
    <w:rsid w:val="00F06A29"/>
    <w:rsid w:val="00F06FEF"/>
    <w:rsid w:val="00F07218"/>
    <w:rsid w:val="00F0747A"/>
    <w:rsid w:val="00F074F5"/>
    <w:rsid w:val="00F0765B"/>
    <w:rsid w:val="00F07B6A"/>
    <w:rsid w:val="00F07FFE"/>
    <w:rsid w:val="00F1010C"/>
    <w:rsid w:val="00F10214"/>
    <w:rsid w:val="00F105C8"/>
    <w:rsid w:val="00F10C13"/>
    <w:rsid w:val="00F1112A"/>
    <w:rsid w:val="00F11528"/>
    <w:rsid w:val="00F1211B"/>
    <w:rsid w:val="00F124D4"/>
    <w:rsid w:val="00F1279E"/>
    <w:rsid w:val="00F127CB"/>
    <w:rsid w:val="00F12C2C"/>
    <w:rsid w:val="00F12F2C"/>
    <w:rsid w:val="00F13052"/>
    <w:rsid w:val="00F1306C"/>
    <w:rsid w:val="00F1312A"/>
    <w:rsid w:val="00F13A11"/>
    <w:rsid w:val="00F140E7"/>
    <w:rsid w:val="00F146F3"/>
    <w:rsid w:val="00F148CE"/>
    <w:rsid w:val="00F14E61"/>
    <w:rsid w:val="00F153D5"/>
    <w:rsid w:val="00F155BB"/>
    <w:rsid w:val="00F15882"/>
    <w:rsid w:val="00F1595A"/>
    <w:rsid w:val="00F15AF9"/>
    <w:rsid w:val="00F15BF6"/>
    <w:rsid w:val="00F15D8E"/>
    <w:rsid w:val="00F15E9A"/>
    <w:rsid w:val="00F166B8"/>
    <w:rsid w:val="00F16808"/>
    <w:rsid w:val="00F16FC9"/>
    <w:rsid w:val="00F1720B"/>
    <w:rsid w:val="00F1739C"/>
    <w:rsid w:val="00F175F6"/>
    <w:rsid w:val="00F17603"/>
    <w:rsid w:val="00F178F7"/>
    <w:rsid w:val="00F17952"/>
    <w:rsid w:val="00F17990"/>
    <w:rsid w:val="00F17F0F"/>
    <w:rsid w:val="00F200B1"/>
    <w:rsid w:val="00F205D1"/>
    <w:rsid w:val="00F20911"/>
    <w:rsid w:val="00F20B93"/>
    <w:rsid w:val="00F20D05"/>
    <w:rsid w:val="00F20D85"/>
    <w:rsid w:val="00F2129C"/>
    <w:rsid w:val="00F213AC"/>
    <w:rsid w:val="00F216AE"/>
    <w:rsid w:val="00F217BC"/>
    <w:rsid w:val="00F21827"/>
    <w:rsid w:val="00F2209D"/>
    <w:rsid w:val="00F22516"/>
    <w:rsid w:val="00F22574"/>
    <w:rsid w:val="00F22E56"/>
    <w:rsid w:val="00F22F88"/>
    <w:rsid w:val="00F23083"/>
    <w:rsid w:val="00F23372"/>
    <w:rsid w:val="00F23480"/>
    <w:rsid w:val="00F2365E"/>
    <w:rsid w:val="00F23A97"/>
    <w:rsid w:val="00F23ACF"/>
    <w:rsid w:val="00F23CFB"/>
    <w:rsid w:val="00F23F39"/>
    <w:rsid w:val="00F24657"/>
    <w:rsid w:val="00F24735"/>
    <w:rsid w:val="00F2477D"/>
    <w:rsid w:val="00F248B1"/>
    <w:rsid w:val="00F24918"/>
    <w:rsid w:val="00F24BE5"/>
    <w:rsid w:val="00F24BF4"/>
    <w:rsid w:val="00F25004"/>
    <w:rsid w:val="00F25596"/>
    <w:rsid w:val="00F25B22"/>
    <w:rsid w:val="00F25D9A"/>
    <w:rsid w:val="00F261AB"/>
    <w:rsid w:val="00F26262"/>
    <w:rsid w:val="00F262F3"/>
    <w:rsid w:val="00F2659C"/>
    <w:rsid w:val="00F2664A"/>
    <w:rsid w:val="00F2673A"/>
    <w:rsid w:val="00F26C14"/>
    <w:rsid w:val="00F26D35"/>
    <w:rsid w:val="00F26F06"/>
    <w:rsid w:val="00F26F82"/>
    <w:rsid w:val="00F27841"/>
    <w:rsid w:val="00F279DB"/>
    <w:rsid w:val="00F3063A"/>
    <w:rsid w:val="00F30733"/>
    <w:rsid w:val="00F3073A"/>
    <w:rsid w:val="00F30F9D"/>
    <w:rsid w:val="00F3152E"/>
    <w:rsid w:val="00F318C9"/>
    <w:rsid w:val="00F31A19"/>
    <w:rsid w:val="00F31D93"/>
    <w:rsid w:val="00F324EC"/>
    <w:rsid w:val="00F3255F"/>
    <w:rsid w:val="00F32C74"/>
    <w:rsid w:val="00F33578"/>
    <w:rsid w:val="00F336B9"/>
    <w:rsid w:val="00F337E5"/>
    <w:rsid w:val="00F339CB"/>
    <w:rsid w:val="00F33BCF"/>
    <w:rsid w:val="00F33D90"/>
    <w:rsid w:val="00F33E45"/>
    <w:rsid w:val="00F344A0"/>
    <w:rsid w:val="00F34531"/>
    <w:rsid w:val="00F3461B"/>
    <w:rsid w:val="00F34716"/>
    <w:rsid w:val="00F34A7F"/>
    <w:rsid w:val="00F34AEF"/>
    <w:rsid w:val="00F34F5E"/>
    <w:rsid w:val="00F350AE"/>
    <w:rsid w:val="00F354A7"/>
    <w:rsid w:val="00F35AC4"/>
    <w:rsid w:val="00F36099"/>
    <w:rsid w:val="00F3611A"/>
    <w:rsid w:val="00F36374"/>
    <w:rsid w:val="00F36709"/>
    <w:rsid w:val="00F3715B"/>
    <w:rsid w:val="00F373E5"/>
    <w:rsid w:val="00F377D1"/>
    <w:rsid w:val="00F379F3"/>
    <w:rsid w:val="00F37A11"/>
    <w:rsid w:val="00F37A3A"/>
    <w:rsid w:val="00F37E05"/>
    <w:rsid w:val="00F40300"/>
    <w:rsid w:val="00F40824"/>
    <w:rsid w:val="00F409E6"/>
    <w:rsid w:val="00F40A07"/>
    <w:rsid w:val="00F40D1C"/>
    <w:rsid w:val="00F40EDC"/>
    <w:rsid w:val="00F41678"/>
    <w:rsid w:val="00F4190F"/>
    <w:rsid w:val="00F41B02"/>
    <w:rsid w:val="00F41CDC"/>
    <w:rsid w:val="00F4277F"/>
    <w:rsid w:val="00F429AE"/>
    <w:rsid w:val="00F42D6D"/>
    <w:rsid w:val="00F4350C"/>
    <w:rsid w:val="00F43DE4"/>
    <w:rsid w:val="00F43F1C"/>
    <w:rsid w:val="00F444DD"/>
    <w:rsid w:val="00F4462E"/>
    <w:rsid w:val="00F44653"/>
    <w:rsid w:val="00F44951"/>
    <w:rsid w:val="00F44A64"/>
    <w:rsid w:val="00F44B2C"/>
    <w:rsid w:val="00F44B8A"/>
    <w:rsid w:val="00F44CE3"/>
    <w:rsid w:val="00F44D72"/>
    <w:rsid w:val="00F456D4"/>
    <w:rsid w:val="00F46518"/>
    <w:rsid w:val="00F4704D"/>
    <w:rsid w:val="00F470C1"/>
    <w:rsid w:val="00F471BE"/>
    <w:rsid w:val="00F4720C"/>
    <w:rsid w:val="00F47588"/>
    <w:rsid w:val="00F4761D"/>
    <w:rsid w:val="00F47771"/>
    <w:rsid w:val="00F47973"/>
    <w:rsid w:val="00F50084"/>
    <w:rsid w:val="00F500BF"/>
    <w:rsid w:val="00F5014D"/>
    <w:rsid w:val="00F508CE"/>
    <w:rsid w:val="00F5090C"/>
    <w:rsid w:val="00F51105"/>
    <w:rsid w:val="00F51C7E"/>
    <w:rsid w:val="00F51FDE"/>
    <w:rsid w:val="00F520BB"/>
    <w:rsid w:val="00F52100"/>
    <w:rsid w:val="00F522C6"/>
    <w:rsid w:val="00F524D6"/>
    <w:rsid w:val="00F527D2"/>
    <w:rsid w:val="00F528CD"/>
    <w:rsid w:val="00F52948"/>
    <w:rsid w:val="00F52C37"/>
    <w:rsid w:val="00F52C4C"/>
    <w:rsid w:val="00F52CA8"/>
    <w:rsid w:val="00F52D3D"/>
    <w:rsid w:val="00F539DB"/>
    <w:rsid w:val="00F53C91"/>
    <w:rsid w:val="00F53EFE"/>
    <w:rsid w:val="00F54149"/>
    <w:rsid w:val="00F541BE"/>
    <w:rsid w:val="00F543F4"/>
    <w:rsid w:val="00F547D3"/>
    <w:rsid w:val="00F5486C"/>
    <w:rsid w:val="00F54BAA"/>
    <w:rsid w:val="00F54C01"/>
    <w:rsid w:val="00F54EFF"/>
    <w:rsid w:val="00F55063"/>
    <w:rsid w:val="00F55103"/>
    <w:rsid w:val="00F5514E"/>
    <w:rsid w:val="00F552FF"/>
    <w:rsid w:val="00F55551"/>
    <w:rsid w:val="00F55816"/>
    <w:rsid w:val="00F55B35"/>
    <w:rsid w:val="00F55C77"/>
    <w:rsid w:val="00F55DD9"/>
    <w:rsid w:val="00F563C3"/>
    <w:rsid w:val="00F5645F"/>
    <w:rsid w:val="00F56855"/>
    <w:rsid w:val="00F56D8C"/>
    <w:rsid w:val="00F575C9"/>
    <w:rsid w:val="00F5798A"/>
    <w:rsid w:val="00F57D41"/>
    <w:rsid w:val="00F57EBF"/>
    <w:rsid w:val="00F60047"/>
    <w:rsid w:val="00F605A6"/>
    <w:rsid w:val="00F60A44"/>
    <w:rsid w:val="00F60D2D"/>
    <w:rsid w:val="00F60DD1"/>
    <w:rsid w:val="00F611E5"/>
    <w:rsid w:val="00F615D0"/>
    <w:rsid w:val="00F615E2"/>
    <w:rsid w:val="00F61A13"/>
    <w:rsid w:val="00F61BC9"/>
    <w:rsid w:val="00F61C7A"/>
    <w:rsid w:val="00F62125"/>
    <w:rsid w:val="00F62AC1"/>
    <w:rsid w:val="00F62E41"/>
    <w:rsid w:val="00F630BF"/>
    <w:rsid w:val="00F63544"/>
    <w:rsid w:val="00F6398B"/>
    <w:rsid w:val="00F63A94"/>
    <w:rsid w:val="00F6456D"/>
    <w:rsid w:val="00F647CD"/>
    <w:rsid w:val="00F64C30"/>
    <w:rsid w:val="00F64E4D"/>
    <w:rsid w:val="00F650AF"/>
    <w:rsid w:val="00F65273"/>
    <w:rsid w:val="00F652C3"/>
    <w:rsid w:val="00F6530B"/>
    <w:rsid w:val="00F65325"/>
    <w:rsid w:val="00F65C67"/>
    <w:rsid w:val="00F65CB2"/>
    <w:rsid w:val="00F65CBA"/>
    <w:rsid w:val="00F65E2F"/>
    <w:rsid w:val="00F65F88"/>
    <w:rsid w:val="00F667DA"/>
    <w:rsid w:val="00F66FB3"/>
    <w:rsid w:val="00F67377"/>
    <w:rsid w:val="00F673E0"/>
    <w:rsid w:val="00F6744E"/>
    <w:rsid w:val="00F67883"/>
    <w:rsid w:val="00F6799F"/>
    <w:rsid w:val="00F67D3A"/>
    <w:rsid w:val="00F7000B"/>
    <w:rsid w:val="00F70099"/>
    <w:rsid w:val="00F70340"/>
    <w:rsid w:val="00F706B7"/>
    <w:rsid w:val="00F70794"/>
    <w:rsid w:val="00F70B56"/>
    <w:rsid w:val="00F70BAB"/>
    <w:rsid w:val="00F70FAD"/>
    <w:rsid w:val="00F7112B"/>
    <w:rsid w:val="00F71198"/>
    <w:rsid w:val="00F71820"/>
    <w:rsid w:val="00F71ED5"/>
    <w:rsid w:val="00F72079"/>
    <w:rsid w:val="00F720D2"/>
    <w:rsid w:val="00F727D9"/>
    <w:rsid w:val="00F7288D"/>
    <w:rsid w:val="00F72B8F"/>
    <w:rsid w:val="00F72F40"/>
    <w:rsid w:val="00F73010"/>
    <w:rsid w:val="00F73101"/>
    <w:rsid w:val="00F73371"/>
    <w:rsid w:val="00F73C7F"/>
    <w:rsid w:val="00F7408B"/>
    <w:rsid w:val="00F742CD"/>
    <w:rsid w:val="00F7432D"/>
    <w:rsid w:val="00F74FF8"/>
    <w:rsid w:val="00F752C2"/>
    <w:rsid w:val="00F753A6"/>
    <w:rsid w:val="00F75412"/>
    <w:rsid w:val="00F7594E"/>
    <w:rsid w:val="00F75E77"/>
    <w:rsid w:val="00F75F4F"/>
    <w:rsid w:val="00F76704"/>
    <w:rsid w:val="00F76744"/>
    <w:rsid w:val="00F769DA"/>
    <w:rsid w:val="00F76B3E"/>
    <w:rsid w:val="00F76DA3"/>
    <w:rsid w:val="00F76F18"/>
    <w:rsid w:val="00F76F4E"/>
    <w:rsid w:val="00F76FA3"/>
    <w:rsid w:val="00F76FB8"/>
    <w:rsid w:val="00F7748C"/>
    <w:rsid w:val="00F776E5"/>
    <w:rsid w:val="00F77A5E"/>
    <w:rsid w:val="00F80040"/>
    <w:rsid w:val="00F8022A"/>
    <w:rsid w:val="00F80391"/>
    <w:rsid w:val="00F8042A"/>
    <w:rsid w:val="00F80446"/>
    <w:rsid w:val="00F80749"/>
    <w:rsid w:val="00F80957"/>
    <w:rsid w:val="00F80CAA"/>
    <w:rsid w:val="00F811BC"/>
    <w:rsid w:val="00F8135E"/>
    <w:rsid w:val="00F819C4"/>
    <w:rsid w:val="00F81C2A"/>
    <w:rsid w:val="00F82444"/>
    <w:rsid w:val="00F82570"/>
    <w:rsid w:val="00F82841"/>
    <w:rsid w:val="00F82892"/>
    <w:rsid w:val="00F82926"/>
    <w:rsid w:val="00F829AB"/>
    <w:rsid w:val="00F82B36"/>
    <w:rsid w:val="00F82FB1"/>
    <w:rsid w:val="00F830EF"/>
    <w:rsid w:val="00F83126"/>
    <w:rsid w:val="00F83422"/>
    <w:rsid w:val="00F8342A"/>
    <w:rsid w:val="00F83C71"/>
    <w:rsid w:val="00F84144"/>
    <w:rsid w:val="00F843C6"/>
    <w:rsid w:val="00F8440C"/>
    <w:rsid w:val="00F844B5"/>
    <w:rsid w:val="00F844D2"/>
    <w:rsid w:val="00F84A47"/>
    <w:rsid w:val="00F84B2F"/>
    <w:rsid w:val="00F84CCB"/>
    <w:rsid w:val="00F85443"/>
    <w:rsid w:val="00F856E1"/>
    <w:rsid w:val="00F85B19"/>
    <w:rsid w:val="00F85BE0"/>
    <w:rsid w:val="00F864C8"/>
    <w:rsid w:val="00F864F5"/>
    <w:rsid w:val="00F872D4"/>
    <w:rsid w:val="00F87B21"/>
    <w:rsid w:val="00F87B4A"/>
    <w:rsid w:val="00F87D14"/>
    <w:rsid w:val="00F9016D"/>
    <w:rsid w:val="00F9029C"/>
    <w:rsid w:val="00F9054E"/>
    <w:rsid w:val="00F9055A"/>
    <w:rsid w:val="00F9061D"/>
    <w:rsid w:val="00F908C5"/>
    <w:rsid w:val="00F9099D"/>
    <w:rsid w:val="00F90B85"/>
    <w:rsid w:val="00F91379"/>
    <w:rsid w:val="00F91462"/>
    <w:rsid w:val="00F91707"/>
    <w:rsid w:val="00F91B93"/>
    <w:rsid w:val="00F91E90"/>
    <w:rsid w:val="00F924FD"/>
    <w:rsid w:val="00F925A6"/>
    <w:rsid w:val="00F92DDB"/>
    <w:rsid w:val="00F9309A"/>
    <w:rsid w:val="00F93116"/>
    <w:rsid w:val="00F93272"/>
    <w:rsid w:val="00F9384E"/>
    <w:rsid w:val="00F9390D"/>
    <w:rsid w:val="00F93C8E"/>
    <w:rsid w:val="00F93CEC"/>
    <w:rsid w:val="00F93D0B"/>
    <w:rsid w:val="00F93EC3"/>
    <w:rsid w:val="00F93F6E"/>
    <w:rsid w:val="00F94013"/>
    <w:rsid w:val="00F94A9A"/>
    <w:rsid w:val="00F94C05"/>
    <w:rsid w:val="00F951EC"/>
    <w:rsid w:val="00F95527"/>
    <w:rsid w:val="00F955D2"/>
    <w:rsid w:val="00F95B0C"/>
    <w:rsid w:val="00F95C94"/>
    <w:rsid w:val="00F95DF6"/>
    <w:rsid w:val="00F95E67"/>
    <w:rsid w:val="00F96467"/>
    <w:rsid w:val="00F9651A"/>
    <w:rsid w:val="00F96676"/>
    <w:rsid w:val="00F9675B"/>
    <w:rsid w:val="00F96812"/>
    <w:rsid w:val="00F96825"/>
    <w:rsid w:val="00F970B5"/>
    <w:rsid w:val="00F9727C"/>
    <w:rsid w:val="00F9747D"/>
    <w:rsid w:val="00F978EA"/>
    <w:rsid w:val="00F97969"/>
    <w:rsid w:val="00F97BF4"/>
    <w:rsid w:val="00F97CD4"/>
    <w:rsid w:val="00F97FC1"/>
    <w:rsid w:val="00FA00D1"/>
    <w:rsid w:val="00FA050E"/>
    <w:rsid w:val="00FA05F4"/>
    <w:rsid w:val="00FA08F1"/>
    <w:rsid w:val="00FA0F7C"/>
    <w:rsid w:val="00FA109F"/>
    <w:rsid w:val="00FA1325"/>
    <w:rsid w:val="00FA1379"/>
    <w:rsid w:val="00FA14D4"/>
    <w:rsid w:val="00FA19AA"/>
    <w:rsid w:val="00FA1DF8"/>
    <w:rsid w:val="00FA1E14"/>
    <w:rsid w:val="00FA1E34"/>
    <w:rsid w:val="00FA1EA6"/>
    <w:rsid w:val="00FA1F49"/>
    <w:rsid w:val="00FA23AC"/>
    <w:rsid w:val="00FA28E5"/>
    <w:rsid w:val="00FA2B1A"/>
    <w:rsid w:val="00FA3080"/>
    <w:rsid w:val="00FA3539"/>
    <w:rsid w:val="00FA3B2A"/>
    <w:rsid w:val="00FA4209"/>
    <w:rsid w:val="00FA4654"/>
    <w:rsid w:val="00FA478D"/>
    <w:rsid w:val="00FA4888"/>
    <w:rsid w:val="00FA4A1D"/>
    <w:rsid w:val="00FA4AD9"/>
    <w:rsid w:val="00FA545B"/>
    <w:rsid w:val="00FA570D"/>
    <w:rsid w:val="00FA5D27"/>
    <w:rsid w:val="00FA5DA7"/>
    <w:rsid w:val="00FA5E39"/>
    <w:rsid w:val="00FA5F80"/>
    <w:rsid w:val="00FA6351"/>
    <w:rsid w:val="00FA6884"/>
    <w:rsid w:val="00FA695D"/>
    <w:rsid w:val="00FA69FF"/>
    <w:rsid w:val="00FA6A09"/>
    <w:rsid w:val="00FA6DD6"/>
    <w:rsid w:val="00FA6E69"/>
    <w:rsid w:val="00FA6ED4"/>
    <w:rsid w:val="00FA6F01"/>
    <w:rsid w:val="00FA701E"/>
    <w:rsid w:val="00FA7398"/>
    <w:rsid w:val="00FA7BEF"/>
    <w:rsid w:val="00FA7C50"/>
    <w:rsid w:val="00FA7D59"/>
    <w:rsid w:val="00FA7E68"/>
    <w:rsid w:val="00FA7F38"/>
    <w:rsid w:val="00FA7F3F"/>
    <w:rsid w:val="00FB0265"/>
    <w:rsid w:val="00FB084A"/>
    <w:rsid w:val="00FB0ABC"/>
    <w:rsid w:val="00FB0ACD"/>
    <w:rsid w:val="00FB0E06"/>
    <w:rsid w:val="00FB1440"/>
    <w:rsid w:val="00FB162C"/>
    <w:rsid w:val="00FB181A"/>
    <w:rsid w:val="00FB1A78"/>
    <w:rsid w:val="00FB1C0C"/>
    <w:rsid w:val="00FB1C98"/>
    <w:rsid w:val="00FB1CCB"/>
    <w:rsid w:val="00FB1FB2"/>
    <w:rsid w:val="00FB237D"/>
    <w:rsid w:val="00FB2569"/>
    <w:rsid w:val="00FB2612"/>
    <w:rsid w:val="00FB298A"/>
    <w:rsid w:val="00FB2BA8"/>
    <w:rsid w:val="00FB2D00"/>
    <w:rsid w:val="00FB2DA3"/>
    <w:rsid w:val="00FB2DAB"/>
    <w:rsid w:val="00FB2F4F"/>
    <w:rsid w:val="00FB328A"/>
    <w:rsid w:val="00FB350C"/>
    <w:rsid w:val="00FB363A"/>
    <w:rsid w:val="00FB3A1C"/>
    <w:rsid w:val="00FB3D2F"/>
    <w:rsid w:val="00FB401D"/>
    <w:rsid w:val="00FB462E"/>
    <w:rsid w:val="00FB47B1"/>
    <w:rsid w:val="00FB48A8"/>
    <w:rsid w:val="00FB52C7"/>
    <w:rsid w:val="00FB5E7A"/>
    <w:rsid w:val="00FB5F12"/>
    <w:rsid w:val="00FB624C"/>
    <w:rsid w:val="00FB645D"/>
    <w:rsid w:val="00FB68AF"/>
    <w:rsid w:val="00FB6ABB"/>
    <w:rsid w:val="00FB7280"/>
    <w:rsid w:val="00FB7621"/>
    <w:rsid w:val="00FB7819"/>
    <w:rsid w:val="00FB78B1"/>
    <w:rsid w:val="00FB7992"/>
    <w:rsid w:val="00FC0079"/>
    <w:rsid w:val="00FC00CB"/>
    <w:rsid w:val="00FC0281"/>
    <w:rsid w:val="00FC08CB"/>
    <w:rsid w:val="00FC0EB9"/>
    <w:rsid w:val="00FC0EF1"/>
    <w:rsid w:val="00FC1D3F"/>
    <w:rsid w:val="00FC22BB"/>
    <w:rsid w:val="00FC2327"/>
    <w:rsid w:val="00FC25CC"/>
    <w:rsid w:val="00FC2DFF"/>
    <w:rsid w:val="00FC2E58"/>
    <w:rsid w:val="00FC3490"/>
    <w:rsid w:val="00FC37D1"/>
    <w:rsid w:val="00FC385B"/>
    <w:rsid w:val="00FC3D62"/>
    <w:rsid w:val="00FC4069"/>
    <w:rsid w:val="00FC409C"/>
    <w:rsid w:val="00FC4169"/>
    <w:rsid w:val="00FC418F"/>
    <w:rsid w:val="00FC4266"/>
    <w:rsid w:val="00FC46D7"/>
    <w:rsid w:val="00FC4A8B"/>
    <w:rsid w:val="00FC54D1"/>
    <w:rsid w:val="00FC5773"/>
    <w:rsid w:val="00FC58CC"/>
    <w:rsid w:val="00FC5D64"/>
    <w:rsid w:val="00FC6152"/>
    <w:rsid w:val="00FC62AB"/>
    <w:rsid w:val="00FC68A6"/>
    <w:rsid w:val="00FC72FA"/>
    <w:rsid w:val="00FC7B97"/>
    <w:rsid w:val="00FC7C1E"/>
    <w:rsid w:val="00FC7D49"/>
    <w:rsid w:val="00FC7EB6"/>
    <w:rsid w:val="00FD0112"/>
    <w:rsid w:val="00FD0564"/>
    <w:rsid w:val="00FD05DA"/>
    <w:rsid w:val="00FD08A3"/>
    <w:rsid w:val="00FD0C6B"/>
    <w:rsid w:val="00FD0CAD"/>
    <w:rsid w:val="00FD0E45"/>
    <w:rsid w:val="00FD122E"/>
    <w:rsid w:val="00FD1848"/>
    <w:rsid w:val="00FD1DC5"/>
    <w:rsid w:val="00FD1E79"/>
    <w:rsid w:val="00FD2171"/>
    <w:rsid w:val="00FD2647"/>
    <w:rsid w:val="00FD268E"/>
    <w:rsid w:val="00FD2A5E"/>
    <w:rsid w:val="00FD2FA2"/>
    <w:rsid w:val="00FD3504"/>
    <w:rsid w:val="00FD3756"/>
    <w:rsid w:val="00FD3B64"/>
    <w:rsid w:val="00FD41C8"/>
    <w:rsid w:val="00FD429B"/>
    <w:rsid w:val="00FD4333"/>
    <w:rsid w:val="00FD4957"/>
    <w:rsid w:val="00FD4AD9"/>
    <w:rsid w:val="00FD4D4F"/>
    <w:rsid w:val="00FD4E8F"/>
    <w:rsid w:val="00FD4F15"/>
    <w:rsid w:val="00FD5362"/>
    <w:rsid w:val="00FD57D5"/>
    <w:rsid w:val="00FD5B1C"/>
    <w:rsid w:val="00FD5B29"/>
    <w:rsid w:val="00FD5CCD"/>
    <w:rsid w:val="00FD5D72"/>
    <w:rsid w:val="00FD5D73"/>
    <w:rsid w:val="00FD623A"/>
    <w:rsid w:val="00FD6283"/>
    <w:rsid w:val="00FD62B7"/>
    <w:rsid w:val="00FD6353"/>
    <w:rsid w:val="00FD6392"/>
    <w:rsid w:val="00FD639F"/>
    <w:rsid w:val="00FD641C"/>
    <w:rsid w:val="00FD680A"/>
    <w:rsid w:val="00FD6908"/>
    <w:rsid w:val="00FD6911"/>
    <w:rsid w:val="00FD6F28"/>
    <w:rsid w:val="00FD7167"/>
    <w:rsid w:val="00FD72F3"/>
    <w:rsid w:val="00FD74E5"/>
    <w:rsid w:val="00FD74F7"/>
    <w:rsid w:val="00FD7AA3"/>
    <w:rsid w:val="00FD7B3A"/>
    <w:rsid w:val="00FD7D14"/>
    <w:rsid w:val="00FE004D"/>
    <w:rsid w:val="00FE02E6"/>
    <w:rsid w:val="00FE0359"/>
    <w:rsid w:val="00FE0908"/>
    <w:rsid w:val="00FE0C36"/>
    <w:rsid w:val="00FE1024"/>
    <w:rsid w:val="00FE1A19"/>
    <w:rsid w:val="00FE1D44"/>
    <w:rsid w:val="00FE2227"/>
    <w:rsid w:val="00FE2317"/>
    <w:rsid w:val="00FE2555"/>
    <w:rsid w:val="00FE29BF"/>
    <w:rsid w:val="00FE2A56"/>
    <w:rsid w:val="00FE2B9C"/>
    <w:rsid w:val="00FE2BB7"/>
    <w:rsid w:val="00FE2D31"/>
    <w:rsid w:val="00FE2F6E"/>
    <w:rsid w:val="00FE3998"/>
    <w:rsid w:val="00FE3BC8"/>
    <w:rsid w:val="00FE3E1E"/>
    <w:rsid w:val="00FE40DF"/>
    <w:rsid w:val="00FE44AA"/>
    <w:rsid w:val="00FE4A1B"/>
    <w:rsid w:val="00FE4B3F"/>
    <w:rsid w:val="00FE4D10"/>
    <w:rsid w:val="00FE4FBF"/>
    <w:rsid w:val="00FE504D"/>
    <w:rsid w:val="00FE5052"/>
    <w:rsid w:val="00FE54AB"/>
    <w:rsid w:val="00FE58EA"/>
    <w:rsid w:val="00FE5B6F"/>
    <w:rsid w:val="00FE5CE6"/>
    <w:rsid w:val="00FE61EF"/>
    <w:rsid w:val="00FE62A6"/>
    <w:rsid w:val="00FE6327"/>
    <w:rsid w:val="00FE6673"/>
    <w:rsid w:val="00FE6AB1"/>
    <w:rsid w:val="00FE70B4"/>
    <w:rsid w:val="00FE72A1"/>
    <w:rsid w:val="00FE7468"/>
    <w:rsid w:val="00FE7510"/>
    <w:rsid w:val="00FE77C4"/>
    <w:rsid w:val="00FE77C8"/>
    <w:rsid w:val="00FE7841"/>
    <w:rsid w:val="00FE7C4A"/>
    <w:rsid w:val="00FF0309"/>
    <w:rsid w:val="00FF045B"/>
    <w:rsid w:val="00FF07FD"/>
    <w:rsid w:val="00FF0CD9"/>
    <w:rsid w:val="00FF126F"/>
    <w:rsid w:val="00FF132B"/>
    <w:rsid w:val="00FF2197"/>
    <w:rsid w:val="00FF26A6"/>
    <w:rsid w:val="00FF26D5"/>
    <w:rsid w:val="00FF2E44"/>
    <w:rsid w:val="00FF3105"/>
    <w:rsid w:val="00FF327D"/>
    <w:rsid w:val="00FF3517"/>
    <w:rsid w:val="00FF4149"/>
    <w:rsid w:val="00FF4FD0"/>
    <w:rsid w:val="00FF5824"/>
    <w:rsid w:val="00FF5907"/>
    <w:rsid w:val="00FF5A13"/>
    <w:rsid w:val="00FF5A76"/>
    <w:rsid w:val="00FF5C7C"/>
    <w:rsid w:val="00FF5D3E"/>
    <w:rsid w:val="00FF6B93"/>
    <w:rsid w:val="00FF6BCF"/>
    <w:rsid w:val="00FF6C45"/>
    <w:rsid w:val="00FF6D07"/>
    <w:rsid w:val="00FF6EEE"/>
    <w:rsid w:val="00FF7297"/>
    <w:rsid w:val="00FF756F"/>
    <w:rsid w:val="00FF7A8B"/>
    <w:rsid w:val="00FF7B31"/>
    <w:rsid w:val="00FF7D68"/>
    <w:rsid w:val="00FF7DDC"/>
    <w:rsid w:val="00FF7EE4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08C5E49"/>
  <w15:chartTrackingRefBased/>
  <w15:docId w15:val="{7C7C95DF-262E-4A80-A9FA-6819C762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7118E-77CE-445B-BC59-02C9D125013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3</TotalTime>
  <Pages>8</Pages>
  <Words>2535</Words>
  <Characters>9916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Saisamorn, Chimyoo</cp:lastModifiedBy>
  <cp:revision>4</cp:revision>
  <cp:lastPrinted>2022-02-15T18:08:00Z</cp:lastPrinted>
  <dcterms:created xsi:type="dcterms:W3CDTF">2022-02-17T04:05:00Z</dcterms:created>
  <dcterms:modified xsi:type="dcterms:W3CDTF">2022-02-17T04:12:00Z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817a0f01-40aa-4d28-aa6e-2537a933bf4a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</Properties>
</file>